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4AB3338" w:rsidR="00DC5180" w:rsidRPr="0033027D" w:rsidRDefault="00E73A82" w:rsidP="00156414">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E614B0">
        <w:rPr>
          <w:b/>
          <w:noProof/>
          <w:sz w:val="24"/>
        </w:rPr>
        <w:t>R</w:t>
      </w:r>
      <w:r w:rsidR="00FC5292" w:rsidRPr="00E614B0">
        <w:rPr>
          <w:b/>
          <w:noProof/>
          <w:sz w:val="24"/>
        </w:rPr>
        <w:t>5</w:t>
      </w:r>
      <w:r w:rsidR="00F82794" w:rsidRPr="00E614B0">
        <w:rPr>
          <w:b/>
          <w:noProof/>
          <w:sz w:val="24"/>
        </w:rPr>
        <w:t>-2</w:t>
      </w:r>
      <w:r w:rsidR="00357AC8" w:rsidRPr="00E614B0">
        <w:rPr>
          <w:b/>
          <w:noProof/>
          <w:sz w:val="24"/>
        </w:rPr>
        <w:t>4</w:t>
      </w:r>
      <w:r w:rsidR="00E614B0" w:rsidRPr="00E614B0">
        <w:rPr>
          <w:b/>
          <w:noProof/>
          <w:sz w:val="24"/>
        </w:rPr>
        <w:t>1392</w:t>
      </w:r>
    </w:p>
    <w:p w14:paraId="6ED81DF2" w14:textId="07471516" w:rsidR="00F2784D" w:rsidRDefault="00C96A72" w:rsidP="00156414">
      <w:pPr>
        <w:spacing w:after="60"/>
        <w:ind w:left="1985" w:hanging="1985"/>
        <w:jc w:val="both"/>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156414">
      <w:pPr>
        <w:spacing w:after="60"/>
        <w:ind w:left="1985" w:hanging="1985"/>
        <w:jc w:val="both"/>
        <w:rPr>
          <w:rFonts w:ascii="Arial" w:hAnsi="Arial" w:cs="Arial"/>
          <w:bCs/>
        </w:rPr>
      </w:pPr>
    </w:p>
    <w:p w14:paraId="15BC7B88" w14:textId="5F3576D7" w:rsidR="0010618D" w:rsidRPr="005E4466" w:rsidRDefault="000F7ECB" w:rsidP="00156414">
      <w:pPr>
        <w:spacing w:after="60"/>
        <w:ind w:left="1985" w:hanging="1985"/>
        <w:jc w:val="both"/>
        <w:rPr>
          <w:rFonts w:ascii="Arial" w:hAnsi="Arial" w:cs="Arial"/>
          <w:b/>
          <w:bCs/>
        </w:rPr>
      </w:pPr>
      <w:r w:rsidRPr="01488F56">
        <w:rPr>
          <w:rFonts w:ascii="Arial" w:hAnsi="Arial" w:cs="Arial"/>
          <w:b/>
          <w:bCs/>
        </w:rPr>
        <w:t>Title:</w:t>
      </w:r>
      <w:r>
        <w:tab/>
      </w:r>
      <w:r w:rsidR="00472D7F" w:rsidRPr="00472D7F">
        <w:rPr>
          <w:rFonts w:ascii="Arial" w:eastAsia="Times New Roman" w:hAnsi="Arial" w:cs="Arial"/>
          <w:b/>
          <w:bCs/>
        </w:rPr>
        <w:t>Ephemeris definition for NR NTN RRM neighbo</w:t>
      </w:r>
      <w:r w:rsidR="004D049B">
        <w:rPr>
          <w:rFonts w:ascii="Arial" w:eastAsia="Times New Roman" w:hAnsi="Arial" w:cs="Arial"/>
          <w:b/>
          <w:bCs/>
        </w:rPr>
        <w:t>u</w:t>
      </w:r>
      <w:r w:rsidR="00472D7F" w:rsidRPr="00472D7F">
        <w:rPr>
          <w:rFonts w:ascii="Arial" w:eastAsia="Times New Roman" w:hAnsi="Arial" w:cs="Arial"/>
          <w:b/>
          <w:bCs/>
        </w:rPr>
        <w:t>r cells</w:t>
      </w:r>
    </w:p>
    <w:p w14:paraId="5FCABAAC" w14:textId="3B6F9B32" w:rsidR="002B09A1" w:rsidRPr="005E4466" w:rsidRDefault="002B09A1" w:rsidP="00156414">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4A4C7B63" w:rsidR="00414CE5" w:rsidRDefault="0010618D" w:rsidP="00156414">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E60C8" w:rsidRPr="00EE60C8">
        <w:rPr>
          <w:rFonts w:ascii="Arial" w:hAnsi="Arial" w:cs="Arial"/>
          <w:b/>
        </w:rPr>
        <w:t>5.3.10.9</w:t>
      </w:r>
    </w:p>
    <w:p w14:paraId="13310D75" w14:textId="12688FA0" w:rsidR="00222D66" w:rsidRPr="008619D6" w:rsidRDefault="00222D66" w:rsidP="00156414">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156414">
      <w:pPr>
        <w:pStyle w:val="Heading1"/>
        <w:jc w:val="both"/>
      </w:pPr>
      <w:r>
        <w:t>1.</w:t>
      </w:r>
      <w:r>
        <w:tab/>
      </w:r>
      <w:r w:rsidR="002A1C01">
        <w:t>Introduction</w:t>
      </w:r>
    </w:p>
    <w:p w14:paraId="564D0020" w14:textId="02555540" w:rsidR="00B80FCD" w:rsidRDefault="00221236" w:rsidP="00156414">
      <w:pPr>
        <w:jc w:val="both"/>
      </w:pPr>
      <w:r>
        <w:t xml:space="preserve">RAN4 has been working on the </w:t>
      </w:r>
      <w:r w:rsidR="00F321B7">
        <w:t>s</w:t>
      </w:r>
      <w:r w:rsidR="00F321B7" w:rsidRPr="00F321B7">
        <w:t>olutions for NR to support non-terrestrial networks (NTN)</w:t>
      </w:r>
      <w:r>
        <w:t xml:space="preserve"> as part of the work item defined in [1] during Rel-1</w:t>
      </w:r>
      <w:r w:rsidR="00F321B7">
        <w:t>7</w:t>
      </w:r>
      <w:r w:rsidR="00B80FCD">
        <w:t xml:space="preserve">. One of this work item </w:t>
      </w:r>
      <w:r w:rsidR="00B46689">
        <w:t>outcome</w:t>
      </w:r>
      <w:r w:rsidR="00E4626F">
        <w:t>s</w:t>
      </w:r>
      <w:r w:rsidR="00B46689">
        <w:t xml:space="preserve"> </w:t>
      </w:r>
      <w:r w:rsidR="00B80FCD">
        <w:t xml:space="preserve">has been the definition of </w:t>
      </w:r>
      <w:r w:rsidR="00DA01C0">
        <w:t>NR</w:t>
      </w:r>
      <w:r w:rsidR="00B80FCD">
        <w:t xml:space="preserve"> NTN RRM test cases defined in </w:t>
      </w:r>
      <w:r w:rsidR="00124F60">
        <w:t xml:space="preserve">3GPP </w:t>
      </w:r>
      <w:r w:rsidR="00B80FCD">
        <w:t>TS 3</w:t>
      </w:r>
      <w:r w:rsidR="00DA01C0">
        <w:t>8</w:t>
      </w:r>
      <w:r w:rsidR="00B80FCD">
        <w:t>.133</w:t>
      </w:r>
      <w:r w:rsidR="00367C89">
        <w:t>[2]</w:t>
      </w:r>
      <w:r w:rsidR="00B80FCD">
        <w:t xml:space="preserve"> Annex A.1</w:t>
      </w:r>
      <w:r w:rsidR="00DA01C0">
        <w:t>4</w:t>
      </w:r>
      <w:r w:rsidR="00B80FCD">
        <w:t>.</w:t>
      </w:r>
    </w:p>
    <w:p w14:paraId="1A2E9479" w14:textId="7B990668" w:rsidR="00221236" w:rsidRDefault="006F25C8" w:rsidP="00156414">
      <w:pPr>
        <w:jc w:val="both"/>
      </w:pPr>
      <w:r>
        <w:t>Some of these RRM test cases require the definition of satellite neighbour cells:</w:t>
      </w:r>
    </w:p>
    <w:p w14:paraId="06B94605" w14:textId="062AA0B6" w:rsidR="001000A9" w:rsidRDefault="001000A9" w:rsidP="006B7C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DA01C0">
        <w:t>NR</w:t>
      </w:r>
      <w:r>
        <w:t xml:space="preserve"> NTN RRM test cases requiring a neighbour cell according to TS 3</w:t>
      </w:r>
      <w:r w:rsidR="00DA01C0">
        <w:t>8</w:t>
      </w:r>
      <w:r>
        <w:t>.133[2]</w:t>
      </w:r>
    </w:p>
    <w:tbl>
      <w:tblPr>
        <w:tblStyle w:val="GridTable5Dark"/>
        <w:tblpPr w:leftFromText="180" w:rightFromText="180" w:vertAnchor="text" w:tblpXSpec="center" w:tblpY="1"/>
        <w:tblOverlap w:val="never"/>
        <w:tblW w:w="0" w:type="auto"/>
        <w:tblLook w:val="0420" w:firstRow="1" w:lastRow="0" w:firstColumn="0" w:lastColumn="0" w:noHBand="0" w:noVBand="1"/>
      </w:tblPr>
      <w:tblGrid>
        <w:gridCol w:w="1012"/>
        <w:gridCol w:w="8610"/>
      </w:tblGrid>
      <w:tr w:rsidR="000148B2" w:rsidRPr="001000A9" w14:paraId="74D35720" w14:textId="77777777" w:rsidTr="00B757F7">
        <w:trPr>
          <w:cnfStyle w:val="100000000000" w:firstRow="1" w:lastRow="0" w:firstColumn="0" w:lastColumn="0" w:oddVBand="0" w:evenVBand="0" w:oddHBand="0" w:evenHBand="0" w:firstRowFirstColumn="0" w:firstRowLastColumn="0" w:lastRowFirstColumn="0" w:lastRowLastColumn="0"/>
        </w:trPr>
        <w:tc>
          <w:tcPr>
            <w:tcW w:w="0" w:type="auto"/>
          </w:tcPr>
          <w:p w14:paraId="7B6A56CA" w14:textId="01A5F8FA" w:rsidR="000148B2" w:rsidRPr="001000A9" w:rsidRDefault="000148B2" w:rsidP="00CB73AD">
            <w:pPr>
              <w:jc w:val="both"/>
              <w:rPr>
                <w:sz w:val="16"/>
                <w:szCs w:val="16"/>
              </w:rPr>
            </w:pPr>
            <w:r w:rsidRPr="001000A9">
              <w:rPr>
                <w:sz w:val="16"/>
                <w:szCs w:val="16"/>
              </w:rPr>
              <w:t>TC ID#</w:t>
            </w:r>
          </w:p>
        </w:tc>
        <w:tc>
          <w:tcPr>
            <w:tcW w:w="0" w:type="auto"/>
          </w:tcPr>
          <w:p w14:paraId="39906DDC" w14:textId="321BACD1" w:rsidR="000148B2" w:rsidRPr="001000A9" w:rsidRDefault="000148B2" w:rsidP="00CB73AD">
            <w:pPr>
              <w:jc w:val="both"/>
              <w:rPr>
                <w:sz w:val="16"/>
                <w:szCs w:val="16"/>
              </w:rPr>
            </w:pPr>
            <w:r w:rsidRPr="001000A9">
              <w:rPr>
                <w:sz w:val="16"/>
                <w:szCs w:val="16"/>
              </w:rPr>
              <w:t>TC Title</w:t>
            </w:r>
          </w:p>
        </w:tc>
      </w:tr>
      <w:tr w:rsidR="000148B2" w:rsidRPr="001000A9" w14:paraId="69FDDC6B"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4F20B312" w14:textId="4F84B0E8" w:rsidR="000148B2" w:rsidRPr="001000A9" w:rsidRDefault="000148B2" w:rsidP="00CB73AD">
            <w:pPr>
              <w:jc w:val="both"/>
              <w:rPr>
                <w:sz w:val="16"/>
                <w:szCs w:val="16"/>
              </w:rPr>
            </w:pPr>
            <w:r w:rsidRPr="001000A9">
              <w:rPr>
                <w:sz w:val="16"/>
                <w:szCs w:val="16"/>
              </w:rPr>
              <w:t>A.1</w:t>
            </w:r>
            <w:r w:rsidR="00E56671">
              <w:rPr>
                <w:sz w:val="16"/>
                <w:szCs w:val="16"/>
              </w:rPr>
              <w:t>4</w:t>
            </w:r>
            <w:r w:rsidRPr="001000A9">
              <w:rPr>
                <w:sz w:val="16"/>
                <w:szCs w:val="16"/>
              </w:rPr>
              <w:t>.1.1</w:t>
            </w:r>
          </w:p>
        </w:tc>
        <w:tc>
          <w:tcPr>
            <w:tcW w:w="0" w:type="auto"/>
          </w:tcPr>
          <w:p w14:paraId="34829C38" w14:textId="57FCFAFB" w:rsidR="000148B2" w:rsidRPr="001000A9" w:rsidRDefault="00350B1E" w:rsidP="00CB73AD">
            <w:pPr>
              <w:jc w:val="both"/>
              <w:rPr>
                <w:sz w:val="16"/>
                <w:szCs w:val="16"/>
              </w:rPr>
            </w:pPr>
            <w:r w:rsidRPr="00350B1E">
              <w:rPr>
                <w:sz w:val="16"/>
                <w:szCs w:val="16"/>
              </w:rPr>
              <w:t>Cell reselection to FR1 intra-frequency NR case</w:t>
            </w:r>
          </w:p>
        </w:tc>
      </w:tr>
      <w:tr w:rsidR="000148B2" w:rsidRPr="001000A9" w14:paraId="570E38B9" w14:textId="77777777" w:rsidTr="00B757F7">
        <w:tc>
          <w:tcPr>
            <w:tcW w:w="0" w:type="auto"/>
          </w:tcPr>
          <w:p w14:paraId="4AFDED6E" w14:textId="54031A5A" w:rsidR="000148B2" w:rsidRPr="001000A9" w:rsidRDefault="000148B2" w:rsidP="00CB73AD">
            <w:pPr>
              <w:jc w:val="both"/>
              <w:rPr>
                <w:sz w:val="16"/>
                <w:szCs w:val="16"/>
              </w:rPr>
            </w:pPr>
            <w:r w:rsidRPr="001000A9">
              <w:rPr>
                <w:sz w:val="16"/>
                <w:szCs w:val="16"/>
              </w:rPr>
              <w:t>A.1</w:t>
            </w:r>
            <w:r w:rsidR="00E56671">
              <w:rPr>
                <w:sz w:val="16"/>
                <w:szCs w:val="16"/>
              </w:rPr>
              <w:t>4</w:t>
            </w:r>
            <w:r w:rsidRPr="001000A9">
              <w:rPr>
                <w:sz w:val="16"/>
                <w:szCs w:val="16"/>
              </w:rPr>
              <w:t>.1.</w:t>
            </w:r>
            <w:r w:rsidR="00E56671">
              <w:rPr>
                <w:sz w:val="16"/>
                <w:szCs w:val="16"/>
              </w:rPr>
              <w:t>2</w:t>
            </w:r>
          </w:p>
        </w:tc>
        <w:tc>
          <w:tcPr>
            <w:tcW w:w="0" w:type="auto"/>
          </w:tcPr>
          <w:p w14:paraId="0A8A78C5" w14:textId="45231389" w:rsidR="000148B2" w:rsidRPr="001000A9" w:rsidRDefault="004A78A2" w:rsidP="00CB73AD">
            <w:pPr>
              <w:jc w:val="both"/>
              <w:rPr>
                <w:sz w:val="16"/>
                <w:szCs w:val="16"/>
              </w:rPr>
            </w:pPr>
            <w:r w:rsidRPr="004A78A2">
              <w:rPr>
                <w:sz w:val="16"/>
                <w:szCs w:val="16"/>
              </w:rPr>
              <w:t>Cell reselection to FR1 intra-frequency NR cell for UE configured with the feature for enhanced requirements</w:t>
            </w:r>
          </w:p>
        </w:tc>
      </w:tr>
      <w:tr w:rsidR="000148B2" w:rsidRPr="001000A9" w14:paraId="6DEC5446"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7A2E2E1" w14:textId="1DD5FB46" w:rsidR="000148B2" w:rsidRPr="001000A9" w:rsidRDefault="000148B2" w:rsidP="00CB73AD">
            <w:pPr>
              <w:jc w:val="both"/>
              <w:rPr>
                <w:sz w:val="16"/>
                <w:szCs w:val="16"/>
              </w:rPr>
            </w:pPr>
            <w:r w:rsidRPr="001000A9">
              <w:rPr>
                <w:sz w:val="16"/>
                <w:szCs w:val="16"/>
              </w:rPr>
              <w:t>A.1</w:t>
            </w:r>
            <w:r w:rsidR="00E56671">
              <w:rPr>
                <w:sz w:val="16"/>
                <w:szCs w:val="16"/>
              </w:rPr>
              <w:t>4</w:t>
            </w:r>
            <w:r w:rsidRPr="001000A9">
              <w:rPr>
                <w:sz w:val="16"/>
                <w:szCs w:val="16"/>
              </w:rPr>
              <w:t>.1.3</w:t>
            </w:r>
          </w:p>
        </w:tc>
        <w:tc>
          <w:tcPr>
            <w:tcW w:w="0" w:type="auto"/>
          </w:tcPr>
          <w:p w14:paraId="1EE6AB21" w14:textId="19415BC0" w:rsidR="000148B2" w:rsidRPr="001000A9" w:rsidRDefault="0007270C" w:rsidP="00CB73AD">
            <w:pPr>
              <w:jc w:val="both"/>
              <w:rPr>
                <w:sz w:val="16"/>
                <w:szCs w:val="16"/>
              </w:rPr>
            </w:pPr>
            <w:r w:rsidRPr="0007270C">
              <w:rPr>
                <w:sz w:val="16"/>
                <w:szCs w:val="16"/>
              </w:rPr>
              <w:t>Time-based measurement initiation to FR1 intra-frequency NR cell reselection</w:t>
            </w:r>
          </w:p>
        </w:tc>
      </w:tr>
      <w:tr w:rsidR="00E56671" w:rsidRPr="001000A9" w14:paraId="7617D7BF" w14:textId="77777777" w:rsidTr="00B757F7">
        <w:tc>
          <w:tcPr>
            <w:tcW w:w="0" w:type="auto"/>
          </w:tcPr>
          <w:p w14:paraId="72C043B6" w14:textId="4E89EF8F" w:rsidR="00E56671" w:rsidRPr="001000A9" w:rsidRDefault="00E56671" w:rsidP="00CB73AD">
            <w:pPr>
              <w:jc w:val="both"/>
              <w:rPr>
                <w:sz w:val="16"/>
                <w:szCs w:val="16"/>
              </w:rPr>
            </w:pPr>
            <w:r>
              <w:rPr>
                <w:sz w:val="16"/>
                <w:szCs w:val="16"/>
              </w:rPr>
              <w:t>A.14.1.4</w:t>
            </w:r>
          </w:p>
        </w:tc>
        <w:tc>
          <w:tcPr>
            <w:tcW w:w="0" w:type="auto"/>
          </w:tcPr>
          <w:p w14:paraId="54F27FA6" w14:textId="5B0225E6" w:rsidR="00E56671" w:rsidRPr="001000A9" w:rsidRDefault="009014C0" w:rsidP="00CB73AD">
            <w:pPr>
              <w:jc w:val="both"/>
              <w:rPr>
                <w:sz w:val="16"/>
                <w:szCs w:val="16"/>
              </w:rPr>
            </w:pPr>
            <w:r w:rsidRPr="009014C0">
              <w:rPr>
                <w:sz w:val="16"/>
                <w:szCs w:val="16"/>
              </w:rPr>
              <w:t>Location-based cell measurement initiation to FR1 intra-frequency NR cell reselection</w:t>
            </w:r>
          </w:p>
        </w:tc>
      </w:tr>
      <w:tr w:rsidR="00C93700" w:rsidRPr="001000A9" w14:paraId="74DA6A7B"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45E9735C" w14:textId="066F27D9" w:rsidR="00C93700" w:rsidRDefault="00C93700" w:rsidP="00CB73AD">
            <w:pPr>
              <w:jc w:val="both"/>
              <w:rPr>
                <w:sz w:val="16"/>
                <w:szCs w:val="16"/>
              </w:rPr>
            </w:pPr>
            <w:r>
              <w:rPr>
                <w:sz w:val="16"/>
                <w:szCs w:val="16"/>
              </w:rPr>
              <w:t>A.14.1.5</w:t>
            </w:r>
          </w:p>
        </w:tc>
        <w:tc>
          <w:tcPr>
            <w:tcW w:w="0" w:type="auto"/>
          </w:tcPr>
          <w:p w14:paraId="27FB7594" w14:textId="46EB3D7C" w:rsidR="00C93700" w:rsidRPr="009014C0" w:rsidRDefault="00E0043D" w:rsidP="00CB73AD">
            <w:pPr>
              <w:jc w:val="both"/>
              <w:rPr>
                <w:sz w:val="16"/>
                <w:szCs w:val="16"/>
              </w:rPr>
            </w:pPr>
            <w:r w:rsidRPr="00E0043D">
              <w:rPr>
                <w:sz w:val="16"/>
                <w:szCs w:val="16"/>
              </w:rPr>
              <w:t>Cell reselection to FR1 inter-frequency NR case</w:t>
            </w:r>
          </w:p>
        </w:tc>
      </w:tr>
      <w:tr w:rsidR="00E0043D" w:rsidRPr="001000A9" w14:paraId="51802A67" w14:textId="77777777" w:rsidTr="00B757F7">
        <w:tc>
          <w:tcPr>
            <w:tcW w:w="0" w:type="auto"/>
          </w:tcPr>
          <w:p w14:paraId="347A63E1" w14:textId="6DAC6FB1" w:rsidR="00E0043D" w:rsidRDefault="00E0043D" w:rsidP="00CB73AD">
            <w:pPr>
              <w:jc w:val="both"/>
              <w:rPr>
                <w:sz w:val="16"/>
                <w:szCs w:val="16"/>
              </w:rPr>
            </w:pPr>
            <w:r>
              <w:rPr>
                <w:sz w:val="16"/>
                <w:szCs w:val="16"/>
              </w:rPr>
              <w:t>A.14.1.6</w:t>
            </w:r>
          </w:p>
        </w:tc>
        <w:tc>
          <w:tcPr>
            <w:tcW w:w="0" w:type="auto"/>
          </w:tcPr>
          <w:p w14:paraId="56568D86" w14:textId="016BD719" w:rsidR="00E0043D" w:rsidRPr="00E0043D" w:rsidRDefault="00DC6463" w:rsidP="00CB73AD">
            <w:pPr>
              <w:jc w:val="both"/>
              <w:rPr>
                <w:sz w:val="16"/>
                <w:szCs w:val="16"/>
              </w:rPr>
            </w:pPr>
            <w:r w:rsidRPr="00DC6463">
              <w:rPr>
                <w:sz w:val="16"/>
                <w:szCs w:val="16"/>
              </w:rPr>
              <w:t>Cell reselection to FR1 inter-frequency NR cell for UE configured with [capability for enhanced requirements]</w:t>
            </w:r>
          </w:p>
        </w:tc>
      </w:tr>
      <w:tr w:rsidR="00DC6463" w:rsidRPr="001000A9" w14:paraId="63E6BB7F"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E3EB4B0" w14:textId="54DAD9FE" w:rsidR="00DC6463" w:rsidRDefault="00DC6463" w:rsidP="00CB73AD">
            <w:pPr>
              <w:jc w:val="both"/>
              <w:rPr>
                <w:sz w:val="16"/>
                <w:szCs w:val="16"/>
              </w:rPr>
            </w:pPr>
            <w:r>
              <w:rPr>
                <w:sz w:val="16"/>
                <w:szCs w:val="16"/>
              </w:rPr>
              <w:t>A.14.1.7</w:t>
            </w:r>
          </w:p>
        </w:tc>
        <w:tc>
          <w:tcPr>
            <w:tcW w:w="0" w:type="auto"/>
          </w:tcPr>
          <w:p w14:paraId="26A6B126" w14:textId="059DE493" w:rsidR="00DC6463" w:rsidRPr="00DC6463" w:rsidRDefault="00CD6BBA" w:rsidP="00CB73AD">
            <w:pPr>
              <w:jc w:val="both"/>
              <w:rPr>
                <w:sz w:val="16"/>
                <w:szCs w:val="16"/>
              </w:rPr>
            </w:pPr>
            <w:r w:rsidRPr="00CD6BBA">
              <w:rPr>
                <w:sz w:val="16"/>
                <w:szCs w:val="16"/>
              </w:rPr>
              <w:t>Time-based Cell measurement initiation to FR1 inter-frequency cell reselection</w:t>
            </w:r>
          </w:p>
        </w:tc>
      </w:tr>
      <w:tr w:rsidR="00DC6463" w:rsidRPr="001000A9" w14:paraId="02F0E71A" w14:textId="77777777" w:rsidTr="00B757F7">
        <w:tc>
          <w:tcPr>
            <w:tcW w:w="0" w:type="auto"/>
          </w:tcPr>
          <w:p w14:paraId="6BF97FF2" w14:textId="643E960E" w:rsidR="00DC6463" w:rsidRDefault="00DC6463" w:rsidP="00CB73AD">
            <w:pPr>
              <w:jc w:val="both"/>
              <w:rPr>
                <w:sz w:val="16"/>
                <w:szCs w:val="16"/>
              </w:rPr>
            </w:pPr>
            <w:r>
              <w:rPr>
                <w:sz w:val="16"/>
                <w:szCs w:val="16"/>
              </w:rPr>
              <w:t>A.14.1.8</w:t>
            </w:r>
          </w:p>
        </w:tc>
        <w:tc>
          <w:tcPr>
            <w:tcW w:w="0" w:type="auto"/>
          </w:tcPr>
          <w:p w14:paraId="5DAE4DF0" w14:textId="3E26C745" w:rsidR="00DC6463" w:rsidRPr="00DC6463" w:rsidRDefault="00C714B6" w:rsidP="00CB73AD">
            <w:pPr>
              <w:jc w:val="both"/>
              <w:rPr>
                <w:sz w:val="16"/>
                <w:szCs w:val="16"/>
              </w:rPr>
            </w:pPr>
            <w:r w:rsidRPr="00C714B6">
              <w:rPr>
                <w:sz w:val="16"/>
                <w:szCs w:val="16"/>
              </w:rPr>
              <w:t>Location-based measurement initiation to FR1 inter-frequency NR cell reselection</w:t>
            </w:r>
          </w:p>
        </w:tc>
      </w:tr>
      <w:tr w:rsidR="00DC6463" w:rsidRPr="001000A9" w14:paraId="7BD7657C"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A254B69" w14:textId="31BBD664" w:rsidR="00DC6463" w:rsidRDefault="00DC6463" w:rsidP="00CB73AD">
            <w:pPr>
              <w:jc w:val="both"/>
              <w:rPr>
                <w:sz w:val="16"/>
                <w:szCs w:val="16"/>
              </w:rPr>
            </w:pPr>
            <w:r>
              <w:rPr>
                <w:sz w:val="16"/>
                <w:szCs w:val="16"/>
              </w:rPr>
              <w:t>A.14.1.9</w:t>
            </w:r>
          </w:p>
        </w:tc>
        <w:tc>
          <w:tcPr>
            <w:tcW w:w="0" w:type="auto"/>
          </w:tcPr>
          <w:p w14:paraId="63CAF2F4" w14:textId="50C5E40C" w:rsidR="00DC6463" w:rsidRPr="00DC6463" w:rsidRDefault="00A352BF" w:rsidP="00CB73AD">
            <w:pPr>
              <w:jc w:val="both"/>
              <w:rPr>
                <w:sz w:val="16"/>
                <w:szCs w:val="16"/>
              </w:rPr>
            </w:pPr>
            <w:r w:rsidRPr="00A352BF">
              <w:rPr>
                <w:sz w:val="16"/>
                <w:szCs w:val="16"/>
              </w:rPr>
              <w:t>Cell reselection to FR1 inter-frequency NR case for UE fulfilling low mobility relaxed measurement criterion</w:t>
            </w:r>
          </w:p>
        </w:tc>
      </w:tr>
      <w:tr w:rsidR="00DC6463" w:rsidRPr="001000A9" w14:paraId="025322D8" w14:textId="77777777" w:rsidTr="00B757F7">
        <w:tc>
          <w:tcPr>
            <w:tcW w:w="0" w:type="auto"/>
          </w:tcPr>
          <w:p w14:paraId="4D70F7E7" w14:textId="4F97BEDD" w:rsidR="00DC6463" w:rsidRDefault="00DC6463" w:rsidP="00CB73AD">
            <w:pPr>
              <w:jc w:val="both"/>
              <w:rPr>
                <w:sz w:val="16"/>
                <w:szCs w:val="16"/>
              </w:rPr>
            </w:pPr>
            <w:r>
              <w:rPr>
                <w:sz w:val="16"/>
                <w:szCs w:val="16"/>
              </w:rPr>
              <w:t>A.14.1.10</w:t>
            </w:r>
          </w:p>
        </w:tc>
        <w:tc>
          <w:tcPr>
            <w:tcW w:w="0" w:type="auto"/>
          </w:tcPr>
          <w:p w14:paraId="01E326C6" w14:textId="2D7BEEFF" w:rsidR="00DC6463" w:rsidRPr="00DC6463" w:rsidRDefault="005B23F8" w:rsidP="00CB73AD">
            <w:pPr>
              <w:jc w:val="both"/>
              <w:rPr>
                <w:sz w:val="16"/>
                <w:szCs w:val="16"/>
              </w:rPr>
            </w:pPr>
            <w:r w:rsidRPr="005B23F8">
              <w:rPr>
                <w:sz w:val="16"/>
                <w:szCs w:val="16"/>
              </w:rPr>
              <w:t>Cell reselection to FR1 inter-frequency NR case for UE fulfilling not-at-cell edge relaxed measurement criterion</w:t>
            </w:r>
          </w:p>
        </w:tc>
      </w:tr>
      <w:tr w:rsidR="00DC6463" w:rsidRPr="001000A9" w14:paraId="75B4B9DB"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C687C55" w14:textId="45AD2A2D" w:rsidR="00DC6463" w:rsidRDefault="00D7026D" w:rsidP="00CB73AD">
            <w:pPr>
              <w:jc w:val="both"/>
              <w:rPr>
                <w:sz w:val="16"/>
                <w:szCs w:val="16"/>
              </w:rPr>
            </w:pPr>
            <w:r>
              <w:rPr>
                <w:sz w:val="16"/>
                <w:szCs w:val="16"/>
              </w:rPr>
              <w:t>A.14.2.1</w:t>
            </w:r>
            <w:r w:rsidR="000D1453">
              <w:rPr>
                <w:sz w:val="16"/>
                <w:szCs w:val="16"/>
              </w:rPr>
              <w:t>.1</w:t>
            </w:r>
          </w:p>
        </w:tc>
        <w:tc>
          <w:tcPr>
            <w:tcW w:w="0" w:type="auto"/>
          </w:tcPr>
          <w:p w14:paraId="2F76A56B" w14:textId="7A632F72" w:rsidR="00DC6463" w:rsidRPr="00DC6463" w:rsidRDefault="00D7026D" w:rsidP="00CB73AD">
            <w:pPr>
              <w:jc w:val="both"/>
              <w:rPr>
                <w:sz w:val="16"/>
                <w:szCs w:val="16"/>
              </w:rPr>
            </w:pPr>
            <w:r w:rsidRPr="00D7026D">
              <w:rPr>
                <w:sz w:val="16"/>
                <w:szCs w:val="16"/>
              </w:rPr>
              <w:t>Intra-frequency SAN Handover from FR1 to FR1</w:t>
            </w:r>
          </w:p>
        </w:tc>
      </w:tr>
      <w:tr w:rsidR="00CB73AD" w:rsidRPr="001000A9" w14:paraId="017479EC" w14:textId="77777777" w:rsidTr="00B757F7">
        <w:tc>
          <w:tcPr>
            <w:tcW w:w="0" w:type="auto"/>
          </w:tcPr>
          <w:p w14:paraId="1E69E250" w14:textId="77EF302F" w:rsidR="000148B2" w:rsidRPr="001000A9" w:rsidRDefault="00A2639A" w:rsidP="00CB73AD">
            <w:pPr>
              <w:jc w:val="both"/>
              <w:rPr>
                <w:sz w:val="16"/>
                <w:szCs w:val="16"/>
              </w:rPr>
            </w:pPr>
            <w:r>
              <w:rPr>
                <w:sz w:val="16"/>
                <w:szCs w:val="16"/>
              </w:rPr>
              <w:t>A.14.2.1.2</w:t>
            </w:r>
          </w:p>
        </w:tc>
        <w:tc>
          <w:tcPr>
            <w:tcW w:w="0" w:type="auto"/>
          </w:tcPr>
          <w:p w14:paraId="5F1BEBA8" w14:textId="6CA21659" w:rsidR="000148B2" w:rsidRPr="001000A9" w:rsidRDefault="00A2639A" w:rsidP="00CB73AD">
            <w:pPr>
              <w:jc w:val="both"/>
              <w:rPr>
                <w:sz w:val="16"/>
                <w:szCs w:val="16"/>
              </w:rPr>
            </w:pPr>
            <w:r w:rsidRPr="00A2639A">
              <w:rPr>
                <w:sz w:val="16"/>
                <w:szCs w:val="16"/>
              </w:rPr>
              <w:t>Inter-frequency SAN Handover from FR1 to FR1</w:t>
            </w:r>
          </w:p>
        </w:tc>
      </w:tr>
      <w:tr w:rsidR="00CB73AD" w:rsidRPr="001000A9" w14:paraId="38240B04"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6C760875" w14:textId="5D62BE4B" w:rsidR="000148B2" w:rsidRPr="001000A9" w:rsidRDefault="00090E07" w:rsidP="00CB73AD">
            <w:pPr>
              <w:jc w:val="both"/>
              <w:rPr>
                <w:sz w:val="16"/>
                <w:szCs w:val="16"/>
              </w:rPr>
            </w:pPr>
            <w:r>
              <w:rPr>
                <w:sz w:val="16"/>
                <w:szCs w:val="16"/>
              </w:rPr>
              <w:t>A.14.2.1.3</w:t>
            </w:r>
          </w:p>
        </w:tc>
        <w:tc>
          <w:tcPr>
            <w:tcW w:w="0" w:type="auto"/>
          </w:tcPr>
          <w:p w14:paraId="072F536A" w14:textId="1CC5FA80" w:rsidR="000148B2" w:rsidRPr="001000A9" w:rsidRDefault="00090E07" w:rsidP="00CB73AD">
            <w:pPr>
              <w:jc w:val="both"/>
              <w:rPr>
                <w:sz w:val="16"/>
                <w:szCs w:val="16"/>
              </w:rPr>
            </w:pPr>
            <w:r w:rsidRPr="00090E07">
              <w:rPr>
                <w:sz w:val="16"/>
                <w:szCs w:val="16"/>
              </w:rPr>
              <w:t>Intra-frequency SAN time-based conditional Handover from FR1 to FR1</w:t>
            </w:r>
          </w:p>
        </w:tc>
      </w:tr>
      <w:tr w:rsidR="00CB73AD" w:rsidRPr="001000A9" w14:paraId="55256C87" w14:textId="77777777" w:rsidTr="00B757F7">
        <w:tc>
          <w:tcPr>
            <w:tcW w:w="0" w:type="auto"/>
          </w:tcPr>
          <w:p w14:paraId="4A962184" w14:textId="122D13E1" w:rsidR="00CB73AD" w:rsidRPr="001000A9" w:rsidRDefault="00D66A2C" w:rsidP="00CB73AD">
            <w:pPr>
              <w:jc w:val="both"/>
              <w:rPr>
                <w:sz w:val="16"/>
                <w:szCs w:val="16"/>
              </w:rPr>
            </w:pPr>
            <w:r>
              <w:rPr>
                <w:sz w:val="16"/>
                <w:szCs w:val="16"/>
              </w:rPr>
              <w:t>A.14.2.1.4</w:t>
            </w:r>
          </w:p>
        </w:tc>
        <w:tc>
          <w:tcPr>
            <w:tcW w:w="0" w:type="auto"/>
          </w:tcPr>
          <w:p w14:paraId="7C90AC0D" w14:textId="53FFD33F" w:rsidR="00CB73AD" w:rsidRPr="001000A9" w:rsidRDefault="00D66A2C" w:rsidP="00CB73AD">
            <w:pPr>
              <w:jc w:val="both"/>
              <w:rPr>
                <w:sz w:val="16"/>
                <w:szCs w:val="16"/>
              </w:rPr>
            </w:pPr>
            <w:r w:rsidRPr="00D66A2C">
              <w:rPr>
                <w:sz w:val="16"/>
                <w:szCs w:val="16"/>
              </w:rPr>
              <w:t>Inter-frequency SAN time-based conditional Handover from FR1 to FR1</w:t>
            </w:r>
          </w:p>
        </w:tc>
      </w:tr>
      <w:tr w:rsidR="00CB73AD" w:rsidRPr="001000A9" w14:paraId="0CF6272F"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71C71A6E" w14:textId="554B16AB" w:rsidR="00CB73AD" w:rsidRPr="001000A9" w:rsidRDefault="007E199D" w:rsidP="00CB73AD">
            <w:pPr>
              <w:jc w:val="both"/>
              <w:rPr>
                <w:sz w:val="16"/>
                <w:szCs w:val="16"/>
              </w:rPr>
            </w:pPr>
            <w:r>
              <w:rPr>
                <w:sz w:val="16"/>
                <w:szCs w:val="16"/>
              </w:rPr>
              <w:t>A.14.2.1.5</w:t>
            </w:r>
          </w:p>
        </w:tc>
        <w:tc>
          <w:tcPr>
            <w:tcW w:w="0" w:type="auto"/>
          </w:tcPr>
          <w:p w14:paraId="7E4DE279" w14:textId="21E99FF0" w:rsidR="00CB73AD" w:rsidRPr="001000A9" w:rsidRDefault="007E199D" w:rsidP="00CB73AD">
            <w:pPr>
              <w:jc w:val="both"/>
              <w:rPr>
                <w:sz w:val="16"/>
                <w:szCs w:val="16"/>
              </w:rPr>
            </w:pPr>
            <w:r w:rsidRPr="007E199D">
              <w:rPr>
                <w:sz w:val="16"/>
                <w:szCs w:val="16"/>
              </w:rPr>
              <w:t>Intra-frequency SAN distance-based conditional Handover from FR1 to FR1</w:t>
            </w:r>
          </w:p>
        </w:tc>
      </w:tr>
      <w:tr w:rsidR="00CB73AD" w:rsidRPr="001000A9" w14:paraId="421A315D" w14:textId="77777777" w:rsidTr="00B757F7">
        <w:tc>
          <w:tcPr>
            <w:tcW w:w="0" w:type="auto"/>
          </w:tcPr>
          <w:p w14:paraId="64C001EC" w14:textId="0421CF1B" w:rsidR="00CB73AD" w:rsidRPr="001000A9" w:rsidRDefault="00C327F3" w:rsidP="00CB73AD">
            <w:pPr>
              <w:jc w:val="both"/>
              <w:rPr>
                <w:sz w:val="16"/>
                <w:szCs w:val="16"/>
              </w:rPr>
            </w:pPr>
            <w:r>
              <w:rPr>
                <w:sz w:val="16"/>
                <w:szCs w:val="16"/>
              </w:rPr>
              <w:t>A.14.2.16</w:t>
            </w:r>
          </w:p>
        </w:tc>
        <w:tc>
          <w:tcPr>
            <w:tcW w:w="0" w:type="auto"/>
          </w:tcPr>
          <w:p w14:paraId="3516ADE6" w14:textId="2E2F235E" w:rsidR="00CB73AD" w:rsidRPr="001000A9" w:rsidRDefault="00C327F3" w:rsidP="00CB73AD">
            <w:pPr>
              <w:jc w:val="both"/>
              <w:rPr>
                <w:sz w:val="16"/>
                <w:szCs w:val="16"/>
              </w:rPr>
            </w:pPr>
            <w:r w:rsidRPr="00C327F3">
              <w:rPr>
                <w:sz w:val="16"/>
                <w:szCs w:val="16"/>
              </w:rPr>
              <w:t>Inter-frequency SAN distance-based conditional Handover from FR1 to FR1</w:t>
            </w:r>
          </w:p>
        </w:tc>
      </w:tr>
      <w:tr w:rsidR="00CB73AD" w:rsidRPr="001000A9" w14:paraId="7A4F37E9"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2848EFC2" w14:textId="443A32CF" w:rsidR="00CB73AD" w:rsidRPr="001000A9" w:rsidRDefault="00245E60" w:rsidP="00CB73AD">
            <w:pPr>
              <w:jc w:val="both"/>
              <w:rPr>
                <w:sz w:val="16"/>
                <w:szCs w:val="16"/>
              </w:rPr>
            </w:pPr>
            <w:r>
              <w:rPr>
                <w:sz w:val="16"/>
                <w:szCs w:val="16"/>
              </w:rPr>
              <w:t>A.14.2.2.1.1</w:t>
            </w:r>
          </w:p>
        </w:tc>
        <w:tc>
          <w:tcPr>
            <w:tcW w:w="0" w:type="auto"/>
          </w:tcPr>
          <w:p w14:paraId="1122ACE3" w14:textId="0B924982" w:rsidR="00CB73AD" w:rsidRPr="001000A9" w:rsidRDefault="00245E60" w:rsidP="00CB73AD">
            <w:pPr>
              <w:jc w:val="both"/>
              <w:rPr>
                <w:sz w:val="16"/>
                <w:szCs w:val="16"/>
              </w:rPr>
            </w:pPr>
            <w:r w:rsidRPr="00245E60">
              <w:rPr>
                <w:sz w:val="16"/>
                <w:szCs w:val="16"/>
              </w:rPr>
              <w:t>Intra-frequency RRC Re-establishment in FR1</w:t>
            </w:r>
          </w:p>
        </w:tc>
      </w:tr>
      <w:tr w:rsidR="00F52A9E" w:rsidRPr="001000A9" w14:paraId="6CA0A491" w14:textId="77777777" w:rsidTr="00B757F7">
        <w:tc>
          <w:tcPr>
            <w:tcW w:w="0" w:type="auto"/>
          </w:tcPr>
          <w:p w14:paraId="1DE41F46" w14:textId="0EC3FBB6" w:rsidR="00F52A9E" w:rsidRDefault="00F52A9E" w:rsidP="00CB73AD">
            <w:pPr>
              <w:jc w:val="both"/>
              <w:rPr>
                <w:sz w:val="16"/>
                <w:szCs w:val="16"/>
              </w:rPr>
            </w:pPr>
            <w:r>
              <w:rPr>
                <w:sz w:val="16"/>
                <w:szCs w:val="16"/>
              </w:rPr>
              <w:t>A.14.2.2.</w:t>
            </w:r>
            <w:r w:rsidR="00C27532">
              <w:rPr>
                <w:sz w:val="16"/>
                <w:szCs w:val="16"/>
              </w:rPr>
              <w:t>1.2</w:t>
            </w:r>
          </w:p>
        </w:tc>
        <w:tc>
          <w:tcPr>
            <w:tcW w:w="0" w:type="auto"/>
          </w:tcPr>
          <w:p w14:paraId="53909493" w14:textId="30FE272F" w:rsidR="00F52A9E" w:rsidRPr="00245E60" w:rsidRDefault="00422F90" w:rsidP="00CB73AD">
            <w:pPr>
              <w:jc w:val="both"/>
              <w:rPr>
                <w:sz w:val="16"/>
                <w:szCs w:val="16"/>
              </w:rPr>
            </w:pPr>
            <w:r w:rsidRPr="00422F90">
              <w:rPr>
                <w:sz w:val="16"/>
                <w:szCs w:val="16"/>
              </w:rPr>
              <w:t>Inter-frequency RRC Re-establishment in FR1</w:t>
            </w:r>
          </w:p>
        </w:tc>
      </w:tr>
      <w:tr w:rsidR="00CB73AD" w:rsidRPr="001000A9" w14:paraId="0C5270BD"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4490DC0D" w14:textId="441BC215" w:rsidR="00CB73AD" w:rsidRPr="001000A9" w:rsidRDefault="00983704" w:rsidP="00CB73AD">
            <w:pPr>
              <w:jc w:val="both"/>
              <w:rPr>
                <w:sz w:val="16"/>
                <w:szCs w:val="16"/>
              </w:rPr>
            </w:pPr>
            <w:r>
              <w:rPr>
                <w:sz w:val="16"/>
                <w:szCs w:val="16"/>
              </w:rPr>
              <w:t>A.14.2.2.3.1</w:t>
            </w:r>
          </w:p>
        </w:tc>
        <w:tc>
          <w:tcPr>
            <w:tcW w:w="0" w:type="auto"/>
          </w:tcPr>
          <w:p w14:paraId="0456ADB3" w14:textId="2D731FE9" w:rsidR="00CB73AD" w:rsidRPr="001000A9" w:rsidRDefault="00983704" w:rsidP="00CB73AD">
            <w:pPr>
              <w:jc w:val="both"/>
              <w:rPr>
                <w:sz w:val="16"/>
                <w:szCs w:val="16"/>
              </w:rPr>
            </w:pPr>
            <w:r w:rsidRPr="00983704">
              <w:rPr>
                <w:sz w:val="16"/>
                <w:szCs w:val="16"/>
              </w:rPr>
              <w:t>Redirection from NR in FR1 to NR in FR1</w:t>
            </w:r>
          </w:p>
        </w:tc>
      </w:tr>
      <w:tr w:rsidR="00CB73AD" w:rsidRPr="001000A9" w14:paraId="64D20E1E" w14:textId="77777777" w:rsidTr="00B757F7">
        <w:tc>
          <w:tcPr>
            <w:tcW w:w="0" w:type="auto"/>
          </w:tcPr>
          <w:p w14:paraId="1050FFD2" w14:textId="7C39D061" w:rsidR="00CB73AD" w:rsidRPr="001000A9" w:rsidRDefault="003A0E9A" w:rsidP="00CB73AD">
            <w:pPr>
              <w:jc w:val="both"/>
              <w:rPr>
                <w:sz w:val="16"/>
                <w:szCs w:val="16"/>
              </w:rPr>
            </w:pPr>
            <w:r>
              <w:rPr>
                <w:sz w:val="16"/>
                <w:szCs w:val="16"/>
              </w:rPr>
              <w:t>A.14.4.2.5</w:t>
            </w:r>
          </w:p>
        </w:tc>
        <w:tc>
          <w:tcPr>
            <w:tcW w:w="0" w:type="auto"/>
          </w:tcPr>
          <w:p w14:paraId="0E72CA92" w14:textId="47854CF4" w:rsidR="00CB73AD" w:rsidRPr="001000A9" w:rsidRDefault="003A0E9A" w:rsidP="00CB73AD">
            <w:pPr>
              <w:jc w:val="both"/>
              <w:rPr>
                <w:sz w:val="16"/>
                <w:szCs w:val="16"/>
              </w:rPr>
            </w:pPr>
            <w:r w:rsidRPr="003A0E9A">
              <w:rPr>
                <w:sz w:val="16"/>
                <w:szCs w:val="16"/>
              </w:rPr>
              <w:t xml:space="preserve">Beam Failure Detection and Link Recovery Test for FR1 </w:t>
            </w:r>
            <w:proofErr w:type="spellStart"/>
            <w:r w:rsidRPr="003A0E9A">
              <w:rPr>
                <w:sz w:val="16"/>
                <w:szCs w:val="16"/>
              </w:rPr>
              <w:t>SCell</w:t>
            </w:r>
            <w:proofErr w:type="spellEnd"/>
            <w:r w:rsidRPr="003A0E9A">
              <w:rPr>
                <w:sz w:val="16"/>
                <w:szCs w:val="16"/>
              </w:rPr>
              <w:t xml:space="preserve"> for satellite access configured with CSI-RS-based BFD and SSB-based LR in non-DRX mode</w:t>
            </w:r>
          </w:p>
        </w:tc>
      </w:tr>
      <w:tr w:rsidR="00CB73AD" w:rsidRPr="001000A9" w14:paraId="79C1EF02"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A396FCB" w14:textId="267950B9" w:rsidR="00CB73AD" w:rsidRPr="001000A9" w:rsidRDefault="00123E16" w:rsidP="00CB73AD">
            <w:pPr>
              <w:jc w:val="both"/>
              <w:rPr>
                <w:sz w:val="16"/>
                <w:szCs w:val="16"/>
              </w:rPr>
            </w:pPr>
            <w:r>
              <w:rPr>
                <w:sz w:val="16"/>
                <w:szCs w:val="16"/>
              </w:rPr>
              <w:t>A.14.4.2.6</w:t>
            </w:r>
          </w:p>
        </w:tc>
        <w:tc>
          <w:tcPr>
            <w:tcW w:w="0" w:type="auto"/>
          </w:tcPr>
          <w:p w14:paraId="6882B761" w14:textId="3193ABAE" w:rsidR="00CB73AD" w:rsidRPr="001000A9" w:rsidRDefault="00123E16" w:rsidP="00CB73AD">
            <w:pPr>
              <w:jc w:val="both"/>
              <w:rPr>
                <w:sz w:val="16"/>
                <w:szCs w:val="16"/>
              </w:rPr>
            </w:pPr>
            <w:r w:rsidRPr="00123E16">
              <w:rPr>
                <w:sz w:val="16"/>
                <w:szCs w:val="16"/>
              </w:rPr>
              <w:t xml:space="preserve">Beam Failure Detection and Link Recovery Test for FR1 </w:t>
            </w:r>
            <w:proofErr w:type="spellStart"/>
            <w:r w:rsidRPr="00123E16">
              <w:rPr>
                <w:sz w:val="16"/>
                <w:szCs w:val="16"/>
              </w:rPr>
              <w:t>SCell</w:t>
            </w:r>
            <w:proofErr w:type="spellEnd"/>
            <w:r w:rsidRPr="00123E16">
              <w:rPr>
                <w:sz w:val="16"/>
                <w:szCs w:val="16"/>
              </w:rPr>
              <w:t xml:space="preserve"> for satellite access configured with CSI-RS-based BFD and SSB-based LR in DRX mode</w:t>
            </w:r>
          </w:p>
        </w:tc>
      </w:tr>
      <w:tr w:rsidR="00CB73AD" w:rsidRPr="001000A9" w14:paraId="1A5B40FB" w14:textId="77777777" w:rsidTr="00B757F7">
        <w:tc>
          <w:tcPr>
            <w:tcW w:w="0" w:type="auto"/>
          </w:tcPr>
          <w:p w14:paraId="224777C0" w14:textId="2C0E5B0C" w:rsidR="00CB73AD" w:rsidRPr="001000A9" w:rsidRDefault="004C3EA7" w:rsidP="00CB73AD">
            <w:pPr>
              <w:jc w:val="both"/>
              <w:rPr>
                <w:sz w:val="16"/>
                <w:szCs w:val="16"/>
              </w:rPr>
            </w:pPr>
            <w:r>
              <w:rPr>
                <w:sz w:val="16"/>
                <w:szCs w:val="16"/>
              </w:rPr>
              <w:t>A.14.5.</w:t>
            </w:r>
            <w:r w:rsidR="00FB5FCE">
              <w:rPr>
                <w:sz w:val="16"/>
                <w:szCs w:val="16"/>
              </w:rPr>
              <w:t>1.1</w:t>
            </w:r>
          </w:p>
        </w:tc>
        <w:tc>
          <w:tcPr>
            <w:tcW w:w="0" w:type="auto"/>
          </w:tcPr>
          <w:p w14:paraId="2AC9CA1B" w14:textId="2C4E5B0B" w:rsidR="00CB73AD" w:rsidRPr="001000A9" w:rsidRDefault="004C3EA7" w:rsidP="00CB73AD">
            <w:pPr>
              <w:jc w:val="both"/>
              <w:rPr>
                <w:sz w:val="16"/>
                <w:szCs w:val="16"/>
              </w:rPr>
            </w:pPr>
            <w:r w:rsidRPr="004C3EA7">
              <w:rPr>
                <w:sz w:val="16"/>
                <w:szCs w:val="16"/>
              </w:rPr>
              <w:t>SA event triggered reporting tests without gap under non-DRX</w:t>
            </w:r>
          </w:p>
        </w:tc>
      </w:tr>
      <w:tr w:rsidR="00CB73AD" w:rsidRPr="001000A9" w14:paraId="3903053F"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4A14A8CE" w14:textId="1F05A658" w:rsidR="00CB73AD" w:rsidRPr="001000A9" w:rsidRDefault="00DA7FBA" w:rsidP="00CB73AD">
            <w:pPr>
              <w:jc w:val="both"/>
              <w:rPr>
                <w:sz w:val="16"/>
                <w:szCs w:val="16"/>
              </w:rPr>
            </w:pPr>
            <w:r>
              <w:rPr>
                <w:sz w:val="16"/>
                <w:szCs w:val="16"/>
              </w:rPr>
              <w:t>A.14.5.1.2</w:t>
            </w:r>
          </w:p>
        </w:tc>
        <w:tc>
          <w:tcPr>
            <w:tcW w:w="0" w:type="auto"/>
          </w:tcPr>
          <w:p w14:paraId="159CBCC8" w14:textId="6D90249B" w:rsidR="00CB73AD" w:rsidRPr="001000A9" w:rsidRDefault="00DA7FBA" w:rsidP="00CB73AD">
            <w:pPr>
              <w:jc w:val="both"/>
              <w:rPr>
                <w:sz w:val="16"/>
                <w:szCs w:val="16"/>
              </w:rPr>
            </w:pPr>
            <w:r w:rsidRPr="00DA7FBA">
              <w:rPr>
                <w:sz w:val="16"/>
                <w:szCs w:val="16"/>
              </w:rPr>
              <w:t>SA event triggered reporting tests without gap under DRX</w:t>
            </w:r>
          </w:p>
        </w:tc>
      </w:tr>
      <w:tr w:rsidR="00790B58" w:rsidRPr="001000A9" w14:paraId="75D7968C" w14:textId="77777777" w:rsidTr="00B757F7">
        <w:tc>
          <w:tcPr>
            <w:tcW w:w="0" w:type="auto"/>
          </w:tcPr>
          <w:p w14:paraId="2A33558E" w14:textId="0EA8BA88" w:rsidR="00790B58" w:rsidRDefault="00790B58" w:rsidP="00CB73AD">
            <w:pPr>
              <w:jc w:val="both"/>
              <w:rPr>
                <w:sz w:val="16"/>
                <w:szCs w:val="16"/>
              </w:rPr>
            </w:pPr>
            <w:r>
              <w:rPr>
                <w:sz w:val="16"/>
                <w:szCs w:val="16"/>
              </w:rPr>
              <w:lastRenderedPageBreak/>
              <w:t>A.14.5.1.3</w:t>
            </w:r>
          </w:p>
        </w:tc>
        <w:tc>
          <w:tcPr>
            <w:tcW w:w="0" w:type="auto"/>
          </w:tcPr>
          <w:p w14:paraId="0E65E38F" w14:textId="313DAFAD" w:rsidR="00790B58" w:rsidRPr="00DA7FBA" w:rsidRDefault="00DD4667" w:rsidP="00CB73AD">
            <w:pPr>
              <w:jc w:val="both"/>
              <w:rPr>
                <w:sz w:val="16"/>
                <w:szCs w:val="16"/>
              </w:rPr>
            </w:pPr>
            <w:r w:rsidRPr="00DD4667">
              <w:rPr>
                <w:sz w:val="16"/>
                <w:szCs w:val="16"/>
              </w:rPr>
              <w:t>SA event triggered reporting tests without gap under non-DRX with SSB index reading</w:t>
            </w:r>
          </w:p>
        </w:tc>
      </w:tr>
      <w:tr w:rsidR="00DD4667" w:rsidRPr="001000A9" w14:paraId="275D84B5"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02A02783" w14:textId="5B322BAA" w:rsidR="00DD4667" w:rsidRDefault="00DD4667" w:rsidP="005958A7">
            <w:pPr>
              <w:jc w:val="both"/>
              <w:rPr>
                <w:sz w:val="16"/>
                <w:szCs w:val="16"/>
              </w:rPr>
            </w:pPr>
            <w:r>
              <w:rPr>
                <w:sz w:val="16"/>
                <w:szCs w:val="16"/>
              </w:rPr>
              <w:t>A.14.5.1.4</w:t>
            </w:r>
          </w:p>
        </w:tc>
        <w:tc>
          <w:tcPr>
            <w:tcW w:w="0" w:type="auto"/>
          </w:tcPr>
          <w:p w14:paraId="55187C18" w14:textId="4A37EE35" w:rsidR="00DD4667" w:rsidRPr="00DD4667" w:rsidRDefault="00316621" w:rsidP="00CB73AD">
            <w:pPr>
              <w:jc w:val="both"/>
              <w:rPr>
                <w:sz w:val="16"/>
                <w:szCs w:val="16"/>
              </w:rPr>
            </w:pPr>
            <w:r w:rsidRPr="00316621">
              <w:rPr>
                <w:sz w:val="16"/>
                <w:szCs w:val="16"/>
              </w:rPr>
              <w:t>SA event triggered reporting tests with single measurement gap under non-DRX for satellite access</w:t>
            </w:r>
          </w:p>
        </w:tc>
      </w:tr>
      <w:tr w:rsidR="00DD4667" w:rsidRPr="001000A9" w14:paraId="431FE02C" w14:textId="77777777" w:rsidTr="00B757F7">
        <w:tc>
          <w:tcPr>
            <w:tcW w:w="0" w:type="auto"/>
          </w:tcPr>
          <w:p w14:paraId="177FC5A4" w14:textId="3E97E2C8" w:rsidR="00DD4667" w:rsidRDefault="005958A7" w:rsidP="00CB73AD">
            <w:pPr>
              <w:jc w:val="both"/>
              <w:rPr>
                <w:sz w:val="16"/>
                <w:szCs w:val="16"/>
              </w:rPr>
            </w:pPr>
            <w:r>
              <w:rPr>
                <w:sz w:val="16"/>
                <w:szCs w:val="16"/>
              </w:rPr>
              <w:t>A.14.5.1.5</w:t>
            </w:r>
          </w:p>
        </w:tc>
        <w:tc>
          <w:tcPr>
            <w:tcW w:w="0" w:type="auto"/>
          </w:tcPr>
          <w:p w14:paraId="1BCDD98E" w14:textId="1FC668AF" w:rsidR="00DD4667" w:rsidRPr="00DD4667" w:rsidRDefault="005958A7" w:rsidP="00CB73AD">
            <w:pPr>
              <w:jc w:val="both"/>
              <w:rPr>
                <w:sz w:val="16"/>
                <w:szCs w:val="16"/>
              </w:rPr>
            </w:pPr>
            <w:r w:rsidRPr="005958A7">
              <w:rPr>
                <w:sz w:val="16"/>
                <w:szCs w:val="16"/>
              </w:rPr>
              <w:t>SA event triggered reporting tests with FNO concurrent gaps under DRX for satellite access</w:t>
            </w:r>
          </w:p>
        </w:tc>
      </w:tr>
      <w:tr w:rsidR="00DD4667" w:rsidRPr="001000A9" w14:paraId="77613438"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9F536E6" w14:textId="60C88278" w:rsidR="00DD4667" w:rsidRDefault="00C77231" w:rsidP="00CB73AD">
            <w:pPr>
              <w:jc w:val="both"/>
              <w:rPr>
                <w:sz w:val="16"/>
                <w:szCs w:val="16"/>
              </w:rPr>
            </w:pPr>
            <w:r>
              <w:rPr>
                <w:sz w:val="16"/>
                <w:szCs w:val="16"/>
              </w:rPr>
              <w:t>A.14.5.1.6</w:t>
            </w:r>
          </w:p>
        </w:tc>
        <w:tc>
          <w:tcPr>
            <w:tcW w:w="0" w:type="auto"/>
          </w:tcPr>
          <w:p w14:paraId="2F47FA7C" w14:textId="7F676D72" w:rsidR="00DD4667" w:rsidRPr="00DD4667" w:rsidRDefault="00C77231" w:rsidP="00CB73AD">
            <w:pPr>
              <w:jc w:val="both"/>
              <w:rPr>
                <w:sz w:val="16"/>
                <w:szCs w:val="16"/>
              </w:rPr>
            </w:pPr>
            <w:r w:rsidRPr="00C77231">
              <w:rPr>
                <w:sz w:val="16"/>
                <w:szCs w:val="16"/>
              </w:rPr>
              <w:t>SA event triggered reporting tests with PPO concurrent gaps under non-DRX with SSB index reading for satellite access</w:t>
            </w:r>
          </w:p>
        </w:tc>
      </w:tr>
      <w:tr w:rsidR="00DD4667" w:rsidRPr="001000A9" w14:paraId="6B5B624E" w14:textId="77777777" w:rsidTr="00B757F7">
        <w:tc>
          <w:tcPr>
            <w:tcW w:w="0" w:type="auto"/>
          </w:tcPr>
          <w:p w14:paraId="7CB5F4A8" w14:textId="74A5A476" w:rsidR="00DD4667" w:rsidRDefault="00285414" w:rsidP="00CB73AD">
            <w:pPr>
              <w:jc w:val="both"/>
              <w:rPr>
                <w:sz w:val="16"/>
                <w:szCs w:val="16"/>
              </w:rPr>
            </w:pPr>
            <w:r>
              <w:rPr>
                <w:sz w:val="16"/>
                <w:szCs w:val="16"/>
              </w:rPr>
              <w:t>A.14.5.2.1</w:t>
            </w:r>
          </w:p>
        </w:tc>
        <w:tc>
          <w:tcPr>
            <w:tcW w:w="0" w:type="auto"/>
          </w:tcPr>
          <w:p w14:paraId="6B77BB5A" w14:textId="11BFEF40" w:rsidR="00DD4667" w:rsidRPr="00DD4667" w:rsidRDefault="00285414" w:rsidP="00CB73AD">
            <w:pPr>
              <w:jc w:val="both"/>
              <w:rPr>
                <w:sz w:val="16"/>
                <w:szCs w:val="16"/>
              </w:rPr>
            </w:pPr>
            <w:r w:rsidRPr="00285414">
              <w:rPr>
                <w:sz w:val="16"/>
                <w:szCs w:val="16"/>
              </w:rPr>
              <w:t>SA event triggered reporting tests for FR1 without SSB time index detection when DRX is not used with single gap for satellite access</w:t>
            </w:r>
          </w:p>
        </w:tc>
      </w:tr>
      <w:tr w:rsidR="00DD4667" w:rsidRPr="001000A9" w14:paraId="01DAAC40"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577690F6" w14:textId="4CB9008B" w:rsidR="00DD4667" w:rsidRDefault="00B129A7" w:rsidP="00CB73AD">
            <w:pPr>
              <w:jc w:val="both"/>
              <w:rPr>
                <w:sz w:val="16"/>
                <w:szCs w:val="16"/>
              </w:rPr>
            </w:pPr>
            <w:r>
              <w:rPr>
                <w:sz w:val="16"/>
                <w:szCs w:val="16"/>
              </w:rPr>
              <w:t>A.14.5.2.2</w:t>
            </w:r>
          </w:p>
        </w:tc>
        <w:tc>
          <w:tcPr>
            <w:tcW w:w="0" w:type="auto"/>
          </w:tcPr>
          <w:p w14:paraId="7AA4082D" w14:textId="3408C79D" w:rsidR="00DD4667" w:rsidRPr="00DD4667" w:rsidRDefault="00B129A7" w:rsidP="00CB73AD">
            <w:pPr>
              <w:jc w:val="both"/>
              <w:rPr>
                <w:sz w:val="16"/>
                <w:szCs w:val="16"/>
              </w:rPr>
            </w:pPr>
            <w:r w:rsidRPr="00B129A7">
              <w:rPr>
                <w:sz w:val="16"/>
                <w:szCs w:val="16"/>
              </w:rPr>
              <w:t>SA event triggered reporting tests for FR1 without SSB time index detection when DRX is used with single gap for satellite access</w:t>
            </w:r>
          </w:p>
        </w:tc>
      </w:tr>
      <w:tr w:rsidR="00DD4667" w:rsidRPr="001000A9" w14:paraId="49679C6E" w14:textId="77777777" w:rsidTr="00B757F7">
        <w:tc>
          <w:tcPr>
            <w:tcW w:w="0" w:type="auto"/>
          </w:tcPr>
          <w:p w14:paraId="626F0F84" w14:textId="4EAE77AB" w:rsidR="00DD4667" w:rsidRDefault="00BC1D26" w:rsidP="00CB73AD">
            <w:pPr>
              <w:jc w:val="both"/>
              <w:rPr>
                <w:sz w:val="16"/>
                <w:szCs w:val="16"/>
              </w:rPr>
            </w:pPr>
            <w:r>
              <w:rPr>
                <w:sz w:val="16"/>
                <w:szCs w:val="16"/>
              </w:rPr>
              <w:t>A.14.5.2.3</w:t>
            </w:r>
          </w:p>
        </w:tc>
        <w:tc>
          <w:tcPr>
            <w:tcW w:w="0" w:type="auto"/>
          </w:tcPr>
          <w:p w14:paraId="59B32A38" w14:textId="27C3BA6F" w:rsidR="00DD4667" w:rsidRPr="00DD4667" w:rsidRDefault="00BC1D26" w:rsidP="00CB73AD">
            <w:pPr>
              <w:jc w:val="both"/>
              <w:rPr>
                <w:sz w:val="16"/>
                <w:szCs w:val="16"/>
              </w:rPr>
            </w:pPr>
            <w:r w:rsidRPr="00BC1D26">
              <w:rPr>
                <w:sz w:val="16"/>
                <w:szCs w:val="16"/>
              </w:rPr>
              <w:t>SA event triggered reporting tests for FR1 with SSB time index detection when DRX is not used with single gap for satellite access</w:t>
            </w:r>
          </w:p>
        </w:tc>
      </w:tr>
      <w:tr w:rsidR="00DD4667" w:rsidRPr="001000A9" w14:paraId="31F70F3B"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762AEB5B" w14:textId="27C2FD34" w:rsidR="00DD4667" w:rsidRPr="00695CCC" w:rsidRDefault="00285A70" w:rsidP="00CB73AD">
            <w:pPr>
              <w:jc w:val="both"/>
              <w:rPr>
                <w:b/>
                <w:bCs/>
                <w:sz w:val="16"/>
                <w:szCs w:val="16"/>
              </w:rPr>
            </w:pPr>
            <w:r w:rsidRPr="00695CCC">
              <w:rPr>
                <w:b/>
                <w:bCs/>
                <w:sz w:val="16"/>
                <w:szCs w:val="16"/>
              </w:rPr>
              <w:t>A.14.5.2.4</w:t>
            </w:r>
          </w:p>
        </w:tc>
        <w:tc>
          <w:tcPr>
            <w:tcW w:w="0" w:type="auto"/>
          </w:tcPr>
          <w:p w14:paraId="6793F3A6" w14:textId="02819B78" w:rsidR="00DD4667" w:rsidRPr="001F4A48" w:rsidRDefault="00285A70" w:rsidP="00CB73AD">
            <w:pPr>
              <w:jc w:val="both"/>
              <w:rPr>
                <w:b/>
                <w:bCs/>
                <w:sz w:val="16"/>
                <w:szCs w:val="16"/>
              </w:rPr>
            </w:pPr>
            <w:r w:rsidRPr="001F4A48">
              <w:rPr>
                <w:b/>
                <w:bCs/>
                <w:sz w:val="16"/>
                <w:szCs w:val="16"/>
              </w:rPr>
              <w:t>SA event triggered reporting tests for FR1 without SSB time index detection when DRX is not used with two gaps in fully non-overlapped for satellite access</w:t>
            </w:r>
          </w:p>
        </w:tc>
      </w:tr>
      <w:tr w:rsidR="00DD4667" w:rsidRPr="001000A9" w14:paraId="3F756029" w14:textId="77777777" w:rsidTr="00B757F7">
        <w:tc>
          <w:tcPr>
            <w:tcW w:w="0" w:type="auto"/>
          </w:tcPr>
          <w:p w14:paraId="4CFBD6EF" w14:textId="38F59227" w:rsidR="00DD4667" w:rsidRPr="0026601C" w:rsidRDefault="00CF64F7" w:rsidP="00CB73AD">
            <w:pPr>
              <w:jc w:val="both"/>
              <w:rPr>
                <w:b/>
                <w:bCs/>
                <w:sz w:val="16"/>
                <w:szCs w:val="16"/>
              </w:rPr>
            </w:pPr>
            <w:r w:rsidRPr="0026601C">
              <w:rPr>
                <w:b/>
                <w:bCs/>
                <w:sz w:val="16"/>
                <w:szCs w:val="16"/>
              </w:rPr>
              <w:t>A.14.5.2.6</w:t>
            </w:r>
          </w:p>
        </w:tc>
        <w:tc>
          <w:tcPr>
            <w:tcW w:w="0" w:type="auto"/>
          </w:tcPr>
          <w:p w14:paraId="747173D3" w14:textId="1BD51A8B" w:rsidR="00DD4667" w:rsidRPr="001F4A48" w:rsidRDefault="00CF64F7" w:rsidP="00CB73AD">
            <w:pPr>
              <w:jc w:val="both"/>
              <w:rPr>
                <w:b/>
                <w:bCs/>
                <w:sz w:val="16"/>
                <w:szCs w:val="16"/>
              </w:rPr>
            </w:pPr>
            <w:r w:rsidRPr="001F4A48">
              <w:rPr>
                <w:b/>
                <w:bCs/>
                <w:sz w:val="16"/>
                <w:szCs w:val="16"/>
              </w:rPr>
              <w:t>SA event triggered reporting tests for FR1 without SSB time index detection when DRX is not used with two gaps in partially partial overl</w:t>
            </w:r>
            <w:r w:rsidR="001F4A48" w:rsidRPr="001F4A48">
              <w:rPr>
                <w:b/>
                <w:bCs/>
                <w:sz w:val="16"/>
                <w:szCs w:val="16"/>
              </w:rPr>
              <w:t>a</w:t>
            </w:r>
            <w:r w:rsidRPr="001F4A48">
              <w:rPr>
                <w:b/>
                <w:bCs/>
                <w:sz w:val="16"/>
                <w:szCs w:val="16"/>
              </w:rPr>
              <w:t>pping for satellite access</w:t>
            </w:r>
          </w:p>
        </w:tc>
      </w:tr>
      <w:tr w:rsidR="00DD4667" w:rsidRPr="001000A9" w14:paraId="156DC11A"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3BBA3B7F" w14:textId="7314BCB4" w:rsidR="00DD4667" w:rsidRDefault="009454B0" w:rsidP="00CB73AD">
            <w:pPr>
              <w:jc w:val="both"/>
              <w:rPr>
                <w:sz w:val="16"/>
                <w:szCs w:val="16"/>
              </w:rPr>
            </w:pPr>
            <w:r>
              <w:rPr>
                <w:sz w:val="16"/>
                <w:szCs w:val="16"/>
              </w:rPr>
              <w:t>A.14.5.2.7</w:t>
            </w:r>
          </w:p>
        </w:tc>
        <w:tc>
          <w:tcPr>
            <w:tcW w:w="0" w:type="auto"/>
          </w:tcPr>
          <w:p w14:paraId="72893972" w14:textId="4991CD04" w:rsidR="00DD4667" w:rsidRPr="00DD4667" w:rsidRDefault="009454B0" w:rsidP="00CB73AD">
            <w:pPr>
              <w:jc w:val="both"/>
              <w:rPr>
                <w:sz w:val="16"/>
                <w:szCs w:val="16"/>
              </w:rPr>
            </w:pPr>
            <w:r w:rsidRPr="009454B0">
              <w:rPr>
                <w:sz w:val="16"/>
                <w:szCs w:val="16"/>
              </w:rPr>
              <w:t>Event triggered reporting test without gap under non-DRX</w:t>
            </w:r>
          </w:p>
        </w:tc>
      </w:tr>
      <w:tr w:rsidR="00DD4667" w:rsidRPr="001000A9" w14:paraId="0FC50EF3" w14:textId="77777777" w:rsidTr="00B757F7">
        <w:tc>
          <w:tcPr>
            <w:tcW w:w="0" w:type="auto"/>
          </w:tcPr>
          <w:p w14:paraId="6ACD6110" w14:textId="59474BCF" w:rsidR="00DD4667" w:rsidRDefault="00C73035" w:rsidP="00CB73AD">
            <w:pPr>
              <w:jc w:val="both"/>
              <w:rPr>
                <w:sz w:val="16"/>
                <w:szCs w:val="16"/>
              </w:rPr>
            </w:pPr>
            <w:r>
              <w:rPr>
                <w:sz w:val="16"/>
                <w:szCs w:val="16"/>
              </w:rPr>
              <w:t>A.14.5.2.8</w:t>
            </w:r>
          </w:p>
        </w:tc>
        <w:tc>
          <w:tcPr>
            <w:tcW w:w="0" w:type="auto"/>
          </w:tcPr>
          <w:p w14:paraId="64118916" w14:textId="3AAF3B35" w:rsidR="00DD4667" w:rsidRPr="00DD4667" w:rsidRDefault="00C73035" w:rsidP="00CB73AD">
            <w:pPr>
              <w:jc w:val="both"/>
              <w:rPr>
                <w:sz w:val="16"/>
                <w:szCs w:val="16"/>
              </w:rPr>
            </w:pPr>
            <w:r w:rsidRPr="00C73035">
              <w:rPr>
                <w:sz w:val="16"/>
                <w:szCs w:val="16"/>
              </w:rPr>
              <w:t>Event triggered reporting tests without gap under DRX</w:t>
            </w:r>
          </w:p>
        </w:tc>
      </w:tr>
      <w:tr w:rsidR="00BC3516" w:rsidRPr="001000A9" w14:paraId="5E5AD3A7"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6EC14127" w14:textId="7B514BD5" w:rsidR="00BC3516" w:rsidRDefault="006F399F" w:rsidP="00CB73AD">
            <w:pPr>
              <w:jc w:val="both"/>
              <w:rPr>
                <w:sz w:val="16"/>
                <w:szCs w:val="16"/>
              </w:rPr>
            </w:pPr>
            <w:r>
              <w:rPr>
                <w:sz w:val="16"/>
                <w:szCs w:val="16"/>
              </w:rPr>
              <w:t>A.14.6.1.1</w:t>
            </w:r>
          </w:p>
        </w:tc>
        <w:tc>
          <w:tcPr>
            <w:tcW w:w="0" w:type="auto"/>
          </w:tcPr>
          <w:p w14:paraId="06ED72D4" w14:textId="7D062EEC" w:rsidR="00BC3516" w:rsidRPr="00C73035" w:rsidRDefault="006F399F" w:rsidP="00CB73AD">
            <w:pPr>
              <w:jc w:val="both"/>
              <w:rPr>
                <w:sz w:val="16"/>
                <w:szCs w:val="16"/>
              </w:rPr>
            </w:pPr>
            <w:r w:rsidRPr="006F399F">
              <w:rPr>
                <w:sz w:val="16"/>
                <w:szCs w:val="16"/>
              </w:rPr>
              <w:t>SA: intra-frequency case measurement accuracy with FR1 serving cell and FR1 target cell</w:t>
            </w:r>
            <w:r w:rsidR="00342212">
              <w:rPr>
                <w:sz w:val="16"/>
                <w:szCs w:val="16"/>
              </w:rPr>
              <w:t xml:space="preserve"> (SS-RSRP)</w:t>
            </w:r>
          </w:p>
        </w:tc>
      </w:tr>
      <w:tr w:rsidR="00BC3516" w:rsidRPr="001000A9" w14:paraId="66606C2D" w14:textId="77777777" w:rsidTr="00B757F7">
        <w:tc>
          <w:tcPr>
            <w:tcW w:w="0" w:type="auto"/>
          </w:tcPr>
          <w:p w14:paraId="37BA0FEA" w14:textId="5B44C236" w:rsidR="00BC3516" w:rsidRDefault="00D222F8" w:rsidP="00CB73AD">
            <w:pPr>
              <w:jc w:val="both"/>
              <w:rPr>
                <w:sz w:val="16"/>
                <w:szCs w:val="16"/>
              </w:rPr>
            </w:pPr>
            <w:r>
              <w:rPr>
                <w:sz w:val="16"/>
                <w:szCs w:val="16"/>
              </w:rPr>
              <w:t>A.14.6.1.2</w:t>
            </w:r>
          </w:p>
        </w:tc>
        <w:tc>
          <w:tcPr>
            <w:tcW w:w="0" w:type="auto"/>
          </w:tcPr>
          <w:p w14:paraId="78015680" w14:textId="268E9621" w:rsidR="00BC3516" w:rsidRPr="00C73035" w:rsidRDefault="00D222F8" w:rsidP="00CB73AD">
            <w:pPr>
              <w:jc w:val="both"/>
              <w:rPr>
                <w:sz w:val="16"/>
                <w:szCs w:val="16"/>
              </w:rPr>
            </w:pPr>
            <w:r w:rsidRPr="00D222F8">
              <w:rPr>
                <w:sz w:val="16"/>
                <w:szCs w:val="16"/>
              </w:rPr>
              <w:t>SA inter-frequency case measurement accuracy with FR1 serving cell and FR1 target cell</w:t>
            </w:r>
            <w:r w:rsidR="00342212">
              <w:rPr>
                <w:sz w:val="16"/>
                <w:szCs w:val="16"/>
              </w:rPr>
              <w:t xml:space="preserve"> (SS-RSRP)</w:t>
            </w:r>
          </w:p>
        </w:tc>
      </w:tr>
      <w:tr w:rsidR="00BC3516" w:rsidRPr="001000A9" w14:paraId="10010A4E"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1C41C9B3" w14:textId="20D18E17" w:rsidR="00BC3516" w:rsidRDefault="00E85849" w:rsidP="00CB73AD">
            <w:pPr>
              <w:jc w:val="both"/>
              <w:rPr>
                <w:sz w:val="16"/>
                <w:szCs w:val="16"/>
              </w:rPr>
            </w:pPr>
            <w:r>
              <w:rPr>
                <w:sz w:val="16"/>
                <w:szCs w:val="16"/>
              </w:rPr>
              <w:t>A.14.6.</w:t>
            </w:r>
            <w:r w:rsidR="00AF1D79">
              <w:rPr>
                <w:sz w:val="16"/>
                <w:szCs w:val="16"/>
              </w:rPr>
              <w:t>2.1</w:t>
            </w:r>
          </w:p>
        </w:tc>
        <w:tc>
          <w:tcPr>
            <w:tcW w:w="0" w:type="auto"/>
          </w:tcPr>
          <w:p w14:paraId="22E39613" w14:textId="319F5B4E" w:rsidR="00BC3516" w:rsidRPr="00C73035" w:rsidRDefault="00E85849" w:rsidP="00CB73AD">
            <w:pPr>
              <w:jc w:val="both"/>
              <w:rPr>
                <w:sz w:val="16"/>
                <w:szCs w:val="16"/>
              </w:rPr>
            </w:pPr>
            <w:r w:rsidRPr="00E85849">
              <w:rPr>
                <w:sz w:val="16"/>
                <w:szCs w:val="16"/>
              </w:rPr>
              <w:t>SA: Intra-frequency measurement accuracy with FR1 serving cell and FR1 target cell for satellite access</w:t>
            </w:r>
            <w:r w:rsidR="00342212">
              <w:rPr>
                <w:sz w:val="16"/>
                <w:szCs w:val="16"/>
              </w:rPr>
              <w:t xml:space="preserve"> (SS-RSRQ)</w:t>
            </w:r>
          </w:p>
        </w:tc>
      </w:tr>
      <w:tr w:rsidR="00BC3516" w:rsidRPr="001000A9" w14:paraId="587989E6" w14:textId="77777777" w:rsidTr="00B757F7">
        <w:tc>
          <w:tcPr>
            <w:tcW w:w="0" w:type="auto"/>
          </w:tcPr>
          <w:p w14:paraId="0CF4E74C" w14:textId="0CE9E3B7" w:rsidR="00BC3516" w:rsidRDefault="00734EDD" w:rsidP="00CB73AD">
            <w:pPr>
              <w:jc w:val="both"/>
              <w:rPr>
                <w:sz w:val="16"/>
                <w:szCs w:val="16"/>
              </w:rPr>
            </w:pPr>
            <w:r>
              <w:rPr>
                <w:sz w:val="16"/>
                <w:szCs w:val="16"/>
              </w:rPr>
              <w:t>A.14.6.2.2</w:t>
            </w:r>
          </w:p>
        </w:tc>
        <w:tc>
          <w:tcPr>
            <w:tcW w:w="0" w:type="auto"/>
          </w:tcPr>
          <w:p w14:paraId="2A59F786" w14:textId="331303E6" w:rsidR="00BC3516" w:rsidRPr="00C73035" w:rsidRDefault="00734EDD" w:rsidP="00CB73AD">
            <w:pPr>
              <w:jc w:val="both"/>
              <w:rPr>
                <w:sz w:val="16"/>
                <w:szCs w:val="16"/>
              </w:rPr>
            </w:pPr>
            <w:r w:rsidRPr="00734EDD">
              <w:rPr>
                <w:sz w:val="16"/>
                <w:szCs w:val="16"/>
              </w:rPr>
              <w:t>SA Inter-frequency measurement accuracy with FR1 serving cell and FR1 target cell for satellite access</w:t>
            </w:r>
            <w:r w:rsidR="00891316">
              <w:rPr>
                <w:sz w:val="16"/>
                <w:szCs w:val="16"/>
              </w:rPr>
              <w:t xml:space="preserve"> (SS-RSRQ)</w:t>
            </w:r>
          </w:p>
        </w:tc>
      </w:tr>
      <w:tr w:rsidR="00BC3516" w:rsidRPr="001000A9" w14:paraId="434F469E" w14:textId="77777777" w:rsidTr="00B757F7">
        <w:trPr>
          <w:cnfStyle w:val="000000100000" w:firstRow="0" w:lastRow="0" w:firstColumn="0" w:lastColumn="0" w:oddVBand="0" w:evenVBand="0" w:oddHBand="1" w:evenHBand="0" w:firstRowFirstColumn="0" w:firstRowLastColumn="0" w:lastRowFirstColumn="0" w:lastRowLastColumn="0"/>
        </w:trPr>
        <w:tc>
          <w:tcPr>
            <w:tcW w:w="0" w:type="auto"/>
          </w:tcPr>
          <w:p w14:paraId="21D03DA2" w14:textId="05BF1901" w:rsidR="00BC3516" w:rsidRDefault="00342212" w:rsidP="00CB73AD">
            <w:pPr>
              <w:jc w:val="both"/>
              <w:rPr>
                <w:sz w:val="16"/>
                <w:szCs w:val="16"/>
              </w:rPr>
            </w:pPr>
            <w:r>
              <w:rPr>
                <w:sz w:val="16"/>
                <w:szCs w:val="16"/>
              </w:rPr>
              <w:t>A.14.6.3.1</w:t>
            </w:r>
          </w:p>
        </w:tc>
        <w:tc>
          <w:tcPr>
            <w:tcW w:w="0" w:type="auto"/>
          </w:tcPr>
          <w:p w14:paraId="4CD93190" w14:textId="49DDA870" w:rsidR="00BC3516" w:rsidRPr="00C73035" w:rsidRDefault="00342212" w:rsidP="00CB73AD">
            <w:pPr>
              <w:jc w:val="both"/>
              <w:rPr>
                <w:sz w:val="16"/>
                <w:szCs w:val="16"/>
              </w:rPr>
            </w:pPr>
            <w:r w:rsidRPr="00342212">
              <w:rPr>
                <w:sz w:val="16"/>
                <w:szCs w:val="16"/>
              </w:rPr>
              <w:t>SA intra-frequency measurement accuracy with FR1 serving cell and FR1 target cell</w:t>
            </w:r>
            <w:r w:rsidR="00891316">
              <w:rPr>
                <w:sz w:val="16"/>
                <w:szCs w:val="16"/>
              </w:rPr>
              <w:t xml:space="preserve"> (SS-SINR)</w:t>
            </w:r>
          </w:p>
        </w:tc>
      </w:tr>
      <w:tr w:rsidR="00BC3516" w:rsidRPr="001000A9" w14:paraId="3DC938AB" w14:textId="77777777" w:rsidTr="00B757F7">
        <w:tc>
          <w:tcPr>
            <w:tcW w:w="0" w:type="auto"/>
          </w:tcPr>
          <w:p w14:paraId="1AB0CA63" w14:textId="3CB48ADC" w:rsidR="00BC3516" w:rsidRDefault="009035DF" w:rsidP="00CB73AD">
            <w:pPr>
              <w:jc w:val="both"/>
              <w:rPr>
                <w:sz w:val="16"/>
                <w:szCs w:val="16"/>
              </w:rPr>
            </w:pPr>
            <w:r>
              <w:rPr>
                <w:sz w:val="16"/>
                <w:szCs w:val="16"/>
              </w:rPr>
              <w:t>A.14.6.3.2</w:t>
            </w:r>
          </w:p>
        </w:tc>
        <w:tc>
          <w:tcPr>
            <w:tcW w:w="0" w:type="auto"/>
          </w:tcPr>
          <w:p w14:paraId="0B510213" w14:textId="2C2B9246" w:rsidR="00BC3516" w:rsidRPr="00C73035" w:rsidRDefault="009035DF" w:rsidP="00CB73AD">
            <w:pPr>
              <w:jc w:val="both"/>
              <w:rPr>
                <w:sz w:val="16"/>
                <w:szCs w:val="16"/>
              </w:rPr>
            </w:pPr>
            <w:r w:rsidRPr="009035DF">
              <w:rPr>
                <w:sz w:val="16"/>
                <w:szCs w:val="16"/>
              </w:rPr>
              <w:t>SA Inter-frequency measurement accuracy with FR1 serving cell and FR1 target cell</w:t>
            </w:r>
          </w:p>
        </w:tc>
      </w:tr>
    </w:tbl>
    <w:p w14:paraId="5A9DF7FD" w14:textId="77777777" w:rsidR="00E25B7E" w:rsidRDefault="00E25B7E" w:rsidP="00156414">
      <w:pPr>
        <w:jc w:val="both"/>
      </w:pPr>
    </w:p>
    <w:p w14:paraId="0E41392D" w14:textId="3971D791" w:rsidR="00486223" w:rsidRDefault="00486223" w:rsidP="00156414">
      <w:pPr>
        <w:jc w:val="both"/>
      </w:pPr>
      <w:r>
        <w:t>To be noticed that those test cases in bold require 2 neighbour cells (3 cells in total).</w:t>
      </w:r>
    </w:p>
    <w:p w14:paraId="0CB9B33D" w14:textId="1F640198" w:rsidR="002752D8" w:rsidRDefault="002752D8" w:rsidP="00156414">
      <w:pPr>
        <w:jc w:val="both"/>
      </w:pPr>
      <w:r>
        <w:t xml:space="preserve">Additionally, RAN5 is </w:t>
      </w:r>
      <w:r w:rsidR="004B5030">
        <w:t>working</w:t>
      </w:r>
      <w:r>
        <w:t xml:space="preserve"> in the corresponding work item</w:t>
      </w:r>
      <w:r w:rsidR="004B5030">
        <w:t xml:space="preserve"> [</w:t>
      </w:r>
      <w:r w:rsidR="00FE082A">
        <w:t xml:space="preserve">3] </w:t>
      </w:r>
      <w:r w:rsidR="005708CA">
        <w:t>to define conformance test cases for IoT NTN.</w:t>
      </w:r>
    </w:p>
    <w:p w14:paraId="02D4875D" w14:textId="1FA30F08" w:rsidR="0027397F" w:rsidRDefault="0027397F" w:rsidP="00156414">
      <w:pPr>
        <w:jc w:val="both"/>
      </w:pPr>
      <w:r>
        <w:t>As part of this work, RAN5 defined the ephemeris of the serving cell for all type of test cases in [4]</w:t>
      </w:r>
      <w:r w:rsidR="00EC4B6A">
        <w:t xml:space="preserve">. At that point, ephemeris for GSO (7º inclination) and NGSO were defined. </w:t>
      </w:r>
    </w:p>
    <w:p w14:paraId="703D8E64" w14:textId="00F2ABF7" w:rsidR="005708CA" w:rsidRDefault="00994523" w:rsidP="00156414">
      <w:pPr>
        <w:jc w:val="both"/>
      </w:pPr>
      <w:r>
        <w:t>Additionally</w:t>
      </w:r>
      <w:r w:rsidR="0027397F">
        <w:t xml:space="preserve">, the definition of the ephemeris for the neighbour cell </w:t>
      </w:r>
      <w:r w:rsidR="005C7F17">
        <w:t xml:space="preserve">required in RRM test cases listed in Table 1 </w:t>
      </w:r>
      <w:r w:rsidR="0027397F">
        <w:t>is still pending according to the latest work plan</w:t>
      </w:r>
      <w:r w:rsidR="005C7F17">
        <w:t xml:space="preserve"> [5].</w:t>
      </w:r>
    </w:p>
    <w:p w14:paraId="73380104" w14:textId="4852AFB4" w:rsidR="005D00E6" w:rsidRDefault="00221236" w:rsidP="00156414">
      <w:pPr>
        <w:jc w:val="both"/>
      </w:pPr>
      <w:r w:rsidRPr="002828BE">
        <w:t xml:space="preserve">This document analyses </w:t>
      </w:r>
      <w:r w:rsidR="005D00E6">
        <w:t xml:space="preserve">the </w:t>
      </w:r>
      <w:r w:rsidR="000215AA">
        <w:t>NR</w:t>
      </w:r>
      <w:r w:rsidR="000F5393">
        <w:t xml:space="preserve"> NTN RRM </w:t>
      </w:r>
      <w:r w:rsidR="00955A32">
        <w:t>scenarios</w:t>
      </w:r>
      <w:r w:rsidR="005D00E6">
        <w:t xml:space="preserve"> where neighbour cell</w:t>
      </w:r>
      <w:r w:rsidR="00FD73A4">
        <w:t>s are</w:t>
      </w:r>
      <w:r w:rsidR="005D00E6">
        <w:t xml:space="preserve"> required and makes proposals for the definition of </w:t>
      </w:r>
      <w:r w:rsidR="00367C89">
        <w:t>their</w:t>
      </w:r>
      <w:r w:rsidR="005D00E6">
        <w:t xml:space="preserve"> ephemeris.</w:t>
      </w:r>
      <w:r w:rsidR="00994523">
        <w:t xml:space="preserve"> </w:t>
      </w:r>
    </w:p>
    <w:p w14:paraId="4603ABA7" w14:textId="7E9199A7" w:rsidR="00A41713" w:rsidRDefault="000A567D" w:rsidP="00156414">
      <w:pPr>
        <w:pStyle w:val="Heading1"/>
        <w:jc w:val="both"/>
      </w:pPr>
      <w:r>
        <w:t>2</w:t>
      </w:r>
      <w:bookmarkStart w:id="1" w:name="OLE_LINK53"/>
      <w:r>
        <w:t xml:space="preserve">. </w:t>
      </w:r>
      <w:r>
        <w:tab/>
      </w:r>
      <w:r w:rsidR="002A1C01">
        <w:t>Discussion</w:t>
      </w:r>
      <w:bookmarkEnd w:id="1"/>
    </w:p>
    <w:p w14:paraId="3B9128BF" w14:textId="284A4A08" w:rsidR="00B6098E" w:rsidRDefault="003D69ED" w:rsidP="00156414">
      <w:pPr>
        <w:pStyle w:val="Heading2"/>
        <w:jc w:val="both"/>
      </w:pPr>
      <w:r w:rsidRPr="00344758">
        <w:t xml:space="preserve">2.1 </w:t>
      </w:r>
      <w:r w:rsidR="00955A32">
        <w:t>Scenarios</w:t>
      </w:r>
    </w:p>
    <w:p w14:paraId="21489D75" w14:textId="406FB6C4" w:rsidR="00873A3C" w:rsidRDefault="00873A3C" w:rsidP="00156414">
      <w:pPr>
        <w:jc w:val="both"/>
      </w:pPr>
      <w:r>
        <w:t xml:space="preserve">Analysing the list of test cases included in Table 1 </w:t>
      </w:r>
      <w:r w:rsidR="003C0683">
        <w:t>and its content in 3GPP TS 3</w:t>
      </w:r>
      <w:r w:rsidR="005742C7">
        <w:t>8</w:t>
      </w:r>
      <w:r w:rsidR="003C0683">
        <w:t>.133 [2]</w:t>
      </w:r>
      <w:r>
        <w:t>, it can be seen that:</w:t>
      </w:r>
    </w:p>
    <w:p w14:paraId="71FED761" w14:textId="541E187A" w:rsidR="00873A3C" w:rsidRDefault="00873A3C" w:rsidP="00156414">
      <w:pPr>
        <w:pStyle w:val="ListParagraph"/>
        <w:numPr>
          <w:ilvl w:val="0"/>
          <w:numId w:val="5"/>
        </w:numPr>
        <w:jc w:val="both"/>
      </w:pPr>
      <w:r>
        <w:t xml:space="preserve">For </w:t>
      </w:r>
      <w:r w:rsidR="005742C7">
        <w:t>NR</w:t>
      </w:r>
      <w:r>
        <w:t xml:space="preserve"> NTN</w:t>
      </w:r>
      <w:r w:rsidR="000F5393">
        <w:t xml:space="preserve"> RRM test cases requiring neighbour cells</w:t>
      </w:r>
      <w:r>
        <w:t>:</w:t>
      </w:r>
    </w:p>
    <w:p w14:paraId="2069B30D" w14:textId="460B5C4E" w:rsidR="00873A3C" w:rsidRDefault="00873A3C" w:rsidP="00156414">
      <w:pPr>
        <w:pStyle w:val="ListParagraph"/>
        <w:numPr>
          <w:ilvl w:val="1"/>
          <w:numId w:val="5"/>
        </w:numPr>
        <w:jc w:val="both"/>
      </w:pPr>
      <w:r>
        <w:t xml:space="preserve">All </w:t>
      </w:r>
      <w:r w:rsidR="000F5393">
        <w:t xml:space="preserve">test cases </w:t>
      </w:r>
      <w:r w:rsidR="002B073A">
        <w:t xml:space="preserve">in table 1 </w:t>
      </w:r>
      <w:r>
        <w:t>are applicable to</w:t>
      </w:r>
      <w:r w:rsidR="002C6BA0">
        <w:t xml:space="preserve"> both GSO and NGSO satellites</w:t>
      </w:r>
      <w:r>
        <w:t>.</w:t>
      </w:r>
    </w:p>
    <w:p w14:paraId="033C4666" w14:textId="2D1683C4" w:rsidR="00873A3C" w:rsidRDefault="00FE27E2" w:rsidP="00156414">
      <w:pPr>
        <w:pStyle w:val="ListParagraph"/>
        <w:numPr>
          <w:ilvl w:val="1"/>
          <w:numId w:val="5"/>
        </w:numPr>
        <w:jc w:val="both"/>
      </w:pPr>
      <w:r>
        <w:t xml:space="preserve">Either one or </w:t>
      </w:r>
      <w:r w:rsidR="00E55CDA">
        <w:t>two</w:t>
      </w:r>
      <w:r>
        <w:t xml:space="preserve"> neighbour cells are required depending on the test case</w:t>
      </w:r>
      <w:r w:rsidR="00E55CDA">
        <w:t xml:space="preserve"> (test cases in bold in Table 1 required 2 neighbour cells while others only one)</w:t>
      </w:r>
      <w:r w:rsidR="00873A3C">
        <w:t>.</w:t>
      </w:r>
    </w:p>
    <w:p w14:paraId="5400DBB4" w14:textId="290682B2" w:rsidR="00873A3C" w:rsidRDefault="00873A3C" w:rsidP="00156414">
      <w:pPr>
        <w:pStyle w:val="ListParagraph"/>
        <w:numPr>
          <w:ilvl w:val="1"/>
          <w:numId w:val="5"/>
        </w:numPr>
        <w:jc w:val="both"/>
      </w:pPr>
      <w:r>
        <w:t xml:space="preserve">Neighbour cell is defined as </w:t>
      </w:r>
      <w:r w:rsidR="00B255F6">
        <w:t xml:space="preserve">both </w:t>
      </w:r>
      <w:r w:rsidR="00FB679C">
        <w:t>intra-frequency</w:t>
      </w:r>
      <w:r w:rsidR="00B255F6">
        <w:t xml:space="preserve"> </w:t>
      </w:r>
      <w:proofErr w:type="gramStart"/>
      <w:r w:rsidR="00B255F6">
        <w:t>or</w:t>
      </w:r>
      <w:proofErr w:type="gramEnd"/>
      <w:r w:rsidR="00B255F6">
        <w:t xml:space="preserve"> inter-frequency</w:t>
      </w:r>
      <w:r w:rsidR="00FB679C">
        <w:t>.</w:t>
      </w:r>
    </w:p>
    <w:p w14:paraId="05E0B4FC" w14:textId="6DC87001" w:rsidR="00921102" w:rsidRPr="00921102" w:rsidRDefault="00921102" w:rsidP="00156414">
      <w:pPr>
        <w:jc w:val="both"/>
        <w:rPr>
          <w:b/>
          <w:bCs/>
          <w:i/>
          <w:iCs/>
        </w:rPr>
      </w:pPr>
      <w:bookmarkStart w:id="2" w:name="Obs1"/>
      <w:r w:rsidRPr="00921102">
        <w:rPr>
          <w:b/>
          <w:bCs/>
          <w:i/>
          <w:iCs/>
        </w:rPr>
        <w:t>Observation 1:</w:t>
      </w:r>
      <w:r w:rsidRPr="00921102">
        <w:rPr>
          <w:i/>
          <w:iCs/>
        </w:rPr>
        <w:t xml:space="preserve"> According to 3GPP TS 3</w:t>
      </w:r>
      <w:r w:rsidR="00B34B76">
        <w:rPr>
          <w:i/>
          <w:iCs/>
        </w:rPr>
        <w:t>8</w:t>
      </w:r>
      <w:r w:rsidRPr="00921102">
        <w:rPr>
          <w:i/>
          <w:iCs/>
        </w:rPr>
        <w:t xml:space="preserve">.133 [2], for </w:t>
      </w:r>
      <w:r w:rsidR="00B34B76">
        <w:rPr>
          <w:i/>
          <w:iCs/>
        </w:rPr>
        <w:t>NR</w:t>
      </w:r>
      <w:r w:rsidRPr="00921102">
        <w:rPr>
          <w:i/>
          <w:iCs/>
        </w:rPr>
        <w:t xml:space="preserve"> NTN RRM test cases requiring neighbour cells, </w:t>
      </w:r>
      <w:r w:rsidR="00B34B76">
        <w:rPr>
          <w:i/>
          <w:iCs/>
        </w:rPr>
        <w:t xml:space="preserve">either </w:t>
      </w:r>
      <w:r w:rsidRPr="00921102">
        <w:rPr>
          <w:i/>
          <w:iCs/>
        </w:rPr>
        <w:t xml:space="preserve">one </w:t>
      </w:r>
      <w:r w:rsidR="00B34B76">
        <w:rPr>
          <w:i/>
          <w:iCs/>
        </w:rPr>
        <w:t xml:space="preserve">or two </w:t>
      </w:r>
      <w:r w:rsidRPr="00921102">
        <w:rPr>
          <w:i/>
          <w:iCs/>
        </w:rPr>
        <w:t xml:space="preserve">neighbour </w:t>
      </w:r>
      <w:r w:rsidR="006847C2" w:rsidRPr="00921102">
        <w:rPr>
          <w:i/>
          <w:iCs/>
        </w:rPr>
        <w:t>cell</w:t>
      </w:r>
      <w:r w:rsidR="006847C2">
        <w:rPr>
          <w:i/>
          <w:iCs/>
        </w:rPr>
        <w:t>s</w:t>
      </w:r>
      <w:r w:rsidR="006847C2" w:rsidRPr="00921102">
        <w:rPr>
          <w:i/>
          <w:iCs/>
        </w:rPr>
        <w:t xml:space="preserve"> </w:t>
      </w:r>
      <w:r w:rsidR="006847C2">
        <w:rPr>
          <w:i/>
          <w:iCs/>
        </w:rPr>
        <w:t xml:space="preserve">either </w:t>
      </w:r>
      <w:r w:rsidRPr="00921102">
        <w:rPr>
          <w:i/>
          <w:iCs/>
        </w:rPr>
        <w:t>intra-frequency</w:t>
      </w:r>
      <w:r w:rsidR="00B34B76">
        <w:rPr>
          <w:i/>
          <w:iCs/>
        </w:rPr>
        <w:t xml:space="preserve"> or inter-frequency</w:t>
      </w:r>
      <w:r w:rsidRPr="00921102">
        <w:rPr>
          <w:i/>
          <w:iCs/>
        </w:rPr>
        <w:t xml:space="preserve"> </w:t>
      </w:r>
      <w:r w:rsidR="00B34B76">
        <w:rPr>
          <w:i/>
          <w:iCs/>
        </w:rPr>
        <w:t>are</w:t>
      </w:r>
      <w:r w:rsidRPr="00921102">
        <w:rPr>
          <w:i/>
          <w:iCs/>
        </w:rPr>
        <w:t xml:space="preserve"> required for </w:t>
      </w:r>
      <w:r w:rsidR="007A6A85">
        <w:rPr>
          <w:i/>
          <w:iCs/>
        </w:rPr>
        <w:t xml:space="preserve">both </w:t>
      </w:r>
      <w:r w:rsidR="00B34B76">
        <w:rPr>
          <w:i/>
          <w:iCs/>
        </w:rPr>
        <w:t>GSO and NGSO</w:t>
      </w:r>
      <w:r w:rsidRPr="00921102">
        <w:rPr>
          <w:i/>
          <w:iCs/>
        </w:rPr>
        <w:t xml:space="preserve"> satellites for Rel-17 UEs.</w:t>
      </w:r>
    </w:p>
    <w:bookmarkEnd w:id="2"/>
    <w:p w14:paraId="5D5B7159" w14:textId="7387AEFF" w:rsidR="003C0683" w:rsidRDefault="00A15E59" w:rsidP="00156414">
      <w:pPr>
        <w:spacing w:after="0"/>
        <w:jc w:val="both"/>
        <w:rPr>
          <w:sz w:val="22"/>
          <w:szCs w:val="22"/>
        </w:rPr>
      </w:pPr>
      <w:r>
        <w:rPr>
          <w:sz w:val="22"/>
          <w:szCs w:val="22"/>
        </w:rPr>
        <w:lastRenderedPageBreak/>
        <w:t xml:space="preserve">As a difference </w:t>
      </w:r>
      <w:r w:rsidR="000442A6">
        <w:rPr>
          <w:sz w:val="22"/>
          <w:szCs w:val="22"/>
        </w:rPr>
        <w:t xml:space="preserve">compared to IoT NTN, </w:t>
      </w:r>
      <w:r w:rsidR="003C0683" w:rsidRPr="003C0683">
        <w:rPr>
          <w:sz w:val="22"/>
          <w:szCs w:val="22"/>
        </w:rPr>
        <w:t xml:space="preserve">RAN2 </w:t>
      </w:r>
      <w:r w:rsidR="000442A6">
        <w:rPr>
          <w:sz w:val="22"/>
          <w:szCs w:val="22"/>
        </w:rPr>
        <w:t xml:space="preserve">has defined corresponding information elements to </w:t>
      </w:r>
      <w:r w:rsidR="003C0683" w:rsidRPr="003C0683">
        <w:rPr>
          <w:sz w:val="22"/>
          <w:szCs w:val="22"/>
        </w:rPr>
        <w:t xml:space="preserve">introduce satellite assistance information of neighbour cells in system information </w:t>
      </w:r>
      <w:r w:rsidR="007E2957">
        <w:rPr>
          <w:sz w:val="22"/>
          <w:szCs w:val="22"/>
        </w:rPr>
        <w:t xml:space="preserve">block 19 </w:t>
      </w:r>
      <w:r w:rsidR="003C0683" w:rsidRPr="003C0683">
        <w:rPr>
          <w:sz w:val="22"/>
          <w:szCs w:val="22"/>
        </w:rPr>
        <w:t xml:space="preserve">in Rel-17 </w:t>
      </w:r>
      <w:r w:rsidR="007E2957">
        <w:rPr>
          <w:sz w:val="22"/>
          <w:szCs w:val="22"/>
        </w:rPr>
        <w:t>NR</w:t>
      </w:r>
      <w:r w:rsidR="003C0683" w:rsidRPr="003C0683">
        <w:rPr>
          <w:sz w:val="22"/>
          <w:szCs w:val="22"/>
        </w:rPr>
        <w:t xml:space="preserve"> NTN</w:t>
      </w:r>
      <w:r w:rsidR="00B97229">
        <w:rPr>
          <w:sz w:val="22"/>
          <w:szCs w:val="22"/>
        </w:rPr>
        <w:t xml:space="preserve"> [6]</w:t>
      </w:r>
      <w:r w:rsidR="00792379">
        <w:rPr>
          <w:sz w:val="22"/>
          <w:szCs w:val="22"/>
        </w:rPr>
        <w:t>:</w:t>
      </w:r>
    </w:p>
    <w:p w14:paraId="58A39A80" w14:textId="511D7EA7" w:rsidR="00792379" w:rsidRDefault="00792379" w:rsidP="00156414">
      <w:pPr>
        <w:spacing w:after="0"/>
        <w:jc w:val="both"/>
        <w:rPr>
          <w:sz w:val="22"/>
          <w:szCs w:val="22"/>
        </w:rPr>
      </w:pPr>
      <w:r>
        <w:rPr>
          <w:noProof/>
        </w:rPr>
        <w:drawing>
          <wp:inline distT="0" distB="0" distL="0" distR="0" wp14:anchorId="73909D10" wp14:editId="705DDD4D">
            <wp:extent cx="6086823" cy="1295400"/>
            <wp:effectExtent l="0" t="0" r="9525" b="0"/>
            <wp:docPr id="1924062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062824" name=""/>
                    <pic:cNvPicPr/>
                  </pic:nvPicPr>
                  <pic:blipFill rotWithShape="1">
                    <a:blip r:embed="rId9"/>
                    <a:srcRect l="482"/>
                    <a:stretch/>
                  </pic:blipFill>
                  <pic:spPr bwMode="auto">
                    <a:xfrm>
                      <a:off x="0" y="0"/>
                      <a:ext cx="6086823" cy="1295400"/>
                    </a:xfrm>
                    <a:prstGeom prst="rect">
                      <a:avLst/>
                    </a:prstGeom>
                    <a:ln>
                      <a:noFill/>
                    </a:ln>
                    <a:extLst>
                      <a:ext uri="{53640926-AAD7-44D8-BBD7-CCE9431645EC}">
                        <a14:shadowObscured xmlns:a14="http://schemas.microsoft.com/office/drawing/2010/main"/>
                      </a:ext>
                    </a:extLst>
                  </pic:spPr>
                </pic:pic>
              </a:graphicData>
            </a:graphic>
          </wp:inline>
        </w:drawing>
      </w:r>
    </w:p>
    <w:p w14:paraId="01838F98" w14:textId="2FB5646C" w:rsidR="00716C6B" w:rsidRDefault="00716C6B" w:rsidP="00156414">
      <w:pPr>
        <w:spacing w:after="0"/>
        <w:jc w:val="both"/>
        <w:rPr>
          <w:sz w:val="22"/>
          <w:szCs w:val="22"/>
        </w:rPr>
      </w:pPr>
      <w:r>
        <w:rPr>
          <w:noProof/>
        </w:rPr>
        <w:drawing>
          <wp:inline distT="0" distB="0" distL="0" distR="0" wp14:anchorId="5CDA476B" wp14:editId="14E54829">
            <wp:extent cx="6116320" cy="938530"/>
            <wp:effectExtent l="0" t="0" r="0" b="0"/>
            <wp:docPr id="1026261222" name="Picture 1" descr="A white background with colorful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61222" name="Picture 1" descr="A white background with colorful text&#10;&#10;Description automatically generated"/>
                    <pic:cNvPicPr/>
                  </pic:nvPicPr>
                  <pic:blipFill>
                    <a:blip r:embed="rId10"/>
                    <a:stretch>
                      <a:fillRect/>
                    </a:stretch>
                  </pic:blipFill>
                  <pic:spPr>
                    <a:xfrm>
                      <a:off x="0" y="0"/>
                      <a:ext cx="6116320" cy="938530"/>
                    </a:xfrm>
                    <a:prstGeom prst="rect">
                      <a:avLst/>
                    </a:prstGeom>
                  </pic:spPr>
                </pic:pic>
              </a:graphicData>
            </a:graphic>
          </wp:inline>
        </w:drawing>
      </w:r>
    </w:p>
    <w:p w14:paraId="7714E8EC" w14:textId="18AB556C" w:rsidR="004B430A" w:rsidRPr="003C0683" w:rsidRDefault="004B430A" w:rsidP="00156414">
      <w:pPr>
        <w:spacing w:after="0"/>
        <w:jc w:val="both"/>
        <w:rPr>
          <w:sz w:val="22"/>
          <w:szCs w:val="22"/>
        </w:rPr>
      </w:pPr>
      <w:r>
        <w:rPr>
          <w:noProof/>
        </w:rPr>
        <w:drawing>
          <wp:inline distT="0" distB="0" distL="0" distR="0" wp14:anchorId="7FF8DD55" wp14:editId="743ABA7D">
            <wp:extent cx="6116320" cy="2929255"/>
            <wp:effectExtent l="0" t="0" r="0" b="4445"/>
            <wp:docPr id="54433338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333381" name="Picture 1" descr="A screenshot of a computer program&#10;&#10;Description automatically generated"/>
                    <pic:cNvPicPr/>
                  </pic:nvPicPr>
                  <pic:blipFill>
                    <a:blip r:embed="rId11"/>
                    <a:stretch>
                      <a:fillRect/>
                    </a:stretch>
                  </pic:blipFill>
                  <pic:spPr>
                    <a:xfrm>
                      <a:off x="0" y="0"/>
                      <a:ext cx="6116320" cy="2929255"/>
                    </a:xfrm>
                    <a:prstGeom prst="rect">
                      <a:avLst/>
                    </a:prstGeom>
                  </pic:spPr>
                </pic:pic>
              </a:graphicData>
            </a:graphic>
          </wp:inline>
        </w:drawing>
      </w:r>
    </w:p>
    <w:p w14:paraId="174FA2EF" w14:textId="77777777" w:rsidR="003B43E2" w:rsidRDefault="003B43E2" w:rsidP="00156414">
      <w:pPr>
        <w:jc w:val="both"/>
        <w:rPr>
          <w:b/>
          <w:bCs/>
          <w:i/>
          <w:iCs/>
        </w:rPr>
      </w:pPr>
      <w:bookmarkStart w:id="3" w:name="Prop1"/>
    </w:p>
    <w:p w14:paraId="510CD373" w14:textId="7DD4CF5A" w:rsidR="000002FA" w:rsidRPr="00921102" w:rsidRDefault="000002FA" w:rsidP="00156414">
      <w:pPr>
        <w:jc w:val="both"/>
        <w:rPr>
          <w:b/>
          <w:bCs/>
          <w:i/>
          <w:iCs/>
        </w:rPr>
      </w:pPr>
      <w:r>
        <w:rPr>
          <w:b/>
          <w:bCs/>
          <w:i/>
          <w:iCs/>
        </w:rPr>
        <w:t>Proposal 1:</w:t>
      </w:r>
      <w:r w:rsidRPr="000002FA">
        <w:rPr>
          <w:i/>
          <w:iCs/>
        </w:rPr>
        <w:t xml:space="preserve"> Define ephemeris for an intra-frequency neighbour cell </w:t>
      </w:r>
      <w:r w:rsidRPr="00921102">
        <w:rPr>
          <w:i/>
          <w:iCs/>
        </w:rPr>
        <w:t xml:space="preserve">for </w:t>
      </w:r>
      <w:r w:rsidR="00E16AA7">
        <w:rPr>
          <w:i/>
          <w:iCs/>
        </w:rPr>
        <w:t>NR</w:t>
      </w:r>
      <w:r w:rsidRPr="00921102">
        <w:rPr>
          <w:i/>
          <w:iCs/>
        </w:rPr>
        <w:t xml:space="preserve"> NTN RRM test cases requiring neighbour cells</w:t>
      </w:r>
      <w:r>
        <w:rPr>
          <w:i/>
          <w:iCs/>
        </w:rPr>
        <w:t xml:space="preserve"> for </w:t>
      </w:r>
      <w:r w:rsidR="00E16AA7">
        <w:rPr>
          <w:i/>
          <w:iCs/>
        </w:rPr>
        <w:t xml:space="preserve">both GSO and NGSO </w:t>
      </w:r>
      <w:r>
        <w:rPr>
          <w:i/>
          <w:iCs/>
        </w:rPr>
        <w:t>satellites scenario</w:t>
      </w:r>
      <w:r w:rsidR="00E16AA7">
        <w:rPr>
          <w:i/>
          <w:iCs/>
        </w:rPr>
        <w:t>s</w:t>
      </w:r>
      <w:r>
        <w:rPr>
          <w:i/>
          <w:iCs/>
        </w:rPr>
        <w:t>.</w:t>
      </w:r>
    </w:p>
    <w:bookmarkEnd w:id="3"/>
    <w:p w14:paraId="2335C6D8" w14:textId="77777777" w:rsidR="002C0168" w:rsidRDefault="00F56985" w:rsidP="00156414">
      <w:pPr>
        <w:pStyle w:val="Heading2"/>
        <w:jc w:val="both"/>
      </w:pPr>
      <w:r w:rsidRPr="00344758">
        <w:t>2.</w:t>
      </w:r>
      <w:r>
        <w:t>2</w:t>
      </w:r>
      <w:r w:rsidRPr="00344758">
        <w:t xml:space="preserve"> </w:t>
      </w:r>
      <w:r w:rsidR="002C0168">
        <w:t>RAN4 assumptions for neighbour cells</w:t>
      </w:r>
    </w:p>
    <w:p w14:paraId="39D59E17" w14:textId="40783699" w:rsidR="00481DDB" w:rsidRDefault="00FC3746" w:rsidP="00156414">
      <w:pPr>
        <w:jc w:val="both"/>
      </w:pPr>
      <w:r>
        <w:t xml:space="preserve">For </w:t>
      </w:r>
      <w:r w:rsidR="00084F99">
        <w:t>NR</w:t>
      </w:r>
      <w:r>
        <w:t xml:space="preserve"> NTN RRM test cases, RAN4 agreed in [</w:t>
      </w:r>
      <w:r w:rsidR="007968A4">
        <w:t>7</w:t>
      </w:r>
      <w:r>
        <w:t xml:space="preserve">] </w:t>
      </w:r>
      <w:r w:rsidR="0069292E">
        <w:t>as part of general aspects of this work item (</w:t>
      </w:r>
      <w:r>
        <w:t xml:space="preserve">Issue </w:t>
      </w:r>
      <w:r w:rsidR="00506C6E">
        <w:t>1-</w:t>
      </w:r>
      <w:r w:rsidR="007968A4">
        <w:t>9-1</w:t>
      </w:r>
      <w:r w:rsidR="0069292E">
        <w:t>)</w:t>
      </w:r>
      <w:r>
        <w:t xml:space="preserve"> th</w:t>
      </w:r>
      <w:r w:rsidR="00506C6E">
        <w:t>at RRM requirements</w:t>
      </w:r>
      <w:r w:rsidR="00E33BAD">
        <w:t xml:space="preserve"> apply provided that serving cell and neighbour satellites on the same layer are of same satellite type (LEO or GEO)</w:t>
      </w:r>
      <w:r>
        <w:t>:</w:t>
      </w:r>
    </w:p>
    <w:p w14:paraId="5A1AFFD2" w14:textId="0B691B91" w:rsidR="00FC3746" w:rsidRDefault="00CA20DE" w:rsidP="00156414">
      <w:pPr>
        <w:jc w:val="center"/>
      </w:pPr>
      <w:r>
        <w:rPr>
          <w:noProof/>
        </w:rPr>
        <w:drawing>
          <wp:inline distT="0" distB="0" distL="0" distR="0" wp14:anchorId="5A5344A5" wp14:editId="6F01290E">
            <wp:extent cx="3893491" cy="1047750"/>
            <wp:effectExtent l="19050" t="19050" r="12065" b="19050"/>
            <wp:docPr id="21929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29318" name=""/>
                    <pic:cNvPicPr/>
                  </pic:nvPicPr>
                  <pic:blipFill>
                    <a:blip r:embed="rId12"/>
                    <a:stretch>
                      <a:fillRect/>
                    </a:stretch>
                  </pic:blipFill>
                  <pic:spPr>
                    <a:xfrm>
                      <a:off x="0" y="0"/>
                      <a:ext cx="3921119" cy="1055185"/>
                    </a:xfrm>
                    <a:prstGeom prst="rect">
                      <a:avLst/>
                    </a:prstGeom>
                    <a:ln>
                      <a:solidFill>
                        <a:schemeClr val="tx1"/>
                      </a:solidFill>
                    </a:ln>
                  </pic:spPr>
                </pic:pic>
              </a:graphicData>
            </a:graphic>
          </wp:inline>
        </w:drawing>
      </w:r>
    </w:p>
    <w:p w14:paraId="3ADA7F70" w14:textId="3CB33F03" w:rsidR="00236241" w:rsidRDefault="00B86106" w:rsidP="00156414">
      <w:pPr>
        <w:jc w:val="both"/>
      </w:pPr>
      <w:r>
        <w:t xml:space="preserve">Regarding </w:t>
      </w:r>
      <w:r w:rsidR="0054538B">
        <w:t xml:space="preserve">the altitude for serving and neighbour cells for NGSO satellite scenarios, it was previously agreed in </w:t>
      </w:r>
      <w:r w:rsidR="003A4452">
        <w:t>[</w:t>
      </w:r>
      <w:r w:rsidR="00D1734C">
        <w:t>8</w:t>
      </w:r>
      <w:r w:rsidR="003A4452">
        <w:t xml:space="preserve">] for NR NTN RRM </w:t>
      </w:r>
      <w:r w:rsidR="003A4452" w:rsidRPr="003A4452">
        <w:t xml:space="preserve">Intra-NTN for both RRC Connected and Idle/Inactive modes </w:t>
      </w:r>
      <w:r w:rsidR="00FD33F0">
        <w:t xml:space="preserve">and (new) </w:t>
      </w:r>
      <w:r w:rsidR="00FD33F0" w:rsidRPr="00FD33F0">
        <w:t>SMTC and Measurement Gap based requirements</w:t>
      </w:r>
      <w:r w:rsidR="00FD33F0">
        <w:t xml:space="preserve">, </w:t>
      </w:r>
      <w:r w:rsidR="006F7B3D">
        <w:t xml:space="preserve">that </w:t>
      </w:r>
      <w:r w:rsidR="00FD33F0">
        <w:t xml:space="preserve">same altitude will be considered for </w:t>
      </w:r>
      <w:r w:rsidR="006F7B3D">
        <w:t xml:space="preserve">both serving and neighbour cells </w:t>
      </w:r>
      <w:r w:rsidR="00236241">
        <w:t xml:space="preserve">in this case. </w:t>
      </w:r>
    </w:p>
    <w:p w14:paraId="43182273" w14:textId="0A0B8439" w:rsidR="00FD6441" w:rsidRDefault="00FD6441" w:rsidP="00156414">
      <w:pPr>
        <w:jc w:val="both"/>
        <w:rPr>
          <w:i/>
          <w:iCs/>
        </w:rPr>
      </w:pPr>
      <w:bookmarkStart w:id="4" w:name="Prop4"/>
      <w:r w:rsidRPr="00447AD9">
        <w:rPr>
          <w:b/>
          <w:bCs/>
          <w:i/>
          <w:iCs/>
        </w:rPr>
        <w:lastRenderedPageBreak/>
        <w:t xml:space="preserve">Proposal </w:t>
      </w:r>
      <w:r w:rsidR="00B940A7">
        <w:rPr>
          <w:b/>
          <w:bCs/>
          <w:i/>
          <w:iCs/>
        </w:rPr>
        <w:t>2</w:t>
      </w:r>
      <w:r w:rsidRPr="00447AD9">
        <w:rPr>
          <w:b/>
          <w:bCs/>
          <w:i/>
          <w:iCs/>
        </w:rPr>
        <w:t>:</w:t>
      </w:r>
      <w:r w:rsidRPr="00447AD9">
        <w:rPr>
          <w:i/>
          <w:iCs/>
        </w:rPr>
        <w:t xml:space="preserve"> When defining </w:t>
      </w:r>
      <w:r w:rsidR="00FE79AF" w:rsidRPr="00447AD9">
        <w:rPr>
          <w:i/>
          <w:iCs/>
        </w:rPr>
        <w:t>ephemeris for neighbour cell</w:t>
      </w:r>
      <w:r w:rsidR="00235C1D">
        <w:rPr>
          <w:i/>
          <w:iCs/>
        </w:rPr>
        <w:t>(s)</w:t>
      </w:r>
      <w:r w:rsidR="00FE79AF" w:rsidRPr="00447AD9">
        <w:rPr>
          <w:i/>
          <w:iCs/>
        </w:rPr>
        <w:t xml:space="preserve"> for </w:t>
      </w:r>
      <w:r w:rsidR="001D0841">
        <w:rPr>
          <w:i/>
          <w:iCs/>
        </w:rPr>
        <w:t>NR</w:t>
      </w:r>
      <w:r w:rsidR="00FE79AF" w:rsidRPr="00447AD9">
        <w:rPr>
          <w:i/>
          <w:iCs/>
        </w:rPr>
        <w:t xml:space="preserve"> NTN, assume that neighbour cell</w:t>
      </w:r>
      <w:r w:rsidR="00D1734C">
        <w:rPr>
          <w:i/>
          <w:iCs/>
        </w:rPr>
        <w:t>(s)</w:t>
      </w:r>
      <w:r w:rsidR="00FE79AF" w:rsidRPr="00447AD9">
        <w:rPr>
          <w:i/>
          <w:iCs/>
        </w:rPr>
        <w:t xml:space="preserve"> satellite </w:t>
      </w:r>
      <w:r w:rsidR="00447AD9" w:rsidRPr="00447AD9">
        <w:rPr>
          <w:i/>
          <w:iCs/>
        </w:rPr>
        <w:t>type is same as serving cell, including its altitude.</w:t>
      </w:r>
    </w:p>
    <w:bookmarkEnd w:id="4"/>
    <w:p w14:paraId="0E8DE7BC" w14:textId="14ED557A" w:rsidR="00CC0953" w:rsidRDefault="00DD2782" w:rsidP="00156414">
      <w:pPr>
        <w:jc w:val="both"/>
      </w:pPr>
      <w:r w:rsidRPr="00DD2782">
        <w:t>Another important aspect</w:t>
      </w:r>
      <w:r>
        <w:t xml:space="preserve"> </w:t>
      </w:r>
      <w:r w:rsidR="005D477B">
        <w:t>that has been</w:t>
      </w:r>
      <w:r w:rsidR="005B10B9">
        <w:t xml:space="preserve"> analysed is </w:t>
      </w:r>
      <w:r w:rsidR="005D477B">
        <w:t>if RAN4 discussed whether</w:t>
      </w:r>
      <w:r w:rsidR="005B10B9">
        <w:t xml:space="preserve"> both serving and neighbour cells are on the same satellite or in different satellites.</w:t>
      </w:r>
      <w:r w:rsidRPr="00DD2782">
        <w:t xml:space="preserve"> </w:t>
      </w:r>
      <w:r w:rsidR="00E75A5E">
        <w:t>As per</w:t>
      </w:r>
      <w:r w:rsidR="00834F4A">
        <w:t xml:space="preserve"> </w:t>
      </w:r>
      <w:r w:rsidR="00921CB5">
        <w:t>[</w:t>
      </w:r>
      <w:r w:rsidR="00103DF4">
        <w:t>8</w:t>
      </w:r>
      <w:r w:rsidR="00921CB5">
        <w:t>]</w:t>
      </w:r>
      <w:r w:rsidR="00E75A5E">
        <w:t xml:space="preserve">, </w:t>
      </w:r>
      <w:r w:rsidR="007C62E7">
        <w:t>RAN4 considered both scenarios</w:t>
      </w:r>
      <w:r w:rsidR="00924AB4">
        <w:t xml:space="preserve">, i.e. serving and neighbour cells </w:t>
      </w:r>
      <w:r w:rsidR="00CA780D" w:rsidRPr="00CA780D">
        <w:t xml:space="preserve">within a satellite </w:t>
      </w:r>
      <w:r w:rsidR="00924AB4">
        <w:t>or</w:t>
      </w:r>
      <w:r w:rsidR="00CA780D" w:rsidRPr="00CA780D">
        <w:t xml:space="preserve"> belong</w:t>
      </w:r>
      <w:r w:rsidR="005F2B67">
        <w:t>ing</w:t>
      </w:r>
      <w:r w:rsidR="00CA780D" w:rsidRPr="00CA780D">
        <w:t xml:space="preserve"> to different satellites</w:t>
      </w:r>
      <w:r w:rsidR="00924AB4">
        <w:t>.</w:t>
      </w:r>
      <w:r w:rsidR="008558AB">
        <w:t xml:space="preserve"> </w:t>
      </w:r>
    </w:p>
    <w:p w14:paraId="48B732B4" w14:textId="3DE808B3" w:rsidR="008558AB" w:rsidRPr="008558AB" w:rsidRDefault="00E75A5E" w:rsidP="00156414">
      <w:pPr>
        <w:jc w:val="both"/>
        <w:rPr>
          <w:i/>
          <w:iCs/>
        </w:rPr>
      </w:pPr>
      <w:bookmarkStart w:id="5" w:name="Obs3"/>
      <w:r w:rsidRPr="008558AB">
        <w:rPr>
          <w:b/>
          <w:bCs/>
          <w:i/>
          <w:iCs/>
        </w:rPr>
        <w:t xml:space="preserve">Observation </w:t>
      </w:r>
      <w:r w:rsidR="009E0759">
        <w:rPr>
          <w:b/>
          <w:bCs/>
          <w:i/>
          <w:iCs/>
        </w:rPr>
        <w:t>2</w:t>
      </w:r>
      <w:r w:rsidRPr="008558AB">
        <w:rPr>
          <w:b/>
          <w:bCs/>
          <w:i/>
          <w:iCs/>
        </w:rPr>
        <w:t>:</w:t>
      </w:r>
      <w:r w:rsidRPr="008558AB">
        <w:rPr>
          <w:i/>
          <w:iCs/>
        </w:rPr>
        <w:t xml:space="preserve"> </w:t>
      </w:r>
      <w:r w:rsidR="005F2B67" w:rsidRPr="008558AB">
        <w:rPr>
          <w:i/>
          <w:iCs/>
        </w:rPr>
        <w:t>RAN4 requirements/test cases considered</w:t>
      </w:r>
      <w:r w:rsidR="008558AB" w:rsidRPr="008558AB">
        <w:rPr>
          <w:i/>
          <w:iCs/>
        </w:rPr>
        <w:t xml:space="preserve"> both scenarios, i.e. serving and neighbour cell</w:t>
      </w:r>
      <w:r w:rsidR="00422790">
        <w:rPr>
          <w:i/>
          <w:iCs/>
        </w:rPr>
        <w:t>(</w:t>
      </w:r>
      <w:r w:rsidR="008558AB" w:rsidRPr="008558AB">
        <w:rPr>
          <w:i/>
          <w:iCs/>
        </w:rPr>
        <w:t>s</w:t>
      </w:r>
      <w:r w:rsidR="00422790">
        <w:rPr>
          <w:i/>
          <w:iCs/>
        </w:rPr>
        <w:t>)</w:t>
      </w:r>
      <w:r w:rsidR="008558AB" w:rsidRPr="008558AB">
        <w:rPr>
          <w:i/>
          <w:iCs/>
        </w:rPr>
        <w:t xml:space="preserve"> within a satellite or belonging to different satellites.</w:t>
      </w:r>
    </w:p>
    <w:bookmarkEnd w:id="5"/>
    <w:p w14:paraId="19C996D9" w14:textId="07D7FF73" w:rsidR="00F56985" w:rsidRDefault="00F81B93" w:rsidP="00156414">
      <w:pPr>
        <w:pStyle w:val="Heading2"/>
        <w:jc w:val="both"/>
      </w:pPr>
      <w:r>
        <w:t xml:space="preserve">2.3 </w:t>
      </w:r>
      <w:r w:rsidR="002C0168">
        <w:t>Criteria to define ephemeris for neighbour cell</w:t>
      </w:r>
      <w:r w:rsidR="009F1F8B">
        <w:t>(s)</w:t>
      </w:r>
      <w:r w:rsidR="002C0168">
        <w:t xml:space="preserve"> in </w:t>
      </w:r>
      <w:r w:rsidR="009F1F8B">
        <w:t>both GSO and NGSO</w:t>
      </w:r>
      <w:r w:rsidR="002C0168">
        <w:t xml:space="preserve"> satellites </w:t>
      </w:r>
      <w:proofErr w:type="gramStart"/>
      <w:r w:rsidR="002C0168">
        <w:t>scenarios</w:t>
      </w:r>
      <w:proofErr w:type="gramEnd"/>
    </w:p>
    <w:p w14:paraId="5E20999F" w14:textId="4FFD841F" w:rsidR="00FB679C" w:rsidRDefault="007966B5" w:rsidP="00156414">
      <w:pPr>
        <w:pStyle w:val="Heading3"/>
        <w:jc w:val="both"/>
      </w:pPr>
      <w:r w:rsidRPr="00000D81">
        <w:t>2.3.1</w:t>
      </w:r>
      <w:r w:rsidR="00FD4BF0" w:rsidRPr="00000D81">
        <w:t xml:space="preserve"> Same vs different satellites </w:t>
      </w:r>
      <w:r w:rsidR="00473BAE" w:rsidRPr="00000D81">
        <w:t xml:space="preserve">and Doppler </w:t>
      </w:r>
      <w:r w:rsidR="00FD4BF0" w:rsidRPr="00000D81">
        <w:t>for serving and neighbour cells in NTN</w:t>
      </w:r>
      <w:r w:rsidR="00EA26AA">
        <w:t xml:space="preserve"> </w:t>
      </w:r>
    </w:p>
    <w:p w14:paraId="678223D8" w14:textId="610AD696" w:rsidR="00FD51A0" w:rsidRDefault="00F377E4" w:rsidP="00156414">
      <w:pPr>
        <w:jc w:val="both"/>
      </w:pPr>
      <w:r>
        <w:t xml:space="preserve">First criterion that RAN5 needs to </w:t>
      </w:r>
      <w:r w:rsidR="008F3944">
        <w:t>decide upon</w:t>
      </w:r>
      <w:r>
        <w:t xml:space="preserve"> is whether serving and neighbour cells for testing will </w:t>
      </w:r>
      <w:proofErr w:type="gramStart"/>
      <w:r>
        <w:t>be located in</w:t>
      </w:r>
      <w:proofErr w:type="gramEnd"/>
      <w:r>
        <w:t xml:space="preserve"> same o</w:t>
      </w:r>
      <w:r w:rsidR="00E911AB">
        <w:t>r</w:t>
      </w:r>
      <w:r>
        <w:t xml:space="preserve"> different satellites</w:t>
      </w:r>
      <w:r w:rsidR="002F4A34">
        <w:t>.</w:t>
      </w:r>
      <w:r w:rsidR="008A001B">
        <w:t xml:space="preserve"> </w:t>
      </w:r>
    </w:p>
    <w:p w14:paraId="2FE201DA" w14:textId="3F7E29F5" w:rsidR="00B84B06" w:rsidRDefault="00FD51A0" w:rsidP="00156414">
      <w:pPr>
        <w:jc w:val="both"/>
      </w:pPr>
      <w:r>
        <w:t>Test</w:t>
      </w:r>
      <w:r w:rsidR="00F42DC8">
        <w:t xml:space="preserve"> case</w:t>
      </w:r>
      <w:r>
        <w:t xml:space="preserve">s will have a wider coverage if </w:t>
      </w:r>
      <w:r w:rsidR="006C78CD">
        <w:t>UEs</w:t>
      </w:r>
      <w:r w:rsidR="00FC6EA4">
        <w:t xml:space="preserve"> </w:t>
      </w:r>
      <w:r w:rsidR="002570C4">
        <w:t xml:space="preserve">are required </w:t>
      </w:r>
      <w:r w:rsidR="0051164A">
        <w:t xml:space="preserve">to </w:t>
      </w:r>
      <w:r w:rsidR="00FC6EA4">
        <w:t>handle 2</w:t>
      </w:r>
      <w:r w:rsidR="009D55DB">
        <w:t>/3</w:t>
      </w:r>
      <w:r w:rsidR="00FC6EA4">
        <w:t xml:space="preserve"> different satellites (with different Doppler and delays) </w:t>
      </w:r>
      <w:r w:rsidR="00EC1CDB">
        <w:t>instead of only</w:t>
      </w:r>
      <w:r w:rsidR="00FC6EA4">
        <w:t xml:space="preserve"> one </w:t>
      </w:r>
      <w:r w:rsidR="00051933">
        <w:t xml:space="preserve">satellite, </w:t>
      </w:r>
      <w:r w:rsidR="004F4D0B">
        <w:t xml:space="preserve">while maximizing the Doppler difference between </w:t>
      </w:r>
      <w:r w:rsidR="00EC1CDB">
        <w:t>satellites</w:t>
      </w:r>
      <w:r w:rsidR="004F4D0B">
        <w:t>.</w:t>
      </w:r>
    </w:p>
    <w:p w14:paraId="3E6652A9" w14:textId="7579B2E7" w:rsidR="00F742C1" w:rsidRDefault="00582569" w:rsidP="00582569">
      <w:pPr>
        <w:jc w:val="both"/>
      </w:pPr>
      <w:r>
        <w:t xml:space="preserve">As Rel-17 is only covering the testing of static satellite conditions, </w:t>
      </w:r>
      <w:r w:rsidR="009B0FD2">
        <w:t>the simplest approach c</w:t>
      </w:r>
      <w:r w:rsidR="00206D8A">
        <w:t>ould</w:t>
      </w:r>
      <w:r w:rsidR="009B0FD2">
        <w:t xml:space="preserve"> be to assume that</w:t>
      </w:r>
      <w:r w:rsidR="00F742C1">
        <w:t>:</w:t>
      </w:r>
    </w:p>
    <w:p w14:paraId="74E87907" w14:textId="0A2DC752" w:rsidR="00F742C1" w:rsidRDefault="00F742C1" w:rsidP="00F742C1">
      <w:pPr>
        <w:pStyle w:val="ListParagraph"/>
        <w:numPr>
          <w:ilvl w:val="0"/>
          <w:numId w:val="8"/>
        </w:numPr>
        <w:jc w:val="both"/>
      </w:pPr>
      <w:r>
        <w:t>A</w:t>
      </w:r>
      <w:r w:rsidR="009B0FD2">
        <w:t xml:space="preserve">ll required cells </w:t>
      </w:r>
      <w:r w:rsidR="00557076">
        <w:t xml:space="preserve">satellite </w:t>
      </w:r>
      <w:r w:rsidR="009B0FD2">
        <w:t xml:space="preserve">will follow the same orbit but </w:t>
      </w:r>
      <w:r w:rsidR="00557076">
        <w:t>with a time shift</w:t>
      </w:r>
      <w:r w:rsidR="009B0FD2">
        <w:t xml:space="preserve"> </w:t>
      </w:r>
      <w:r w:rsidR="00816252">
        <w:t>(</w:t>
      </w:r>
      <w:r w:rsidR="009B0FD2">
        <w:t>as shown in Figure</w:t>
      </w:r>
      <w:r w:rsidR="00557076">
        <w:t>s</w:t>
      </w:r>
      <w:r w:rsidR="009B0FD2">
        <w:t xml:space="preserve"> 1</w:t>
      </w:r>
      <w:r w:rsidR="00A55DDB">
        <w:t xml:space="preserve">, </w:t>
      </w:r>
      <w:r w:rsidR="00557076">
        <w:t>2</w:t>
      </w:r>
      <w:r w:rsidR="00A55DDB">
        <w:t xml:space="preserve"> and 3</w:t>
      </w:r>
      <w:r w:rsidR="00D352B9">
        <w:t>)</w:t>
      </w:r>
      <w:r w:rsidR="009B0FD2">
        <w:t xml:space="preserve">. </w:t>
      </w:r>
    </w:p>
    <w:p w14:paraId="0B9BC1BA" w14:textId="77777777" w:rsidR="00C21598" w:rsidRDefault="00F742C1" w:rsidP="00F742C1">
      <w:pPr>
        <w:pStyle w:val="ListParagraph"/>
        <w:numPr>
          <w:ilvl w:val="0"/>
          <w:numId w:val="8"/>
        </w:numPr>
        <w:jc w:val="both"/>
      </w:pPr>
      <w:r>
        <w:t>T</w:t>
      </w:r>
      <w:r w:rsidR="00CA33DD">
        <w:t xml:space="preserve">he ephemeris of each satellite </w:t>
      </w:r>
      <w:r w:rsidR="00216B75">
        <w:t xml:space="preserve">is chosen </w:t>
      </w:r>
      <w:r w:rsidR="00582569">
        <w:t xml:space="preserve">such that Doppler difference </w:t>
      </w:r>
      <w:r w:rsidR="00216B75">
        <w:t>is</w:t>
      </w:r>
      <w:r w:rsidR="00582569">
        <w:t xml:space="preserve"> maximized </w:t>
      </w:r>
      <w:r w:rsidR="00D352B9">
        <w:t>(</w:t>
      </w:r>
      <w:r w:rsidR="00582569">
        <w:t>as shown in figure</w:t>
      </w:r>
      <w:r w:rsidR="00557076">
        <w:t>s</w:t>
      </w:r>
      <w:r w:rsidR="00582569">
        <w:t xml:space="preserve"> 1</w:t>
      </w:r>
      <w:r w:rsidR="00A55DDB">
        <w:t>, 2 and 3</w:t>
      </w:r>
      <w:r w:rsidR="00D352B9">
        <w:t>)</w:t>
      </w:r>
      <w:r w:rsidR="00C21598">
        <w:t>.</w:t>
      </w:r>
    </w:p>
    <w:p w14:paraId="61C0B0FB" w14:textId="68EC0B9D" w:rsidR="00582569" w:rsidRDefault="00C21598" w:rsidP="00F742C1">
      <w:pPr>
        <w:pStyle w:val="ListParagraph"/>
        <w:numPr>
          <w:ilvl w:val="0"/>
          <w:numId w:val="8"/>
        </w:numPr>
        <w:jc w:val="both"/>
      </w:pPr>
      <w:r>
        <w:t xml:space="preserve">In GSO case, </w:t>
      </w:r>
      <w:r w:rsidR="00582569">
        <w:t xml:space="preserve">equivalent selection </w:t>
      </w:r>
      <w:r w:rsidR="007E77C6">
        <w:t xml:space="preserve">can be done </w:t>
      </w:r>
      <w:r w:rsidR="00582569">
        <w:t xml:space="preserve">in case totally different elevation angles for serving and neighbour cells are used. </w:t>
      </w:r>
    </w:p>
    <w:p w14:paraId="0E192672" w14:textId="7A4B6EBE" w:rsidR="007A7191" w:rsidRDefault="00E73316" w:rsidP="007A7191">
      <w:pPr>
        <w:keepNext/>
        <w:jc w:val="center"/>
      </w:pPr>
      <w:r>
        <w:rPr>
          <w:noProof/>
        </w:rPr>
        <mc:AlternateContent>
          <mc:Choice Requires="wps">
            <w:drawing>
              <wp:anchor distT="0" distB="0" distL="114300" distR="114300" simplePos="0" relativeHeight="251662848" behindDoc="0" locked="0" layoutInCell="1" allowOverlap="1" wp14:anchorId="6DB133AD" wp14:editId="10843A18">
                <wp:simplePos x="0" y="0"/>
                <wp:positionH relativeFrom="column">
                  <wp:posOffset>1931075</wp:posOffset>
                </wp:positionH>
                <wp:positionV relativeFrom="paragraph">
                  <wp:posOffset>1409324</wp:posOffset>
                </wp:positionV>
                <wp:extent cx="207645" cy="214630"/>
                <wp:effectExtent l="0" t="0" r="1905" b="0"/>
                <wp:wrapNone/>
                <wp:docPr id="1607479417" name="Multiplication Sign 1"/>
                <wp:cNvGraphicFramePr/>
                <a:graphic xmlns:a="http://schemas.openxmlformats.org/drawingml/2006/main">
                  <a:graphicData uri="http://schemas.microsoft.com/office/word/2010/wordprocessingShape">
                    <wps:wsp>
                      <wps:cNvSpPr/>
                      <wps:spPr>
                        <a:xfrm>
                          <a:off x="0" y="0"/>
                          <a:ext cx="207645" cy="214630"/>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45C6067" id="Multiplication Sign 1" o:spid="_x0000_s1026" style="position:absolute;margin-left:152.05pt;margin-top:110.95pt;width:16.35pt;height:16.9pt;z-index:251662848;visibility:visible;mso-wrap-style:square;mso-wrap-distance-left:9pt;mso-wrap-distance-top:0;mso-wrap-distance-right:9pt;mso-wrap-distance-bottom:0;mso-position-horizontal:absolute;mso-position-horizontal-relative:text;mso-position-vertical:absolute;mso-position-vertical-relative:text;v-text-anchor:middle" coordsize="207645,2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" path="m32321,68528l67421,34570r36402,37626l140224,34570r35100,33958l137799,107315r37525,38787l140224,180060,103823,142434,67421,180060,32321,146102,69846,107315,32321,68528xe" fillcolor="#c00000" strokecolor="#09101d [484]" strokeweight="1pt">
                <v:stroke joinstyle="miter"/>
                <v:path arrowok="t" o:connecttype="custom" o:connectlocs="32321,68528;67421,34570;103823,72196;140224,34570;175324,68528;137799,107315;175324,146102;140224,180060;103823,142434;67421,180060;32321,146102;69846,107315;32321,68528" o:connectangles="0,0,0,0,0,0,0,0,0,0,0,0,0"/>
              </v:shape>
            </w:pict>
          </mc:Fallback>
        </mc:AlternateContent>
      </w:r>
      <w:r w:rsidR="00F4321B">
        <w:rPr>
          <w:noProof/>
        </w:rPr>
        <mc:AlternateContent>
          <mc:Choice Requires="wps">
            <w:drawing>
              <wp:anchor distT="0" distB="0" distL="114300" distR="114300" simplePos="0" relativeHeight="251656704" behindDoc="0" locked="0" layoutInCell="1" allowOverlap="1" wp14:anchorId="6AEE4FB6" wp14:editId="3BB57280">
                <wp:simplePos x="0" y="0"/>
                <wp:positionH relativeFrom="column">
                  <wp:posOffset>2624455</wp:posOffset>
                </wp:positionH>
                <wp:positionV relativeFrom="paragraph">
                  <wp:posOffset>2092325</wp:posOffset>
                </wp:positionV>
                <wp:extent cx="207645" cy="214630"/>
                <wp:effectExtent l="0" t="0" r="1905" b="0"/>
                <wp:wrapNone/>
                <wp:docPr id="1917018312" name="Multiplication Sign 1"/>
                <wp:cNvGraphicFramePr/>
                <a:graphic xmlns:a="http://schemas.openxmlformats.org/drawingml/2006/main">
                  <a:graphicData uri="http://schemas.microsoft.com/office/word/2010/wordprocessingShape">
                    <wps:wsp>
                      <wps:cNvSpPr/>
                      <wps:spPr>
                        <a:xfrm>
                          <a:off x="0" y="0"/>
                          <a:ext cx="207645" cy="214630"/>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AC089F" id="Multiplication Sign 1" o:spid="_x0000_s1026" style="position:absolute;margin-left:206.65pt;margin-top:164.75pt;width:16.35pt;height:16.9pt;z-index:251656704;visibility:visible;mso-wrap-style:square;mso-wrap-distance-left:9pt;mso-wrap-distance-top:0;mso-wrap-distance-right:9pt;mso-wrap-distance-bottom:0;mso-position-horizontal:absolute;mso-position-horizontal-relative:text;mso-position-vertical:absolute;mso-position-vertical-relative:text;v-text-anchor:middle" coordsize="207645,2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" path="m32321,68528l67421,34570r36402,37626l140224,34570r35100,33958l137799,107315r37525,38787l140224,180060,103823,142434,67421,180060,32321,146102,69846,107315,32321,68528xe" fillcolor="#c00000" strokecolor="#09101d [484]" strokeweight="1pt">
                <v:stroke joinstyle="miter"/>
                <v:path arrowok="t" o:connecttype="custom" o:connectlocs="32321,68528;67421,34570;103823,72196;140224,34570;175324,68528;137799,107315;175324,146102;140224,180060;103823,142434;67421,180060;32321,146102;69846,107315;32321,68528" o:connectangles="0,0,0,0,0,0,0,0,0,0,0,0,0"/>
              </v:shape>
            </w:pict>
          </mc:Fallback>
        </mc:AlternateContent>
      </w:r>
      <w:r w:rsidR="002C5690">
        <w:rPr>
          <w:noProof/>
        </w:rPr>
        <mc:AlternateContent>
          <mc:Choice Requires="wps">
            <w:drawing>
              <wp:anchor distT="0" distB="0" distL="114300" distR="114300" simplePos="0" relativeHeight="251660800" behindDoc="0" locked="0" layoutInCell="1" allowOverlap="1" wp14:anchorId="5F5AA508" wp14:editId="3AF672CA">
                <wp:simplePos x="0" y="0"/>
                <wp:positionH relativeFrom="column">
                  <wp:posOffset>5012657</wp:posOffset>
                </wp:positionH>
                <wp:positionV relativeFrom="paragraph">
                  <wp:posOffset>677274</wp:posOffset>
                </wp:positionV>
                <wp:extent cx="207819" cy="214745"/>
                <wp:effectExtent l="0" t="0" r="1905" b="0"/>
                <wp:wrapNone/>
                <wp:docPr id="336895589" name="Multiplication Sign 1"/>
                <wp:cNvGraphicFramePr/>
                <a:graphic xmlns:a="http://schemas.openxmlformats.org/drawingml/2006/main">
                  <a:graphicData uri="http://schemas.microsoft.com/office/word/2010/wordprocessingShape">
                    <wps:wsp>
                      <wps:cNvSpPr/>
                      <wps:spPr>
                        <a:xfrm>
                          <a:off x="0" y="0"/>
                          <a:ext cx="207819" cy="214745"/>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7AF5D8" id="Multiplication Sign 1" o:spid="_x0000_s1026" style="position:absolute;margin-left:394.7pt;margin-top:53.35pt;width:16.35pt;height:16.9pt;z-index:251660800;visibility:visible;mso-wrap-style:square;mso-wrap-distance-left:9pt;mso-wrap-distance-top:0;mso-wrap-distance-right:9pt;mso-wrap-distance-bottom:0;mso-position-horizontal:absolute;mso-position-horizontal-relative:text;mso-position-vertical:absolute;mso-position-vertical-relative:text;v-text-anchor:middle" coordsize="207819,214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" path="m32351,68572l67475,34581r36435,37648l140344,34581r35124,33991l137919,107373r37549,38800l140344,180164,103910,142516,67475,180164,32351,146173,69900,107373,32351,68572xe" fillcolor="#c00000" strokecolor="#09101d [484]" strokeweight="1pt">
                <v:stroke joinstyle="miter"/>
                <v:path arrowok="t" o:connecttype="custom" o:connectlocs="32351,68572;67475,34581;103910,72229;140344,34581;175468,68572;137919,107373;175468,146173;140344,180164;103910,142516;67475,180164;32351,146173;69900,107373;32351,68572" o:connectangles="0,0,0,0,0,0,0,0,0,0,0,0,0"/>
              </v:shape>
            </w:pict>
          </mc:Fallback>
        </mc:AlternateContent>
      </w:r>
      <w:r w:rsidR="00B610E5" w:rsidRPr="00B610E5">
        <w:rPr>
          <w:noProof/>
        </w:rPr>
        <w:t xml:space="preserve"> </w:t>
      </w:r>
      <w:r w:rsidR="000E71D4">
        <w:rPr>
          <w:noProof/>
        </w:rPr>
        <w:drawing>
          <wp:inline distT="0" distB="0" distL="0" distR="0" wp14:anchorId="3AE479A4" wp14:editId="2E123086">
            <wp:extent cx="4572000" cy="2743200"/>
            <wp:effectExtent l="0" t="0" r="0" b="0"/>
            <wp:docPr id="174909890" name="Chart 1">
              <a:extLst xmlns:a="http://schemas.openxmlformats.org/drawingml/2006/main">
                <a:ext uri="{FF2B5EF4-FFF2-40B4-BE49-F238E27FC236}">
                  <a16:creationId xmlns:a16="http://schemas.microsoft.com/office/drawing/2014/main" id="{EA7C2058-5843-2CCD-9CB1-B7041FE000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5E4A353" w14:textId="7FF3108C" w:rsidR="007A7191" w:rsidRDefault="007A7191" w:rsidP="007A7191">
      <w:pPr>
        <w:pStyle w:val="Caption"/>
        <w:jc w:val="center"/>
      </w:pPr>
      <w:r>
        <w:t xml:space="preserve">Figure </w:t>
      </w:r>
      <w:r>
        <w:fldChar w:fldCharType="begin"/>
      </w:r>
      <w:r>
        <w:instrText xml:space="preserve"> SEQ Figure \* ARABIC </w:instrText>
      </w:r>
      <w:r>
        <w:fldChar w:fldCharType="separate"/>
      </w:r>
      <w:r w:rsidR="0036343B">
        <w:rPr>
          <w:noProof/>
        </w:rPr>
        <w:t>1</w:t>
      </w:r>
      <w:r>
        <w:fldChar w:fldCharType="end"/>
      </w:r>
      <w:r>
        <w:t xml:space="preserve">. Doppler for a </w:t>
      </w:r>
      <w:r w:rsidR="00332767">
        <w:t>GSO</w:t>
      </w:r>
      <w:r>
        <w:t xml:space="preserve"> satellite orbit with </w:t>
      </w:r>
      <w:r w:rsidR="00332767">
        <w:t>55</w:t>
      </w:r>
      <w:r>
        <w:t xml:space="preserve"> UE latitude and 121.56 UE longitude</w:t>
      </w:r>
    </w:p>
    <w:p w14:paraId="19D4BBD7" w14:textId="3862C608" w:rsidR="00DC3D06" w:rsidRDefault="00DC3D06" w:rsidP="00DC3D06"/>
    <w:p w14:paraId="0816C143" w14:textId="564E7C61" w:rsidR="002602F4" w:rsidRDefault="00A53601" w:rsidP="002602F4">
      <w:pPr>
        <w:keepNext/>
        <w:jc w:val="center"/>
      </w:pPr>
      <w:r>
        <w:rPr>
          <w:noProof/>
        </w:rPr>
        <w:lastRenderedPageBreak/>
        <mc:AlternateContent>
          <mc:Choice Requires="wps">
            <w:drawing>
              <wp:anchor distT="0" distB="0" distL="114300" distR="114300" simplePos="0" relativeHeight="251664896" behindDoc="0" locked="0" layoutInCell="1" allowOverlap="1" wp14:anchorId="4C4A93DE" wp14:editId="09CDEA96">
                <wp:simplePos x="0" y="0"/>
                <wp:positionH relativeFrom="column">
                  <wp:posOffset>3160493</wp:posOffset>
                </wp:positionH>
                <wp:positionV relativeFrom="paragraph">
                  <wp:posOffset>1334867</wp:posOffset>
                </wp:positionV>
                <wp:extent cx="207645" cy="214630"/>
                <wp:effectExtent l="0" t="0" r="1905" b="0"/>
                <wp:wrapNone/>
                <wp:docPr id="1551737727" name="Multiplication Sign 1"/>
                <wp:cNvGraphicFramePr/>
                <a:graphic xmlns:a="http://schemas.openxmlformats.org/drawingml/2006/main">
                  <a:graphicData uri="http://schemas.microsoft.com/office/word/2010/wordprocessingShape">
                    <wps:wsp>
                      <wps:cNvSpPr/>
                      <wps:spPr>
                        <a:xfrm>
                          <a:off x="0" y="0"/>
                          <a:ext cx="207645" cy="214630"/>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1FD319" id="Multiplication Sign 1" o:spid="_x0000_s1026" style="position:absolute;margin-left:248.85pt;margin-top:105.1pt;width:16.35pt;height:16.9pt;z-index:251664896;visibility:visible;mso-wrap-style:square;mso-wrap-distance-left:9pt;mso-wrap-distance-top:0;mso-wrap-distance-right:9pt;mso-wrap-distance-bottom:0;mso-position-horizontal:absolute;mso-position-horizontal-relative:text;mso-position-vertical:absolute;mso-position-vertical-relative:text;v-text-anchor:middle" coordsize="207645,2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" path="m32321,68528l67421,34570r36402,37626l140224,34570r35100,33958l137799,107315r37525,38787l140224,180060,103823,142434,67421,180060,32321,146102,69846,107315,32321,68528xe" fillcolor="#c00000" strokecolor="#09101d [484]" strokeweight="1pt">
                <v:stroke joinstyle="miter"/>
                <v:path arrowok="t" o:connecttype="custom" o:connectlocs="32321,68528;67421,34570;103823,72196;140224,34570;175324,68528;137799,107315;175324,146102;140224,180060;103823,142434;67421,180060;32321,146102;69846,107315;32321,68528" o:connectangles="0,0,0,0,0,0,0,0,0,0,0,0,0"/>
              </v:shape>
            </w:pict>
          </mc:Fallback>
        </mc:AlternateContent>
      </w:r>
      <w:r>
        <w:rPr>
          <w:noProof/>
        </w:rPr>
        <mc:AlternateContent>
          <mc:Choice Requires="wps">
            <w:drawing>
              <wp:anchor distT="0" distB="0" distL="114300" distR="114300" simplePos="0" relativeHeight="251665920" behindDoc="0" locked="0" layoutInCell="1" allowOverlap="1" wp14:anchorId="750A0259" wp14:editId="07F787FE">
                <wp:simplePos x="0" y="0"/>
                <wp:positionH relativeFrom="column">
                  <wp:posOffset>3824800</wp:posOffset>
                </wp:positionH>
                <wp:positionV relativeFrom="paragraph">
                  <wp:posOffset>2002545</wp:posOffset>
                </wp:positionV>
                <wp:extent cx="207645" cy="214630"/>
                <wp:effectExtent l="0" t="0" r="1905" b="0"/>
                <wp:wrapNone/>
                <wp:docPr id="1199195654" name="Multiplication Sign 1"/>
                <wp:cNvGraphicFramePr/>
                <a:graphic xmlns:a="http://schemas.openxmlformats.org/drawingml/2006/main">
                  <a:graphicData uri="http://schemas.microsoft.com/office/word/2010/wordprocessingShape">
                    <wps:wsp>
                      <wps:cNvSpPr/>
                      <wps:spPr>
                        <a:xfrm>
                          <a:off x="0" y="0"/>
                          <a:ext cx="207645" cy="214630"/>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04E0E5" id="Multiplication Sign 1" o:spid="_x0000_s1026" style="position:absolute;margin-left:301.15pt;margin-top:157.7pt;width:16.35pt;height:16.9pt;z-index:251665920;visibility:visible;mso-wrap-style:square;mso-wrap-distance-left:9pt;mso-wrap-distance-top:0;mso-wrap-distance-right:9pt;mso-wrap-distance-bottom:0;mso-position-horizontal:absolute;mso-position-horizontal-relative:text;mso-position-vertical:absolute;mso-position-vertical-relative:text;v-text-anchor:middle" coordsize="207645,2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" path="m32321,68528l67421,34570r36402,37626l140224,34570r35100,33958l137799,107315r37525,38787l140224,180060,103823,142434,67421,180060,32321,146102,69846,107315,32321,68528xe" fillcolor="#c00000" strokecolor="#09101d [484]" strokeweight="1pt">
                <v:stroke joinstyle="miter"/>
                <v:path arrowok="t" o:connecttype="custom" o:connectlocs="32321,68528;67421,34570;103823,72196;140224,34570;175324,68528;137799,107315;175324,146102;140224,180060;103823,142434;67421,180060;32321,146102;69846,107315;32321,68528" o:connectangles="0,0,0,0,0,0,0,0,0,0,0,0,0"/>
              </v:shape>
            </w:pict>
          </mc:Fallback>
        </mc:AlternateContent>
      </w:r>
      <w:r>
        <w:rPr>
          <w:noProof/>
        </w:rPr>
        <mc:AlternateContent>
          <mc:Choice Requires="wps">
            <w:drawing>
              <wp:anchor distT="0" distB="0" distL="114300" distR="114300" simplePos="0" relativeHeight="251666944" behindDoc="0" locked="0" layoutInCell="1" allowOverlap="1" wp14:anchorId="201D285A" wp14:editId="6B9A2235">
                <wp:simplePos x="0" y="0"/>
                <wp:positionH relativeFrom="column">
                  <wp:posOffset>2537411</wp:posOffset>
                </wp:positionH>
                <wp:positionV relativeFrom="paragraph">
                  <wp:posOffset>686777</wp:posOffset>
                </wp:positionV>
                <wp:extent cx="207645" cy="214630"/>
                <wp:effectExtent l="0" t="0" r="1905" b="0"/>
                <wp:wrapNone/>
                <wp:docPr id="1466296972" name="Multiplication Sign 1"/>
                <wp:cNvGraphicFramePr/>
                <a:graphic xmlns:a="http://schemas.openxmlformats.org/drawingml/2006/main">
                  <a:graphicData uri="http://schemas.microsoft.com/office/word/2010/wordprocessingShape">
                    <wps:wsp>
                      <wps:cNvSpPr/>
                      <wps:spPr>
                        <a:xfrm>
                          <a:off x="0" y="0"/>
                          <a:ext cx="207645" cy="214630"/>
                        </a:xfrm>
                        <a:prstGeom prst="mathMultiply">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B5658E" id="Multiplication Sign 1" o:spid="_x0000_s1026" style="position:absolute;margin-left:199.8pt;margin-top:54.1pt;width:16.35pt;height:16.9pt;z-index:251666944;visibility:visible;mso-wrap-style:square;mso-wrap-distance-left:9pt;mso-wrap-distance-top:0;mso-wrap-distance-right:9pt;mso-wrap-distance-bottom:0;mso-position-horizontal:absolute;mso-position-horizontal-relative:text;mso-position-vertical:absolute;mso-position-vertical-relative:text;v-text-anchor:middle" coordsize="207645,21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" path="m32321,68528l67421,34570r36402,37626l140224,34570r35100,33958l137799,107315r37525,38787l140224,180060,103823,142434,67421,180060,32321,146102,69846,107315,32321,68528xe" fillcolor="#c00000" strokecolor="#09101d [484]" strokeweight="1pt">
                <v:stroke joinstyle="miter"/>
                <v:path arrowok="t" o:connecttype="custom" o:connectlocs="32321,68528;67421,34570;103823,72196;140224,34570;175324,68528;137799,107315;175324,146102;140224,180060;103823,142434;67421,180060;32321,146102;69846,107315;32321,68528" o:connectangles="0,0,0,0,0,0,0,0,0,0,0,0,0"/>
              </v:shape>
            </w:pict>
          </mc:Fallback>
        </mc:AlternateContent>
      </w:r>
      <w:r w:rsidR="002602F4">
        <w:rPr>
          <w:noProof/>
        </w:rPr>
        <w:drawing>
          <wp:inline distT="0" distB="0" distL="0" distR="0" wp14:anchorId="0FBC829D" wp14:editId="085761FC">
            <wp:extent cx="4572000" cy="2743200"/>
            <wp:effectExtent l="0" t="0" r="0" b="0"/>
            <wp:docPr id="307314375" name="Chart 1">
              <a:extLst xmlns:a="http://schemas.openxmlformats.org/drawingml/2006/main">
                <a:ext uri="{FF2B5EF4-FFF2-40B4-BE49-F238E27FC236}">
                  <a16:creationId xmlns:a16="http://schemas.microsoft.com/office/drawing/2014/main" id="{4CADE91B-9704-4841-C357-D35865E021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7DB510C" w14:textId="0AB87410" w:rsidR="002602F4" w:rsidRDefault="002602F4" w:rsidP="002602F4">
      <w:pPr>
        <w:pStyle w:val="Caption"/>
        <w:jc w:val="center"/>
      </w:pPr>
      <w:r>
        <w:t xml:space="preserve">Figure </w:t>
      </w:r>
      <w:r>
        <w:fldChar w:fldCharType="begin"/>
      </w:r>
      <w:r>
        <w:instrText xml:space="preserve"> SEQ Figure \* ARABIC </w:instrText>
      </w:r>
      <w:r>
        <w:fldChar w:fldCharType="separate"/>
      </w:r>
      <w:r w:rsidR="0036343B">
        <w:rPr>
          <w:noProof/>
        </w:rPr>
        <w:t>2</w:t>
      </w:r>
      <w:r>
        <w:fldChar w:fldCharType="end"/>
      </w:r>
      <w:r>
        <w:t>. Doppler for a NGSO- LEO600</w:t>
      </w:r>
      <w:r w:rsidR="00A53601">
        <w:t>km</w:t>
      </w:r>
      <w:r>
        <w:t xml:space="preserve"> satellite orbit with </w:t>
      </w:r>
      <w:r w:rsidR="00A53601">
        <w:t>25.08</w:t>
      </w:r>
      <w:r>
        <w:t xml:space="preserve"> UE latitude and 121.56 UE longitude</w:t>
      </w:r>
    </w:p>
    <w:p w14:paraId="0007BC55" w14:textId="77777777" w:rsidR="00DC3D06" w:rsidRDefault="00DC3D06" w:rsidP="00DC3D06"/>
    <w:p w14:paraId="657474CF" w14:textId="77777777" w:rsidR="0036343B" w:rsidRDefault="0036343B" w:rsidP="0036343B">
      <w:pPr>
        <w:keepNext/>
        <w:jc w:val="center"/>
      </w:pPr>
      <w:r>
        <w:rPr>
          <w:noProof/>
        </w:rPr>
        <w:drawing>
          <wp:inline distT="0" distB="0" distL="0" distR="0" wp14:anchorId="22267ABE" wp14:editId="0ABC89EA">
            <wp:extent cx="4572000" cy="2743200"/>
            <wp:effectExtent l="0" t="0" r="0" b="0"/>
            <wp:docPr id="615546109" name="Chart 1">
              <a:extLst xmlns:a="http://schemas.openxmlformats.org/drawingml/2006/main">
                <a:ext uri="{FF2B5EF4-FFF2-40B4-BE49-F238E27FC236}">
                  <a16:creationId xmlns:a16="http://schemas.microsoft.com/office/drawing/2014/main" id="{4641F2A3-413F-815A-0B12-D0503B951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00CADB" w14:textId="6BEE7E06" w:rsidR="0036343B" w:rsidRPr="00DC3D06" w:rsidRDefault="0036343B" w:rsidP="0036343B">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Doppler for a NGSO-LEO1200km satellite with 25.08 UE latitude and 121.56 UE longitude</w:t>
      </w:r>
    </w:p>
    <w:p w14:paraId="38FAB09D" w14:textId="05BEFBB8" w:rsidR="008A001B" w:rsidRDefault="00003ADB" w:rsidP="00156414">
      <w:pPr>
        <w:jc w:val="both"/>
      </w:pPr>
      <w:r>
        <w:t xml:space="preserve">Hence, </w:t>
      </w:r>
      <w:proofErr w:type="gramStart"/>
      <w:r>
        <w:t>in order to</w:t>
      </w:r>
      <w:proofErr w:type="gramEnd"/>
      <w:r>
        <w:t xml:space="preserve"> have a </w:t>
      </w:r>
      <w:r w:rsidR="00D350CE">
        <w:t>wider test coverage</w:t>
      </w:r>
      <w:r w:rsidR="00147009">
        <w:t>, it is propose</w:t>
      </w:r>
      <w:r w:rsidR="00B84B06">
        <w:t>d</w:t>
      </w:r>
      <w:r w:rsidR="00147009">
        <w:t xml:space="preserve"> to use</w:t>
      </w:r>
      <w:r w:rsidR="004B1140">
        <w:t xml:space="preserve"> different </w:t>
      </w:r>
      <w:r w:rsidR="00B84B06">
        <w:t>satellites for serving and neighbour cells</w:t>
      </w:r>
      <w:r w:rsidR="00116AD5">
        <w:t xml:space="preserve"> and maximize the Doppler difference between </w:t>
      </w:r>
      <w:r w:rsidR="00B85329">
        <w:t>satellites</w:t>
      </w:r>
      <w:r w:rsidR="00B84B06">
        <w:t xml:space="preserve">. </w:t>
      </w:r>
    </w:p>
    <w:p w14:paraId="7A2C6C6E" w14:textId="5C8C05EB" w:rsidR="00B84B06" w:rsidRPr="00B84B06" w:rsidRDefault="00B84B06" w:rsidP="00156414">
      <w:pPr>
        <w:jc w:val="both"/>
        <w:rPr>
          <w:i/>
          <w:iCs/>
        </w:rPr>
      </w:pPr>
      <w:bookmarkStart w:id="6" w:name="Prop5"/>
      <w:r w:rsidRPr="00B84B06">
        <w:rPr>
          <w:b/>
          <w:bCs/>
          <w:i/>
          <w:iCs/>
        </w:rPr>
        <w:t xml:space="preserve">Proposal </w:t>
      </w:r>
      <w:r w:rsidR="00B940A7">
        <w:rPr>
          <w:b/>
          <w:bCs/>
          <w:i/>
          <w:iCs/>
        </w:rPr>
        <w:t>3</w:t>
      </w:r>
      <w:r w:rsidRPr="00B84B06">
        <w:rPr>
          <w:i/>
          <w:iCs/>
        </w:rPr>
        <w:t>: Use different satellites for serving and</w:t>
      </w:r>
      <w:r w:rsidR="00E47C36">
        <w:rPr>
          <w:i/>
          <w:iCs/>
        </w:rPr>
        <w:t xml:space="preserve"> </w:t>
      </w:r>
      <w:r w:rsidRPr="00B84B06">
        <w:rPr>
          <w:i/>
          <w:iCs/>
        </w:rPr>
        <w:t>neighbour cells</w:t>
      </w:r>
      <w:r w:rsidR="00B466B5">
        <w:rPr>
          <w:i/>
          <w:iCs/>
        </w:rPr>
        <w:t xml:space="preserve"> </w:t>
      </w:r>
      <w:r w:rsidR="000D46EF">
        <w:rPr>
          <w:i/>
          <w:iCs/>
        </w:rPr>
        <w:t xml:space="preserve">and </w:t>
      </w:r>
      <w:r w:rsidR="000D46EF" w:rsidRPr="00E47C36">
        <w:rPr>
          <w:i/>
          <w:iCs/>
        </w:rPr>
        <w:t xml:space="preserve">maximize the Doppler difference between them </w:t>
      </w:r>
      <w:r w:rsidR="00D617A9">
        <w:rPr>
          <w:i/>
          <w:iCs/>
        </w:rPr>
        <w:t xml:space="preserve">in those </w:t>
      </w:r>
      <w:r w:rsidR="00B466B5" w:rsidRPr="00921102">
        <w:rPr>
          <w:i/>
          <w:iCs/>
        </w:rPr>
        <w:t>3GPP TS 3</w:t>
      </w:r>
      <w:r w:rsidR="00B85329">
        <w:rPr>
          <w:i/>
          <w:iCs/>
        </w:rPr>
        <w:t>8</w:t>
      </w:r>
      <w:r w:rsidR="00B466B5" w:rsidRPr="00921102">
        <w:rPr>
          <w:i/>
          <w:iCs/>
        </w:rPr>
        <w:t xml:space="preserve">.133 </w:t>
      </w:r>
      <w:r w:rsidR="00B85329">
        <w:rPr>
          <w:i/>
          <w:iCs/>
        </w:rPr>
        <w:t>NR</w:t>
      </w:r>
      <w:r w:rsidR="00D617A9">
        <w:rPr>
          <w:i/>
          <w:iCs/>
        </w:rPr>
        <w:t xml:space="preserve"> </w:t>
      </w:r>
      <w:r w:rsidR="00B466B5" w:rsidRPr="00921102">
        <w:rPr>
          <w:i/>
          <w:iCs/>
        </w:rPr>
        <w:t>NTN RRM test cases requiring neighbour cells</w:t>
      </w:r>
      <w:r w:rsidRPr="00B84B06">
        <w:rPr>
          <w:i/>
          <w:iCs/>
        </w:rPr>
        <w:t>.</w:t>
      </w:r>
    </w:p>
    <w:bookmarkEnd w:id="6"/>
    <w:p w14:paraId="7F9A936E" w14:textId="77777777" w:rsidR="003A6446" w:rsidRDefault="001D196E" w:rsidP="00156414">
      <w:pPr>
        <w:pStyle w:val="Heading3"/>
        <w:jc w:val="both"/>
      </w:pPr>
      <w:r>
        <w:t>2.3.2 Elevation angle</w:t>
      </w:r>
    </w:p>
    <w:p w14:paraId="33EA5CCD" w14:textId="1727697E" w:rsidR="00B062C7" w:rsidRDefault="00B8183C" w:rsidP="00156414">
      <w:pPr>
        <w:jc w:val="both"/>
      </w:pPr>
      <w:r>
        <w:t>According to 3GPP TS 3</w:t>
      </w:r>
      <w:r w:rsidR="00B940A7">
        <w:t>8</w:t>
      </w:r>
      <w:r>
        <w:t>.133 [2], Annex B.</w:t>
      </w:r>
      <w:r w:rsidR="002F6C6D">
        <w:t>5</w:t>
      </w:r>
      <w:r w:rsidR="00907511">
        <w:t>:</w:t>
      </w:r>
    </w:p>
    <w:p w14:paraId="16312E43" w14:textId="77777777" w:rsidR="00CD1179" w:rsidRDefault="00CD1179" w:rsidP="00156414">
      <w:pPr>
        <w:jc w:val="both"/>
      </w:pPr>
    </w:p>
    <w:p w14:paraId="637F8306" w14:textId="77777777" w:rsidR="00CD1179" w:rsidRDefault="00CD1179" w:rsidP="00156414">
      <w:pPr>
        <w:jc w:val="both"/>
      </w:pPr>
    </w:p>
    <w:p w14:paraId="7A0DA4BA" w14:textId="77777777" w:rsidR="00CD1179" w:rsidRDefault="00CD1179" w:rsidP="00156414">
      <w:pPr>
        <w:jc w:val="both"/>
      </w:pPr>
    </w:p>
    <w:p w14:paraId="4A46A2F0" w14:textId="77777777" w:rsidR="00CD1179" w:rsidRDefault="00CD1179" w:rsidP="00156414">
      <w:pPr>
        <w:jc w:val="both"/>
      </w:pPr>
    </w:p>
    <w:tbl>
      <w:tblPr>
        <w:tblStyle w:val="TableGrid"/>
        <w:tblW w:w="0" w:type="auto"/>
        <w:tblLook w:val="04A0" w:firstRow="1" w:lastRow="0" w:firstColumn="1" w:lastColumn="0" w:noHBand="0" w:noVBand="1"/>
      </w:tblPr>
      <w:tblGrid>
        <w:gridCol w:w="9622"/>
      </w:tblGrid>
      <w:tr w:rsidR="00293831" w14:paraId="37D25430" w14:textId="77777777" w:rsidTr="00293831">
        <w:tc>
          <w:tcPr>
            <w:tcW w:w="9622" w:type="dxa"/>
          </w:tcPr>
          <w:p w14:paraId="02F2CDEB" w14:textId="1A54A5D7" w:rsidR="00CD1179" w:rsidRDefault="00CD1179" w:rsidP="00156414">
            <w:pPr>
              <w:jc w:val="center"/>
            </w:pPr>
            <w:r>
              <w:rPr>
                <w:noProof/>
              </w:rPr>
              <w:lastRenderedPageBreak/>
              <w:drawing>
                <wp:inline distT="0" distB="0" distL="0" distR="0" wp14:anchorId="41167B92" wp14:editId="218E6467">
                  <wp:extent cx="6010275" cy="3006969"/>
                  <wp:effectExtent l="0" t="0" r="0" b="3175"/>
                  <wp:docPr id="2113053418" name="Picture 211305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895514" name=""/>
                          <pic:cNvPicPr/>
                        </pic:nvPicPr>
                        <pic:blipFill rotWithShape="1">
                          <a:blip r:embed="rId16"/>
                          <a:srcRect l="1725" b="1522"/>
                          <a:stretch/>
                        </pic:blipFill>
                        <pic:spPr bwMode="auto">
                          <a:xfrm>
                            <a:off x="0" y="0"/>
                            <a:ext cx="6010813" cy="3007238"/>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6AE101" wp14:editId="3564CFC7">
                  <wp:extent cx="5914292" cy="888365"/>
                  <wp:effectExtent l="0" t="0" r="0" b="6985"/>
                  <wp:docPr id="609243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243290" name=""/>
                          <pic:cNvPicPr/>
                        </pic:nvPicPr>
                        <pic:blipFill rotWithShape="1">
                          <a:blip r:embed="rId17"/>
                          <a:srcRect t="12168"/>
                          <a:stretch/>
                        </pic:blipFill>
                        <pic:spPr bwMode="auto">
                          <a:xfrm>
                            <a:off x="0" y="0"/>
                            <a:ext cx="5916871" cy="888752"/>
                          </a:xfrm>
                          <a:prstGeom prst="rect">
                            <a:avLst/>
                          </a:prstGeom>
                          <a:ln>
                            <a:noFill/>
                          </a:ln>
                          <a:extLst>
                            <a:ext uri="{53640926-AAD7-44D8-BBD7-CCE9431645EC}">
                              <a14:shadowObscured xmlns:a14="http://schemas.microsoft.com/office/drawing/2010/main"/>
                            </a:ext>
                          </a:extLst>
                        </pic:spPr>
                      </pic:pic>
                    </a:graphicData>
                  </a:graphic>
                </wp:inline>
              </w:drawing>
            </w:r>
          </w:p>
        </w:tc>
      </w:tr>
    </w:tbl>
    <w:p w14:paraId="74B432AE" w14:textId="3C3EBC78" w:rsidR="00907511" w:rsidRDefault="00907511" w:rsidP="00156414">
      <w:pPr>
        <w:jc w:val="center"/>
      </w:pPr>
    </w:p>
    <w:p w14:paraId="2D8DC678" w14:textId="08859874" w:rsidR="00907511" w:rsidRDefault="00907511" w:rsidP="00156414">
      <w:pPr>
        <w:jc w:val="both"/>
      </w:pPr>
      <w:r>
        <w:t xml:space="preserve">As it is not specified that </w:t>
      </w:r>
      <w:r w:rsidR="0093589D">
        <w:t xml:space="preserve">highlighted statement applies only to serving cell, the assumption is that the minimum elevation angle </w:t>
      </w:r>
      <w:r w:rsidR="003A7B8D">
        <w:t xml:space="preserve">relative to the UE position shall be equal or higher than 30 degrees during the </w:t>
      </w:r>
      <w:r w:rsidR="00B75A17">
        <w:t xml:space="preserve">entire test time for both serving and neighbour cells. </w:t>
      </w:r>
    </w:p>
    <w:p w14:paraId="24B44A70" w14:textId="09B5C9B3" w:rsidR="00B75A17" w:rsidRDefault="00B75A17" w:rsidP="00156414">
      <w:pPr>
        <w:jc w:val="both"/>
        <w:rPr>
          <w:i/>
          <w:iCs/>
        </w:rPr>
      </w:pPr>
      <w:bookmarkStart w:id="7" w:name="Obs4"/>
      <w:r w:rsidRPr="00B75A17">
        <w:rPr>
          <w:b/>
          <w:bCs/>
          <w:i/>
          <w:iCs/>
        </w:rPr>
        <w:t xml:space="preserve">Observation </w:t>
      </w:r>
      <w:r w:rsidR="00C83113">
        <w:rPr>
          <w:b/>
          <w:bCs/>
          <w:i/>
          <w:iCs/>
        </w:rPr>
        <w:t>3</w:t>
      </w:r>
      <w:r w:rsidRPr="00B75A17">
        <w:rPr>
          <w:b/>
          <w:bCs/>
          <w:i/>
          <w:iCs/>
        </w:rPr>
        <w:t>:</w:t>
      </w:r>
      <w:r w:rsidRPr="00B75A17">
        <w:rPr>
          <w:i/>
          <w:iCs/>
        </w:rPr>
        <w:t xml:space="preserve"> Minimum elevation angle </w:t>
      </w:r>
      <w:r w:rsidR="00B737A1">
        <w:rPr>
          <w:i/>
          <w:iCs/>
        </w:rPr>
        <w:t>shall be</w:t>
      </w:r>
      <w:r w:rsidR="00B737A1" w:rsidRPr="00B75A17">
        <w:rPr>
          <w:i/>
          <w:iCs/>
        </w:rPr>
        <w:t xml:space="preserve"> 30 degrees </w:t>
      </w:r>
      <w:r w:rsidRPr="00B75A17">
        <w:rPr>
          <w:i/>
          <w:iCs/>
        </w:rPr>
        <w:t xml:space="preserve">for both serving and neighbour cells </w:t>
      </w:r>
      <w:r w:rsidR="00502460">
        <w:rPr>
          <w:i/>
          <w:iCs/>
        </w:rPr>
        <w:t xml:space="preserve">in those </w:t>
      </w:r>
      <w:r w:rsidR="00502460" w:rsidRPr="00921102">
        <w:rPr>
          <w:i/>
          <w:iCs/>
        </w:rPr>
        <w:t>3GPP TS 3</w:t>
      </w:r>
      <w:r w:rsidR="00C83113">
        <w:rPr>
          <w:i/>
          <w:iCs/>
        </w:rPr>
        <w:t>8</w:t>
      </w:r>
      <w:r w:rsidR="00502460" w:rsidRPr="00921102">
        <w:rPr>
          <w:i/>
          <w:iCs/>
        </w:rPr>
        <w:t xml:space="preserve">.133 </w:t>
      </w:r>
      <w:r w:rsidR="00C83113">
        <w:rPr>
          <w:i/>
          <w:iCs/>
        </w:rPr>
        <w:t>NR</w:t>
      </w:r>
      <w:r w:rsidR="00502460">
        <w:rPr>
          <w:i/>
          <w:iCs/>
        </w:rPr>
        <w:t xml:space="preserve"> </w:t>
      </w:r>
      <w:r w:rsidR="00502460" w:rsidRPr="00921102">
        <w:rPr>
          <w:i/>
          <w:iCs/>
        </w:rPr>
        <w:t>NTN RRM test cases requiring neighbour cells</w:t>
      </w:r>
      <w:r w:rsidRPr="00B75A17">
        <w:rPr>
          <w:i/>
          <w:iCs/>
        </w:rPr>
        <w:t>.</w:t>
      </w:r>
    </w:p>
    <w:p w14:paraId="407312E5" w14:textId="23526F7F" w:rsidR="008A3661" w:rsidRDefault="007F6BB3" w:rsidP="00156414">
      <w:pPr>
        <w:jc w:val="both"/>
      </w:pPr>
      <w:r w:rsidRPr="00517477">
        <w:t>Regarding the difference in elevation angles perceived by the UE for serving and neighbour cell</w:t>
      </w:r>
      <w:r w:rsidR="00C83113">
        <w:t>s</w:t>
      </w:r>
      <w:r w:rsidRPr="00517477">
        <w:t xml:space="preserve"> satellites, </w:t>
      </w:r>
      <w:r w:rsidR="0083522F">
        <w:t xml:space="preserve">it could be thought that </w:t>
      </w:r>
      <w:r w:rsidR="00640500">
        <w:t>test cases coverage will be broader if the difference in elevation an</w:t>
      </w:r>
      <w:r w:rsidR="00136EE4">
        <w:t xml:space="preserve">gles between the serving and neighbour cells </w:t>
      </w:r>
      <w:r w:rsidR="00985300">
        <w:t>is</w:t>
      </w:r>
      <w:r w:rsidR="008A3661">
        <w:t xml:space="preserve"> maximized.</w:t>
      </w:r>
    </w:p>
    <w:p w14:paraId="1CC6C82C" w14:textId="10807619" w:rsidR="00AA1A71" w:rsidRPr="000019D5" w:rsidRDefault="008A3661" w:rsidP="00156414">
      <w:pPr>
        <w:jc w:val="both"/>
        <w:rPr>
          <w:i/>
          <w:iCs/>
        </w:rPr>
      </w:pPr>
      <w:bookmarkStart w:id="8" w:name="Prop6"/>
      <w:r w:rsidRPr="000019D5">
        <w:rPr>
          <w:b/>
          <w:bCs/>
          <w:i/>
          <w:iCs/>
        </w:rPr>
        <w:t xml:space="preserve">Proposal </w:t>
      </w:r>
      <w:r w:rsidR="00192E42">
        <w:rPr>
          <w:b/>
          <w:bCs/>
          <w:i/>
          <w:iCs/>
        </w:rPr>
        <w:t>4</w:t>
      </w:r>
      <w:r w:rsidRPr="000019D5">
        <w:rPr>
          <w:b/>
          <w:bCs/>
          <w:i/>
          <w:iCs/>
        </w:rPr>
        <w:t>:</w:t>
      </w:r>
      <w:r w:rsidRPr="000019D5">
        <w:rPr>
          <w:i/>
          <w:iCs/>
        </w:rPr>
        <w:t xml:space="preserve"> </w:t>
      </w:r>
      <w:r w:rsidR="00517477" w:rsidRPr="000019D5">
        <w:rPr>
          <w:i/>
          <w:iCs/>
        </w:rPr>
        <w:t xml:space="preserve"> </w:t>
      </w:r>
      <w:r w:rsidR="006B11BF" w:rsidRPr="000019D5">
        <w:rPr>
          <w:i/>
          <w:iCs/>
        </w:rPr>
        <w:t xml:space="preserve">When defining ephemeris for </w:t>
      </w:r>
      <w:r w:rsidR="00E842A1" w:rsidRPr="000019D5">
        <w:rPr>
          <w:i/>
          <w:iCs/>
        </w:rPr>
        <w:t xml:space="preserve">neighbour cells, maximize the difference perceived by the UE in terms of elevation angle for the satellite </w:t>
      </w:r>
      <w:r w:rsidR="00E2718F" w:rsidRPr="000019D5">
        <w:rPr>
          <w:i/>
          <w:iCs/>
        </w:rPr>
        <w:t xml:space="preserve">in charge of serving cell and </w:t>
      </w:r>
      <w:r w:rsidR="000019D5" w:rsidRPr="000019D5">
        <w:rPr>
          <w:i/>
          <w:iCs/>
        </w:rPr>
        <w:t>the one</w:t>
      </w:r>
      <w:r w:rsidR="00196527">
        <w:rPr>
          <w:i/>
          <w:iCs/>
        </w:rPr>
        <w:t>s</w:t>
      </w:r>
      <w:r w:rsidR="000019D5" w:rsidRPr="000019D5">
        <w:rPr>
          <w:i/>
          <w:iCs/>
        </w:rPr>
        <w:t xml:space="preserve"> in charge of the neighbour cell</w:t>
      </w:r>
      <w:r w:rsidR="00196527">
        <w:rPr>
          <w:i/>
          <w:iCs/>
        </w:rPr>
        <w:t>s</w:t>
      </w:r>
      <w:r w:rsidR="000019D5" w:rsidRPr="000019D5">
        <w:rPr>
          <w:i/>
          <w:iCs/>
        </w:rPr>
        <w:t xml:space="preserve">. </w:t>
      </w:r>
    </w:p>
    <w:bookmarkEnd w:id="7"/>
    <w:bookmarkEnd w:id="8"/>
    <w:p w14:paraId="7BD3610D" w14:textId="5F124272" w:rsidR="0057490C" w:rsidRDefault="0057490C" w:rsidP="00156414">
      <w:pPr>
        <w:pStyle w:val="Heading1"/>
        <w:jc w:val="both"/>
      </w:pPr>
      <w:r>
        <w:t xml:space="preserve">3. </w:t>
      </w:r>
      <w:r>
        <w:tab/>
        <w:t>Conclusion</w:t>
      </w:r>
    </w:p>
    <w:p w14:paraId="102CFA5E" w14:textId="7BDF0129" w:rsidR="000F5393" w:rsidRDefault="000F5393" w:rsidP="00156414">
      <w:pPr>
        <w:jc w:val="both"/>
      </w:pPr>
      <w:r w:rsidRPr="002828BE">
        <w:t xml:space="preserve">This document analyses </w:t>
      </w:r>
      <w:r>
        <w:t>the IoT NTN RRM scenarios where neighbour cell</w:t>
      </w:r>
      <w:r w:rsidR="009A6434">
        <w:t>s</w:t>
      </w:r>
      <w:r>
        <w:t xml:space="preserve"> </w:t>
      </w:r>
      <w:r w:rsidR="009A6434">
        <w:t>are</w:t>
      </w:r>
      <w:r>
        <w:t xml:space="preserve"> required and makes proposals for the definition of </w:t>
      </w:r>
      <w:r w:rsidR="009A6434">
        <w:t>their</w:t>
      </w:r>
      <w:r>
        <w:t xml:space="preserve"> ephemeris.</w:t>
      </w:r>
      <w:r w:rsidR="00994523">
        <w:t xml:space="preserve"> </w:t>
      </w:r>
    </w:p>
    <w:p w14:paraId="1D1B6AA8" w14:textId="0B561E1E" w:rsidR="00184B6F" w:rsidRDefault="00184B6F" w:rsidP="00156414">
      <w:pPr>
        <w:jc w:val="both"/>
        <w:rPr>
          <w:rStyle w:val="eop"/>
          <w:color w:val="000000"/>
          <w:shd w:val="clear" w:color="auto" w:fill="FFFFFF"/>
        </w:rPr>
      </w:pPr>
      <w:r>
        <w:rPr>
          <w:rStyle w:val="normaltextrun"/>
          <w:color w:val="000000"/>
          <w:shd w:val="clear" w:color="auto" w:fill="FFFFFF"/>
        </w:rPr>
        <w:t xml:space="preserve">The following </w:t>
      </w:r>
      <w:r w:rsidR="006A6ABD">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8A0BB75" w14:textId="2469D431" w:rsidR="00662F39" w:rsidRDefault="00D403F2" w:rsidP="00156414">
      <w:pPr>
        <w:jc w:val="both"/>
        <w:rPr>
          <w:b/>
          <w:bCs/>
          <w:i/>
          <w:iCs/>
        </w:rPr>
      </w:pPr>
      <w:r>
        <w:fldChar w:fldCharType="begin"/>
      </w:r>
      <w:r>
        <w:instrText xml:space="preserve"> REF Obs1 \h </w:instrText>
      </w:r>
      <w:r w:rsidR="00156414">
        <w:instrText xml:space="preserve"> \* MERGEFORMAT </w:instrText>
      </w:r>
      <w:r>
        <w:fldChar w:fldCharType="separate"/>
      </w:r>
      <w:r w:rsidR="00662F39" w:rsidRPr="00921102">
        <w:rPr>
          <w:b/>
          <w:bCs/>
          <w:i/>
          <w:iCs/>
        </w:rPr>
        <w:t>Observation 1:</w:t>
      </w:r>
      <w:r w:rsidR="00662F39" w:rsidRPr="00921102">
        <w:rPr>
          <w:i/>
          <w:iCs/>
        </w:rPr>
        <w:t xml:space="preserve"> According to 3GPP TS 3</w:t>
      </w:r>
      <w:r w:rsidR="00662F39">
        <w:rPr>
          <w:i/>
          <w:iCs/>
        </w:rPr>
        <w:t>8</w:t>
      </w:r>
      <w:r w:rsidR="00662F39" w:rsidRPr="00921102">
        <w:rPr>
          <w:i/>
          <w:iCs/>
        </w:rPr>
        <w:t xml:space="preserve">.133 [2], for </w:t>
      </w:r>
      <w:r w:rsidR="00662F39">
        <w:rPr>
          <w:i/>
          <w:iCs/>
        </w:rPr>
        <w:t>NR</w:t>
      </w:r>
      <w:r w:rsidR="00662F39" w:rsidRPr="00921102">
        <w:rPr>
          <w:i/>
          <w:iCs/>
        </w:rPr>
        <w:t xml:space="preserve"> NTN RRM test cases requiring neighbour cells, </w:t>
      </w:r>
      <w:r w:rsidR="00662F39">
        <w:rPr>
          <w:i/>
          <w:iCs/>
        </w:rPr>
        <w:t xml:space="preserve">either </w:t>
      </w:r>
      <w:r w:rsidR="00662F39" w:rsidRPr="00921102">
        <w:rPr>
          <w:i/>
          <w:iCs/>
        </w:rPr>
        <w:t xml:space="preserve">one </w:t>
      </w:r>
      <w:r w:rsidR="00662F39">
        <w:rPr>
          <w:i/>
          <w:iCs/>
        </w:rPr>
        <w:t xml:space="preserve">or two </w:t>
      </w:r>
      <w:r w:rsidR="00662F39" w:rsidRPr="00921102">
        <w:rPr>
          <w:i/>
          <w:iCs/>
        </w:rPr>
        <w:t>neighbour cell</w:t>
      </w:r>
      <w:r w:rsidR="00662F39">
        <w:rPr>
          <w:i/>
          <w:iCs/>
        </w:rPr>
        <w:t>s</w:t>
      </w:r>
      <w:r w:rsidR="00662F39" w:rsidRPr="00921102">
        <w:rPr>
          <w:i/>
          <w:iCs/>
        </w:rPr>
        <w:t xml:space="preserve"> </w:t>
      </w:r>
      <w:r w:rsidR="00662F39">
        <w:rPr>
          <w:i/>
          <w:iCs/>
        </w:rPr>
        <w:t xml:space="preserve">either </w:t>
      </w:r>
      <w:r w:rsidR="00662F39" w:rsidRPr="00921102">
        <w:rPr>
          <w:i/>
          <w:iCs/>
        </w:rPr>
        <w:t>intra-frequency</w:t>
      </w:r>
      <w:r w:rsidR="00662F39">
        <w:rPr>
          <w:i/>
          <w:iCs/>
        </w:rPr>
        <w:t xml:space="preserve"> or inter-frequency</w:t>
      </w:r>
      <w:r w:rsidR="00662F39" w:rsidRPr="00921102">
        <w:rPr>
          <w:i/>
          <w:iCs/>
        </w:rPr>
        <w:t xml:space="preserve"> </w:t>
      </w:r>
      <w:r w:rsidR="00662F39">
        <w:rPr>
          <w:i/>
          <w:iCs/>
        </w:rPr>
        <w:t>are</w:t>
      </w:r>
      <w:r w:rsidR="00662F39" w:rsidRPr="00921102">
        <w:rPr>
          <w:i/>
          <w:iCs/>
        </w:rPr>
        <w:t xml:space="preserve"> required for </w:t>
      </w:r>
      <w:r w:rsidR="00662F39" w:rsidRPr="009A6434">
        <w:rPr>
          <w:i/>
          <w:iCs/>
        </w:rPr>
        <w:t>both</w:t>
      </w:r>
      <w:r w:rsidR="00662F39">
        <w:rPr>
          <w:i/>
          <w:iCs/>
        </w:rPr>
        <w:t xml:space="preserve"> GSO and NGSO</w:t>
      </w:r>
      <w:r w:rsidR="00662F39" w:rsidRPr="00921102">
        <w:rPr>
          <w:i/>
          <w:iCs/>
        </w:rPr>
        <w:t xml:space="preserve"> satellites for Rel-17 UEs.</w:t>
      </w:r>
      <w:r>
        <w:fldChar w:fldCharType="end"/>
      </w:r>
      <w:r>
        <w:fldChar w:fldCharType="begin"/>
      </w:r>
      <w:r>
        <w:instrText xml:space="preserve"> REF Prop1 \h </w:instrText>
      </w:r>
      <w:r w:rsidR="00156414">
        <w:instrText xml:space="preserve"> \* MERGEFORMAT </w:instrText>
      </w:r>
      <w:r>
        <w:fldChar w:fldCharType="separate"/>
      </w:r>
    </w:p>
    <w:p w14:paraId="29444A74" w14:textId="77777777" w:rsidR="00662F39" w:rsidRPr="00921102" w:rsidRDefault="00662F39" w:rsidP="00156414">
      <w:pPr>
        <w:jc w:val="both"/>
        <w:rPr>
          <w:b/>
          <w:bCs/>
          <w:i/>
          <w:iCs/>
        </w:rPr>
      </w:pPr>
      <w:r>
        <w:rPr>
          <w:b/>
          <w:bCs/>
          <w:i/>
          <w:iCs/>
        </w:rPr>
        <w:t>Proposal 1</w:t>
      </w:r>
      <w:r w:rsidRPr="00662F39">
        <w:rPr>
          <w:i/>
          <w:iCs/>
        </w:rPr>
        <w:t>:</w:t>
      </w:r>
      <w:r w:rsidRPr="000002FA">
        <w:rPr>
          <w:i/>
          <w:iCs/>
        </w:rPr>
        <w:t xml:space="preserve"> Define ephemeris for an intra-frequency neighbour cell </w:t>
      </w:r>
      <w:r w:rsidRPr="00921102">
        <w:rPr>
          <w:i/>
          <w:iCs/>
        </w:rPr>
        <w:t xml:space="preserve">for </w:t>
      </w:r>
      <w:r>
        <w:rPr>
          <w:i/>
          <w:iCs/>
        </w:rPr>
        <w:t>NR</w:t>
      </w:r>
      <w:r w:rsidRPr="00921102">
        <w:rPr>
          <w:i/>
          <w:iCs/>
        </w:rPr>
        <w:t xml:space="preserve"> NTN RRM test cases requiring neighbour cells</w:t>
      </w:r>
      <w:r>
        <w:rPr>
          <w:i/>
          <w:iCs/>
        </w:rPr>
        <w:t xml:space="preserve"> for both GSO and</w:t>
      </w:r>
      <w:r w:rsidRPr="00662F39">
        <w:rPr>
          <w:b/>
          <w:bCs/>
          <w:i/>
          <w:iCs/>
        </w:rPr>
        <w:t xml:space="preserve"> </w:t>
      </w:r>
      <w:r>
        <w:rPr>
          <w:i/>
          <w:iCs/>
        </w:rPr>
        <w:t>NGSO satellites scenarios.</w:t>
      </w:r>
    </w:p>
    <w:p w14:paraId="11253283" w14:textId="5DE3A867" w:rsidR="00662F39" w:rsidRDefault="00D403F2" w:rsidP="00156414">
      <w:pPr>
        <w:jc w:val="both"/>
        <w:rPr>
          <w:i/>
          <w:iCs/>
        </w:rPr>
      </w:pPr>
      <w:r>
        <w:fldChar w:fldCharType="end"/>
      </w:r>
      <w:r>
        <w:fldChar w:fldCharType="begin"/>
      </w:r>
      <w:r>
        <w:instrText xml:space="preserve"> REF Prop4 \h </w:instrText>
      </w:r>
      <w:r w:rsidR="00156414">
        <w:instrText xml:space="preserve"> \* MERGEFORMAT </w:instrText>
      </w:r>
      <w:r>
        <w:fldChar w:fldCharType="separate"/>
      </w:r>
      <w:r w:rsidR="00662F39" w:rsidRPr="00447AD9">
        <w:rPr>
          <w:b/>
          <w:bCs/>
          <w:i/>
          <w:iCs/>
        </w:rPr>
        <w:t xml:space="preserve">Proposal </w:t>
      </w:r>
      <w:r w:rsidR="00662F39">
        <w:rPr>
          <w:b/>
          <w:bCs/>
          <w:i/>
          <w:iCs/>
        </w:rPr>
        <w:t>2</w:t>
      </w:r>
      <w:r w:rsidR="00662F39" w:rsidRPr="00447AD9">
        <w:rPr>
          <w:b/>
          <w:bCs/>
          <w:i/>
          <w:iCs/>
        </w:rPr>
        <w:t>:</w:t>
      </w:r>
      <w:r w:rsidR="00662F39" w:rsidRPr="00447AD9">
        <w:rPr>
          <w:i/>
          <w:iCs/>
        </w:rPr>
        <w:t xml:space="preserve"> When defining ephemeris for neighbour cell for </w:t>
      </w:r>
      <w:r w:rsidR="00662F39">
        <w:rPr>
          <w:i/>
          <w:iCs/>
        </w:rPr>
        <w:t>NR</w:t>
      </w:r>
      <w:r w:rsidR="00662F39" w:rsidRPr="00447AD9">
        <w:rPr>
          <w:i/>
          <w:iCs/>
        </w:rPr>
        <w:t xml:space="preserve"> NTN, assume that neighbour cell</w:t>
      </w:r>
      <w:r w:rsidR="00662F39">
        <w:rPr>
          <w:i/>
          <w:iCs/>
        </w:rPr>
        <w:t>(s)</w:t>
      </w:r>
      <w:r w:rsidR="00662F39" w:rsidRPr="00447AD9">
        <w:rPr>
          <w:i/>
          <w:iCs/>
        </w:rPr>
        <w:t xml:space="preserve"> satellite type is same as serving cell, including its altitude.</w:t>
      </w:r>
    </w:p>
    <w:p w14:paraId="77F338F1" w14:textId="77777777" w:rsidR="00662F39" w:rsidRPr="008558AB" w:rsidRDefault="00D403F2" w:rsidP="00156414">
      <w:pPr>
        <w:jc w:val="both"/>
        <w:rPr>
          <w:i/>
          <w:iCs/>
        </w:rPr>
      </w:pPr>
      <w:r>
        <w:lastRenderedPageBreak/>
        <w:fldChar w:fldCharType="end"/>
      </w:r>
      <w:r w:rsidR="00583A39">
        <w:fldChar w:fldCharType="begin"/>
      </w:r>
      <w:r w:rsidR="00583A39">
        <w:instrText xml:space="preserve"> REF Obs3 \h </w:instrText>
      </w:r>
      <w:r w:rsidR="00156414">
        <w:instrText xml:space="preserve"> \* MERGEFORMAT </w:instrText>
      </w:r>
      <w:r w:rsidR="00583A39">
        <w:fldChar w:fldCharType="separate"/>
      </w:r>
      <w:r w:rsidR="00662F39" w:rsidRPr="008558AB">
        <w:rPr>
          <w:b/>
          <w:bCs/>
          <w:i/>
          <w:iCs/>
        </w:rPr>
        <w:t xml:space="preserve">Observation </w:t>
      </w:r>
      <w:r w:rsidR="00662F39">
        <w:rPr>
          <w:b/>
          <w:bCs/>
          <w:i/>
          <w:iCs/>
        </w:rPr>
        <w:t>2</w:t>
      </w:r>
      <w:r w:rsidR="00662F39" w:rsidRPr="008558AB">
        <w:rPr>
          <w:b/>
          <w:bCs/>
          <w:i/>
          <w:iCs/>
        </w:rPr>
        <w:t>:</w:t>
      </w:r>
      <w:r w:rsidR="00662F39" w:rsidRPr="008558AB">
        <w:rPr>
          <w:i/>
          <w:iCs/>
        </w:rPr>
        <w:t xml:space="preserve"> RAN4 requirements/test cases considered both scenarios, i.e. serving and neighbour cells within a satellite or belonging to different satellites.</w:t>
      </w:r>
    </w:p>
    <w:p w14:paraId="57F9A8B9" w14:textId="77777777" w:rsidR="00662F39" w:rsidRPr="00B84B06" w:rsidRDefault="00583A39" w:rsidP="00156414">
      <w:pPr>
        <w:jc w:val="both"/>
        <w:rPr>
          <w:i/>
          <w:iCs/>
        </w:rPr>
      </w:pPr>
      <w:r>
        <w:fldChar w:fldCharType="end"/>
      </w:r>
      <w:r>
        <w:fldChar w:fldCharType="begin"/>
      </w:r>
      <w:r>
        <w:instrText xml:space="preserve"> REF Prop5 \h </w:instrText>
      </w:r>
      <w:r w:rsidR="00156414">
        <w:instrText xml:space="preserve"> \* MERGEFORMAT </w:instrText>
      </w:r>
      <w:r>
        <w:fldChar w:fldCharType="separate"/>
      </w:r>
      <w:r w:rsidR="00662F39" w:rsidRPr="00B84B06">
        <w:rPr>
          <w:b/>
          <w:bCs/>
          <w:i/>
          <w:iCs/>
        </w:rPr>
        <w:t xml:space="preserve">Proposal </w:t>
      </w:r>
      <w:r w:rsidR="00662F39">
        <w:rPr>
          <w:b/>
          <w:bCs/>
          <w:i/>
          <w:iCs/>
        </w:rPr>
        <w:t>3</w:t>
      </w:r>
      <w:r w:rsidR="00662F39" w:rsidRPr="00B84B06">
        <w:rPr>
          <w:i/>
          <w:iCs/>
        </w:rPr>
        <w:t>: Use different satellites for serving and</w:t>
      </w:r>
      <w:r w:rsidR="00662F39">
        <w:rPr>
          <w:i/>
          <w:iCs/>
        </w:rPr>
        <w:t xml:space="preserve"> </w:t>
      </w:r>
      <w:r w:rsidR="00662F39" w:rsidRPr="00B84B06">
        <w:rPr>
          <w:i/>
          <w:iCs/>
        </w:rPr>
        <w:t>neighbour cells</w:t>
      </w:r>
      <w:r w:rsidR="00662F39">
        <w:rPr>
          <w:i/>
          <w:iCs/>
        </w:rPr>
        <w:t xml:space="preserve"> and </w:t>
      </w:r>
      <w:r w:rsidR="00662F39" w:rsidRPr="00E47C36">
        <w:rPr>
          <w:i/>
          <w:iCs/>
        </w:rPr>
        <w:t xml:space="preserve">maximize the Doppler difference between them </w:t>
      </w:r>
      <w:r w:rsidR="00662F39">
        <w:rPr>
          <w:i/>
          <w:iCs/>
        </w:rPr>
        <w:t xml:space="preserve">in those </w:t>
      </w:r>
      <w:r w:rsidR="00662F39" w:rsidRPr="00921102">
        <w:rPr>
          <w:i/>
          <w:iCs/>
        </w:rPr>
        <w:t>3GPP TS 3</w:t>
      </w:r>
      <w:r w:rsidR="00662F39">
        <w:rPr>
          <w:i/>
          <w:iCs/>
        </w:rPr>
        <w:t>8</w:t>
      </w:r>
      <w:r w:rsidR="00662F39" w:rsidRPr="00921102">
        <w:rPr>
          <w:i/>
          <w:iCs/>
        </w:rPr>
        <w:t xml:space="preserve">.133 </w:t>
      </w:r>
      <w:r w:rsidR="00662F39">
        <w:rPr>
          <w:i/>
          <w:iCs/>
        </w:rPr>
        <w:t xml:space="preserve">NR </w:t>
      </w:r>
      <w:r w:rsidR="00662F39" w:rsidRPr="00921102">
        <w:rPr>
          <w:i/>
          <w:iCs/>
        </w:rPr>
        <w:t>NTN RRM test cases requiring neighbour cells</w:t>
      </w:r>
      <w:r w:rsidR="00662F39" w:rsidRPr="00B84B06">
        <w:rPr>
          <w:i/>
          <w:iCs/>
        </w:rPr>
        <w:t>.</w:t>
      </w:r>
    </w:p>
    <w:p w14:paraId="3A18CC0F" w14:textId="77777777" w:rsidR="00196527" w:rsidRPr="000019D5" w:rsidRDefault="00583A39" w:rsidP="00156414">
      <w:pPr>
        <w:jc w:val="both"/>
        <w:rPr>
          <w:i/>
          <w:iCs/>
        </w:rPr>
      </w:pPr>
      <w:r>
        <w:fldChar w:fldCharType="end"/>
      </w:r>
      <w:r w:rsidR="000019D5">
        <w:fldChar w:fldCharType="begin"/>
      </w:r>
      <w:r w:rsidR="000019D5">
        <w:instrText xml:space="preserve"> REF Prop6 \h </w:instrText>
      </w:r>
      <w:r w:rsidR="000019D5">
        <w:fldChar w:fldCharType="separate"/>
      </w:r>
      <w:r w:rsidR="00196527" w:rsidRPr="000019D5">
        <w:rPr>
          <w:b/>
          <w:bCs/>
          <w:i/>
          <w:iCs/>
        </w:rPr>
        <w:t xml:space="preserve">Proposal </w:t>
      </w:r>
      <w:r w:rsidR="00196527">
        <w:rPr>
          <w:b/>
          <w:bCs/>
          <w:i/>
          <w:iCs/>
        </w:rPr>
        <w:t>4</w:t>
      </w:r>
      <w:r w:rsidR="00196527" w:rsidRPr="000019D5">
        <w:rPr>
          <w:b/>
          <w:bCs/>
          <w:i/>
          <w:iCs/>
        </w:rPr>
        <w:t>:</w:t>
      </w:r>
      <w:r w:rsidR="00196527" w:rsidRPr="000019D5">
        <w:rPr>
          <w:i/>
          <w:iCs/>
        </w:rPr>
        <w:t xml:space="preserve">  When defining ephemeris for neighbour cells, maximize the difference perceived by the UE in terms of elevation angle for the satellite in charge of serving cell and the one</w:t>
      </w:r>
      <w:r w:rsidR="00196527">
        <w:rPr>
          <w:i/>
          <w:iCs/>
        </w:rPr>
        <w:t>s</w:t>
      </w:r>
      <w:r w:rsidR="00196527" w:rsidRPr="000019D5">
        <w:rPr>
          <w:i/>
          <w:iCs/>
        </w:rPr>
        <w:t xml:space="preserve"> in charge of the neighbour cell</w:t>
      </w:r>
      <w:r w:rsidR="00196527">
        <w:rPr>
          <w:i/>
          <w:iCs/>
        </w:rPr>
        <w:t>s</w:t>
      </w:r>
      <w:r w:rsidR="00196527" w:rsidRPr="000019D5">
        <w:rPr>
          <w:i/>
          <w:iCs/>
        </w:rPr>
        <w:t xml:space="preserve">. </w:t>
      </w:r>
    </w:p>
    <w:p w14:paraId="4E5A91F5" w14:textId="72036DC6" w:rsidR="00055AAB" w:rsidRPr="00BF507A" w:rsidRDefault="000019D5" w:rsidP="00156414">
      <w:pPr>
        <w:jc w:val="both"/>
      </w:pPr>
      <w:r>
        <w:fldChar w:fldCharType="end"/>
      </w:r>
      <w:r w:rsidR="00055AAB">
        <w:t xml:space="preserve">These proposals are </w:t>
      </w:r>
      <w:r w:rsidR="00EC3CA4">
        <w:t xml:space="preserve">submitted for approval </w:t>
      </w:r>
      <w:r w:rsidR="00F769FB">
        <w:t xml:space="preserve">in </w:t>
      </w:r>
      <w:r w:rsidR="001D3E8B">
        <w:t>[</w:t>
      </w:r>
      <w:r w:rsidR="00097967">
        <w:t>9</w:t>
      </w:r>
      <w:r w:rsidR="001D3E8B">
        <w:t>]</w:t>
      </w:r>
      <w:r w:rsidR="00F769FB">
        <w:t>.</w:t>
      </w:r>
    </w:p>
    <w:p w14:paraId="1F63889B" w14:textId="5724B8F3" w:rsidR="0045428D" w:rsidRDefault="0057490C" w:rsidP="00156414">
      <w:pPr>
        <w:pStyle w:val="Heading1"/>
        <w:jc w:val="both"/>
      </w:pPr>
      <w:r>
        <w:t>4</w:t>
      </w:r>
      <w:r w:rsidR="00534C0E">
        <w:t xml:space="preserve">. </w:t>
      </w:r>
      <w:r w:rsidR="00534C0E">
        <w:tab/>
      </w:r>
      <w:r w:rsidR="00934DE1" w:rsidRPr="00534C0E">
        <w:t>References</w:t>
      </w:r>
    </w:p>
    <w:p w14:paraId="35EBB9F4" w14:textId="641E02FA" w:rsidR="00B80FCD" w:rsidRDefault="002D0F88" w:rsidP="00156414">
      <w:pPr>
        <w:numPr>
          <w:ilvl w:val="0"/>
          <w:numId w:val="1"/>
        </w:numPr>
        <w:jc w:val="both"/>
      </w:pPr>
      <w:r w:rsidRPr="002D0F88">
        <w:t>RP-221169</w:t>
      </w:r>
      <w:r w:rsidR="00B80FCD">
        <w:t>, “</w:t>
      </w:r>
      <w:r w:rsidR="00B80FCD" w:rsidRPr="00AC4954">
        <w:t xml:space="preserve">WID on </w:t>
      </w:r>
      <w:r w:rsidR="007623F5" w:rsidRPr="007623F5">
        <w:t>Solutions for NR to support non-terrestrial networks (NTN)</w:t>
      </w:r>
      <w:r w:rsidR="00B80FCD">
        <w:t>”,</w:t>
      </w:r>
      <w:r w:rsidR="00032ACE">
        <w:t xml:space="preserve"> </w:t>
      </w:r>
      <w:r w:rsidR="007623F5">
        <w:t>Thales</w:t>
      </w:r>
      <w:r w:rsidR="00B80FCD">
        <w:t>, RAN#9</w:t>
      </w:r>
      <w:r w:rsidR="00E6627B">
        <w:t>6</w:t>
      </w:r>
      <w:r w:rsidR="00952D50">
        <w:t>.</w:t>
      </w:r>
    </w:p>
    <w:p w14:paraId="59AC7D61" w14:textId="01414775" w:rsidR="00124F60" w:rsidRDefault="00124F60" w:rsidP="00156414">
      <w:pPr>
        <w:numPr>
          <w:ilvl w:val="0"/>
          <w:numId w:val="1"/>
        </w:numPr>
        <w:jc w:val="both"/>
      </w:pPr>
      <w:r>
        <w:t>3GPP TS 3</w:t>
      </w:r>
      <w:r w:rsidR="00C52987">
        <w:t>8</w:t>
      </w:r>
      <w:r>
        <w:t>.133</w:t>
      </w:r>
      <w:r w:rsidR="006D0E4E">
        <w:t xml:space="preserve"> v1</w:t>
      </w:r>
      <w:r w:rsidR="00C51D25">
        <w:t>7</w:t>
      </w:r>
      <w:r w:rsidR="006D0E4E">
        <w:t>.</w:t>
      </w:r>
      <w:r w:rsidR="00C51D25">
        <w:t>12</w:t>
      </w:r>
      <w:r w:rsidR="006D0E4E">
        <w:t>.0</w:t>
      </w:r>
      <w:r>
        <w:t>, “</w:t>
      </w:r>
      <w:r w:rsidR="00C51D25">
        <w:t>NR</w:t>
      </w:r>
      <w:r>
        <w:t>; Requirements for support of radio resource management”</w:t>
      </w:r>
      <w:r w:rsidR="00712E6C">
        <w:t>.</w:t>
      </w:r>
    </w:p>
    <w:p w14:paraId="16F883B8" w14:textId="625D2AB6" w:rsidR="001E2EC5" w:rsidRDefault="00E25B7E" w:rsidP="00156414">
      <w:pPr>
        <w:numPr>
          <w:ilvl w:val="0"/>
          <w:numId w:val="1"/>
        </w:numPr>
        <w:jc w:val="both"/>
      </w:pPr>
      <w:r w:rsidRPr="00E25B7E">
        <w:t>RP-233929</w:t>
      </w:r>
      <w:r w:rsidR="001E2EC5">
        <w:t>, “</w:t>
      </w:r>
      <w:r w:rsidR="001E2EC5" w:rsidRPr="00AC4954">
        <w:t xml:space="preserve">WID on </w:t>
      </w:r>
      <w:r w:rsidR="00881B73" w:rsidRPr="00881B73">
        <w:t>UE Conformance – Solutions for NR to support non-terrestrial networks (NTN) plus CT aspects</w:t>
      </w:r>
      <w:r w:rsidR="001E2EC5">
        <w:t xml:space="preserve">”, </w:t>
      </w:r>
      <w:r w:rsidR="00881B73">
        <w:t>Qualcomm</w:t>
      </w:r>
      <w:r w:rsidR="00F271ED">
        <w:t xml:space="preserve"> Incorporated</w:t>
      </w:r>
      <w:r w:rsidR="00C00E3E">
        <w:t xml:space="preserve">, </w:t>
      </w:r>
      <w:r w:rsidR="001E2EC5">
        <w:t>RAN#</w:t>
      </w:r>
      <w:r w:rsidR="00F07F93">
        <w:t>102</w:t>
      </w:r>
      <w:r w:rsidR="00952D50">
        <w:t>.</w:t>
      </w:r>
    </w:p>
    <w:p w14:paraId="4A883DC7" w14:textId="13F4B1CE" w:rsidR="003159DA" w:rsidRDefault="008A14EE" w:rsidP="00156414">
      <w:pPr>
        <w:numPr>
          <w:ilvl w:val="0"/>
          <w:numId w:val="1"/>
        </w:numPr>
        <w:jc w:val="both"/>
      </w:pPr>
      <w:r w:rsidRPr="008A14EE">
        <w:t>R5-237863</w:t>
      </w:r>
      <w:r w:rsidR="003159DA">
        <w:t xml:space="preserve">, </w:t>
      </w:r>
      <w:r w:rsidR="004920A5">
        <w:t>“</w:t>
      </w:r>
      <w:fldSimple w:instr=" DOCPROPERTY  CrTitle  \* MERGEFORMAT ">
        <w:r w:rsidR="004920A5" w:rsidRPr="007A5985">
          <w:t xml:space="preserve">Common test environment for </w:t>
        </w:r>
        <w:r>
          <w:t>NR</w:t>
        </w:r>
        <w:r w:rsidR="004920A5" w:rsidRPr="007A5985">
          <w:t xml:space="preserve"> NTN RF/RRM testing</w:t>
        </w:r>
      </w:fldSimple>
      <w:r w:rsidR="004920A5">
        <w:t>”, Keysight UK Ltd, Thales, Qualcomm</w:t>
      </w:r>
      <w:r w:rsidR="00952D50">
        <w:t>.</w:t>
      </w:r>
    </w:p>
    <w:p w14:paraId="3ADEC4CA" w14:textId="0FD49A1E" w:rsidR="00FE082A" w:rsidRPr="00C40A13" w:rsidRDefault="008F0D9E" w:rsidP="00156414">
      <w:pPr>
        <w:numPr>
          <w:ilvl w:val="0"/>
          <w:numId w:val="1"/>
        </w:numPr>
        <w:jc w:val="both"/>
      </w:pPr>
      <w:r w:rsidRPr="008F0D9E">
        <w:t>R5-237269</w:t>
      </w:r>
      <w:r w:rsidR="0025251C">
        <w:t>, “</w:t>
      </w:r>
      <w:r w:rsidR="00B35876" w:rsidRPr="00B35876">
        <w:t>WP</w:t>
      </w:r>
      <w:r w:rsidR="00F634F8" w:rsidRPr="00F634F8">
        <w:t xml:space="preserve"> UE Conformance Test Aspects - Solutions for NR to support non-terrestrial networks (NTN)</w:t>
      </w:r>
      <w:r w:rsidR="00B35876">
        <w:t xml:space="preserve">”, </w:t>
      </w:r>
      <w:r w:rsidR="00700315" w:rsidRPr="00700315">
        <w:t xml:space="preserve">WP UE Conformance Test Aspects - </w:t>
      </w:r>
      <w:r w:rsidR="00700315" w:rsidRPr="00C40A13">
        <w:t>Solutions for NR to support non-terrestrial networks (NTN)</w:t>
      </w:r>
      <w:r w:rsidR="00B35876" w:rsidRPr="00C40A13">
        <w:t>, RAN5#101</w:t>
      </w:r>
      <w:r w:rsidR="00952D50" w:rsidRPr="00C40A13">
        <w:t>.</w:t>
      </w:r>
    </w:p>
    <w:p w14:paraId="63FBB562" w14:textId="16C4ED57" w:rsidR="00B97229" w:rsidRPr="00C40A13" w:rsidRDefault="00B97229" w:rsidP="00156414">
      <w:pPr>
        <w:numPr>
          <w:ilvl w:val="0"/>
          <w:numId w:val="1"/>
        </w:numPr>
        <w:jc w:val="both"/>
      </w:pPr>
      <w:r w:rsidRPr="00C40A13">
        <w:t xml:space="preserve">3GPP </w:t>
      </w:r>
      <w:r w:rsidR="00C40A13" w:rsidRPr="00C40A13">
        <w:t xml:space="preserve">TS </w:t>
      </w:r>
      <w:r w:rsidRPr="00C40A13">
        <w:t>38.331</w:t>
      </w:r>
      <w:r w:rsidR="00C40A13" w:rsidRPr="00C40A13">
        <w:t>, “NR; Radio Resource Control (RRC); Protocol specification”</w:t>
      </w:r>
    </w:p>
    <w:p w14:paraId="61EB5A75" w14:textId="24A3C1F2" w:rsidR="00F95A99" w:rsidRDefault="00E12A31" w:rsidP="00156414">
      <w:pPr>
        <w:numPr>
          <w:ilvl w:val="0"/>
          <w:numId w:val="1"/>
        </w:numPr>
        <w:jc w:val="both"/>
      </w:pPr>
      <w:r>
        <w:t>R4-2210610,</w:t>
      </w:r>
      <w:r w:rsidR="00BA745D">
        <w:t xml:space="preserve"> “</w:t>
      </w:r>
      <w:r w:rsidR="00BA745D" w:rsidRPr="00BA745D">
        <w:t>WF on NR NTN RRM requirements</w:t>
      </w:r>
      <w:r>
        <w:t>”</w:t>
      </w:r>
      <w:r w:rsidR="00BA745D">
        <w:t xml:space="preserve">, Qualcomm </w:t>
      </w:r>
      <w:r w:rsidR="00A60E61">
        <w:t>I</w:t>
      </w:r>
      <w:r w:rsidR="00BA745D">
        <w:t>ncorporated, RAN4#10</w:t>
      </w:r>
      <w:r w:rsidR="00046B27">
        <w:t>3-e</w:t>
      </w:r>
      <w:r w:rsidR="00952D50">
        <w:t>.</w:t>
      </w:r>
    </w:p>
    <w:p w14:paraId="774F2824" w14:textId="39541C55" w:rsidR="001C52F5" w:rsidRDefault="00B508F9" w:rsidP="00156414">
      <w:pPr>
        <w:numPr>
          <w:ilvl w:val="0"/>
          <w:numId w:val="1"/>
        </w:numPr>
        <w:jc w:val="both"/>
      </w:pPr>
      <w:r w:rsidRPr="0061787A">
        <w:t>R4-2103682, “WF on NTN RRM measurement requirements”, Qualcomm Incorporated, RAN4#98</w:t>
      </w:r>
      <w:r w:rsidR="001C52F5" w:rsidRPr="0061787A">
        <w:t>-e</w:t>
      </w:r>
      <w:r w:rsidR="00952D50" w:rsidRPr="0061787A">
        <w:t>.</w:t>
      </w:r>
    </w:p>
    <w:p w14:paraId="1E4AF952" w14:textId="426EEA6D" w:rsidR="001C52F5" w:rsidRPr="00032ACE" w:rsidRDefault="00300917" w:rsidP="00156414">
      <w:pPr>
        <w:numPr>
          <w:ilvl w:val="0"/>
          <w:numId w:val="1"/>
        </w:numPr>
        <w:jc w:val="both"/>
      </w:pPr>
      <w:r w:rsidRPr="00032ACE">
        <w:t>R5-24</w:t>
      </w:r>
      <w:r w:rsidR="00E93807" w:rsidRPr="00032ACE">
        <w:t>1393</w:t>
      </w:r>
      <w:r w:rsidRPr="00032ACE">
        <w:t xml:space="preserve">, </w:t>
      </w:r>
      <w:r w:rsidR="00CF4AE4" w:rsidRPr="00032ACE">
        <w:t>“</w:t>
      </w:r>
      <w:r w:rsidR="00097967" w:rsidRPr="00032ACE">
        <w:t>Updates to Test environment for NR NTN RRM testing</w:t>
      </w:r>
      <w:r w:rsidR="00CF4AE4" w:rsidRPr="00032ACE">
        <w:t>”, Keysight UK Ltd, RAN5#102</w:t>
      </w:r>
      <w:r w:rsidR="00952D50" w:rsidRPr="00032ACE">
        <w:t>.</w:t>
      </w:r>
    </w:p>
    <w:sectPr w:rsidR="001C52F5" w:rsidRPr="00032A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B5943"/>
    <w:multiLevelType w:val="hybridMultilevel"/>
    <w:tmpl w:val="6364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16162F"/>
    <w:multiLevelType w:val="hybridMultilevel"/>
    <w:tmpl w:val="2850CFA8"/>
    <w:lvl w:ilvl="0" w:tplc="1932D6AE">
      <w:start w:val="2"/>
      <w:numFmt w:val="bullet"/>
      <w:lvlText w:val="-"/>
      <w:lvlJc w:val="left"/>
      <w:pPr>
        <w:ind w:left="1080" w:hanging="360"/>
      </w:pPr>
      <w:rPr>
        <w:rFonts w:ascii="Calibri" w:eastAsia="Calibr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A5E2AB3"/>
    <w:multiLevelType w:val="hybridMultilevel"/>
    <w:tmpl w:val="AC96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C7857"/>
    <w:multiLevelType w:val="hybridMultilevel"/>
    <w:tmpl w:val="17FA0FE4"/>
    <w:lvl w:ilvl="0" w:tplc="754EAC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1624">
    <w:abstractNumId w:val="4"/>
  </w:num>
  <w:num w:numId="2" w16cid:durableId="1215123748">
    <w:abstractNumId w:val="5"/>
  </w:num>
  <w:num w:numId="3" w16cid:durableId="1474908239">
    <w:abstractNumId w:val="1"/>
  </w:num>
  <w:num w:numId="4" w16cid:durableId="541793785">
    <w:abstractNumId w:val="0"/>
  </w:num>
  <w:num w:numId="5" w16cid:durableId="619918247">
    <w:abstractNumId w:val="2"/>
  </w:num>
  <w:num w:numId="6" w16cid:durableId="285162952">
    <w:abstractNumId w:val="3"/>
  </w:num>
  <w:num w:numId="7" w16cid:durableId="1205367975">
    <w:abstractNumId w:val="6"/>
  </w:num>
  <w:num w:numId="8" w16cid:durableId="178357427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FA"/>
    <w:rsid w:val="0000075C"/>
    <w:rsid w:val="00000D81"/>
    <w:rsid w:val="000019D5"/>
    <w:rsid w:val="0000236B"/>
    <w:rsid w:val="000026E7"/>
    <w:rsid w:val="000027C2"/>
    <w:rsid w:val="00002EA4"/>
    <w:rsid w:val="000032E6"/>
    <w:rsid w:val="00003ADB"/>
    <w:rsid w:val="000045E2"/>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8B2"/>
    <w:rsid w:val="00014913"/>
    <w:rsid w:val="00014E5C"/>
    <w:rsid w:val="00015889"/>
    <w:rsid w:val="00015B5D"/>
    <w:rsid w:val="000215AA"/>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2ACE"/>
    <w:rsid w:val="00033643"/>
    <w:rsid w:val="00034752"/>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A6"/>
    <w:rsid w:val="000442E0"/>
    <w:rsid w:val="00044595"/>
    <w:rsid w:val="00045377"/>
    <w:rsid w:val="000454A9"/>
    <w:rsid w:val="000454EC"/>
    <w:rsid w:val="00046B27"/>
    <w:rsid w:val="00046CEF"/>
    <w:rsid w:val="0004725B"/>
    <w:rsid w:val="00050966"/>
    <w:rsid w:val="00050DB5"/>
    <w:rsid w:val="00051933"/>
    <w:rsid w:val="000524DD"/>
    <w:rsid w:val="00052A82"/>
    <w:rsid w:val="000530E2"/>
    <w:rsid w:val="00054C8B"/>
    <w:rsid w:val="00055AAB"/>
    <w:rsid w:val="00055EBF"/>
    <w:rsid w:val="00055FF2"/>
    <w:rsid w:val="0005654F"/>
    <w:rsid w:val="00056809"/>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70C"/>
    <w:rsid w:val="00072B1F"/>
    <w:rsid w:val="000735B5"/>
    <w:rsid w:val="00074C38"/>
    <w:rsid w:val="00076DED"/>
    <w:rsid w:val="00077EB3"/>
    <w:rsid w:val="00080921"/>
    <w:rsid w:val="00081306"/>
    <w:rsid w:val="000817D0"/>
    <w:rsid w:val="00081AFC"/>
    <w:rsid w:val="00081CCD"/>
    <w:rsid w:val="000831CC"/>
    <w:rsid w:val="00083838"/>
    <w:rsid w:val="00084004"/>
    <w:rsid w:val="000842C1"/>
    <w:rsid w:val="00084660"/>
    <w:rsid w:val="00084BE9"/>
    <w:rsid w:val="00084F99"/>
    <w:rsid w:val="000856E2"/>
    <w:rsid w:val="00085B9A"/>
    <w:rsid w:val="0008661C"/>
    <w:rsid w:val="00086D01"/>
    <w:rsid w:val="0008782F"/>
    <w:rsid w:val="00087ADC"/>
    <w:rsid w:val="000908D9"/>
    <w:rsid w:val="00090E07"/>
    <w:rsid w:val="000925CB"/>
    <w:rsid w:val="00093768"/>
    <w:rsid w:val="00093CF3"/>
    <w:rsid w:val="000941F2"/>
    <w:rsid w:val="0009445F"/>
    <w:rsid w:val="00094FBF"/>
    <w:rsid w:val="00095A42"/>
    <w:rsid w:val="00095CD3"/>
    <w:rsid w:val="00095EAA"/>
    <w:rsid w:val="000976DD"/>
    <w:rsid w:val="000977F2"/>
    <w:rsid w:val="00097967"/>
    <w:rsid w:val="00097F44"/>
    <w:rsid w:val="000A0E97"/>
    <w:rsid w:val="000A14E1"/>
    <w:rsid w:val="000A1617"/>
    <w:rsid w:val="000A1F0B"/>
    <w:rsid w:val="000A2B29"/>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65D"/>
    <w:rsid w:val="000B257A"/>
    <w:rsid w:val="000B2B36"/>
    <w:rsid w:val="000B6E32"/>
    <w:rsid w:val="000B7016"/>
    <w:rsid w:val="000B755B"/>
    <w:rsid w:val="000C1800"/>
    <w:rsid w:val="000C1F7E"/>
    <w:rsid w:val="000C21B9"/>
    <w:rsid w:val="000C2354"/>
    <w:rsid w:val="000C290D"/>
    <w:rsid w:val="000C2BBD"/>
    <w:rsid w:val="000C3491"/>
    <w:rsid w:val="000C3B02"/>
    <w:rsid w:val="000C40C4"/>
    <w:rsid w:val="000C4BBA"/>
    <w:rsid w:val="000C5563"/>
    <w:rsid w:val="000C563B"/>
    <w:rsid w:val="000C5848"/>
    <w:rsid w:val="000C678D"/>
    <w:rsid w:val="000C686C"/>
    <w:rsid w:val="000C68D3"/>
    <w:rsid w:val="000C691F"/>
    <w:rsid w:val="000C6BDA"/>
    <w:rsid w:val="000C7347"/>
    <w:rsid w:val="000C7D34"/>
    <w:rsid w:val="000D0627"/>
    <w:rsid w:val="000D0CCC"/>
    <w:rsid w:val="000D11B0"/>
    <w:rsid w:val="000D12EE"/>
    <w:rsid w:val="000D1453"/>
    <w:rsid w:val="000D18EC"/>
    <w:rsid w:val="000D1FB9"/>
    <w:rsid w:val="000D23BF"/>
    <w:rsid w:val="000D279E"/>
    <w:rsid w:val="000D3CEF"/>
    <w:rsid w:val="000D42A9"/>
    <w:rsid w:val="000D4407"/>
    <w:rsid w:val="000D46EF"/>
    <w:rsid w:val="000D4C6B"/>
    <w:rsid w:val="000D5005"/>
    <w:rsid w:val="000D5023"/>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1D4"/>
    <w:rsid w:val="000E7763"/>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393"/>
    <w:rsid w:val="000F5921"/>
    <w:rsid w:val="000F5AAC"/>
    <w:rsid w:val="000F5EE6"/>
    <w:rsid w:val="000F65D1"/>
    <w:rsid w:val="000F7ECB"/>
    <w:rsid w:val="001000A9"/>
    <w:rsid w:val="0010016D"/>
    <w:rsid w:val="00100CC0"/>
    <w:rsid w:val="0010137C"/>
    <w:rsid w:val="00101719"/>
    <w:rsid w:val="00103712"/>
    <w:rsid w:val="001039FE"/>
    <w:rsid w:val="00103DF4"/>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AD5"/>
    <w:rsid w:val="00116B6A"/>
    <w:rsid w:val="00116DC7"/>
    <w:rsid w:val="00116F73"/>
    <w:rsid w:val="00116F7A"/>
    <w:rsid w:val="0011716D"/>
    <w:rsid w:val="0011724B"/>
    <w:rsid w:val="00117E96"/>
    <w:rsid w:val="001204E4"/>
    <w:rsid w:val="0012079D"/>
    <w:rsid w:val="00120AB3"/>
    <w:rsid w:val="001212E7"/>
    <w:rsid w:val="001214AE"/>
    <w:rsid w:val="00121D54"/>
    <w:rsid w:val="00122190"/>
    <w:rsid w:val="0012239D"/>
    <w:rsid w:val="0012277A"/>
    <w:rsid w:val="001235AB"/>
    <w:rsid w:val="00123618"/>
    <w:rsid w:val="00123E16"/>
    <w:rsid w:val="00124840"/>
    <w:rsid w:val="00124F47"/>
    <w:rsid w:val="00124F60"/>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6EE4"/>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09"/>
    <w:rsid w:val="0014709F"/>
    <w:rsid w:val="00147997"/>
    <w:rsid w:val="00147A60"/>
    <w:rsid w:val="00147D97"/>
    <w:rsid w:val="001509C1"/>
    <w:rsid w:val="00150AB4"/>
    <w:rsid w:val="001512D7"/>
    <w:rsid w:val="00151F34"/>
    <w:rsid w:val="00152908"/>
    <w:rsid w:val="001547C6"/>
    <w:rsid w:val="00155D86"/>
    <w:rsid w:val="00155EE5"/>
    <w:rsid w:val="00156109"/>
    <w:rsid w:val="00156414"/>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522"/>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2E42"/>
    <w:rsid w:val="0019392D"/>
    <w:rsid w:val="00193E25"/>
    <w:rsid w:val="00194778"/>
    <w:rsid w:val="001956E5"/>
    <w:rsid w:val="00195A3B"/>
    <w:rsid w:val="00196045"/>
    <w:rsid w:val="00196080"/>
    <w:rsid w:val="00196527"/>
    <w:rsid w:val="001966A1"/>
    <w:rsid w:val="001966D8"/>
    <w:rsid w:val="00196F1F"/>
    <w:rsid w:val="00197997"/>
    <w:rsid w:val="001A0DAB"/>
    <w:rsid w:val="001A0DBE"/>
    <w:rsid w:val="001A0E7B"/>
    <w:rsid w:val="001A2133"/>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2FB9"/>
    <w:rsid w:val="001B3183"/>
    <w:rsid w:val="001B4872"/>
    <w:rsid w:val="001B490A"/>
    <w:rsid w:val="001B4B13"/>
    <w:rsid w:val="001B5346"/>
    <w:rsid w:val="001B59D7"/>
    <w:rsid w:val="001B5AFE"/>
    <w:rsid w:val="001B60A9"/>
    <w:rsid w:val="001B6DB7"/>
    <w:rsid w:val="001B7504"/>
    <w:rsid w:val="001B77B8"/>
    <w:rsid w:val="001B78E8"/>
    <w:rsid w:val="001B78F1"/>
    <w:rsid w:val="001C038F"/>
    <w:rsid w:val="001C039B"/>
    <w:rsid w:val="001C0AB8"/>
    <w:rsid w:val="001C0CF6"/>
    <w:rsid w:val="001C1001"/>
    <w:rsid w:val="001C1DE5"/>
    <w:rsid w:val="001C24EB"/>
    <w:rsid w:val="001C395F"/>
    <w:rsid w:val="001C3BA3"/>
    <w:rsid w:val="001C3D7E"/>
    <w:rsid w:val="001C4092"/>
    <w:rsid w:val="001C455C"/>
    <w:rsid w:val="001C5055"/>
    <w:rsid w:val="001C512A"/>
    <w:rsid w:val="001C52F5"/>
    <w:rsid w:val="001C5370"/>
    <w:rsid w:val="001C537C"/>
    <w:rsid w:val="001C557D"/>
    <w:rsid w:val="001C6F4D"/>
    <w:rsid w:val="001C796A"/>
    <w:rsid w:val="001C79D7"/>
    <w:rsid w:val="001C7DB9"/>
    <w:rsid w:val="001D00F7"/>
    <w:rsid w:val="001D0168"/>
    <w:rsid w:val="001D02B0"/>
    <w:rsid w:val="001D0841"/>
    <w:rsid w:val="001D0E71"/>
    <w:rsid w:val="001D196E"/>
    <w:rsid w:val="001D1EDE"/>
    <w:rsid w:val="001D2024"/>
    <w:rsid w:val="001D29A7"/>
    <w:rsid w:val="001D3E8B"/>
    <w:rsid w:val="001D4364"/>
    <w:rsid w:val="001D4399"/>
    <w:rsid w:val="001D4634"/>
    <w:rsid w:val="001D5B39"/>
    <w:rsid w:val="001D5F7E"/>
    <w:rsid w:val="001D62F6"/>
    <w:rsid w:val="001D651F"/>
    <w:rsid w:val="001D6B5A"/>
    <w:rsid w:val="001D7054"/>
    <w:rsid w:val="001D794A"/>
    <w:rsid w:val="001E016A"/>
    <w:rsid w:val="001E0606"/>
    <w:rsid w:val="001E1ABE"/>
    <w:rsid w:val="001E216D"/>
    <w:rsid w:val="001E286F"/>
    <w:rsid w:val="001E2A62"/>
    <w:rsid w:val="001E2EC5"/>
    <w:rsid w:val="001E2FF8"/>
    <w:rsid w:val="001E3572"/>
    <w:rsid w:val="001E3C95"/>
    <w:rsid w:val="001E42CC"/>
    <w:rsid w:val="001E4305"/>
    <w:rsid w:val="001E4517"/>
    <w:rsid w:val="001E4DA2"/>
    <w:rsid w:val="001E5166"/>
    <w:rsid w:val="001E519D"/>
    <w:rsid w:val="001E74D4"/>
    <w:rsid w:val="001E7A2D"/>
    <w:rsid w:val="001F03D3"/>
    <w:rsid w:val="001F193B"/>
    <w:rsid w:val="001F1B7D"/>
    <w:rsid w:val="001F23DF"/>
    <w:rsid w:val="001F28E4"/>
    <w:rsid w:val="001F302F"/>
    <w:rsid w:val="001F415A"/>
    <w:rsid w:val="001F4818"/>
    <w:rsid w:val="001F4A4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598"/>
    <w:rsid w:val="002036D3"/>
    <w:rsid w:val="00203D36"/>
    <w:rsid w:val="00203D3B"/>
    <w:rsid w:val="00203D56"/>
    <w:rsid w:val="00204000"/>
    <w:rsid w:val="002045D2"/>
    <w:rsid w:val="002067A2"/>
    <w:rsid w:val="00206C3B"/>
    <w:rsid w:val="00206D8A"/>
    <w:rsid w:val="002078A6"/>
    <w:rsid w:val="00210CA7"/>
    <w:rsid w:val="00212BE2"/>
    <w:rsid w:val="00212EE5"/>
    <w:rsid w:val="00213812"/>
    <w:rsid w:val="00213AF2"/>
    <w:rsid w:val="00214B13"/>
    <w:rsid w:val="00214D3A"/>
    <w:rsid w:val="00215458"/>
    <w:rsid w:val="0021572E"/>
    <w:rsid w:val="00215847"/>
    <w:rsid w:val="00216428"/>
    <w:rsid w:val="002167A7"/>
    <w:rsid w:val="00216A63"/>
    <w:rsid w:val="00216B75"/>
    <w:rsid w:val="00216BBA"/>
    <w:rsid w:val="00216FF9"/>
    <w:rsid w:val="00217494"/>
    <w:rsid w:val="002174E7"/>
    <w:rsid w:val="0022024A"/>
    <w:rsid w:val="00220D4D"/>
    <w:rsid w:val="00221236"/>
    <w:rsid w:val="0022187E"/>
    <w:rsid w:val="00221930"/>
    <w:rsid w:val="002221AF"/>
    <w:rsid w:val="00222D66"/>
    <w:rsid w:val="00222E55"/>
    <w:rsid w:val="0022333C"/>
    <w:rsid w:val="00223BB0"/>
    <w:rsid w:val="00224004"/>
    <w:rsid w:val="00224375"/>
    <w:rsid w:val="00225172"/>
    <w:rsid w:val="002268DE"/>
    <w:rsid w:val="00226A6A"/>
    <w:rsid w:val="00227487"/>
    <w:rsid w:val="0022764A"/>
    <w:rsid w:val="0022768E"/>
    <w:rsid w:val="0022788C"/>
    <w:rsid w:val="00227CA3"/>
    <w:rsid w:val="00227DD5"/>
    <w:rsid w:val="002302DD"/>
    <w:rsid w:val="002308DD"/>
    <w:rsid w:val="00230CC7"/>
    <w:rsid w:val="00230F11"/>
    <w:rsid w:val="00232551"/>
    <w:rsid w:val="00232E87"/>
    <w:rsid w:val="0023389E"/>
    <w:rsid w:val="00233A0E"/>
    <w:rsid w:val="00233A76"/>
    <w:rsid w:val="00235273"/>
    <w:rsid w:val="002353F6"/>
    <w:rsid w:val="002356C4"/>
    <w:rsid w:val="0023570C"/>
    <w:rsid w:val="00235A4B"/>
    <w:rsid w:val="00235C1D"/>
    <w:rsid w:val="00235C36"/>
    <w:rsid w:val="00236241"/>
    <w:rsid w:val="0023705C"/>
    <w:rsid w:val="00237300"/>
    <w:rsid w:val="00237BD5"/>
    <w:rsid w:val="00237F26"/>
    <w:rsid w:val="002405A6"/>
    <w:rsid w:val="0024107C"/>
    <w:rsid w:val="002414AB"/>
    <w:rsid w:val="00241665"/>
    <w:rsid w:val="00241773"/>
    <w:rsid w:val="00242909"/>
    <w:rsid w:val="00244785"/>
    <w:rsid w:val="00245E60"/>
    <w:rsid w:val="0024666D"/>
    <w:rsid w:val="0024690C"/>
    <w:rsid w:val="00246A1F"/>
    <w:rsid w:val="00246B35"/>
    <w:rsid w:val="002476C8"/>
    <w:rsid w:val="002514DE"/>
    <w:rsid w:val="00251ABB"/>
    <w:rsid w:val="00251CFA"/>
    <w:rsid w:val="00251FDF"/>
    <w:rsid w:val="0025251C"/>
    <w:rsid w:val="00252964"/>
    <w:rsid w:val="00252EBD"/>
    <w:rsid w:val="00253C40"/>
    <w:rsid w:val="00253CE9"/>
    <w:rsid w:val="0025454C"/>
    <w:rsid w:val="0025642C"/>
    <w:rsid w:val="002570C4"/>
    <w:rsid w:val="00257490"/>
    <w:rsid w:val="0025782C"/>
    <w:rsid w:val="0025792B"/>
    <w:rsid w:val="002600B6"/>
    <w:rsid w:val="002602F4"/>
    <w:rsid w:val="002604D6"/>
    <w:rsid w:val="0026064B"/>
    <w:rsid w:val="002611B2"/>
    <w:rsid w:val="002611F9"/>
    <w:rsid w:val="002612D0"/>
    <w:rsid w:val="002637DB"/>
    <w:rsid w:val="00263E52"/>
    <w:rsid w:val="0026601C"/>
    <w:rsid w:val="002666B8"/>
    <w:rsid w:val="00266F6C"/>
    <w:rsid w:val="00267353"/>
    <w:rsid w:val="00267ECA"/>
    <w:rsid w:val="002702A8"/>
    <w:rsid w:val="002713F1"/>
    <w:rsid w:val="00271477"/>
    <w:rsid w:val="002715F5"/>
    <w:rsid w:val="00271982"/>
    <w:rsid w:val="00271A06"/>
    <w:rsid w:val="00271B83"/>
    <w:rsid w:val="00272536"/>
    <w:rsid w:val="00273040"/>
    <w:rsid w:val="0027397F"/>
    <w:rsid w:val="002752D8"/>
    <w:rsid w:val="002758F1"/>
    <w:rsid w:val="002767B1"/>
    <w:rsid w:val="002768D1"/>
    <w:rsid w:val="002769CD"/>
    <w:rsid w:val="002778E5"/>
    <w:rsid w:val="00277936"/>
    <w:rsid w:val="002779FA"/>
    <w:rsid w:val="002820E8"/>
    <w:rsid w:val="00282242"/>
    <w:rsid w:val="002828BE"/>
    <w:rsid w:val="002829C7"/>
    <w:rsid w:val="00283C36"/>
    <w:rsid w:val="00284510"/>
    <w:rsid w:val="00285414"/>
    <w:rsid w:val="00285623"/>
    <w:rsid w:val="00285693"/>
    <w:rsid w:val="0028569D"/>
    <w:rsid w:val="00285919"/>
    <w:rsid w:val="00285981"/>
    <w:rsid w:val="00285A70"/>
    <w:rsid w:val="00286A18"/>
    <w:rsid w:val="00286E73"/>
    <w:rsid w:val="00287C9E"/>
    <w:rsid w:val="00290ACB"/>
    <w:rsid w:val="002910BA"/>
    <w:rsid w:val="00292320"/>
    <w:rsid w:val="00292BB8"/>
    <w:rsid w:val="00292E7E"/>
    <w:rsid w:val="002930BF"/>
    <w:rsid w:val="00293831"/>
    <w:rsid w:val="00293E95"/>
    <w:rsid w:val="00294060"/>
    <w:rsid w:val="002948A8"/>
    <w:rsid w:val="00294E9B"/>
    <w:rsid w:val="002960BC"/>
    <w:rsid w:val="00296729"/>
    <w:rsid w:val="00296B51"/>
    <w:rsid w:val="002A02A6"/>
    <w:rsid w:val="002A08FE"/>
    <w:rsid w:val="002A0B63"/>
    <w:rsid w:val="002A1B22"/>
    <w:rsid w:val="002A1C01"/>
    <w:rsid w:val="002A353B"/>
    <w:rsid w:val="002A368E"/>
    <w:rsid w:val="002A53B4"/>
    <w:rsid w:val="002A5622"/>
    <w:rsid w:val="002A7497"/>
    <w:rsid w:val="002A7D66"/>
    <w:rsid w:val="002A7EFC"/>
    <w:rsid w:val="002B073A"/>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168"/>
    <w:rsid w:val="002C034E"/>
    <w:rsid w:val="002C0E0C"/>
    <w:rsid w:val="002C0F18"/>
    <w:rsid w:val="002C181A"/>
    <w:rsid w:val="002C1FBB"/>
    <w:rsid w:val="002C21D2"/>
    <w:rsid w:val="002C2AC6"/>
    <w:rsid w:val="002C36EA"/>
    <w:rsid w:val="002C3735"/>
    <w:rsid w:val="002C3BE7"/>
    <w:rsid w:val="002C3DED"/>
    <w:rsid w:val="002C5153"/>
    <w:rsid w:val="002C5690"/>
    <w:rsid w:val="002C5814"/>
    <w:rsid w:val="002C5B77"/>
    <w:rsid w:val="002C5CC1"/>
    <w:rsid w:val="002C62E7"/>
    <w:rsid w:val="002C65B6"/>
    <w:rsid w:val="002C6BA0"/>
    <w:rsid w:val="002C6E19"/>
    <w:rsid w:val="002D0370"/>
    <w:rsid w:val="002D0F88"/>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A34"/>
    <w:rsid w:val="002F4F52"/>
    <w:rsid w:val="002F5196"/>
    <w:rsid w:val="002F583F"/>
    <w:rsid w:val="002F5889"/>
    <w:rsid w:val="002F5A5D"/>
    <w:rsid w:val="002F62ED"/>
    <w:rsid w:val="002F6702"/>
    <w:rsid w:val="002F6C6D"/>
    <w:rsid w:val="002F70AD"/>
    <w:rsid w:val="002F7131"/>
    <w:rsid w:val="002F77EF"/>
    <w:rsid w:val="002F7C54"/>
    <w:rsid w:val="003000FE"/>
    <w:rsid w:val="0030012B"/>
    <w:rsid w:val="00300732"/>
    <w:rsid w:val="00300917"/>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9DA"/>
    <w:rsid w:val="00315C69"/>
    <w:rsid w:val="00316038"/>
    <w:rsid w:val="003160DB"/>
    <w:rsid w:val="00316621"/>
    <w:rsid w:val="00317446"/>
    <w:rsid w:val="003205C1"/>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767"/>
    <w:rsid w:val="00332888"/>
    <w:rsid w:val="00332A57"/>
    <w:rsid w:val="003332A1"/>
    <w:rsid w:val="00333C34"/>
    <w:rsid w:val="00333D47"/>
    <w:rsid w:val="00333FB3"/>
    <w:rsid w:val="003348A4"/>
    <w:rsid w:val="00334AEC"/>
    <w:rsid w:val="00334F18"/>
    <w:rsid w:val="00335159"/>
    <w:rsid w:val="0033551D"/>
    <w:rsid w:val="00335CE1"/>
    <w:rsid w:val="00335F2B"/>
    <w:rsid w:val="00337861"/>
    <w:rsid w:val="003378EC"/>
    <w:rsid w:val="00337FD1"/>
    <w:rsid w:val="00340313"/>
    <w:rsid w:val="0034037B"/>
    <w:rsid w:val="00340A5F"/>
    <w:rsid w:val="00341CC1"/>
    <w:rsid w:val="003421F8"/>
    <w:rsid w:val="00342212"/>
    <w:rsid w:val="0034221A"/>
    <w:rsid w:val="0034268F"/>
    <w:rsid w:val="00344758"/>
    <w:rsid w:val="00345A8D"/>
    <w:rsid w:val="003461A5"/>
    <w:rsid w:val="0034635A"/>
    <w:rsid w:val="0034714D"/>
    <w:rsid w:val="003471DD"/>
    <w:rsid w:val="003476B3"/>
    <w:rsid w:val="003479CA"/>
    <w:rsid w:val="00347D07"/>
    <w:rsid w:val="00350A27"/>
    <w:rsid w:val="00350A6A"/>
    <w:rsid w:val="00350B1E"/>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57F93"/>
    <w:rsid w:val="0036016D"/>
    <w:rsid w:val="0036020C"/>
    <w:rsid w:val="003612B6"/>
    <w:rsid w:val="003615C7"/>
    <w:rsid w:val="003618D5"/>
    <w:rsid w:val="00361A06"/>
    <w:rsid w:val="003626DF"/>
    <w:rsid w:val="003632D6"/>
    <w:rsid w:val="003633FE"/>
    <w:rsid w:val="0036343B"/>
    <w:rsid w:val="00363890"/>
    <w:rsid w:val="00363A99"/>
    <w:rsid w:val="0036453B"/>
    <w:rsid w:val="00364D65"/>
    <w:rsid w:val="00365822"/>
    <w:rsid w:val="00365A65"/>
    <w:rsid w:val="00365EC8"/>
    <w:rsid w:val="003665F7"/>
    <w:rsid w:val="00366859"/>
    <w:rsid w:val="00367C89"/>
    <w:rsid w:val="003700B1"/>
    <w:rsid w:val="003702C7"/>
    <w:rsid w:val="00370D08"/>
    <w:rsid w:val="00371B2E"/>
    <w:rsid w:val="0037252F"/>
    <w:rsid w:val="00373071"/>
    <w:rsid w:val="003736AD"/>
    <w:rsid w:val="00373D22"/>
    <w:rsid w:val="00373D8E"/>
    <w:rsid w:val="003740C7"/>
    <w:rsid w:val="00374808"/>
    <w:rsid w:val="00375AA5"/>
    <w:rsid w:val="003760F6"/>
    <w:rsid w:val="003769BF"/>
    <w:rsid w:val="00376B31"/>
    <w:rsid w:val="00377DC4"/>
    <w:rsid w:val="0038188A"/>
    <w:rsid w:val="00382594"/>
    <w:rsid w:val="00382F65"/>
    <w:rsid w:val="00383CDF"/>
    <w:rsid w:val="00384935"/>
    <w:rsid w:val="00385424"/>
    <w:rsid w:val="0038634A"/>
    <w:rsid w:val="00386EF2"/>
    <w:rsid w:val="0038740A"/>
    <w:rsid w:val="0038770D"/>
    <w:rsid w:val="00390025"/>
    <w:rsid w:val="00390952"/>
    <w:rsid w:val="00390DB9"/>
    <w:rsid w:val="003911C3"/>
    <w:rsid w:val="003917F8"/>
    <w:rsid w:val="00391B36"/>
    <w:rsid w:val="00391CCD"/>
    <w:rsid w:val="0039343A"/>
    <w:rsid w:val="00394315"/>
    <w:rsid w:val="00395017"/>
    <w:rsid w:val="0039532A"/>
    <w:rsid w:val="003959D7"/>
    <w:rsid w:val="00395D2D"/>
    <w:rsid w:val="00395DA0"/>
    <w:rsid w:val="0039721C"/>
    <w:rsid w:val="003A0E9A"/>
    <w:rsid w:val="003A1025"/>
    <w:rsid w:val="003A13FC"/>
    <w:rsid w:val="003A18DB"/>
    <w:rsid w:val="003A19C0"/>
    <w:rsid w:val="003A1D5C"/>
    <w:rsid w:val="003A214B"/>
    <w:rsid w:val="003A2F09"/>
    <w:rsid w:val="003A43B2"/>
    <w:rsid w:val="003A4452"/>
    <w:rsid w:val="003A46A9"/>
    <w:rsid w:val="003A4CD3"/>
    <w:rsid w:val="003A4ED6"/>
    <w:rsid w:val="003A590D"/>
    <w:rsid w:val="003A6446"/>
    <w:rsid w:val="003A67B8"/>
    <w:rsid w:val="003A693E"/>
    <w:rsid w:val="003A69A4"/>
    <w:rsid w:val="003A6B30"/>
    <w:rsid w:val="003A7B8D"/>
    <w:rsid w:val="003A7D56"/>
    <w:rsid w:val="003B0397"/>
    <w:rsid w:val="003B0783"/>
    <w:rsid w:val="003B0C24"/>
    <w:rsid w:val="003B1EA2"/>
    <w:rsid w:val="003B2580"/>
    <w:rsid w:val="003B3DD7"/>
    <w:rsid w:val="003B43E2"/>
    <w:rsid w:val="003B4BF2"/>
    <w:rsid w:val="003B4D50"/>
    <w:rsid w:val="003B4D8E"/>
    <w:rsid w:val="003B6F17"/>
    <w:rsid w:val="003C0362"/>
    <w:rsid w:val="003C0683"/>
    <w:rsid w:val="003C0809"/>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2072"/>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4A0"/>
    <w:rsid w:val="003F7F47"/>
    <w:rsid w:val="004000C7"/>
    <w:rsid w:val="00400A46"/>
    <w:rsid w:val="00400AD6"/>
    <w:rsid w:val="00401112"/>
    <w:rsid w:val="00401552"/>
    <w:rsid w:val="00401B04"/>
    <w:rsid w:val="00401E65"/>
    <w:rsid w:val="004020CA"/>
    <w:rsid w:val="00402892"/>
    <w:rsid w:val="004040C6"/>
    <w:rsid w:val="00404558"/>
    <w:rsid w:val="00404E6B"/>
    <w:rsid w:val="00405503"/>
    <w:rsid w:val="0040556E"/>
    <w:rsid w:val="00405BFD"/>
    <w:rsid w:val="00406478"/>
    <w:rsid w:val="004074B1"/>
    <w:rsid w:val="00407C3D"/>
    <w:rsid w:val="00410207"/>
    <w:rsid w:val="004115CA"/>
    <w:rsid w:val="0041198B"/>
    <w:rsid w:val="00411A23"/>
    <w:rsid w:val="00412440"/>
    <w:rsid w:val="004127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C84"/>
    <w:rsid w:val="00416F4A"/>
    <w:rsid w:val="004173EF"/>
    <w:rsid w:val="0042095B"/>
    <w:rsid w:val="00421CC7"/>
    <w:rsid w:val="00422790"/>
    <w:rsid w:val="00422F90"/>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7D4"/>
    <w:rsid w:val="00446E9E"/>
    <w:rsid w:val="004470BC"/>
    <w:rsid w:val="004474F1"/>
    <w:rsid w:val="00447AD9"/>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3ABC"/>
    <w:rsid w:val="004645F1"/>
    <w:rsid w:val="00464A49"/>
    <w:rsid w:val="00464FDB"/>
    <w:rsid w:val="00465165"/>
    <w:rsid w:val="0046541D"/>
    <w:rsid w:val="00466782"/>
    <w:rsid w:val="004669DA"/>
    <w:rsid w:val="004672D6"/>
    <w:rsid w:val="004673F2"/>
    <w:rsid w:val="0046775D"/>
    <w:rsid w:val="00467D9E"/>
    <w:rsid w:val="0047003F"/>
    <w:rsid w:val="004700BF"/>
    <w:rsid w:val="00470207"/>
    <w:rsid w:val="00470A49"/>
    <w:rsid w:val="00470C09"/>
    <w:rsid w:val="00471253"/>
    <w:rsid w:val="0047165E"/>
    <w:rsid w:val="004727C7"/>
    <w:rsid w:val="00472D7F"/>
    <w:rsid w:val="00472E15"/>
    <w:rsid w:val="00473004"/>
    <w:rsid w:val="00473572"/>
    <w:rsid w:val="00473BAE"/>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1DDB"/>
    <w:rsid w:val="004821E8"/>
    <w:rsid w:val="0048231C"/>
    <w:rsid w:val="004827E0"/>
    <w:rsid w:val="0048362D"/>
    <w:rsid w:val="004838ED"/>
    <w:rsid w:val="00484171"/>
    <w:rsid w:val="0048465E"/>
    <w:rsid w:val="004849B2"/>
    <w:rsid w:val="00484A20"/>
    <w:rsid w:val="00484FB6"/>
    <w:rsid w:val="0048532D"/>
    <w:rsid w:val="004859AB"/>
    <w:rsid w:val="0048611C"/>
    <w:rsid w:val="00486223"/>
    <w:rsid w:val="0048673A"/>
    <w:rsid w:val="00486C32"/>
    <w:rsid w:val="004870EB"/>
    <w:rsid w:val="004900F0"/>
    <w:rsid w:val="004918DB"/>
    <w:rsid w:val="004920A5"/>
    <w:rsid w:val="004920D2"/>
    <w:rsid w:val="0049230B"/>
    <w:rsid w:val="00492E39"/>
    <w:rsid w:val="00492FFE"/>
    <w:rsid w:val="00493FC2"/>
    <w:rsid w:val="004949C4"/>
    <w:rsid w:val="004958EA"/>
    <w:rsid w:val="00495D64"/>
    <w:rsid w:val="004969AE"/>
    <w:rsid w:val="00496AB5"/>
    <w:rsid w:val="00496FBC"/>
    <w:rsid w:val="00496FCF"/>
    <w:rsid w:val="004976F7"/>
    <w:rsid w:val="004979CB"/>
    <w:rsid w:val="00497A24"/>
    <w:rsid w:val="00497C68"/>
    <w:rsid w:val="004A01CF"/>
    <w:rsid w:val="004A09C1"/>
    <w:rsid w:val="004A0AFB"/>
    <w:rsid w:val="004A0C79"/>
    <w:rsid w:val="004A3228"/>
    <w:rsid w:val="004A39D7"/>
    <w:rsid w:val="004A3A5D"/>
    <w:rsid w:val="004A3E33"/>
    <w:rsid w:val="004A45A7"/>
    <w:rsid w:val="004A4D20"/>
    <w:rsid w:val="004A4E24"/>
    <w:rsid w:val="004A635E"/>
    <w:rsid w:val="004A737C"/>
    <w:rsid w:val="004A78A2"/>
    <w:rsid w:val="004B0DFB"/>
    <w:rsid w:val="004B1140"/>
    <w:rsid w:val="004B13D9"/>
    <w:rsid w:val="004B1886"/>
    <w:rsid w:val="004B2515"/>
    <w:rsid w:val="004B2805"/>
    <w:rsid w:val="004B32D3"/>
    <w:rsid w:val="004B375E"/>
    <w:rsid w:val="004B430A"/>
    <w:rsid w:val="004B4BF1"/>
    <w:rsid w:val="004B5030"/>
    <w:rsid w:val="004B5686"/>
    <w:rsid w:val="004B5BD1"/>
    <w:rsid w:val="004B5D2A"/>
    <w:rsid w:val="004B5F97"/>
    <w:rsid w:val="004B6C83"/>
    <w:rsid w:val="004B78ED"/>
    <w:rsid w:val="004C04F8"/>
    <w:rsid w:val="004C1484"/>
    <w:rsid w:val="004C2A36"/>
    <w:rsid w:val="004C2A8E"/>
    <w:rsid w:val="004C2B7E"/>
    <w:rsid w:val="004C3700"/>
    <w:rsid w:val="004C3EA7"/>
    <w:rsid w:val="004C5FCA"/>
    <w:rsid w:val="004C68C9"/>
    <w:rsid w:val="004C69D4"/>
    <w:rsid w:val="004C7383"/>
    <w:rsid w:val="004D049B"/>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AB2"/>
    <w:rsid w:val="004F0C3A"/>
    <w:rsid w:val="004F1EDA"/>
    <w:rsid w:val="004F2A8B"/>
    <w:rsid w:val="004F2B24"/>
    <w:rsid w:val="004F2CDE"/>
    <w:rsid w:val="004F2E8A"/>
    <w:rsid w:val="004F392D"/>
    <w:rsid w:val="004F4A46"/>
    <w:rsid w:val="004F4D0B"/>
    <w:rsid w:val="004F5363"/>
    <w:rsid w:val="004F554D"/>
    <w:rsid w:val="004F5862"/>
    <w:rsid w:val="004F6C74"/>
    <w:rsid w:val="004F7E3E"/>
    <w:rsid w:val="00500409"/>
    <w:rsid w:val="00501259"/>
    <w:rsid w:val="005013A1"/>
    <w:rsid w:val="005013B2"/>
    <w:rsid w:val="00501E91"/>
    <w:rsid w:val="005023BB"/>
    <w:rsid w:val="00502460"/>
    <w:rsid w:val="005031C9"/>
    <w:rsid w:val="005032C1"/>
    <w:rsid w:val="00503DA2"/>
    <w:rsid w:val="00503ED6"/>
    <w:rsid w:val="00505957"/>
    <w:rsid w:val="00506018"/>
    <w:rsid w:val="00506C6E"/>
    <w:rsid w:val="00507ACB"/>
    <w:rsid w:val="00507D16"/>
    <w:rsid w:val="00510125"/>
    <w:rsid w:val="0051014F"/>
    <w:rsid w:val="00510D38"/>
    <w:rsid w:val="00510D5C"/>
    <w:rsid w:val="00511518"/>
    <w:rsid w:val="0051164A"/>
    <w:rsid w:val="00511AF2"/>
    <w:rsid w:val="005120D5"/>
    <w:rsid w:val="005126C3"/>
    <w:rsid w:val="00513FAF"/>
    <w:rsid w:val="00514334"/>
    <w:rsid w:val="00514836"/>
    <w:rsid w:val="00517477"/>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32A"/>
    <w:rsid w:val="00530B89"/>
    <w:rsid w:val="00530D76"/>
    <w:rsid w:val="00531B6D"/>
    <w:rsid w:val="00532021"/>
    <w:rsid w:val="00532DE4"/>
    <w:rsid w:val="00533D1C"/>
    <w:rsid w:val="005341AC"/>
    <w:rsid w:val="005346D2"/>
    <w:rsid w:val="00534C0E"/>
    <w:rsid w:val="00534D95"/>
    <w:rsid w:val="0053589B"/>
    <w:rsid w:val="00536D44"/>
    <w:rsid w:val="0054057A"/>
    <w:rsid w:val="0054059D"/>
    <w:rsid w:val="005407BB"/>
    <w:rsid w:val="005415AB"/>
    <w:rsid w:val="00542A5A"/>
    <w:rsid w:val="00542AEC"/>
    <w:rsid w:val="00542D91"/>
    <w:rsid w:val="00543935"/>
    <w:rsid w:val="005441B7"/>
    <w:rsid w:val="0054441A"/>
    <w:rsid w:val="0054457F"/>
    <w:rsid w:val="0054489C"/>
    <w:rsid w:val="0054538B"/>
    <w:rsid w:val="005456EC"/>
    <w:rsid w:val="005457A0"/>
    <w:rsid w:val="00545D12"/>
    <w:rsid w:val="00545F2B"/>
    <w:rsid w:val="005474D0"/>
    <w:rsid w:val="0055056C"/>
    <w:rsid w:val="00550589"/>
    <w:rsid w:val="005520D7"/>
    <w:rsid w:val="00552259"/>
    <w:rsid w:val="00552FF4"/>
    <w:rsid w:val="005534BC"/>
    <w:rsid w:val="005535B7"/>
    <w:rsid w:val="005536D9"/>
    <w:rsid w:val="005542A4"/>
    <w:rsid w:val="00554A75"/>
    <w:rsid w:val="00554D3E"/>
    <w:rsid w:val="0055505E"/>
    <w:rsid w:val="00555667"/>
    <w:rsid w:val="00556960"/>
    <w:rsid w:val="00556F4A"/>
    <w:rsid w:val="00557076"/>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08CA"/>
    <w:rsid w:val="00571DBC"/>
    <w:rsid w:val="005722F7"/>
    <w:rsid w:val="00572F66"/>
    <w:rsid w:val="00573D8A"/>
    <w:rsid w:val="005742C7"/>
    <w:rsid w:val="00574551"/>
    <w:rsid w:val="005746B5"/>
    <w:rsid w:val="0057490C"/>
    <w:rsid w:val="00575329"/>
    <w:rsid w:val="00575499"/>
    <w:rsid w:val="005757C8"/>
    <w:rsid w:val="00575965"/>
    <w:rsid w:val="00576287"/>
    <w:rsid w:val="00576E8D"/>
    <w:rsid w:val="005814F0"/>
    <w:rsid w:val="00582270"/>
    <w:rsid w:val="00582569"/>
    <w:rsid w:val="00583485"/>
    <w:rsid w:val="005839AE"/>
    <w:rsid w:val="00583A39"/>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8A7"/>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0B9"/>
    <w:rsid w:val="005B16F2"/>
    <w:rsid w:val="005B193E"/>
    <w:rsid w:val="005B19CF"/>
    <w:rsid w:val="005B1D2D"/>
    <w:rsid w:val="005B23F8"/>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C7F17"/>
    <w:rsid w:val="005D00E6"/>
    <w:rsid w:val="005D10A2"/>
    <w:rsid w:val="005D1530"/>
    <w:rsid w:val="005D1EA9"/>
    <w:rsid w:val="005D2BEE"/>
    <w:rsid w:val="005D3879"/>
    <w:rsid w:val="005D3A05"/>
    <w:rsid w:val="005D4392"/>
    <w:rsid w:val="005D443C"/>
    <w:rsid w:val="005D477B"/>
    <w:rsid w:val="005D48EA"/>
    <w:rsid w:val="005D6638"/>
    <w:rsid w:val="005D786C"/>
    <w:rsid w:val="005E096D"/>
    <w:rsid w:val="005E0CF7"/>
    <w:rsid w:val="005E0DE2"/>
    <w:rsid w:val="005E1237"/>
    <w:rsid w:val="005E13BD"/>
    <w:rsid w:val="005E1DB3"/>
    <w:rsid w:val="005E23CF"/>
    <w:rsid w:val="005E290F"/>
    <w:rsid w:val="005E2B0B"/>
    <w:rsid w:val="005E3286"/>
    <w:rsid w:val="005E32D3"/>
    <w:rsid w:val="005E35F9"/>
    <w:rsid w:val="005E3CE8"/>
    <w:rsid w:val="005E4466"/>
    <w:rsid w:val="005E453C"/>
    <w:rsid w:val="005E4D50"/>
    <w:rsid w:val="005E4DE1"/>
    <w:rsid w:val="005E5230"/>
    <w:rsid w:val="005E66D1"/>
    <w:rsid w:val="005E7655"/>
    <w:rsid w:val="005E77DE"/>
    <w:rsid w:val="005E7993"/>
    <w:rsid w:val="005E7E77"/>
    <w:rsid w:val="005F05EE"/>
    <w:rsid w:val="005F1189"/>
    <w:rsid w:val="005F154B"/>
    <w:rsid w:val="005F17FB"/>
    <w:rsid w:val="005F1D2E"/>
    <w:rsid w:val="005F2B67"/>
    <w:rsid w:val="005F33D7"/>
    <w:rsid w:val="005F343C"/>
    <w:rsid w:val="005F35A7"/>
    <w:rsid w:val="005F3E20"/>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B93"/>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1787A"/>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500"/>
    <w:rsid w:val="006408BB"/>
    <w:rsid w:val="00640C77"/>
    <w:rsid w:val="00642235"/>
    <w:rsid w:val="00642F54"/>
    <w:rsid w:val="00643331"/>
    <w:rsid w:val="0064339E"/>
    <w:rsid w:val="0064342B"/>
    <w:rsid w:val="006435C9"/>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5E63"/>
    <w:rsid w:val="0065687E"/>
    <w:rsid w:val="00657345"/>
    <w:rsid w:val="006602C1"/>
    <w:rsid w:val="00660667"/>
    <w:rsid w:val="006607DD"/>
    <w:rsid w:val="006613C1"/>
    <w:rsid w:val="006616D3"/>
    <w:rsid w:val="00662A64"/>
    <w:rsid w:val="00662B04"/>
    <w:rsid w:val="00662F39"/>
    <w:rsid w:val="006632E1"/>
    <w:rsid w:val="0066373C"/>
    <w:rsid w:val="00663916"/>
    <w:rsid w:val="00663E54"/>
    <w:rsid w:val="006642AD"/>
    <w:rsid w:val="00664696"/>
    <w:rsid w:val="00664963"/>
    <w:rsid w:val="00665BBC"/>
    <w:rsid w:val="006670EE"/>
    <w:rsid w:val="00667495"/>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47C2"/>
    <w:rsid w:val="00684A02"/>
    <w:rsid w:val="00686E81"/>
    <w:rsid w:val="00687346"/>
    <w:rsid w:val="00687BB4"/>
    <w:rsid w:val="00690914"/>
    <w:rsid w:val="00690A02"/>
    <w:rsid w:val="00691155"/>
    <w:rsid w:val="00691500"/>
    <w:rsid w:val="0069260F"/>
    <w:rsid w:val="0069292E"/>
    <w:rsid w:val="006931CC"/>
    <w:rsid w:val="00693267"/>
    <w:rsid w:val="00693B1B"/>
    <w:rsid w:val="00694771"/>
    <w:rsid w:val="00695119"/>
    <w:rsid w:val="00695CCC"/>
    <w:rsid w:val="00695F3B"/>
    <w:rsid w:val="0069606D"/>
    <w:rsid w:val="006961F6"/>
    <w:rsid w:val="00696E48"/>
    <w:rsid w:val="006A0BAA"/>
    <w:rsid w:val="006A0EBB"/>
    <w:rsid w:val="006A2643"/>
    <w:rsid w:val="006A2E7B"/>
    <w:rsid w:val="006A3AC3"/>
    <w:rsid w:val="006A3DD3"/>
    <w:rsid w:val="006A455E"/>
    <w:rsid w:val="006A47D6"/>
    <w:rsid w:val="006A61F9"/>
    <w:rsid w:val="006A6ABD"/>
    <w:rsid w:val="006A76FD"/>
    <w:rsid w:val="006B078D"/>
    <w:rsid w:val="006B079C"/>
    <w:rsid w:val="006B0C70"/>
    <w:rsid w:val="006B11BF"/>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CE5"/>
    <w:rsid w:val="006C0280"/>
    <w:rsid w:val="006C0711"/>
    <w:rsid w:val="006C2D43"/>
    <w:rsid w:val="006C3160"/>
    <w:rsid w:val="006C33DC"/>
    <w:rsid w:val="006C358D"/>
    <w:rsid w:val="006C3ED7"/>
    <w:rsid w:val="006C5725"/>
    <w:rsid w:val="006C5A63"/>
    <w:rsid w:val="006C62D7"/>
    <w:rsid w:val="006C75B3"/>
    <w:rsid w:val="006C78CD"/>
    <w:rsid w:val="006D0475"/>
    <w:rsid w:val="006D04F2"/>
    <w:rsid w:val="006D0C24"/>
    <w:rsid w:val="006D0E4E"/>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5C8"/>
    <w:rsid w:val="006F2678"/>
    <w:rsid w:val="006F2695"/>
    <w:rsid w:val="006F2FF5"/>
    <w:rsid w:val="006F399F"/>
    <w:rsid w:val="006F48BE"/>
    <w:rsid w:val="006F4B47"/>
    <w:rsid w:val="006F62D2"/>
    <w:rsid w:val="006F6F6E"/>
    <w:rsid w:val="006F7B3D"/>
    <w:rsid w:val="006F7C4F"/>
    <w:rsid w:val="0070012A"/>
    <w:rsid w:val="00700315"/>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2E6C"/>
    <w:rsid w:val="007133BD"/>
    <w:rsid w:val="0071399A"/>
    <w:rsid w:val="00714532"/>
    <w:rsid w:val="007145B0"/>
    <w:rsid w:val="00714791"/>
    <w:rsid w:val="0071479D"/>
    <w:rsid w:val="00714B79"/>
    <w:rsid w:val="00714D7D"/>
    <w:rsid w:val="00715CCA"/>
    <w:rsid w:val="00715E9F"/>
    <w:rsid w:val="007161CC"/>
    <w:rsid w:val="00716536"/>
    <w:rsid w:val="00716C6B"/>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2E9"/>
    <w:rsid w:val="007254B7"/>
    <w:rsid w:val="007258C0"/>
    <w:rsid w:val="00725DA6"/>
    <w:rsid w:val="0072736C"/>
    <w:rsid w:val="007310C8"/>
    <w:rsid w:val="00731D52"/>
    <w:rsid w:val="00731E20"/>
    <w:rsid w:val="00732645"/>
    <w:rsid w:val="00732D2C"/>
    <w:rsid w:val="0073374B"/>
    <w:rsid w:val="00733CD5"/>
    <w:rsid w:val="00733CD6"/>
    <w:rsid w:val="00734125"/>
    <w:rsid w:val="007341D1"/>
    <w:rsid w:val="00734EDD"/>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3F5"/>
    <w:rsid w:val="00762D09"/>
    <w:rsid w:val="00764C42"/>
    <w:rsid w:val="007658D8"/>
    <w:rsid w:val="00765DA1"/>
    <w:rsid w:val="00765FCF"/>
    <w:rsid w:val="0076698C"/>
    <w:rsid w:val="00767857"/>
    <w:rsid w:val="00767997"/>
    <w:rsid w:val="00767A70"/>
    <w:rsid w:val="00767C0A"/>
    <w:rsid w:val="00767F4B"/>
    <w:rsid w:val="00771438"/>
    <w:rsid w:val="007716DB"/>
    <w:rsid w:val="00771C83"/>
    <w:rsid w:val="00771DAE"/>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4FD"/>
    <w:rsid w:val="00784962"/>
    <w:rsid w:val="0078669A"/>
    <w:rsid w:val="0079011C"/>
    <w:rsid w:val="007907C2"/>
    <w:rsid w:val="00790B58"/>
    <w:rsid w:val="007912F9"/>
    <w:rsid w:val="00791A1D"/>
    <w:rsid w:val="00791A86"/>
    <w:rsid w:val="00791CE3"/>
    <w:rsid w:val="00791D28"/>
    <w:rsid w:val="00791EE6"/>
    <w:rsid w:val="00792165"/>
    <w:rsid w:val="00792379"/>
    <w:rsid w:val="007929D5"/>
    <w:rsid w:val="00792F66"/>
    <w:rsid w:val="00792FC5"/>
    <w:rsid w:val="007949C1"/>
    <w:rsid w:val="00795AC4"/>
    <w:rsid w:val="007966B5"/>
    <w:rsid w:val="007968A4"/>
    <w:rsid w:val="00796D2F"/>
    <w:rsid w:val="007A0EF6"/>
    <w:rsid w:val="007A1387"/>
    <w:rsid w:val="007A1A88"/>
    <w:rsid w:val="007A1E57"/>
    <w:rsid w:val="007A2105"/>
    <w:rsid w:val="007A3F88"/>
    <w:rsid w:val="007A5211"/>
    <w:rsid w:val="007A56F5"/>
    <w:rsid w:val="007A5FE3"/>
    <w:rsid w:val="007A6188"/>
    <w:rsid w:val="007A6865"/>
    <w:rsid w:val="007A6A85"/>
    <w:rsid w:val="007A7191"/>
    <w:rsid w:val="007A74BA"/>
    <w:rsid w:val="007B0169"/>
    <w:rsid w:val="007B0ABC"/>
    <w:rsid w:val="007B12D9"/>
    <w:rsid w:val="007B2100"/>
    <w:rsid w:val="007B23E2"/>
    <w:rsid w:val="007B3327"/>
    <w:rsid w:val="007B376E"/>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2E7"/>
    <w:rsid w:val="007C6778"/>
    <w:rsid w:val="007C6E00"/>
    <w:rsid w:val="007C792B"/>
    <w:rsid w:val="007D01C9"/>
    <w:rsid w:val="007D0326"/>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199D"/>
    <w:rsid w:val="007E2050"/>
    <w:rsid w:val="007E2213"/>
    <w:rsid w:val="007E2957"/>
    <w:rsid w:val="007E29B7"/>
    <w:rsid w:val="007E2AFB"/>
    <w:rsid w:val="007E3106"/>
    <w:rsid w:val="007E37FA"/>
    <w:rsid w:val="007E411D"/>
    <w:rsid w:val="007E5D34"/>
    <w:rsid w:val="007E5EEB"/>
    <w:rsid w:val="007E62D2"/>
    <w:rsid w:val="007E62DA"/>
    <w:rsid w:val="007E7322"/>
    <w:rsid w:val="007E77C6"/>
    <w:rsid w:val="007F0430"/>
    <w:rsid w:val="007F1719"/>
    <w:rsid w:val="007F1857"/>
    <w:rsid w:val="007F2559"/>
    <w:rsid w:val="007F2774"/>
    <w:rsid w:val="007F2A60"/>
    <w:rsid w:val="007F3E8C"/>
    <w:rsid w:val="007F42CC"/>
    <w:rsid w:val="007F4326"/>
    <w:rsid w:val="007F4BFC"/>
    <w:rsid w:val="007F4D43"/>
    <w:rsid w:val="007F5A2D"/>
    <w:rsid w:val="007F6069"/>
    <w:rsid w:val="007F634E"/>
    <w:rsid w:val="007F6BB3"/>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252"/>
    <w:rsid w:val="00816B85"/>
    <w:rsid w:val="0081713B"/>
    <w:rsid w:val="0081721A"/>
    <w:rsid w:val="0082323B"/>
    <w:rsid w:val="008234EA"/>
    <w:rsid w:val="0082478F"/>
    <w:rsid w:val="00824AD9"/>
    <w:rsid w:val="00825750"/>
    <w:rsid w:val="0082587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4F4A"/>
    <w:rsid w:val="0083522F"/>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4B8"/>
    <w:rsid w:val="008558AB"/>
    <w:rsid w:val="00855B23"/>
    <w:rsid w:val="00855F0E"/>
    <w:rsid w:val="008560A6"/>
    <w:rsid w:val="00856578"/>
    <w:rsid w:val="0085726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0FD"/>
    <w:rsid w:val="00867131"/>
    <w:rsid w:val="008679BE"/>
    <w:rsid w:val="0087006E"/>
    <w:rsid w:val="00870E4E"/>
    <w:rsid w:val="00871606"/>
    <w:rsid w:val="00871D02"/>
    <w:rsid w:val="00871E09"/>
    <w:rsid w:val="0087200E"/>
    <w:rsid w:val="00873A3C"/>
    <w:rsid w:val="00873A89"/>
    <w:rsid w:val="0087407A"/>
    <w:rsid w:val="0087500E"/>
    <w:rsid w:val="00875567"/>
    <w:rsid w:val="00876570"/>
    <w:rsid w:val="00876666"/>
    <w:rsid w:val="00876E35"/>
    <w:rsid w:val="00877C12"/>
    <w:rsid w:val="008800AA"/>
    <w:rsid w:val="00880693"/>
    <w:rsid w:val="008819F7"/>
    <w:rsid w:val="00881ABF"/>
    <w:rsid w:val="00881B73"/>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316"/>
    <w:rsid w:val="008918F1"/>
    <w:rsid w:val="0089215D"/>
    <w:rsid w:val="0089271A"/>
    <w:rsid w:val="0089271D"/>
    <w:rsid w:val="008937EA"/>
    <w:rsid w:val="00894AA3"/>
    <w:rsid w:val="00894F87"/>
    <w:rsid w:val="0089622A"/>
    <w:rsid w:val="00896B2C"/>
    <w:rsid w:val="00896C6C"/>
    <w:rsid w:val="008979F2"/>
    <w:rsid w:val="008A001B"/>
    <w:rsid w:val="008A01FF"/>
    <w:rsid w:val="008A14EE"/>
    <w:rsid w:val="008A19C8"/>
    <w:rsid w:val="008A1D49"/>
    <w:rsid w:val="008A2793"/>
    <w:rsid w:val="008A2FCA"/>
    <w:rsid w:val="008A30DD"/>
    <w:rsid w:val="008A3661"/>
    <w:rsid w:val="008A3B39"/>
    <w:rsid w:val="008A3D03"/>
    <w:rsid w:val="008A4C1E"/>
    <w:rsid w:val="008A6036"/>
    <w:rsid w:val="008A7460"/>
    <w:rsid w:val="008B0299"/>
    <w:rsid w:val="008B05C4"/>
    <w:rsid w:val="008B170D"/>
    <w:rsid w:val="008B1F51"/>
    <w:rsid w:val="008B23CB"/>
    <w:rsid w:val="008B25B2"/>
    <w:rsid w:val="008B41A3"/>
    <w:rsid w:val="008B48D4"/>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4AA0"/>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9CF"/>
    <w:rsid w:val="008E5B6D"/>
    <w:rsid w:val="008E6EF2"/>
    <w:rsid w:val="008E7898"/>
    <w:rsid w:val="008F0D9E"/>
    <w:rsid w:val="008F10E9"/>
    <w:rsid w:val="008F13B3"/>
    <w:rsid w:val="008F1EB6"/>
    <w:rsid w:val="008F220C"/>
    <w:rsid w:val="008F23AA"/>
    <w:rsid w:val="008F2B04"/>
    <w:rsid w:val="008F2D12"/>
    <w:rsid w:val="008F302B"/>
    <w:rsid w:val="008F3089"/>
    <w:rsid w:val="008F314B"/>
    <w:rsid w:val="008F328D"/>
    <w:rsid w:val="008F35CC"/>
    <w:rsid w:val="008F35E3"/>
    <w:rsid w:val="008F3697"/>
    <w:rsid w:val="008F3944"/>
    <w:rsid w:val="008F3EA8"/>
    <w:rsid w:val="008F4D8F"/>
    <w:rsid w:val="008F584C"/>
    <w:rsid w:val="008F63B0"/>
    <w:rsid w:val="008F67FD"/>
    <w:rsid w:val="0090064E"/>
    <w:rsid w:val="00901130"/>
    <w:rsid w:val="009014C0"/>
    <w:rsid w:val="00901A63"/>
    <w:rsid w:val="00901B3E"/>
    <w:rsid w:val="0090240B"/>
    <w:rsid w:val="009027D7"/>
    <w:rsid w:val="00902FFE"/>
    <w:rsid w:val="009034F1"/>
    <w:rsid w:val="009035DF"/>
    <w:rsid w:val="00903E5B"/>
    <w:rsid w:val="009046B7"/>
    <w:rsid w:val="00904A03"/>
    <w:rsid w:val="00904FE7"/>
    <w:rsid w:val="0090521D"/>
    <w:rsid w:val="0090644B"/>
    <w:rsid w:val="00906792"/>
    <w:rsid w:val="00906CD4"/>
    <w:rsid w:val="00906F45"/>
    <w:rsid w:val="00906FCF"/>
    <w:rsid w:val="009074AC"/>
    <w:rsid w:val="00907511"/>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16FA6"/>
    <w:rsid w:val="0092024C"/>
    <w:rsid w:val="009208E6"/>
    <w:rsid w:val="00921102"/>
    <w:rsid w:val="0092174F"/>
    <w:rsid w:val="00921940"/>
    <w:rsid w:val="00921CB5"/>
    <w:rsid w:val="00921D00"/>
    <w:rsid w:val="009224B8"/>
    <w:rsid w:val="009226D0"/>
    <w:rsid w:val="00922C81"/>
    <w:rsid w:val="00923FE8"/>
    <w:rsid w:val="00924AB4"/>
    <w:rsid w:val="00925B09"/>
    <w:rsid w:val="009264DA"/>
    <w:rsid w:val="00927AC6"/>
    <w:rsid w:val="00927DC7"/>
    <w:rsid w:val="0093073E"/>
    <w:rsid w:val="009308E0"/>
    <w:rsid w:val="009316B7"/>
    <w:rsid w:val="00931F01"/>
    <w:rsid w:val="00932C73"/>
    <w:rsid w:val="0093333D"/>
    <w:rsid w:val="00933EAC"/>
    <w:rsid w:val="0093475B"/>
    <w:rsid w:val="00934DE1"/>
    <w:rsid w:val="0093589D"/>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78E"/>
    <w:rsid w:val="009429B3"/>
    <w:rsid w:val="0094316A"/>
    <w:rsid w:val="009454B0"/>
    <w:rsid w:val="009455F0"/>
    <w:rsid w:val="009458BF"/>
    <w:rsid w:val="00945A87"/>
    <w:rsid w:val="00945FFB"/>
    <w:rsid w:val="0094765F"/>
    <w:rsid w:val="00947803"/>
    <w:rsid w:val="00950D31"/>
    <w:rsid w:val="0095149E"/>
    <w:rsid w:val="00952A0B"/>
    <w:rsid w:val="00952B99"/>
    <w:rsid w:val="00952D50"/>
    <w:rsid w:val="00953CD5"/>
    <w:rsid w:val="00954D53"/>
    <w:rsid w:val="00955A32"/>
    <w:rsid w:val="00955BCA"/>
    <w:rsid w:val="00956A1E"/>
    <w:rsid w:val="0095755F"/>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05E"/>
    <w:rsid w:val="009721E3"/>
    <w:rsid w:val="0097232F"/>
    <w:rsid w:val="0097249E"/>
    <w:rsid w:val="00972AFD"/>
    <w:rsid w:val="009744B9"/>
    <w:rsid w:val="00974904"/>
    <w:rsid w:val="00974CFE"/>
    <w:rsid w:val="0097566C"/>
    <w:rsid w:val="009757AC"/>
    <w:rsid w:val="009765F1"/>
    <w:rsid w:val="00977122"/>
    <w:rsid w:val="00977601"/>
    <w:rsid w:val="00981332"/>
    <w:rsid w:val="00981BB7"/>
    <w:rsid w:val="00982FFB"/>
    <w:rsid w:val="009834CD"/>
    <w:rsid w:val="00983704"/>
    <w:rsid w:val="0098447D"/>
    <w:rsid w:val="009847B1"/>
    <w:rsid w:val="00984C27"/>
    <w:rsid w:val="00985012"/>
    <w:rsid w:val="00985300"/>
    <w:rsid w:val="00985664"/>
    <w:rsid w:val="009856B0"/>
    <w:rsid w:val="009861EF"/>
    <w:rsid w:val="00986FA3"/>
    <w:rsid w:val="00987D74"/>
    <w:rsid w:val="00987DC6"/>
    <w:rsid w:val="00990636"/>
    <w:rsid w:val="00990755"/>
    <w:rsid w:val="00990763"/>
    <w:rsid w:val="009915C5"/>
    <w:rsid w:val="00991C5E"/>
    <w:rsid w:val="00991F37"/>
    <w:rsid w:val="00992CBF"/>
    <w:rsid w:val="00994523"/>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2CA5"/>
    <w:rsid w:val="009A395C"/>
    <w:rsid w:val="009A3A0D"/>
    <w:rsid w:val="009A4174"/>
    <w:rsid w:val="009A4446"/>
    <w:rsid w:val="009A458F"/>
    <w:rsid w:val="009A4B68"/>
    <w:rsid w:val="009A4F07"/>
    <w:rsid w:val="009A4F79"/>
    <w:rsid w:val="009A511C"/>
    <w:rsid w:val="009A6434"/>
    <w:rsid w:val="009A6903"/>
    <w:rsid w:val="009A6C41"/>
    <w:rsid w:val="009A6F6F"/>
    <w:rsid w:val="009A7355"/>
    <w:rsid w:val="009A7E53"/>
    <w:rsid w:val="009A7EFA"/>
    <w:rsid w:val="009B0069"/>
    <w:rsid w:val="009B0424"/>
    <w:rsid w:val="009B0C4B"/>
    <w:rsid w:val="009B0FD2"/>
    <w:rsid w:val="009B100E"/>
    <w:rsid w:val="009B1345"/>
    <w:rsid w:val="009B2BF4"/>
    <w:rsid w:val="009B2DC2"/>
    <w:rsid w:val="009B3E70"/>
    <w:rsid w:val="009B4544"/>
    <w:rsid w:val="009B48F7"/>
    <w:rsid w:val="009B5632"/>
    <w:rsid w:val="009B5B03"/>
    <w:rsid w:val="009B5F12"/>
    <w:rsid w:val="009B66EA"/>
    <w:rsid w:val="009B705D"/>
    <w:rsid w:val="009B7B1D"/>
    <w:rsid w:val="009B7B46"/>
    <w:rsid w:val="009B7CF0"/>
    <w:rsid w:val="009C03F5"/>
    <w:rsid w:val="009C054C"/>
    <w:rsid w:val="009C09CA"/>
    <w:rsid w:val="009C1D24"/>
    <w:rsid w:val="009C1D9E"/>
    <w:rsid w:val="009C1E7E"/>
    <w:rsid w:val="009C2440"/>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A7"/>
    <w:rsid w:val="009D45CC"/>
    <w:rsid w:val="009D4A74"/>
    <w:rsid w:val="009D4CA4"/>
    <w:rsid w:val="009D51F8"/>
    <w:rsid w:val="009D55DB"/>
    <w:rsid w:val="009D5CFB"/>
    <w:rsid w:val="009D6519"/>
    <w:rsid w:val="009D66BC"/>
    <w:rsid w:val="009D6F57"/>
    <w:rsid w:val="009D7A8E"/>
    <w:rsid w:val="009E026A"/>
    <w:rsid w:val="009E02E8"/>
    <w:rsid w:val="009E0375"/>
    <w:rsid w:val="009E0759"/>
    <w:rsid w:val="009E08C2"/>
    <w:rsid w:val="009E136D"/>
    <w:rsid w:val="009E300F"/>
    <w:rsid w:val="009E3820"/>
    <w:rsid w:val="009E4FD2"/>
    <w:rsid w:val="009E54DA"/>
    <w:rsid w:val="009E5E5D"/>
    <w:rsid w:val="009E60F6"/>
    <w:rsid w:val="009E6DAC"/>
    <w:rsid w:val="009E7800"/>
    <w:rsid w:val="009E78FF"/>
    <w:rsid w:val="009F0728"/>
    <w:rsid w:val="009F1F8B"/>
    <w:rsid w:val="009F30F5"/>
    <w:rsid w:val="009F4E49"/>
    <w:rsid w:val="009F5FD5"/>
    <w:rsid w:val="009F615D"/>
    <w:rsid w:val="009F618F"/>
    <w:rsid w:val="009F65D6"/>
    <w:rsid w:val="009F71F0"/>
    <w:rsid w:val="009F7C5E"/>
    <w:rsid w:val="009F7D27"/>
    <w:rsid w:val="00A0034C"/>
    <w:rsid w:val="00A00D38"/>
    <w:rsid w:val="00A00E34"/>
    <w:rsid w:val="00A02538"/>
    <w:rsid w:val="00A03133"/>
    <w:rsid w:val="00A0355C"/>
    <w:rsid w:val="00A036D1"/>
    <w:rsid w:val="00A03E6A"/>
    <w:rsid w:val="00A04D25"/>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5DDE"/>
    <w:rsid w:val="00A15E59"/>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39A"/>
    <w:rsid w:val="00A26424"/>
    <w:rsid w:val="00A26AE2"/>
    <w:rsid w:val="00A27FCC"/>
    <w:rsid w:val="00A307F8"/>
    <w:rsid w:val="00A30923"/>
    <w:rsid w:val="00A318E7"/>
    <w:rsid w:val="00A334EB"/>
    <w:rsid w:val="00A34428"/>
    <w:rsid w:val="00A3460D"/>
    <w:rsid w:val="00A34FF4"/>
    <w:rsid w:val="00A352BF"/>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B89"/>
    <w:rsid w:val="00A51DCB"/>
    <w:rsid w:val="00A52109"/>
    <w:rsid w:val="00A521D1"/>
    <w:rsid w:val="00A52B7F"/>
    <w:rsid w:val="00A53122"/>
    <w:rsid w:val="00A532C8"/>
    <w:rsid w:val="00A53601"/>
    <w:rsid w:val="00A5364C"/>
    <w:rsid w:val="00A53807"/>
    <w:rsid w:val="00A53D14"/>
    <w:rsid w:val="00A54355"/>
    <w:rsid w:val="00A54B11"/>
    <w:rsid w:val="00A550CD"/>
    <w:rsid w:val="00A5583C"/>
    <w:rsid w:val="00A55DDB"/>
    <w:rsid w:val="00A56547"/>
    <w:rsid w:val="00A56E68"/>
    <w:rsid w:val="00A607F0"/>
    <w:rsid w:val="00A60E61"/>
    <w:rsid w:val="00A61490"/>
    <w:rsid w:val="00A61D03"/>
    <w:rsid w:val="00A6243A"/>
    <w:rsid w:val="00A62CCF"/>
    <w:rsid w:val="00A6305A"/>
    <w:rsid w:val="00A63601"/>
    <w:rsid w:val="00A64550"/>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1A71"/>
    <w:rsid w:val="00AA2151"/>
    <w:rsid w:val="00AA282A"/>
    <w:rsid w:val="00AA2EB2"/>
    <w:rsid w:val="00AA3186"/>
    <w:rsid w:val="00AA33EC"/>
    <w:rsid w:val="00AA3642"/>
    <w:rsid w:val="00AA4300"/>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B08"/>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609F"/>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2F3"/>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D79"/>
    <w:rsid w:val="00AF2933"/>
    <w:rsid w:val="00AF366B"/>
    <w:rsid w:val="00AF3A6D"/>
    <w:rsid w:val="00AF590C"/>
    <w:rsid w:val="00AF5AA6"/>
    <w:rsid w:val="00AF5CBA"/>
    <w:rsid w:val="00AF5E77"/>
    <w:rsid w:val="00AF6093"/>
    <w:rsid w:val="00AF690A"/>
    <w:rsid w:val="00AF6F45"/>
    <w:rsid w:val="00AF74B8"/>
    <w:rsid w:val="00AF7602"/>
    <w:rsid w:val="00AF761B"/>
    <w:rsid w:val="00AF7F51"/>
    <w:rsid w:val="00B0049D"/>
    <w:rsid w:val="00B02CFD"/>
    <w:rsid w:val="00B033E8"/>
    <w:rsid w:val="00B0371E"/>
    <w:rsid w:val="00B0379E"/>
    <w:rsid w:val="00B039CA"/>
    <w:rsid w:val="00B03C51"/>
    <w:rsid w:val="00B03E3A"/>
    <w:rsid w:val="00B05730"/>
    <w:rsid w:val="00B05EC9"/>
    <w:rsid w:val="00B062C7"/>
    <w:rsid w:val="00B06B0A"/>
    <w:rsid w:val="00B074EB"/>
    <w:rsid w:val="00B07857"/>
    <w:rsid w:val="00B10065"/>
    <w:rsid w:val="00B10A08"/>
    <w:rsid w:val="00B11246"/>
    <w:rsid w:val="00B11290"/>
    <w:rsid w:val="00B11E51"/>
    <w:rsid w:val="00B12129"/>
    <w:rsid w:val="00B1227E"/>
    <w:rsid w:val="00B1230A"/>
    <w:rsid w:val="00B1286B"/>
    <w:rsid w:val="00B129A7"/>
    <w:rsid w:val="00B12B52"/>
    <w:rsid w:val="00B13608"/>
    <w:rsid w:val="00B1362F"/>
    <w:rsid w:val="00B1390A"/>
    <w:rsid w:val="00B14116"/>
    <w:rsid w:val="00B1468A"/>
    <w:rsid w:val="00B15E0B"/>
    <w:rsid w:val="00B162E8"/>
    <w:rsid w:val="00B16AD8"/>
    <w:rsid w:val="00B16C73"/>
    <w:rsid w:val="00B170EE"/>
    <w:rsid w:val="00B176C7"/>
    <w:rsid w:val="00B178BB"/>
    <w:rsid w:val="00B17ED7"/>
    <w:rsid w:val="00B17F01"/>
    <w:rsid w:val="00B200A6"/>
    <w:rsid w:val="00B20115"/>
    <w:rsid w:val="00B20A3E"/>
    <w:rsid w:val="00B21436"/>
    <w:rsid w:val="00B2232E"/>
    <w:rsid w:val="00B229F7"/>
    <w:rsid w:val="00B2342C"/>
    <w:rsid w:val="00B23705"/>
    <w:rsid w:val="00B245FC"/>
    <w:rsid w:val="00B2494B"/>
    <w:rsid w:val="00B24FD6"/>
    <w:rsid w:val="00B255F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4D1"/>
    <w:rsid w:val="00B34B76"/>
    <w:rsid w:val="00B351FC"/>
    <w:rsid w:val="00B35876"/>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3FBD"/>
    <w:rsid w:val="00B4402E"/>
    <w:rsid w:val="00B444A9"/>
    <w:rsid w:val="00B44A8A"/>
    <w:rsid w:val="00B45164"/>
    <w:rsid w:val="00B46689"/>
    <w:rsid w:val="00B466B5"/>
    <w:rsid w:val="00B467BA"/>
    <w:rsid w:val="00B46B41"/>
    <w:rsid w:val="00B471B7"/>
    <w:rsid w:val="00B50012"/>
    <w:rsid w:val="00B508F9"/>
    <w:rsid w:val="00B51DBF"/>
    <w:rsid w:val="00B52754"/>
    <w:rsid w:val="00B5499F"/>
    <w:rsid w:val="00B54DEF"/>
    <w:rsid w:val="00B557F9"/>
    <w:rsid w:val="00B55B00"/>
    <w:rsid w:val="00B55EED"/>
    <w:rsid w:val="00B56903"/>
    <w:rsid w:val="00B575B5"/>
    <w:rsid w:val="00B57E31"/>
    <w:rsid w:val="00B60568"/>
    <w:rsid w:val="00B6098E"/>
    <w:rsid w:val="00B610E5"/>
    <w:rsid w:val="00B61143"/>
    <w:rsid w:val="00B61468"/>
    <w:rsid w:val="00B62482"/>
    <w:rsid w:val="00B62803"/>
    <w:rsid w:val="00B62E09"/>
    <w:rsid w:val="00B64D69"/>
    <w:rsid w:val="00B6503D"/>
    <w:rsid w:val="00B65827"/>
    <w:rsid w:val="00B65E92"/>
    <w:rsid w:val="00B669D8"/>
    <w:rsid w:val="00B66BEF"/>
    <w:rsid w:val="00B67F5C"/>
    <w:rsid w:val="00B67FBA"/>
    <w:rsid w:val="00B7042B"/>
    <w:rsid w:val="00B70806"/>
    <w:rsid w:val="00B71073"/>
    <w:rsid w:val="00B71459"/>
    <w:rsid w:val="00B714B4"/>
    <w:rsid w:val="00B737A1"/>
    <w:rsid w:val="00B73AB0"/>
    <w:rsid w:val="00B7417F"/>
    <w:rsid w:val="00B74601"/>
    <w:rsid w:val="00B74655"/>
    <w:rsid w:val="00B74B1E"/>
    <w:rsid w:val="00B75247"/>
    <w:rsid w:val="00B75288"/>
    <w:rsid w:val="00B753CF"/>
    <w:rsid w:val="00B75589"/>
    <w:rsid w:val="00B756BB"/>
    <w:rsid w:val="00B757CC"/>
    <w:rsid w:val="00B757F7"/>
    <w:rsid w:val="00B75A17"/>
    <w:rsid w:val="00B75A30"/>
    <w:rsid w:val="00B75AB2"/>
    <w:rsid w:val="00B75E8B"/>
    <w:rsid w:val="00B764B4"/>
    <w:rsid w:val="00B765E1"/>
    <w:rsid w:val="00B76F33"/>
    <w:rsid w:val="00B7721F"/>
    <w:rsid w:val="00B77411"/>
    <w:rsid w:val="00B77567"/>
    <w:rsid w:val="00B775E9"/>
    <w:rsid w:val="00B77A40"/>
    <w:rsid w:val="00B8015D"/>
    <w:rsid w:val="00B801B0"/>
    <w:rsid w:val="00B806FC"/>
    <w:rsid w:val="00B80FCD"/>
    <w:rsid w:val="00B8116F"/>
    <w:rsid w:val="00B8183C"/>
    <w:rsid w:val="00B81A17"/>
    <w:rsid w:val="00B81BB0"/>
    <w:rsid w:val="00B81F12"/>
    <w:rsid w:val="00B824FF"/>
    <w:rsid w:val="00B82872"/>
    <w:rsid w:val="00B828C7"/>
    <w:rsid w:val="00B82B9F"/>
    <w:rsid w:val="00B83645"/>
    <w:rsid w:val="00B84B06"/>
    <w:rsid w:val="00B85329"/>
    <w:rsid w:val="00B853A8"/>
    <w:rsid w:val="00B85541"/>
    <w:rsid w:val="00B86106"/>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0A7"/>
    <w:rsid w:val="00B94B0F"/>
    <w:rsid w:val="00B94E9A"/>
    <w:rsid w:val="00B96C62"/>
    <w:rsid w:val="00B97229"/>
    <w:rsid w:val="00B975B0"/>
    <w:rsid w:val="00BA1267"/>
    <w:rsid w:val="00BA1BAE"/>
    <w:rsid w:val="00BA2872"/>
    <w:rsid w:val="00BA3C61"/>
    <w:rsid w:val="00BA4605"/>
    <w:rsid w:val="00BA4DF2"/>
    <w:rsid w:val="00BA647F"/>
    <w:rsid w:val="00BA6B1E"/>
    <w:rsid w:val="00BA6DD1"/>
    <w:rsid w:val="00BA718F"/>
    <w:rsid w:val="00BA7246"/>
    <w:rsid w:val="00BA745D"/>
    <w:rsid w:val="00BA74CB"/>
    <w:rsid w:val="00BA755B"/>
    <w:rsid w:val="00BB0346"/>
    <w:rsid w:val="00BB12BF"/>
    <w:rsid w:val="00BB2DCE"/>
    <w:rsid w:val="00BB442F"/>
    <w:rsid w:val="00BB4B65"/>
    <w:rsid w:val="00BB52E6"/>
    <w:rsid w:val="00BB5DFD"/>
    <w:rsid w:val="00BB5E63"/>
    <w:rsid w:val="00BB6A34"/>
    <w:rsid w:val="00BB7CEA"/>
    <w:rsid w:val="00BC0044"/>
    <w:rsid w:val="00BC1D01"/>
    <w:rsid w:val="00BC1D26"/>
    <w:rsid w:val="00BC23EB"/>
    <w:rsid w:val="00BC26F8"/>
    <w:rsid w:val="00BC2FCB"/>
    <w:rsid w:val="00BC3516"/>
    <w:rsid w:val="00BC38AC"/>
    <w:rsid w:val="00BC3AAF"/>
    <w:rsid w:val="00BC3BBE"/>
    <w:rsid w:val="00BC48BB"/>
    <w:rsid w:val="00BC497D"/>
    <w:rsid w:val="00BC57A0"/>
    <w:rsid w:val="00BC6255"/>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76"/>
    <w:rsid w:val="00BD57EB"/>
    <w:rsid w:val="00BD5B75"/>
    <w:rsid w:val="00BD6B7F"/>
    <w:rsid w:val="00BD73A8"/>
    <w:rsid w:val="00BD77B7"/>
    <w:rsid w:val="00BD77BC"/>
    <w:rsid w:val="00BD78AF"/>
    <w:rsid w:val="00BD7A02"/>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99C"/>
    <w:rsid w:val="00BE6B77"/>
    <w:rsid w:val="00BE7F4C"/>
    <w:rsid w:val="00BF0C97"/>
    <w:rsid w:val="00BF1D8A"/>
    <w:rsid w:val="00BF2233"/>
    <w:rsid w:val="00BF2553"/>
    <w:rsid w:val="00BF2B29"/>
    <w:rsid w:val="00BF3C2F"/>
    <w:rsid w:val="00BF4914"/>
    <w:rsid w:val="00BF507A"/>
    <w:rsid w:val="00BF5350"/>
    <w:rsid w:val="00BF5C2F"/>
    <w:rsid w:val="00BF5D82"/>
    <w:rsid w:val="00BF5DFB"/>
    <w:rsid w:val="00BF617B"/>
    <w:rsid w:val="00BF62F7"/>
    <w:rsid w:val="00BF68D2"/>
    <w:rsid w:val="00C00E3E"/>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598"/>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6D31"/>
    <w:rsid w:val="00C27532"/>
    <w:rsid w:val="00C2767F"/>
    <w:rsid w:val="00C30EA5"/>
    <w:rsid w:val="00C313EF"/>
    <w:rsid w:val="00C3166C"/>
    <w:rsid w:val="00C3188F"/>
    <w:rsid w:val="00C31EC0"/>
    <w:rsid w:val="00C32014"/>
    <w:rsid w:val="00C32114"/>
    <w:rsid w:val="00C327F3"/>
    <w:rsid w:val="00C32E88"/>
    <w:rsid w:val="00C33E64"/>
    <w:rsid w:val="00C33FCB"/>
    <w:rsid w:val="00C34373"/>
    <w:rsid w:val="00C34968"/>
    <w:rsid w:val="00C3557A"/>
    <w:rsid w:val="00C36432"/>
    <w:rsid w:val="00C368B2"/>
    <w:rsid w:val="00C36B42"/>
    <w:rsid w:val="00C36D30"/>
    <w:rsid w:val="00C36DF4"/>
    <w:rsid w:val="00C4020B"/>
    <w:rsid w:val="00C40975"/>
    <w:rsid w:val="00C40A13"/>
    <w:rsid w:val="00C41474"/>
    <w:rsid w:val="00C41D2F"/>
    <w:rsid w:val="00C4208C"/>
    <w:rsid w:val="00C42EA1"/>
    <w:rsid w:val="00C431AD"/>
    <w:rsid w:val="00C440D5"/>
    <w:rsid w:val="00C4520D"/>
    <w:rsid w:val="00C45D61"/>
    <w:rsid w:val="00C45FFE"/>
    <w:rsid w:val="00C46546"/>
    <w:rsid w:val="00C46FFD"/>
    <w:rsid w:val="00C475B5"/>
    <w:rsid w:val="00C50BF5"/>
    <w:rsid w:val="00C51D0C"/>
    <w:rsid w:val="00C51D25"/>
    <w:rsid w:val="00C51D97"/>
    <w:rsid w:val="00C52465"/>
    <w:rsid w:val="00C52987"/>
    <w:rsid w:val="00C52D42"/>
    <w:rsid w:val="00C533EB"/>
    <w:rsid w:val="00C536D6"/>
    <w:rsid w:val="00C54C6D"/>
    <w:rsid w:val="00C54D80"/>
    <w:rsid w:val="00C55977"/>
    <w:rsid w:val="00C56833"/>
    <w:rsid w:val="00C57438"/>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14B6"/>
    <w:rsid w:val="00C7284C"/>
    <w:rsid w:val="00C72BDD"/>
    <w:rsid w:val="00C73035"/>
    <w:rsid w:val="00C7326D"/>
    <w:rsid w:val="00C7440A"/>
    <w:rsid w:val="00C7511C"/>
    <w:rsid w:val="00C75273"/>
    <w:rsid w:val="00C75861"/>
    <w:rsid w:val="00C7586C"/>
    <w:rsid w:val="00C7658D"/>
    <w:rsid w:val="00C768A2"/>
    <w:rsid w:val="00C768DE"/>
    <w:rsid w:val="00C76E0A"/>
    <w:rsid w:val="00C77231"/>
    <w:rsid w:val="00C80D68"/>
    <w:rsid w:val="00C819CF"/>
    <w:rsid w:val="00C83113"/>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00"/>
    <w:rsid w:val="00C937D4"/>
    <w:rsid w:val="00C9394B"/>
    <w:rsid w:val="00C94C34"/>
    <w:rsid w:val="00C9521B"/>
    <w:rsid w:val="00C9536E"/>
    <w:rsid w:val="00C96A5B"/>
    <w:rsid w:val="00C96A72"/>
    <w:rsid w:val="00CA03FD"/>
    <w:rsid w:val="00CA1260"/>
    <w:rsid w:val="00CA134D"/>
    <w:rsid w:val="00CA173D"/>
    <w:rsid w:val="00CA20DE"/>
    <w:rsid w:val="00CA28E0"/>
    <w:rsid w:val="00CA2AD1"/>
    <w:rsid w:val="00CA33DD"/>
    <w:rsid w:val="00CA4D2F"/>
    <w:rsid w:val="00CA539B"/>
    <w:rsid w:val="00CA5544"/>
    <w:rsid w:val="00CA59AA"/>
    <w:rsid w:val="00CA5BCC"/>
    <w:rsid w:val="00CA6B37"/>
    <w:rsid w:val="00CA76CB"/>
    <w:rsid w:val="00CA780D"/>
    <w:rsid w:val="00CB0417"/>
    <w:rsid w:val="00CB08AB"/>
    <w:rsid w:val="00CB0B98"/>
    <w:rsid w:val="00CB171D"/>
    <w:rsid w:val="00CB1A3B"/>
    <w:rsid w:val="00CB1F42"/>
    <w:rsid w:val="00CB205B"/>
    <w:rsid w:val="00CB25CF"/>
    <w:rsid w:val="00CB2755"/>
    <w:rsid w:val="00CB2C99"/>
    <w:rsid w:val="00CB2F3F"/>
    <w:rsid w:val="00CB2F4E"/>
    <w:rsid w:val="00CB2FF9"/>
    <w:rsid w:val="00CB35B8"/>
    <w:rsid w:val="00CB4470"/>
    <w:rsid w:val="00CB4758"/>
    <w:rsid w:val="00CB5262"/>
    <w:rsid w:val="00CB5E08"/>
    <w:rsid w:val="00CB6731"/>
    <w:rsid w:val="00CB7150"/>
    <w:rsid w:val="00CB73AD"/>
    <w:rsid w:val="00CB7554"/>
    <w:rsid w:val="00CB773D"/>
    <w:rsid w:val="00CB7748"/>
    <w:rsid w:val="00CC011C"/>
    <w:rsid w:val="00CC068A"/>
    <w:rsid w:val="00CC0953"/>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065A"/>
    <w:rsid w:val="00CD1179"/>
    <w:rsid w:val="00CD2217"/>
    <w:rsid w:val="00CD230E"/>
    <w:rsid w:val="00CD27A7"/>
    <w:rsid w:val="00CD3E09"/>
    <w:rsid w:val="00CD4D6B"/>
    <w:rsid w:val="00CD4E0C"/>
    <w:rsid w:val="00CD4F02"/>
    <w:rsid w:val="00CD57C5"/>
    <w:rsid w:val="00CD5B2E"/>
    <w:rsid w:val="00CD66AB"/>
    <w:rsid w:val="00CD6755"/>
    <w:rsid w:val="00CD6BBA"/>
    <w:rsid w:val="00CD733C"/>
    <w:rsid w:val="00CD7374"/>
    <w:rsid w:val="00CE04DF"/>
    <w:rsid w:val="00CE0F71"/>
    <w:rsid w:val="00CE2DB7"/>
    <w:rsid w:val="00CE3E8B"/>
    <w:rsid w:val="00CE43C9"/>
    <w:rsid w:val="00CE4B0A"/>
    <w:rsid w:val="00CE4B56"/>
    <w:rsid w:val="00CE4D23"/>
    <w:rsid w:val="00CE5127"/>
    <w:rsid w:val="00CE5675"/>
    <w:rsid w:val="00CE5C63"/>
    <w:rsid w:val="00CE6D8D"/>
    <w:rsid w:val="00CE71EA"/>
    <w:rsid w:val="00CE7689"/>
    <w:rsid w:val="00CE7B76"/>
    <w:rsid w:val="00CF0178"/>
    <w:rsid w:val="00CF024F"/>
    <w:rsid w:val="00CF0637"/>
    <w:rsid w:val="00CF0E49"/>
    <w:rsid w:val="00CF1518"/>
    <w:rsid w:val="00CF209C"/>
    <w:rsid w:val="00CF2FD6"/>
    <w:rsid w:val="00CF37AA"/>
    <w:rsid w:val="00CF3819"/>
    <w:rsid w:val="00CF4AE4"/>
    <w:rsid w:val="00CF4F53"/>
    <w:rsid w:val="00CF5045"/>
    <w:rsid w:val="00CF5257"/>
    <w:rsid w:val="00CF64F7"/>
    <w:rsid w:val="00CF760A"/>
    <w:rsid w:val="00CF7776"/>
    <w:rsid w:val="00D00609"/>
    <w:rsid w:val="00D0106A"/>
    <w:rsid w:val="00D012BA"/>
    <w:rsid w:val="00D01653"/>
    <w:rsid w:val="00D01674"/>
    <w:rsid w:val="00D01EB0"/>
    <w:rsid w:val="00D02764"/>
    <w:rsid w:val="00D02CE0"/>
    <w:rsid w:val="00D03071"/>
    <w:rsid w:val="00D0364F"/>
    <w:rsid w:val="00D0394E"/>
    <w:rsid w:val="00D04823"/>
    <w:rsid w:val="00D0492A"/>
    <w:rsid w:val="00D05C47"/>
    <w:rsid w:val="00D05EC9"/>
    <w:rsid w:val="00D06901"/>
    <w:rsid w:val="00D1126A"/>
    <w:rsid w:val="00D11B57"/>
    <w:rsid w:val="00D11C2E"/>
    <w:rsid w:val="00D12418"/>
    <w:rsid w:val="00D12EAD"/>
    <w:rsid w:val="00D136C2"/>
    <w:rsid w:val="00D15286"/>
    <w:rsid w:val="00D157C9"/>
    <w:rsid w:val="00D16532"/>
    <w:rsid w:val="00D16D69"/>
    <w:rsid w:val="00D16F95"/>
    <w:rsid w:val="00D1734C"/>
    <w:rsid w:val="00D17A5C"/>
    <w:rsid w:val="00D17D18"/>
    <w:rsid w:val="00D2002E"/>
    <w:rsid w:val="00D222A5"/>
    <w:rsid w:val="00D222F8"/>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0CE"/>
    <w:rsid w:val="00D352B9"/>
    <w:rsid w:val="00D35B3D"/>
    <w:rsid w:val="00D35B47"/>
    <w:rsid w:val="00D3673B"/>
    <w:rsid w:val="00D36797"/>
    <w:rsid w:val="00D3699F"/>
    <w:rsid w:val="00D37604"/>
    <w:rsid w:val="00D40277"/>
    <w:rsid w:val="00D403F2"/>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17A9"/>
    <w:rsid w:val="00D62530"/>
    <w:rsid w:val="00D62AD5"/>
    <w:rsid w:val="00D6300E"/>
    <w:rsid w:val="00D64227"/>
    <w:rsid w:val="00D64FBC"/>
    <w:rsid w:val="00D65CEF"/>
    <w:rsid w:val="00D66097"/>
    <w:rsid w:val="00D660A6"/>
    <w:rsid w:val="00D66235"/>
    <w:rsid w:val="00D66A2C"/>
    <w:rsid w:val="00D67438"/>
    <w:rsid w:val="00D7026D"/>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876E8"/>
    <w:rsid w:val="00D918AB"/>
    <w:rsid w:val="00D92533"/>
    <w:rsid w:val="00D92A02"/>
    <w:rsid w:val="00D93386"/>
    <w:rsid w:val="00D93511"/>
    <w:rsid w:val="00D9421D"/>
    <w:rsid w:val="00D94240"/>
    <w:rsid w:val="00D9511B"/>
    <w:rsid w:val="00D95E37"/>
    <w:rsid w:val="00D9644E"/>
    <w:rsid w:val="00D9671F"/>
    <w:rsid w:val="00D973E6"/>
    <w:rsid w:val="00DA01C0"/>
    <w:rsid w:val="00DA0412"/>
    <w:rsid w:val="00DA0A6F"/>
    <w:rsid w:val="00DA14E2"/>
    <w:rsid w:val="00DA1520"/>
    <w:rsid w:val="00DA1790"/>
    <w:rsid w:val="00DA1A3E"/>
    <w:rsid w:val="00DA24EF"/>
    <w:rsid w:val="00DA2B07"/>
    <w:rsid w:val="00DA3470"/>
    <w:rsid w:val="00DA34F0"/>
    <w:rsid w:val="00DA4F9A"/>
    <w:rsid w:val="00DA57B9"/>
    <w:rsid w:val="00DA581E"/>
    <w:rsid w:val="00DA6AD2"/>
    <w:rsid w:val="00DA7820"/>
    <w:rsid w:val="00DA7FBA"/>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3D06"/>
    <w:rsid w:val="00DC4171"/>
    <w:rsid w:val="00DC485E"/>
    <w:rsid w:val="00DC5180"/>
    <w:rsid w:val="00DC51A8"/>
    <w:rsid w:val="00DC59A0"/>
    <w:rsid w:val="00DC5DB4"/>
    <w:rsid w:val="00DC6463"/>
    <w:rsid w:val="00DC6A69"/>
    <w:rsid w:val="00DC6B54"/>
    <w:rsid w:val="00DC7F24"/>
    <w:rsid w:val="00DD06A0"/>
    <w:rsid w:val="00DD0871"/>
    <w:rsid w:val="00DD0888"/>
    <w:rsid w:val="00DD1B56"/>
    <w:rsid w:val="00DD243E"/>
    <w:rsid w:val="00DD266B"/>
    <w:rsid w:val="00DD2782"/>
    <w:rsid w:val="00DD29CF"/>
    <w:rsid w:val="00DD34BB"/>
    <w:rsid w:val="00DD37B4"/>
    <w:rsid w:val="00DD3F77"/>
    <w:rsid w:val="00DD4667"/>
    <w:rsid w:val="00DD47D9"/>
    <w:rsid w:val="00DD51FE"/>
    <w:rsid w:val="00DD7985"/>
    <w:rsid w:val="00DD7BDD"/>
    <w:rsid w:val="00DD7E45"/>
    <w:rsid w:val="00DE0425"/>
    <w:rsid w:val="00DE06EE"/>
    <w:rsid w:val="00DE077C"/>
    <w:rsid w:val="00DE08FD"/>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5388"/>
    <w:rsid w:val="00DF61FA"/>
    <w:rsid w:val="00DF7479"/>
    <w:rsid w:val="00DF793E"/>
    <w:rsid w:val="00E0043D"/>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026"/>
    <w:rsid w:val="00E111AD"/>
    <w:rsid w:val="00E12615"/>
    <w:rsid w:val="00E12A31"/>
    <w:rsid w:val="00E1428D"/>
    <w:rsid w:val="00E14D23"/>
    <w:rsid w:val="00E15ADD"/>
    <w:rsid w:val="00E16694"/>
    <w:rsid w:val="00E166DD"/>
    <w:rsid w:val="00E1696B"/>
    <w:rsid w:val="00E169B6"/>
    <w:rsid w:val="00E16AA7"/>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5B7E"/>
    <w:rsid w:val="00E2707E"/>
    <w:rsid w:val="00E2718F"/>
    <w:rsid w:val="00E272A0"/>
    <w:rsid w:val="00E27586"/>
    <w:rsid w:val="00E2763C"/>
    <w:rsid w:val="00E306C0"/>
    <w:rsid w:val="00E30BA1"/>
    <w:rsid w:val="00E322F3"/>
    <w:rsid w:val="00E33BAD"/>
    <w:rsid w:val="00E343C8"/>
    <w:rsid w:val="00E3471B"/>
    <w:rsid w:val="00E34D39"/>
    <w:rsid w:val="00E35269"/>
    <w:rsid w:val="00E35657"/>
    <w:rsid w:val="00E36017"/>
    <w:rsid w:val="00E36693"/>
    <w:rsid w:val="00E3670A"/>
    <w:rsid w:val="00E369E4"/>
    <w:rsid w:val="00E36ED5"/>
    <w:rsid w:val="00E40184"/>
    <w:rsid w:val="00E402A0"/>
    <w:rsid w:val="00E40423"/>
    <w:rsid w:val="00E418F6"/>
    <w:rsid w:val="00E41E20"/>
    <w:rsid w:val="00E43299"/>
    <w:rsid w:val="00E434CA"/>
    <w:rsid w:val="00E43849"/>
    <w:rsid w:val="00E43B66"/>
    <w:rsid w:val="00E43D82"/>
    <w:rsid w:val="00E449F6"/>
    <w:rsid w:val="00E45FEB"/>
    <w:rsid w:val="00E4626F"/>
    <w:rsid w:val="00E47C36"/>
    <w:rsid w:val="00E509F8"/>
    <w:rsid w:val="00E510DE"/>
    <w:rsid w:val="00E51148"/>
    <w:rsid w:val="00E51EC2"/>
    <w:rsid w:val="00E53964"/>
    <w:rsid w:val="00E53CBD"/>
    <w:rsid w:val="00E54299"/>
    <w:rsid w:val="00E542DD"/>
    <w:rsid w:val="00E54351"/>
    <w:rsid w:val="00E545D3"/>
    <w:rsid w:val="00E54A0C"/>
    <w:rsid w:val="00E55CDA"/>
    <w:rsid w:val="00E5616F"/>
    <w:rsid w:val="00E56485"/>
    <w:rsid w:val="00E56671"/>
    <w:rsid w:val="00E56DB5"/>
    <w:rsid w:val="00E57B52"/>
    <w:rsid w:val="00E57F2E"/>
    <w:rsid w:val="00E57FE1"/>
    <w:rsid w:val="00E614B0"/>
    <w:rsid w:val="00E61742"/>
    <w:rsid w:val="00E61E38"/>
    <w:rsid w:val="00E63983"/>
    <w:rsid w:val="00E63E77"/>
    <w:rsid w:val="00E6406C"/>
    <w:rsid w:val="00E64AF4"/>
    <w:rsid w:val="00E64E71"/>
    <w:rsid w:val="00E65FE9"/>
    <w:rsid w:val="00E6627B"/>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16"/>
    <w:rsid w:val="00E733D3"/>
    <w:rsid w:val="00E7393F"/>
    <w:rsid w:val="00E73A82"/>
    <w:rsid w:val="00E74817"/>
    <w:rsid w:val="00E74DF6"/>
    <w:rsid w:val="00E74F8B"/>
    <w:rsid w:val="00E75688"/>
    <w:rsid w:val="00E756A5"/>
    <w:rsid w:val="00E758AA"/>
    <w:rsid w:val="00E75A5E"/>
    <w:rsid w:val="00E75A72"/>
    <w:rsid w:val="00E75C92"/>
    <w:rsid w:val="00E76A31"/>
    <w:rsid w:val="00E76ADB"/>
    <w:rsid w:val="00E76AFA"/>
    <w:rsid w:val="00E7734D"/>
    <w:rsid w:val="00E811F6"/>
    <w:rsid w:val="00E81204"/>
    <w:rsid w:val="00E81632"/>
    <w:rsid w:val="00E82517"/>
    <w:rsid w:val="00E828DB"/>
    <w:rsid w:val="00E82F3C"/>
    <w:rsid w:val="00E831C2"/>
    <w:rsid w:val="00E84012"/>
    <w:rsid w:val="00E842A1"/>
    <w:rsid w:val="00E84518"/>
    <w:rsid w:val="00E84B11"/>
    <w:rsid w:val="00E84EFA"/>
    <w:rsid w:val="00E855E5"/>
    <w:rsid w:val="00E85849"/>
    <w:rsid w:val="00E8596B"/>
    <w:rsid w:val="00E85F30"/>
    <w:rsid w:val="00E8752F"/>
    <w:rsid w:val="00E87FB3"/>
    <w:rsid w:val="00E90707"/>
    <w:rsid w:val="00E90C53"/>
    <w:rsid w:val="00E90EB9"/>
    <w:rsid w:val="00E911AB"/>
    <w:rsid w:val="00E92048"/>
    <w:rsid w:val="00E92D6D"/>
    <w:rsid w:val="00E937A8"/>
    <w:rsid w:val="00E937AB"/>
    <w:rsid w:val="00E93807"/>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26AA"/>
    <w:rsid w:val="00EA33CB"/>
    <w:rsid w:val="00EA3668"/>
    <w:rsid w:val="00EA387B"/>
    <w:rsid w:val="00EA438F"/>
    <w:rsid w:val="00EA47A9"/>
    <w:rsid w:val="00EA4EB8"/>
    <w:rsid w:val="00EA50A0"/>
    <w:rsid w:val="00EA5EE7"/>
    <w:rsid w:val="00EA7C19"/>
    <w:rsid w:val="00EA7E06"/>
    <w:rsid w:val="00EA7FAD"/>
    <w:rsid w:val="00EB15B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CDB"/>
    <w:rsid w:val="00EC1E38"/>
    <w:rsid w:val="00EC2DA8"/>
    <w:rsid w:val="00EC34E7"/>
    <w:rsid w:val="00EC3988"/>
    <w:rsid w:val="00EC3CA4"/>
    <w:rsid w:val="00EC454A"/>
    <w:rsid w:val="00EC4B6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E60C8"/>
    <w:rsid w:val="00EE6336"/>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5"/>
    <w:rsid w:val="00F036AB"/>
    <w:rsid w:val="00F036C1"/>
    <w:rsid w:val="00F03916"/>
    <w:rsid w:val="00F03E83"/>
    <w:rsid w:val="00F03F05"/>
    <w:rsid w:val="00F04498"/>
    <w:rsid w:val="00F04662"/>
    <w:rsid w:val="00F0476F"/>
    <w:rsid w:val="00F04EBF"/>
    <w:rsid w:val="00F063BA"/>
    <w:rsid w:val="00F06E5E"/>
    <w:rsid w:val="00F079CA"/>
    <w:rsid w:val="00F07F93"/>
    <w:rsid w:val="00F10C02"/>
    <w:rsid w:val="00F10CC6"/>
    <w:rsid w:val="00F10F74"/>
    <w:rsid w:val="00F111E8"/>
    <w:rsid w:val="00F11487"/>
    <w:rsid w:val="00F1194A"/>
    <w:rsid w:val="00F128E0"/>
    <w:rsid w:val="00F1297F"/>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1ED"/>
    <w:rsid w:val="00F2784D"/>
    <w:rsid w:val="00F27DF8"/>
    <w:rsid w:val="00F31910"/>
    <w:rsid w:val="00F321B7"/>
    <w:rsid w:val="00F32C48"/>
    <w:rsid w:val="00F3340D"/>
    <w:rsid w:val="00F3452C"/>
    <w:rsid w:val="00F3453E"/>
    <w:rsid w:val="00F360E4"/>
    <w:rsid w:val="00F361D7"/>
    <w:rsid w:val="00F36DC9"/>
    <w:rsid w:val="00F3702B"/>
    <w:rsid w:val="00F370C8"/>
    <w:rsid w:val="00F377E4"/>
    <w:rsid w:val="00F37DF6"/>
    <w:rsid w:val="00F4124C"/>
    <w:rsid w:val="00F412AF"/>
    <w:rsid w:val="00F412D9"/>
    <w:rsid w:val="00F4221A"/>
    <w:rsid w:val="00F422C9"/>
    <w:rsid w:val="00F42DC8"/>
    <w:rsid w:val="00F42EC6"/>
    <w:rsid w:val="00F4321B"/>
    <w:rsid w:val="00F433DE"/>
    <w:rsid w:val="00F43420"/>
    <w:rsid w:val="00F43448"/>
    <w:rsid w:val="00F44D73"/>
    <w:rsid w:val="00F44D94"/>
    <w:rsid w:val="00F45AE1"/>
    <w:rsid w:val="00F45EC3"/>
    <w:rsid w:val="00F4686D"/>
    <w:rsid w:val="00F468A0"/>
    <w:rsid w:val="00F50EC3"/>
    <w:rsid w:val="00F51348"/>
    <w:rsid w:val="00F51481"/>
    <w:rsid w:val="00F51A62"/>
    <w:rsid w:val="00F51BE3"/>
    <w:rsid w:val="00F521E1"/>
    <w:rsid w:val="00F52510"/>
    <w:rsid w:val="00F529AD"/>
    <w:rsid w:val="00F52A9E"/>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4F8"/>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7D2"/>
    <w:rsid w:val="00F72902"/>
    <w:rsid w:val="00F73910"/>
    <w:rsid w:val="00F7399E"/>
    <w:rsid w:val="00F73A0B"/>
    <w:rsid w:val="00F73A15"/>
    <w:rsid w:val="00F73F0E"/>
    <w:rsid w:val="00F742C1"/>
    <w:rsid w:val="00F742E9"/>
    <w:rsid w:val="00F74388"/>
    <w:rsid w:val="00F75A0B"/>
    <w:rsid w:val="00F769FB"/>
    <w:rsid w:val="00F76FA0"/>
    <w:rsid w:val="00F80CA6"/>
    <w:rsid w:val="00F80E22"/>
    <w:rsid w:val="00F81B93"/>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A99"/>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5FCE"/>
    <w:rsid w:val="00FB6252"/>
    <w:rsid w:val="00FB642A"/>
    <w:rsid w:val="00FB679C"/>
    <w:rsid w:val="00FC08FF"/>
    <w:rsid w:val="00FC0A3F"/>
    <w:rsid w:val="00FC1B4B"/>
    <w:rsid w:val="00FC1C17"/>
    <w:rsid w:val="00FC2093"/>
    <w:rsid w:val="00FC2AC7"/>
    <w:rsid w:val="00FC3746"/>
    <w:rsid w:val="00FC3CF4"/>
    <w:rsid w:val="00FC3E54"/>
    <w:rsid w:val="00FC4BD7"/>
    <w:rsid w:val="00FC51FD"/>
    <w:rsid w:val="00FC5292"/>
    <w:rsid w:val="00FC5D45"/>
    <w:rsid w:val="00FC61A4"/>
    <w:rsid w:val="00FC636E"/>
    <w:rsid w:val="00FC65AA"/>
    <w:rsid w:val="00FC6D72"/>
    <w:rsid w:val="00FC6EA4"/>
    <w:rsid w:val="00FC7B97"/>
    <w:rsid w:val="00FC7E80"/>
    <w:rsid w:val="00FD00B8"/>
    <w:rsid w:val="00FD024A"/>
    <w:rsid w:val="00FD0AD4"/>
    <w:rsid w:val="00FD0EE7"/>
    <w:rsid w:val="00FD1B07"/>
    <w:rsid w:val="00FD2A23"/>
    <w:rsid w:val="00FD2B94"/>
    <w:rsid w:val="00FD33F0"/>
    <w:rsid w:val="00FD49F0"/>
    <w:rsid w:val="00FD4BF0"/>
    <w:rsid w:val="00FD51A0"/>
    <w:rsid w:val="00FD6441"/>
    <w:rsid w:val="00FD73A4"/>
    <w:rsid w:val="00FD7C6A"/>
    <w:rsid w:val="00FE000F"/>
    <w:rsid w:val="00FE023B"/>
    <w:rsid w:val="00FE082A"/>
    <w:rsid w:val="00FE0E82"/>
    <w:rsid w:val="00FE1B18"/>
    <w:rsid w:val="00FE1D26"/>
    <w:rsid w:val="00FE2790"/>
    <w:rsid w:val="00FE27E2"/>
    <w:rsid w:val="00FE2B62"/>
    <w:rsid w:val="00FE2D98"/>
    <w:rsid w:val="00FE3315"/>
    <w:rsid w:val="00FE3E52"/>
    <w:rsid w:val="00FE4481"/>
    <w:rsid w:val="00FE47FB"/>
    <w:rsid w:val="00FE567D"/>
    <w:rsid w:val="00FE611B"/>
    <w:rsid w:val="00FE61C1"/>
    <w:rsid w:val="00FE79AF"/>
    <w:rsid w:val="00FE7BE5"/>
    <w:rsid w:val="00FE7E19"/>
    <w:rsid w:val="00FF06B9"/>
    <w:rsid w:val="00FF0D42"/>
    <w:rsid w:val="00FF291C"/>
    <w:rsid w:val="00FF3C47"/>
    <w:rsid w:val="00FF4679"/>
    <w:rsid w:val="00FF4DE6"/>
    <w:rsid w:val="00FF598B"/>
    <w:rsid w:val="00FF789A"/>
    <w:rsid w:val="00FF7B7E"/>
    <w:rsid w:val="00FF7E25"/>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table" w:styleId="GridTable5Dark">
    <w:name w:val="Grid Table 5 Dark"/>
    <w:basedOn w:val="TableNormal"/>
    <w:uiPriority w:val="50"/>
    <w:rsid w:val="000148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17547418">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71118385">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ernand\AppData\Local\Temp\552d4572-7938-4352-aada-c14a4c15a85b_Ephemeris_LEO1200_RF_RRM.zip.85b\ReportFile-NGSO-LEO1200km-MinElev0-Lat25.08439333-Long121.56076999-Step0.640sec.csv"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GSO-Inc7deg-Lat55-Long</a:t>
            </a:r>
            <a:r>
              <a:rPr lang="en-GB" sz="1400" b="0" i="0" u="none" strike="noStrike" baseline="0">
                <a:effectLst/>
              </a:rPr>
              <a:t>121.56</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'ReportFile2_GSO-Inc7deg-Lat55-L'!$D$1</c:f>
              <c:strCache>
                <c:ptCount val="1"/>
                <c:pt idx="0">
                  <c:v>Doppler[ppm]</c:v>
                </c:pt>
              </c:strCache>
            </c:strRef>
          </c:tx>
          <c:spPr>
            <a:ln w="28575" cap="rnd">
              <a:solidFill>
                <a:schemeClr val="accent2"/>
              </a:solidFill>
              <a:round/>
            </a:ln>
            <a:effectLst/>
          </c:spPr>
          <c:marker>
            <c:symbol val="none"/>
          </c:marker>
          <c:cat>
            <c:numRef>
              <c:f>'ReportFile2_GSO-Inc7deg-Lat55-L'!$A$2:$A$33751</c:f>
              <c:numCache>
                <c:formatCode>General</c:formatCode>
                <c:ptCount val="33750"/>
                <c:pt idx="0">
                  <c:v>32.298318270000003</c:v>
                </c:pt>
                <c:pt idx="1">
                  <c:v>32.299419880000002</c:v>
                </c:pt>
                <c:pt idx="2">
                  <c:v>32.300521330000002</c:v>
                </c:pt>
                <c:pt idx="3">
                  <c:v>32.301622600000002</c:v>
                </c:pt>
                <c:pt idx="4">
                  <c:v>32.302723700000001</c:v>
                </c:pt>
                <c:pt idx="5">
                  <c:v>32.303824630000001</c:v>
                </c:pt>
                <c:pt idx="6">
                  <c:v>32.304925390000001</c:v>
                </c:pt>
                <c:pt idx="7">
                  <c:v>32.306025980000001</c:v>
                </c:pt>
                <c:pt idx="8">
                  <c:v>32.307126390000001</c:v>
                </c:pt>
                <c:pt idx="9">
                  <c:v>32.308226640000001</c:v>
                </c:pt>
                <c:pt idx="10">
                  <c:v>32.309326710000001</c:v>
                </c:pt>
                <c:pt idx="11">
                  <c:v>32.31042661</c:v>
                </c:pt>
                <c:pt idx="12">
                  <c:v>32.311526350000001</c:v>
                </c:pt>
                <c:pt idx="13">
                  <c:v>32.3126259</c:v>
                </c:pt>
                <c:pt idx="14">
                  <c:v>32.313725290000001</c:v>
                </c:pt>
                <c:pt idx="15">
                  <c:v>32.314824510000001</c:v>
                </c:pt>
                <c:pt idx="16">
                  <c:v>32.315923560000002</c:v>
                </c:pt>
                <c:pt idx="17">
                  <c:v>32.317022430000002</c:v>
                </c:pt>
                <c:pt idx="18">
                  <c:v>32.318121130000002</c:v>
                </c:pt>
                <c:pt idx="19">
                  <c:v>32.319219660000002</c:v>
                </c:pt>
                <c:pt idx="20">
                  <c:v>32.320318020000002</c:v>
                </c:pt>
                <c:pt idx="21">
                  <c:v>32.321416210000002</c:v>
                </c:pt>
                <c:pt idx="22">
                  <c:v>32.322514220000002</c:v>
                </c:pt>
                <c:pt idx="23">
                  <c:v>32.323612070000003</c:v>
                </c:pt>
                <c:pt idx="24">
                  <c:v>32.324709730000002</c:v>
                </c:pt>
                <c:pt idx="25">
                  <c:v>32.325807230000002</c:v>
                </c:pt>
                <c:pt idx="26">
                  <c:v>32.326904560000003</c:v>
                </c:pt>
                <c:pt idx="27">
                  <c:v>32.328001720000003</c:v>
                </c:pt>
                <c:pt idx="28">
                  <c:v>32.329098700000003</c:v>
                </c:pt>
                <c:pt idx="29">
                  <c:v>32.330195510000003</c:v>
                </c:pt>
                <c:pt idx="30">
                  <c:v>32.331292150000003</c:v>
                </c:pt>
                <c:pt idx="31">
                  <c:v>32.332388620000003</c:v>
                </c:pt>
                <c:pt idx="32">
                  <c:v>32.333484910000003</c:v>
                </c:pt>
                <c:pt idx="33">
                  <c:v>32.334581040000003</c:v>
                </c:pt>
                <c:pt idx="34">
                  <c:v>32.335676990000003</c:v>
                </c:pt>
                <c:pt idx="35">
                  <c:v>32.336772770000003</c:v>
                </c:pt>
                <c:pt idx="36">
                  <c:v>32.337868370000002</c:v>
                </c:pt>
                <c:pt idx="37">
                  <c:v>32.338963810000003</c:v>
                </c:pt>
                <c:pt idx="38">
                  <c:v>32.340059070000002</c:v>
                </c:pt>
                <c:pt idx="39">
                  <c:v>32.341154160000002</c:v>
                </c:pt>
                <c:pt idx="40">
                  <c:v>32.342249070000001</c:v>
                </c:pt>
                <c:pt idx="41">
                  <c:v>32.343343820000001</c:v>
                </c:pt>
                <c:pt idx="42">
                  <c:v>32.344438390000001</c:v>
                </c:pt>
                <c:pt idx="43">
                  <c:v>32.34553279</c:v>
                </c:pt>
                <c:pt idx="44">
                  <c:v>32.346627009999999</c:v>
                </c:pt>
                <c:pt idx="45">
                  <c:v>32.347721069999999</c:v>
                </c:pt>
                <c:pt idx="46">
                  <c:v>32.348814949999998</c:v>
                </c:pt>
                <c:pt idx="47">
                  <c:v>32.349908659999997</c:v>
                </c:pt>
                <c:pt idx="48">
                  <c:v>32.351002190000003</c:v>
                </c:pt>
                <c:pt idx="49">
                  <c:v>32.352095550000001</c:v>
                </c:pt>
                <c:pt idx="50">
                  <c:v>32.35318874</c:v>
                </c:pt>
                <c:pt idx="51">
                  <c:v>32.354281749999998</c:v>
                </c:pt>
                <c:pt idx="52">
                  <c:v>32.355374599999998</c:v>
                </c:pt>
                <c:pt idx="53">
                  <c:v>32.356467270000003</c:v>
                </c:pt>
                <c:pt idx="54">
                  <c:v>32.357559760000001</c:v>
                </c:pt>
                <c:pt idx="55">
                  <c:v>32.35865209</c:v>
                </c:pt>
                <c:pt idx="56">
                  <c:v>32.359744239999998</c:v>
                </c:pt>
                <c:pt idx="57">
                  <c:v>32.360836220000003</c:v>
                </c:pt>
                <c:pt idx="58">
                  <c:v>32.361928020000001</c:v>
                </c:pt>
                <c:pt idx="59">
                  <c:v>32.363019649999998</c:v>
                </c:pt>
                <c:pt idx="60">
                  <c:v>32.364111110000003</c:v>
                </c:pt>
                <c:pt idx="61">
                  <c:v>32.365202400000001</c:v>
                </c:pt>
                <c:pt idx="62">
                  <c:v>32.366293509999998</c:v>
                </c:pt>
                <c:pt idx="63">
                  <c:v>32.367384450000003</c:v>
                </c:pt>
                <c:pt idx="64">
                  <c:v>32.36847521</c:v>
                </c:pt>
                <c:pt idx="65">
                  <c:v>32.369565799999997</c:v>
                </c:pt>
                <c:pt idx="66">
                  <c:v>32.370656220000001</c:v>
                </c:pt>
                <c:pt idx="67">
                  <c:v>32.371746459999997</c:v>
                </c:pt>
                <c:pt idx="68">
                  <c:v>32.372836540000002</c:v>
                </c:pt>
                <c:pt idx="69">
                  <c:v>32.373926429999997</c:v>
                </c:pt>
                <c:pt idx="70">
                  <c:v>32.375016160000001</c:v>
                </c:pt>
                <c:pt idx="71">
                  <c:v>32.376105699999997</c:v>
                </c:pt>
                <c:pt idx="72">
                  <c:v>32.377195069999999</c:v>
                </c:pt>
                <c:pt idx="73">
                  <c:v>32.378284280000003</c:v>
                </c:pt>
                <c:pt idx="74">
                  <c:v>32.379373299999997</c:v>
                </c:pt>
                <c:pt idx="75">
                  <c:v>32.38046216</c:v>
                </c:pt>
                <c:pt idx="76">
                  <c:v>32.381550840000003</c:v>
                </c:pt>
                <c:pt idx="77">
                  <c:v>32.382639349999998</c:v>
                </c:pt>
                <c:pt idx="78">
                  <c:v>32.38372768</c:v>
                </c:pt>
                <c:pt idx="79">
                  <c:v>32.384815840000002</c:v>
                </c:pt>
                <c:pt idx="80">
                  <c:v>32.385903820000003</c:v>
                </c:pt>
                <c:pt idx="81">
                  <c:v>32.386991629999997</c:v>
                </c:pt>
                <c:pt idx="82">
                  <c:v>32.388079259999998</c:v>
                </c:pt>
                <c:pt idx="83">
                  <c:v>32.389166729999999</c:v>
                </c:pt>
                <c:pt idx="84">
                  <c:v>32.39025401</c:v>
                </c:pt>
                <c:pt idx="85">
                  <c:v>32.391341130000001</c:v>
                </c:pt>
                <c:pt idx="86">
                  <c:v>32.392428070000001</c:v>
                </c:pt>
                <c:pt idx="87">
                  <c:v>32.393514830000001</c:v>
                </c:pt>
                <c:pt idx="88">
                  <c:v>32.394601420000001</c:v>
                </c:pt>
                <c:pt idx="89">
                  <c:v>32.39568783</c:v>
                </c:pt>
                <c:pt idx="90">
                  <c:v>32.39677408</c:v>
                </c:pt>
                <c:pt idx="91">
                  <c:v>32.397860139999999</c:v>
                </c:pt>
                <c:pt idx="92">
                  <c:v>32.398946029999998</c:v>
                </c:pt>
                <c:pt idx="93">
                  <c:v>32.400031749999997</c:v>
                </c:pt>
                <c:pt idx="94">
                  <c:v>32.401117290000002</c:v>
                </c:pt>
                <c:pt idx="95">
                  <c:v>32.40220266</c:v>
                </c:pt>
                <c:pt idx="96">
                  <c:v>32.403287849999998</c:v>
                </c:pt>
                <c:pt idx="97">
                  <c:v>32.404372870000003</c:v>
                </c:pt>
                <c:pt idx="98">
                  <c:v>32.40545771</c:v>
                </c:pt>
                <c:pt idx="99">
                  <c:v>32.406542379999998</c:v>
                </c:pt>
                <c:pt idx="100">
                  <c:v>32.407626870000001</c:v>
                </c:pt>
                <c:pt idx="101">
                  <c:v>32.408711189999998</c:v>
                </c:pt>
                <c:pt idx="102">
                  <c:v>32.409795340000002</c:v>
                </c:pt>
                <c:pt idx="103">
                  <c:v>32.410879309999999</c:v>
                </c:pt>
                <c:pt idx="104">
                  <c:v>32.411963100000001</c:v>
                </c:pt>
                <c:pt idx="105">
                  <c:v>32.413046719999997</c:v>
                </c:pt>
                <c:pt idx="106">
                  <c:v>32.414130159999999</c:v>
                </c:pt>
                <c:pt idx="107">
                  <c:v>32.415213430000001</c:v>
                </c:pt>
                <c:pt idx="108">
                  <c:v>32.416296529999997</c:v>
                </c:pt>
                <c:pt idx="109">
                  <c:v>32.417379439999998</c:v>
                </c:pt>
                <c:pt idx="110">
                  <c:v>32.41846219</c:v>
                </c:pt>
                <c:pt idx="111">
                  <c:v>32.41954475</c:v>
                </c:pt>
                <c:pt idx="112">
                  <c:v>32.420627150000001</c:v>
                </c:pt>
                <c:pt idx="113">
                  <c:v>32.421709360000001</c:v>
                </c:pt>
                <c:pt idx="114">
                  <c:v>32.422791400000001</c:v>
                </c:pt>
                <c:pt idx="115">
                  <c:v>32.423873270000001</c:v>
                </c:pt>
                <c:pt idx="116">
                  <c:v>32.424954960000001</c:v>
                </c:pt>
                <c:pt idx="117">
                  <c:v>32.42603648</c:v>
                </c:pt>
                <c:pt idx="118">
                  <c:v>32.427117809999999</c:v>
                </c:pt>
                <c:pt idx="119">
                  <c:v>32.428198979999998</c:v>
                </c:pt>
                <c:pt idx="120">
                  <c:v>32.429279960000002</c:v>
                </c:pt>
                <c:pt idx="121">
                  <c:v>32.43036077</c:v>
                </c:pt>
                <c:pt idx="122">
                  <c:v>32.431441409999998</c:v>
                </c:pt>
                <c:pt idx="123">
                  <c:v>32.432521870000002</c:v>
                </c:pt>
                <c:pt idx="124">
                  <c:v>32.43360216</c:v>
                </c:pt>
                <c:pt idx="125">
                  <c:v>32.434682260000002</c:v>
                </c:pt>
                <c:pt idx="126">
                  <c:v>32.435762199999999</c:v>
                </c:pt>
                <c:pt idx="127">
                  <c:v>32.436841950000002</c:v>
                </c:pt>
                <c:pt idx="128">
                  <c:v>32.437921539999998</c:v>
                </c:pt>
                <c:pt idx="129">
                  <c:v>32.43900094</c:v>
                </c:pt>
                <c:pt idx="130">
                  <c:v>32.440080170000002</c:v>
                </c:pt>
                <c:pt idx="131">
                  <c:v>32.441159220000003</c:v>
                </c:pt>
                <c:pt idx="132">
                  <c:v>32.442238099999997</c:v>
                </c:pt>
                <c:pt idx="133">
                  <c:v>32.443316799999998</c:v>
                </c:pt>
                <c:pt idx="134">
                  <c:v>32.444395319999998</c:v>
                </c:pt>
                <c:pt idx="135">
                  <c:v>32.445473669999998</c:v>
                </c:pt>
                <c:pt idx="136">
                  <c:v>32.446551839999998</c:v>
                </c:pt>
                <c:pt idx="137">
                  <c:v>32.447629839999998</c:v>
                </c:pt>
                <c:pt idx="138">
                  <c:v>32.448707659999997</c:v>
                </c:pt>
                <c:pt idx="139">
                  <c:v>32.449785300000002</c:v>
                </c:pt>
                <c:pt idx="140">
                  <c:v>32.450862770000001</c:v>
                </c:pt>
                <c:pt idx="141">
                  <c:v>32.451940059999998</c:v>
                </c:pt>
                <c:pt idx="142">
                  <c:v>32.453017170000003</c:v>
                </c:pt>
                <c:pt idx="143">
                  <c:v>32.45409411</c:v>
                </c:pt>
                <c:pt idx="144">
                  <c:v>32.455170860000003</c:v>
                </c:pt>
                <c:pt idx="145">
                  <c:v>32.456247449999999</c:v>
                </c:pt>
                <c:pt idx="146">
                  <c:v>32.457323850000002</c:v>
                </c:pt>
                <c:pt idx="147">
                  <c:v>32.458400079999997</c:v>
                </c:pt>
                <c:pt idx="148">
                  <c:v>32.459476129999999</c:v>
                </c:pt>
                <c:pt idx="149">
                  <c:v>32.460552010000001</c:v>
                </c:pt>
                <c:pt idx="150">
                  <c:v>32.461627710000002</c:v>
                </c:pt>
                <c:pt idx="151">
                  <c:v>32.462703230000002</c:v>
                </c:pt>
                <c:pt idx="152">
                  <c:v>32.463778580000003</c:v>
                </c:pt>
                <c:pt idx="153">
                  <c:v>32.464853750000003</c:v>
                </c:pt>
                <c:pt idx="154">
                  <c:v>32.465928740000003</c:v>
                </c:pt>
                <c:pt idx="155">
                  <c:v>32.467003550000001</c:v>
                </c:pt>
                <c:pt idx="156">
                  <c:v>32.46807819</c:v>
                </c:pt>
                <c:pt idx="157">
                  <c:v>32.469152649999998</c:v>
                </c:pt>
                <c:pt idx="158">
                  <c:v>32.470226930000003</c:v>
                </c:pt>
                <c:pt idx="159">
                  <c:v>32.47130104</c:v>
                </c:pt>
                <c:pt idx="160">
                  <c:v>32.472374969999997</c:v>
                </c:pt>
                <c:pt idx="161">
                  <c:v>32.47344872</c:v>
                </c:pt>
                <c:pt idx="162">
                  <c:v>32.474522290000003</c:v>
                </c:pt>
                <c:pt idx="163">
                  <c:v>32.475595689999999</c:v>
                </c:pt>
                <c:pt idx="164">
                  <c:v>32.476668910000001</c:v>
                </c:pt>
                <c:pt idx="165">
                  <c:v>32.477741950000002</c:v>
                </c:pt>
                <c:pt idx="166">
                  <c:v>32.478814819999997</c:v>
                </c:pt>
                <c:pt idx="167">
                  <c:v>32.479887499999997</c:v>
                </c:pt>
                <c:pt idx="168">
                  <c:v>32.480960009999997</c:v>
                </c:pt>
                <c:pt idx="169">
                  <c:v>32.482032340000004</c:v>
                </c:pt>
                <c:pt idx="170">
                  <c:v>32.483104490000002</c:v>
                </c:pt>
                <c:pt idx="171">
                  <c:v>32.484176470000001</c:v>
                </c:pt>
                <c:pt idx="172">
                  <c:v>32.48524827</c:v>
                </c:pt>
                <c:pt idx="173">
                  <c:v>32.486319889999997</c:v>
                </c:pt>
                <c:pt idx="174">
                  <c:v>32.487391330000001</c:v>
                </c:pt>
                <c:pt idx="175">
                  <c:v>32.488462599999998</c:v>
                </c:pt>
                <c:pt idx="176">
                  <c:v>32.489533680000001</c:v>
                </c:pt>
                <c:pt idx="177">
                  <c:v>32.490604589999997</c:v>
                </c:pt>
                <c:pt idx="178">
                  <c:v>32.491675319999999</c:v>
                </c:pt>
                <c:pt idx="179">
                  <c:v>32.492745880000001</c:v>
                </c:pt>
                <c:pt idx="180">
                  <c:v>32.493816250000002</c:v>
                </c:pt>
                <c:pt idx="181">
                  <c:v>32.494886450000003</c:v>
                </c:pt>
                <c:pt idx="182">
                  <c:v>32.495956470000003</c:v>
                </c:pt>
                <c:pt idx="183">
                  <c:v>32.497026310000003</c:v>
                </c:pt>
                <c:pt idx="184">
                  <c:v>32.498095970000001</c:v>
                </c:pt>
                <c:pt idx="185">
                  <c:v>32.49916546</c:v>
                </c:pt>
                <c:pt idx="186">
                  <c:v>32.500234759999998</c:v>
                </c:pt>
                <c:pt idx="187">
                  <c:v>32.501303890000003</c:v>
                </c:pt>
                <c:pt idx="188">
                  <c:v>32.50237284</c:v>
                </c:pt>
                <c:pt idx="189">
                  <c:v>32.503441610000003</c:v>
                </c:pt>
                <c:pt idx="190">
                  <c:v>32.504510209999999</c:v>
                </c:pt>
                <c:pt idx="191">
                  <c:v>32.505578620000001</c:v>
                </c:pt>
                <c:pt idx="192">
                  <c:v>32.506646850000003</c:v>
                </c:pt>
                <c:pt idx="193">
                  <c:v>32.507714909999997</c:v>
                </c:pt>
                <c:pt idx="194">
                  <c:v>32.508782789999998</c:v>
                </c:pt>
                <c:pt idx="195">
                  <c:v>32.509850489999998</c:v>
                </c:pt>
                <c:pt idx="196">
                  <c:v>32.510918009999997</c:v>
                </c:pt>
                <c:pt idx="197">
                  <c:v>32.511985350000003</c:v>
                </c:pt>
                <c:pt idx="198">
                  <c:v>32.513052520000002</c:v>
                </c:pt>
                <c:pt idx="199">
                  <c:v>32.5141195</c:v>
                </c:pt>
                <c:pt idx="200">
                  <c:v>32.515186309999997</c:v>
                </c:pt>
                <c:pt idx="201">
                  <c:v>32.516252940000001</c:v>
                </c:pt>
                <c:pt idx="202">
                  <c:v>32.517319380000004</c:v>
                </c:pt>
                <c:pt idx="203">
                  <c:v>32.518385649999999</c:v>
                </c:pt>
                <c:pt idx="204">
                  <c:v>32.519451750000002</c:v>
                </c:pt>
                <c:pt idx="205">
                  <c:v>32.520517660000003</c:v>
                </c:pt>
                <c:pt idx="206">
                  <c:v>32.521583390000004</c:v>
                </c:pt>
                <c:pt idx="207">
                  <c:v>32.522648940000003</c:v>
                </c:pt>
                <c:pt idx="208">
                  <c:v>32.523714320000003</c:v>
                </c:pt>
                <c:pt idx="209">
                  <c:v>32.524779510000002</c:v>
                </c:pt>
                <c:pt idx="210">
                  <c:v>32.525844530000001</c:v>
                </c:pt>
                <c:pt idx="211">
                  <c:v>32.526909369999998</c:v>
                </c:pt>
                <c:pt idx="212">
                  <c:v>32.527974020000002</c:v>
                </c:pt>
                <c:pt idx="213">
                  <c:v>32.529038499999999</c:v>
                </c:pt>
                <c:pt idx="214">
                  <c:v>32.530102800000002</c:v>
                </c:pt>
                <c:pt idx="215">
                  <c:v>32.531166919999997</c:v>
                </c:pt>
                <c:pt idx="216">
                  <c:v>32.532230859999999</c:v>
                </c:pt>
                <c:pt idx="217">
                  <c:v>32.533294619999999</c:v>
                </c:pt>
                <c:pt idx="218">
                  <c:v>32.5343582</c:v>
                </c:pt>
                <c:pt idx="219">
                  <c:v>32.535421599999999</c:v>
                </c:pt>
                <c:pt idx="220">
                  <c:v>32.536484819999998</c:v>
                </c:pt>
                <c:pt idx="221">
                  <c:v>32.537547859999997</c:v>
                </c:pt>
                <c:pt idx="222">
                  <c:v>32.538610730000002</c:v>
                </c:pt>
                <c:pt idx="223">
                  <c:v>32.539673409999999</c:v>
                </c:pt>
                <c:pt idx="224">
                  <c:v>32.540735910000002</c:v>
                </c:pt>
                <c:pt idx="225">
                  <c:v>32.541798239999999</c:v>
                </c:pt>
                <c:pt idx="226">
                  <c:v>32.54286038</c:v>
                </c:pt>
                <c:pt idx="227">
                  <c:v>32.543922340000002</c:v>
                </c:pt>
                <c:pt idx="228">
                  <c:v>32.544984130000003</c:v>
                </c:pt>
                <c:pt idx="229">
                  <c:v>32.546045730000003</c:v>
                </c:pt>
                <c:pt idx="230">
                  <c:v>32.547107150000002</c:v>
                </c:pt>
                <c:pt idx="231">
                  <c:v>32.548168400000002</c:v>
                </c:pt>
                <c:pt idx="232">
                  <c:v>32.549229459999999</c:v>
                </c:pt>
                <c:pt idx="233">
                  <c:v>32.550290349999997</c:v>
                </c:pt>
                <c:pt idx="234">
                  <c:v>32.551351050000001</c:v>
                </c:pt>
                <c:pt idx="235">
                  <c:v>32.552411569999997</c:v>
                </c:pt>
                <c:pt idx="236">
                  <c:v>32.55347192</c:v>
                </c:pt>
                <c:pt idx="237">
                  <c:v>32.554532080000001</c:v>
                </c:pt>
                <c:pt idx="238">
                  <c:v>32.555592060000002</c:v>
                </c:pt>
                <c:pt idx="239">
                  <c:v>32.556651860000002</c:v>
                </c:pt>
                <c:pt idx="240">
                  <c:v>32.557711480000002</c:v>
                </c:pt>
                <c:pt idx="241">
                  <c:v>32.558770920000001</c:v>
                </c:pt>
                <c:pt idx="242">
                  <c:v>32.559830179999999</c:v>
                </c:pt>
                <c:pt idx="243">
                  <c:v>32.560889260000003</c:v>
                </c:pt>
                <c:pt idx="244">
                  <c:v>32.56194816</c:v>
                </c:pt>
                <c:pt idx="245">
                  <c:v>32.563006880000003</c:v>
                </c:pt>
                <c:pt idx="246">
                  <c:v>32.564065419999999</c:v>
                </c:pt>
                <c:pt idx="247">
                  <c:v>32.56512378</c:v>
                </c:pt>
                <c:pt idx="248">
                  <c:v>32.566181960000002</c:v>
                </c:pt>
                <c:pt idx="249">
                  <c:v>32.567239950000001</c:v>
                </c:pt>
                <c:pt idx="250">
                  <c:v>32.568297770000001</c:v>
                </c:pt>
                <c:pt idx="251">
                  <c:v>32.569355399999999</c:v>
                </c:pt>
                <c:pt idx="252">
                  <c:v>32.570412859999998</c:v>
                </c:pt>
                <c:pt idx="253">
                  <c:v>32.571470130000002</c:v>
                </c:pt>
                <c:pt idx="254">
                  <c:v>32.572527219999998</c:v>
                </c:pt>
                <c:pt idx="255">
                  <c:v>32.573584140000001</c:v>
                </c:pt>
                <c:pt idx="256">
                  <c:v>32.574640870000003</c:v>
                </c:pt>
                <c:pt idx="257">
                  <c:v>32.575697419999997</c:v>
                </c:pt>
                <c:pt idx="258">
                  <c:v>32.576753779999997</c:v>
                </c:pt>
                <c:pt idx="259">
                  <c:v>32.577809969999997</c:v>
                </c:pt>
                <c:pt idx="260">
                  <c:v>32.578865980000003</c:v>
                </c:pt>
                <c:pt idx="261">
                  <c:v>32.579921800000001</c:v>
                </c:pt>
                <c:pt idx="262">
                  <c:v>32.580977449999999</c:v>
                </c:pt>
                <c:pt idx="263">
                  <c:v>32.582032910000002</c:v>
                </c:pt>
                <c:pt idx="264">
                  <c:v>32.583088189999998</c:v>
                </c:pt>
                <c:pt idx="265">
                  <c:v>32.58414329</c:v>
                </c:pt>
                <c:pt idx="266">
                  <c:v>32.585198200000001</c:v>
                </c:pt>
                <c:pt idx="267">
                  <c:v>32.586252940000001</c:v>
                </c:pt>
                <c:pt idx="268">
                  <c:v>32.587307500000001</c:v>
                </c:pt>
                <c:pt idx="269">
                  <c:v>32.58836187</c:v>
                </c:pt>
                <c:pt idx="270">
                  <c:v>32.589416059999998</c:v>
                </c:pt>
                <c:pt idx="271">
                  <c:v>32.590470070000002</c:v>
                </c:pt>
                <c:pt idx="272">
                  <c:v>32.591523899999999</c:v>
                </c:pt>
                <c:pt idx="273">
                  <c:v>32.592577550000001</c:v>
                </c:pt>
                <c:pt idx="274">
                  <c:v>32.593631019999997</c:v>
                </c:pt>
                <c:pt idx="275">
                  <c:v>32.594684299999997</c:v>
                </c:pt>
                <c:pt idx="276">
                  <c:v>32.595737399999997</c:v>
                </c:pt>
                <c:pt idx="277">
                  <c:v>32.596790329999997</c:v>
                </c:pt>
                <c:pt idx="278">
                  <c:v>32.597843060000002</c:v>
                </c:pt>
                <c:pt idx="279">
                  <c:v>32.59889562</c:v>
                </c:pt>
                <c:pt idx="280">
                  <c:v>32.599947999999998</c:v>
                </c:pt>
                <c:pt idx="281">
                  <c:v>32.601000190000001</c:v>
                </c:pt>
                <c:pt idx="282">
                  <c:v>32.602052200000003</c:v>
                </c:pt>
                <c:pt idx="283">
                  <c:v>32.603104029999997</c:v>
                </c:pt>
                <c:pt idx="284">
                  <c:v>32.604155679999998</c:v>
                </c:pt>
                <c:pt idx="285">
                  <c:v>32.605207139999997</c:v>
                </c:pt>
                <c:pt idx="286">
                  <c:v>32.606258420000003</c:v>
                </c:pt>
                <c:pt idx="287">
                  <c:v>32.607309520000001</c:v>
                </c:pt>
                <c:pt idx="288">
                  <c:v>32.608360439999998</c:v>
                </c:pt>
                <c:pt idx="289">
                  <c:v>32.609411170000001</c:v>
                </c:pt>
                <c:pt idx="290">
                  <c:v>32.610461729999997</c:v>
                </c:pt>
                <c:pt idx="291">
                  <c:v>32.611512099999999</c:v>
                </c:pt>
                <c:pt idx="292">
                  <c:v>32.61256229</c:v>
                </c:pt>
                <c:pt idx="293">
                  <c:v>32.613612289999999</c:v>
                </c:pt>
                <c:pt idx="294">
                  <c:v>32.614662119999998</c:v>
                </c:pt>
                <c:pt idx="295">
                  <c:v>32.615711760000003</c:v>
                </c:pt>
                <c:pt idx="296">
                  <c:v>32.616761220000001</c:v>
                </c:pt>
                <c:pt idx="297">
                  <c:v>32.617810499999997</c:v>
                </c:pt>
                <c:pt idx="298">
                  <c:v>32.61885959</c:v>
                </c:pt>
                <c:pt idx="299">
                  <c:v>32.619908500000001</c:v>
                </c:pt>
                <c:pt idx="300">
                  <c:v>32.620957230000002</c:v>
                </c:pt>
                <c:pt idx="301">
                  <c:v>32.622005770000001</c:v>
                </c:pt>
                <c:pt idx="302">
                  <c:v>32.623054140000001</c:v>
                </c:pt>
                <c:pt idx="303">
                  <c:v>32.624102319999999</c:v>
                </c:pt>
                <c:pt idx="304">
                  <c:v>32.625150320000003</c:v>
                </c:pt>
                <c:pt idx="305">
                  <c:v>32.626198129999999</c:v>
                </c:pt>
                <c:pt idx="306">
                  <c:v>32.627245760000001</c:v>
                </c:pt>
                <c:pt idx="307">
                  <c:v>32.628293210000002</c:v>
                </c:pt>
                <c:pt idx="308">
                  <c:v>32.629340480000003</c:v>
                </c:pt>
                <c:pt idx="309">
                  <c:v>32.630387560000003</c:v>
                </c:pt>
                <c:pt idx="310">
                  <c:v>32.631434460000001</c:v>
                </c:pt>
                <c:pt idx="311">
                  <c:v>32.632481169999998</c:v>
                </c:pt>
                <c:pt idx="312">
                  <c:v>32.633527700000002</c:v>
                </c:pt>
                <c:pt idx="313">
                  <c:v>32.634574049999998</c:v>
                </c:pt>
                <c:pt idx="314">
                  <c:v>32.63562022</c:v>
                </c:pt>
                <c:pt idx="315">
                  <c:v>32.636666200000001</c:v>
                </c:pt>
                <c:pt idx="316">
                  <c:v>32.637712000000001</c:v>
                </c:pt>
                <c:pt idx="317">
                  <c:v>32.63875762</c:v>
                </c:pt>
                <c:pt idx="318">
                  <c:v>32.639803049999998</c:v>
                </c:pt>
                <c:pt idx="319">
                  <c:v>32.640848300000002</c:v>
                </c:pt>
                <c:pt idx="320">
                  <c:v>32.641893369999998</c:v>
                </c:pt>
                <c:pt idx="321">
                  <c:v>32.64293825</c:v>
                </c:pt>
                <c:pt idx="322">
                  <c:v>32.643982950000002</c:v>
                </c:pt>
                <c:pt idx="323">
                  <c:v>32.645027470000002</c:v>
                </c:pt>
                <c:pt idx="324">
                  <c:v>32.646071800000001</c:v>
                </c:pt>
                <c:pt idx="325">
                  <c:v>32.64711595</c:v>
                </c:pt>
                <c:pt idx="326">
                  <c:v>32.648159909999997</c:v>
                </c:pt>
                <c:pt idx="327">
                  <c:v>32.649203700000001</c:v>
                </c:pt>
                <c:pt idx="328">
                  <c:v>32.650247290000003</c:v>
                </c:pt>
                <c:pt idx="329">
                  <c:v>32.651290709999998</c:v>
                </c:pt>
                <c:pt idx="330">
                  <c:v>32.652333939999998</c:v>
                </c:pt>
                <c:pt idx="331">
                  <c:v>32.653376979999997</c:v>
                </c:pt>
                <c:pt idx="332">
                  <c:v>32.654419840000003</c:v>
                </c:pt>
                <c:pt idx="333">
                  <c:v>32.65546252</c:v>
                </c:pt>
                <c:pt idx="334">
                  <c:v>32.656505019999997</c:v>
                </c:pt>
                <c:pt idx="335">
                  <c:v>32.65754733</c:v>
                </c:pt>
                <c:pt idx="336">
                  <c:v>32.658589450000001</c:v>
                </c:pt>
                <c:pt idx="337">
                  <c:v>32.659631390000001</c:v>
                </c:pt>
                <c:pt idx="338">
                  <c:v>32.660673150000001</c:v>
                </c:pt>
                <c:pt idx="339">
                  <c:v>32.661714719999999</c:v>
                </c:pt>
                <c:pt idx="340">
                  <c:v>32.662756109999997</c:v>
                </c:pt>
                <c:pt idx="341">
                  <c:v>32.66379731</c:v>
                </c:pt>
                <c:pt idx="342">
                  <c:v>32.664838340000003</c:v>
                </c:pt>
                <c:pt idx="343">
                  <c:v>32.665879169999997</c:v>
                </c:pt>
                <c:pt idx="344">
                  <c:v>32.666919819999997</c:v>
                </c:pt>
                <c:pt idx="345">
                  <c:v>32.667960290000003</c:v>
                </c:pt>
                <c:pt idx="346">
                  <c:v>32.669000570000001</c:v>
                </c:pt>
                <c:pt idx="347">
                  <c:v>32.670040669999999</c:v>
                </c:pt>
                <c:pt idx="348">
                  <c:v>32.671080590000003</c:v>
                </c:pt>
                <c:pt idx="349">
                  <c:v>32.672120319999998</c:v>
                </c:pt>
                <c:pt idx="350">
                  <c:v>32.673159859999998</c:v>
                </c:pt>
                <c:pt idx="351">
                  <c:v>32.674199219999998</c:v>
                </c:pt>
                <c:pt idx="352">
                  <c:v>32.675238399999998</c:v>
                </c:pt>
                <c:pt idx="353">
                  <c:v>32.676277390000003</c:v>
                </c:pt>
                <c:pt idx="354">
                  <c:v>32.677316189999999</c:v>
                </c:pt>
                <c:pt idx="355">
                  <c:v>32.678354820000003</c:v>
                </c:pt>
                <c:pt idx="356">
                  <c:v>32.679393249999997</c:v>
                </c:pt>
                <c:pt idx="357">
                  <c:v>32.680431499999997</c:v>
                </c:pt>
                <c:pt idx="358">
                  <c:v>32.681469569999997</c:v>
                </c:pt>
                <c:pt idx="359">
                  <c:v>32.682507450000003</c:v>
                </c:pt>
                <c:pt idx="360">
                  <c:v>32.68354514</c:v>
                </c:pt>
                <c:pt idx="361">
                  <c:v>32.684582650000003</c:v>
                </c:pt>
                <c:pt idx="362">
                  <c:v>32.685619979999998</c:v>
                </c:pt>
                <c:pt idx="363">
                  <c:v>32.68665712</c:v>
                </c:pt>
                <c:pt idx="364">
                  <c:v>32.68769408</c:v>
                </c:pt>
                <c:pt idx="365">
                  <c:v>32.688730849999999</c:v>
                </c:pt>
                <c:pt idx="366">
                  <c:v>32.689767439999997</c:v>
                </c:pt>
                <c:pt idx="367">
                  <c:v>32.690803840000001</c:v>
                </c:pt>
                <c:pt idx="368">
                  <c:v>32.691840050000003</c:v>
                </c:pt>
                <c:pt idx="369">
                  <c:v>32.692876079999998</c:v>
                </c:pt>
                <c:pt idx="370">
                  <c:v>32.693911929999999</c:v>
                </c:pt>
                <c:pt idx="371">
                  <c:v>32.694947589999998</c:v>
                </c:pt>
                <c:pt idx="372">
                  <c:v>32.695983060000003</c:v>
                </c:pt>
                <c:pt idx="373">
                  <c:v>32.69701835</c:v>
                </c:pt>
                <c:pt idx="374">
                  <c:v>32.698053450000003</c:v>
                </c:pt>
                <c:pt idx="375">
                  <c:v>32.699088369999998</c:v>
                </c:pt>
                <c:pt idx="376">
                  <c:v>32.700123099999999</c:v>
                </c:pt>
                <c:pt idx="377">
                  <c:v>32.701157649999999</c:v>
                </c:pt>
                <c:pt idx="378">
                  <c:v>32.702192009999997</c:v>
                </c:pt>
                <c:pt idx="379">
                  <c:v>32.703226180000001</c:v>
                </c:pt>
                <c:pt idx="380">
                  <c:v>32.704260169999998</c:v>
                </c:pt>
                <c:pt idx="381">
                  <c:v>32.70529397</c:v>
                </c:pt>
                <c:pt idx="382">
                  <c:v>32.706327590000001</c:v>
                </c:pt>
                <c:pt idx="383">
                  <c:v>32.70736102</c:v>
                </c:pt>
                <c:pt idx="384">
                  <c:v>32.708394259999999</c:v>
                </c:pt>
                <c:pt idx="385">
                  <c:v>32.709427320000003</c:v>
                </c:pt>
                <c:pt idx="386">
                  <c:v>32.7104602</c:v>
                </c:pt>
                <c:pt idx="387">
                  <c:v>32.711492880000002</c:v>
                </c:pt>
                <c:pt idx="388">
                  <c:v>32.712525380000002</c:v>
                </c:pt>
                <c:pt idx="389">
                  <c:v>32.713557700000003</c:v>
                </c:pt>
                <c:pt idx="390">
                  <c:v>32.714589830000001</c:v>
                </c:pt>
                <c:pt idx="391">
                  <c:v>32.715621769999998</c:v>
                </c:pt>
                <c:pt idx="392">
                  <c:v>32.716653530000002</c:v>
                </c:pt>
                <c:pt idx="393">
                  <c:v>32.717685099999997</c:v>
                </c:pt>
                <c:pt idx="394">
                  <c:v>32.718716479999998</c:v>
                </c:pt>
                <c:pt idx="395">
                  <c:v>32.719747679999998</c:v>
                </c:pt>
                <c:pt idx="396">
                  <c:v>32.720778690000003</c:v>
                </c:pt>
                <c:pt idx="397">
                  <c:v>32.721809520000001</c:v>
                </c:pt>
                <c:pt idx="398">
                  <c:v>32.722840159999997</c:v>
                </c:pt>
                <c:pt idx="399">
                  <c:v>32.723870609999999</c:v>
                </c:pt>
                <c:pt idx="400">
                  <c:v>32.72490088</c:v>
                </c:pt>
                <c:pt idx="401">
                  <c:v>32.725930959999999</c:v>
                </c:pt>
                <c:pt idx="402">
                  <c:v>32.726960849999998</c:v>
                </c:pt>
                <c:pt idx="403">
                  <c:v>32.727990550000001</c:v>
                </c:pt>
                <c:pt idx="404">
                  <c:v>32.729020069999997</c:v>
                </c:pt>
                <c:pt idx="405">
                  <c:v>32.730049409999999</c:v>
                </c:pt>
                <c:pt idx="406">
                  <c:v>32.731078549999999</c:v>
                </c:pt>
                <c:pt idx="407">
                  <c:v>32.732107509999999</c:v>
                </c:pt>
                <c:pt idx="408">
                  <c:v>32.733136279999997</c:v>
                </c:pt>
                <c:pt idx="409">
                  <c:v>32.73416486</c:v>
                </c:pt>
                <c:pt idx="410">
                  <c:v>32.735193260000003</c:v>
                </c:pt>
                <c:pt idx="411">
                  <c:v>32.736221469999997</c:v>
                </c:pt>
                <c:pt idx="412">
                  <c:v>32.737249499999997</c:v>
                </c:pt>
                <c:pt idx="413">
                  <c:v>32.738277340000003</c:v>
                </c:pt>
                <c:pt idx="414">
                  <c:v>32.739304990000001</c:v>
                </c:pt>
                <c:pt idx="415">
                  <c:v>32.740332449999997</c:v>
                </c:pt>
                <c:pt idx="416">
                  <c:v>32.741359729999999</c:v>
                </c:pt>
                <c:pt idx="417">
                  <c:v>32.74238682</c:v>
                </c:pt>
                <c:pt idx="418">
                  <c:v>32.74341372</c:v>
                </c:pt>
                <c:pt idx="419">
                  <c:v>32.744440429999997</c:v>
                </c:pt>
                <c:pt idx="420">
                  <c:v>32.745466960000002</c:v>
                </c:pt>
                <c:pt idx="421">
                  <c:v>32.746493299999997</c:v>
                </c:pt>
                <c:pt idx="422">
                  <c:v>32.747519459999999</c:v>
                </c:pt>
                <c:pt idx="423">
                  <c:v>32.748545419999999</c:v>
                </c:pt>
                <c:pt idx="424">
                  <c:v>32.749571199999998</c:v>
                </c:pt>
                <c:pt idx="425">
                  <c:v>32.750596790000003</c:v>
                </c:pt>
                <c:pt idx="426">
                  <c:v>32.751622189999999</c:v>
                </c:pt>
                <c:pt idx="427">
                  <c:v>32.752647410000002</c:v>
                </c:pt>
                <c:pt idx="428">
                  <c:v>32.753672440000003</c:v>
                </c:pt>
                <c:pt idx="429">
                  <c:v>32.754697280000002</c:v>
                </c:pt>
                <c:pt idx="430">
                  <c:v>32.75572193</c:v>
                </c:pt>
                <c:pt idx="431">
                  <c:v>32.756746399999997</c:v>
                </c:pt>
                <c:pt idx="432">
                  <c:v>32.757770669999999</c:v>
                </c:pt>
                <c:pt idx="433">
                  <c:v>32.758794760000001</c:v>
                </c:pt>
                <c:pt idx="434">
                  <c:v>32.759818660000001</c:v>
                </c:pt>
                <c:pt idx="435">
                  <c:v>32.760842369999999</c:v>
                </c:pt>
                <c:pt idx="436">
                  <c:v>32.761865899999997</c:v>
                </c:pt>
                <c:pt idx="437">
                  <c:v>32.76288924</c:v>
                </c:pt>
                <c:pt idx="438">
                  <c:v>32.763912390000002</c:v>
                </c:pt>
                <c:pt idx="439">
                  <c:v>32.764935350000002</c:v>
                </c:pt>
                <c:pt idx="440">
                  <c:v>32.765958130000001</c:v>
                </c:pt>
                <c:pt idx="441">
                  <c:v>32.766980709999999</c:v>
                </c:pt>
                <c:pt idx="442">
                  <c:v>32.768003110000002</c:v>
                </c:pt>
                <c:pt idx="443">
                  <c:v>32.769025319999997</c:v>
                </c:pt>
                <c:pt idx="444">
                  <c:v>32.770047339999998</c:v>
                </c:pt>
                <c:pt idx="445">
                  <c:v>32.771069179999998</c:v>
                </c:pt>
                <c:pt idx="446">
                  <c:v>32.772090820000003</c:v>
                </c:pt>
                <c:pt idx="447">
                  <c:v>32.773112279999999</c:v>
                </c:pt>
                <c:pt idx="448">
                  <c:v>32.774133550000002</c:v>
                </c:pt>
                <c:pt idx="449">
                  <c:v>32.775154630000003</c:v>
                </c:pt>
                <c:pt idx="450">
                  <c:v>32.776175520000002</c:v>
                </c:pt>
                <c:pt idx="451">
                  <c:v>32.777196230000001</c:v>
                </c:pt>
                <c:pt idx="452">
                  <c:v>32.778216739999998</c:v>
                </c:pt>
                <c:pt idx="453">
                  <c:v>32.779237070000001</c:v>
                </c:pt>
                <c:pt idx="454">
                  <c:v>32.780257210000002</c:v>
                </c:pt>
                <c:pt idx="455">
                  <c:v>32.781277160000002</c:v>
                </c:pt>
                <c:pt idx="456">
                  <c:v>32.782296909999999</c:v>
                </c:pt>
                <c:pt idx="457">
                  <c:v>32.783316480000003</c:v>
                </c:pt>
                <c:pt idx="458">
                  <c:v>32.78433587</c:v>
                </c:pt>
                <c:pt idx="459">
                  <c:v>32.785355060000001</c:v>
                </c:pt>
                <c:pt idx="460">
                  <c:v>32.786374070000001</c:v>
                </c:pt>
                <c:pt idx="461">
                  <c:v>32.78739289</c:v>
                </c:pt>
                <c:pt idx="462">
                  <c:v>32.788411510000003</c:v>
                </c:pt>
                <c:pt idx="463">
                  <c:v>32.789429949999999</c:v>
                </c:pt>
                <c:pt idx="464">
                  <c:v>32.7904482</c:v>
                </c:pt>
                <c:pt idx="465">
                  <c:v>32.791466270000001</c:v>
                </c:pt>
                <c:pt idx="466">
                  <c:v>32.792484139999999</c:v>
                </c:pt>
                <c:pt idx="467">
                  <c:v>32.793501820000003</c:v>
                </c:pt>
                <c:pt idx="468">
                  <c:v>32.794519319999999</c:v>
                </c:pt>
                <c:pt idx="469">
                  <c:v>32.79553662</c:v>
                </c:pt>
                <c:pt idx="470">
                  <c:v>32.79655374</c:v>
                </c:pt>
                <c:pt idx="471">
                  <c:v>32.797570669999999</c:v>
                </c:pt>
                <c:pt idx="472">
                  <c:v>32.798587400000002</c:v>
                </c:pt>
                <c:pt idx="473">
                  <c:v>32.799603949999998</c:v>
                </c:pt>
                <c:pt idx="474">
                  <c:v>32.800620309999999</c:v>
                </c:pt>
                <c:pt idx="475">
                  <c:v>32.801636479999999</c:v>
                </c:pt>
                <c:pt idx="476">
                  <c:v>32.802652459999997</c:v>
                </c:pt>
                <c:pt idx="477">
                  <c:v>32.803668250000001</c:v>
                </c:pt>
                <c:pt idx="478">
                  <c:v>32.804683859999997</c:v>
                </c:pt>
                <c:pt idx="479">
                  <c:v>32.805699269999998</c:v>
                </c:pt>
                <c:pt idx="480">
                  <c:v>32.806714489999997</c:v>
                </c:pt>
                <c:pt idx="481">
                  <c:v>32.807729520000002</c:v>
                </c:pt>
                <c:pt idx="482">
                  <c:v>32.808744359999999</c:v>
                </c:pt>
                <c:pt idx="483">
                  <c:v>32.809759020000001</c:v>
                </c:pt>
                <c:pt idx="484">
                  <c:v>32.810773480000002</c:v>
                </c:pt>
                <c:pt idx="485">
                  <c:v>32.811787760000001</c:v>
                </c:pt>
                <c:pt idx="486">
                  <c:v>32.812801839999999</c:v>
                </c:pt>
                <c:pt idx="487">
                  <c:v>32.813815740000003</c:v>
                </c:pt>
                <c:pt idx="488">
                  <c:v>32.814829439999997</c:v>
                </c:pt>
                <c:pt idx="489">
                  <c:v>32.815842959999998</c:v>
                </c:pt>
                <c:pt idx="490">
                  <c:v>32.816856280000003</c:v>
                </c:pt>
                <c:pt idx="491">
                  <c:v>32.817869420000001</c:v>
                </c:pt>
                <c:pt idx="492">
                  <c:v>32.818882360000003</c:v>
                </c:pt>
                <c:pt idx="493">
                  <c:v>32.819895119999998</c:v>
                </c:pt>
                <c:pt idx="494">
                  <c:v>32.820907689999999</c:v>
                </c:pt>
                <c:pt idx="495">
                  <c:v>32.821920059999997</c:v>
                </c:pt>
                <c:pt idx="496">
                  <c:v>32.822932250000001</c:v>
                </c:pt>
                <c:pt idx="497">
                  <c:v>32.823944240000003</c:v>
                </c:pt>
                <c:pt idx="498">
                  <c:v>32.824956049999997</c:v>
                </c:pt>
                <c:pt idx="499">
                  <c:v>32.825967660000003</c:v>
                </c:pt>
                <c:pt idx="500">
                  <c:v>32.826979090000002</c:v>
                </c:pt>
                <c:pt idx="501">
                  <c:v>32.827990319999998</c:v>
                </c:pt>
                <c:pt idx="502">
                  <c:v>32.829001359999999</c:v>
                </c:pt>
                <c:pt idx="503">
                  <c:v>32.83001222</c:v>
                </c:pt>
                <c:pt idx="504">
                  <c:v>32.831022879999999</c:v>
                </c:pt>
                <c:pt idx="505">
                  <c:v>32.832033350000003</c:v>
                </c:pt>
                <c:pt idx="506">
                  <c:v>32.833043629999999</c:v>
                </c:pt>
                <c:pt idx="507">
                  <c:v>32.83405372</c:v>
                </c:pt>
                <c:pt idx="508">
                  <c:v>32.83506362</c:v>
                </c:pt>
                <c:pt idx="509">
                  <c:v>32.836073329999998</c:v>
                </c:pt>
                <c:pt idx="510">
                  <c:v>32.837082850000002</c:v>
                </c:pt>
                <c:pt idx="511">
                  <c:v>32.838092179999997</c:v>
                </c:pt>
                <c:pt idx="512">
                  <c:v>32.839101319999997</c:v>
                </c:pt>
                <c:pt idx="513">
                  <c:v>32.840110269999997</c:v>
                </c:pt>
                <c:pt idx="514">
                  <c:v>32.841119030000002</c:v>
                </c:pt>
                <c:pt idx="515">
                  <c:v>32.842127589999997</c:v>
                </c:pt>
                <c:pt idx="516">
                  <c:v>32.843135969999999</c:v>
                </c:pt>
                <c:pt idx="517">
                  <c:v>32.844144149999998</c:v>
                </c:pt>
                <c:pt idx="518">
                  <c:v>32.845152149999997</c:v>
                </c:pt>
                <c:pt idx="519">
                  <c:v>32.846159950000001</c:v>
                </c:pt>
                <c:pt idx="520">
                  <c:v>32.847167560000003</c:v>
                </c:pt>
                <c:pt idx="521">
                  <c:v>32.848174980000003</c:v>
                </c:pt>
                <c:pt idx="522">
                  <c:v>32.849182210000002</c:v>
                </c:pt>
                <c:pt idx="523">
                  <c:v>32.85018925</c:v>
                </c:pt>
                <c:pt idx="524">
                  <c:v>32.851196090000002</c:v>
                </c:pt>
                <c:pt idx="525">
                  <c:v>32.852202749999996</c:v>
                </c:pt>
                <c:pt idx="526">
                  <c:v>32.853209210000003</c:v>
                </c:pt>
                <c:pt idx="527">
                  <c:v>32.854215490000001</c:v>
                </c:pt>
                <c:pt idx="528">
                  <c:v>32.855221559999997</c:v>
                </c:pt>
                <c:pt idx="529">
                  <c:v>32.856227449999999</c:v>
                </c:pt>
                <c:pt idx="530">
                  <c:v>32.857233149999999</c:v>
                </c:pt>
                <c:pt idx="531">
                  <c:v>32.858238659999998</c:v>
                </c:pt>
                <c:pt idx="532">
                  <c:v>32.859243980000002</c:v>
                </c:pt>
                <c:pt idx="533">
                  <c:v>32.860249099999997</c:v>
                </c:pt>
                <c:pt idx="534">
                  <c:v>32.861254039999999</c:v>
                </c:pt>
                <c:pt idx="535">
                  <c:v>32.862258779999998</c:v>
                </c:pt>
                <c:pt idx="536">
                  <c:v>32.863263330000002</c:v>
                </c:pt>
                <c:pt idx="537">
                  <c:v>32.864267689999998</c:v>
                </c:pt>
                <c:pt idx="538">
                  <c:v>32.865271849999999</c:v>
                </c:pt>
                <c:pt idx="539">
                  <c:v>32.866275829999999</c:v>
                </c:pt>
                <c:pt idx="540">
                  <c:v>32.867279609999997</c:v>
                </c:pt>
                <c:pt idx="541">
                  <c:v>32.8682832</c:v>
                </c:pt>
                <c:pt idx="542">
                  <c:v>32.869286600000002</c:v>
                </c:pt>
                <c:pt idx="543">
                  <c:v>32.870289810000003</c:v>
                </c:pt>
                <c:pt idx="544">
                  <c:v>32.871292830000002</c:v>
                </c:pt>
                <c:pt idx="545">
                  <c:v>32.872295649999998</c:v>
                </c:pt>
                <c:pt idx="546">
                  <c:v>32.873298290000001</c:v>
                </c:pt>
                <c:pt idx="547">
                  <c:v>32.874300730000002</c:v>
                </c:pt>
                <c:pt idx="548">
                  <c:v>32.87530297</c:v>
                </c:pt>
                <c:pt idx="549">
                  <c:v>32.876305029999997</c:v>
                </c:pt>
                <c:pt idx="550">
                  <c:v>32.87730689</c:v>
                </c:pt>
                <c:pt idx="551">
                  <c:v>32.878308570000002</c:v>
                </c:pt>
                <c:pt idx="552">
                  <c:v>32.87931004</c:v>
                </c:pt>
                <c:pt idx="553">
                  <c:v>32.880311329999998</c:v>
                </c:pt>
                <c:pt idx="554">
                  <c:v>32.88131242</c:v>
                </c:pt>
                <c:pt idx="555">
                  <c:v>32.882313320000002</c:v>
                </c:pt>
                <c:pt idx="556">
                  <c:v>32.883314030000001</c:v>
                </c:pt>
                <c:pt idx="557">
                  <c:v>32.884314549999999</c:v>
                </c:pt>
                <c:pt idx="558">
                  <c:v>32.885314880000003</c:v>
                </c:pt>
                <c:pt idx="559">
                  <c:v>32.886315009999997</c:v>
                </c:pt>
                <c:pt idx="560">
                  <c:v>32.887314949999997</c:v>
                </c:pt>
                <c:pt idx="561">
                  <c:v>32.888314700000002</c:v>
                </c:pt>
                <c:pt idx="562">
                  <c:v>32.889314259999999</c:v>
                </c:pt>
                <c:pt idx="563">
                  <c:v>32.890313620000001</c:v>
                </c:pt>
                <c:pt idx="564">
                  <c:v>32.891312790000001</c:v>
                </c:pt>
                <c:pt idx="565">
                  <c:v>32.892311769999999</c:v>
                </c:pt>
                <c:pt idx="566">
                  <c:v>32.893310550000002</c:v>
                </c:pt>
                <c:pt idx="567">
                  <c:v>32.894309139999997</c:v>
                </c:pt>
                <c:pt idx="568">
                  <c:v>32.895307539999997</c:v>
                </c:pt>
                <c:pt idx="569">
                  <c:v>32.896305750000003</c:v>
                </c:pt>
                <c:pt idx="570">
                  <c:v>32.89730376</c:v>
                </c:pt>
                <c:pt idx="571">
                  <c:v>32.898301580000002</c:v>
                </c:pt>
                <c:pt idx="572">
                  <c:v>32.899299210000002</c:v>
                </c:pt>
                <c:pt idx="573">
                  <c:v>32.900296650000001</c:v>
                </c:pt>
                <c:pt idx="574">
                  <c:v>32.901293889999998</c:v>
                </c:pt>
                <c:pt idx="575">
                  <c:v>32.90229094</c:v>
                </c:pt>
                <c:pt idx="576">
                  <c:v>32.90328779</c:v>
                </c:pt>
                <c:pt idx="577">
                  <c:v>32.904284449999999</c:v>
                </c:pt>
                <c:pt idx="578">
                  <c:v>32.905280920000003</c:v>
                </c:pt>
                <c:pt idx="579">
                  <c:v>32.906277199999998</c:v>
                </c:pt>
                <c:pt idx="580">
                  <c:v>32.907273279999998</c:v>
                </c:pt>
                <c:pt idx="581">
                  <c:v>32.908269169999997</c:v>
                </c:pt>
                <c:pt idx="582">
                  <c:v>32.909264870000001</c:v>
                </c:pt>
                <c:pt idx="583">
                  <c:v>32.910260370000003</c:v>
                </c:pt>
                <c:pt idx="584">
                  <c:v>32.911255679999996</c:v>
                </c:pt>
                <c:pt idx="585">
                  <c:v>32.912250800000002</c:v>
                </c:pt>
                <c:pt idx="586">
                  <c:v>32.913245719999999</c:v>
                </c:pt>
                <c:pt idx="587">
                  <c:v>32.914240450000001</c:v>
                </c:pt>
                <c:pt idx="588">
                  <c:v>32.915234980000001</c:v>
                </c:pt>
                <c:pt idx="589">
                  <c:v>32.91622933</c:v>
                </c:pt>
                <c:pt idx="590">
                  <c:v>32.917223479999997</c:v>
                </c:pt>
                <c:pt idx="591">
                  <c:v>32.918217429999999</c:v>
                </c:pt>
                <c:pt idx="592">
                  <c:v>32.919211189999999</c:v>
                </c:pt>
                <c:pt idx="593">
                  <c:v>32.920204759999997</c:v>
                </c:pt>
                <c:pt idx="594">
                  <c:v>32.921198140000001</c:v>
                </c:pt>
                <c:pt idx="595">
                  <c:v>32.922191320000003</c:v>
                </c:pt>
                <c:pt idx="596">
                  <c:v>32.923184300000003</c:v>
                </c:pt>
                <c:pt idx="597">
                  <c:v>32.924177090000001</c:v>
                </c:pt>
                <c:pt idx="598">
                  <c:v>32.925169689999997</c:v>
                </c:pt>
                <c:pt idx="599">
                  <c:v>32.926162099999999</c:v>
                </c:pt>
                <c:pt idx="600">
                  <c:v>32.927154299999998</c:v>
                </c:pt>
                <c:pt idx="601">
                  <c:v>32.928146320000003</c:v>
                </c:pt>
                <c:pt idx="602">
                  <c:v>32.929138139999999</c:v>
                </c:pt>
                <c:pt idx="603">
                  <c:v>32.930129770000001</c:v>
                </c:pt>
                <c:pt idx="604">
                  <c:v>32.931121210000001</c:v>
                </c:pt>
                <c:pt idx="605">
                  <c:v>32.932112449999998</c:v>
                </c:pt>
                <c:pt idx="606">
                  <c:v>32.933103490000001</c:v>
                </c:pt>
                <c:pt idx="607">
                  <c:v>32.934094350000002</c:v>
                </c:pt>
                <c:pt idx="608">
                  <c:v>32.935085000000001</c:v>
                </c:pt>
                <c:pt idx="609">
                  <c:v>32.936075469999999</c:v>
                </c:pt>
                <c:pt idx="610">
                  <c:v>32.937065740000001</c:v>
                </c:pt>
                <c:pt idx="611">
                  <c:v>32.938055810000002</c:v>
                </c:pt>
                <c:pt idx="612">
                  <c:v>32.93904569</c:v>
                </c:pt>
                <c:pt idx="613">
                  <c:v>32.940035379999998</c:v>
                </c:pt>
                <c:pt idx="614">
                  <c:v>32.94102487</c:v>
                </c:pt>
                <c:pt idx="615">
                  <c:v>32.94201417</c:v>
                </c:pt>
                <c:pt idx="616">
                  <c:v>32.943003269999998</c:v>
                </c:pt>
                <c:pt idx="617">
                  <c:v>32.943992180000002</c:v>
                </c:pt>
                <c:pt idx="618">
                  <c:v>32.944980889999997</c:v>
                </c:pt>
                <c:pt idx="619">
                  <c:v>32.945969409999996</c:v>
                </c:pt>
                <c:pt idx="620">
                  <c:v>32.946957730000001</c:v>
                </c:pt>
                <c:pt idx="621">
                  <c:v>32.947945859999997</c:v>
                </c:pt>
                <c:pt idx="622">
                  <c:v>32.948933799999999</c:v>
                </c:pt>
                <c:pt idx="623">
                  <c:v>32.949921539999998</c:v>
                </c:pt>
                <c:pt idx="624">
                  <c:v>32.950909080000002</c:v>
                </c:pt>
                <c:pt idx="625">
                  <c:v>32.951896429999998</c:v>
                </c:pt>
                <c:pt idx="626">
                  <c:v>32.952883579999998</c:v>
                </c:pt>
                <c:pt idx="627">
                  <c:v>32.953870539999997</c:v>
                </c:pt>
                <c:pt idx="628">
                  <c:v>32.954857310000001</c:v>
                </c:pt>
                <c:pt idx="629">
                  <c:v>32.955843880000003</c:v>
                </c:pt>
                <c:pt idx="630">
                  <c:v>32.956830250000003</c:v>
                </c:pt>
                <c:pt idx="631">
                  <c:v>32.957816430000001</c:v>
                </c:pt>
                <c:pt idx="632">
                  <c:v>32.958802419999998</c:v>
                </c:pt>
                <c:pt idx="633">
                  <c:v>32.959788209999999</c:v>
                </c:pt>
                <c:pt idx="634">
                  <c:v>32.960773799999998</c:v>
                </c:pt>
                <c:pt idx="635">
                  <c:v>32.961759200000003</c:v>
                </c:pt>
                <c:pt idx="636">
                  <c:v>32.962744409999999</c:v>
                </c:pt>
                <c:pt idx="637">
                  <c:v>32.963729409999999</c:v>
                </c:pt>
                <c:pt idx="638">
                  <c:v>32.964714229999998</c:v>
                </c:pt>
                <c:pt idx="639">
                  <c:v>32.965698850000003</c:v>
                </c:pt>
                <c:pt idx="640">
                  <c:v>32.966683269999997</c:v>
                </c:pt>
                <c:pt idx="641">
                  <c:v>32.967667499999997</c:v>
                </c:pt>
                <c:pt idx="642">
                  <c:v>32.968651530000002</c:v>
                </c:pt>
                <c:pt idx="643">
                  <c:v>32.969635359999998</c:v>
                </c:pt>
                <c:pt idx="644">
                  <c:v>32.970618999999999</c:v>
                </c:pt>
                <c:pt idx="645">
                  <c:v>32.971602449999999</c:v>
                </c:pt>
                <c:pt idx="646">
                  <c:v>32.972585700000003</c:v>
                </c:pt>
                <c:pt idx="647">
                  <c:v>32.973568749999998</c:v>
                </c:pt>
                <c:pt idx="648">
                  <c:v>32.974551599999998</c:v>
                </c:pt>
                <c:pt idx="649">
                  <c:v>32.975534269999997</c:v>
                </c:pt>
                <c:pt idx="650">
                  <c:v>32.97651673</c:v>
                </c:pt>
                <c:pt idx="651">
                  <c:v>32.977499000000002</c:v>
                </c:pt>
                <c:pt idx="652">
                  <c:v>32.978481080000002</c:v>
                </c:pt>
                <c:pt idx="653">
                  <c:v>32.979462959999999</c:v>
                </c:pt>
                <c:pt idx="654">
                  <c:v>32.980444640000002</c:v>
                </c:pt>
                <c:pt idx="655">
                  <c:v>32.981426130000003</c:v>
                </c:pt>
                <c:pt idx="656">
                  <c:v>32.982407420000001</c:v>
                </c:pt>
                <c:pt idx="657">
                  <c:v>32.983388509999997</c:v>
                </c:pt>
                <c:pt idx="658">
                  <c:v>32.984369409999999</c:v>
                </c:pt>
                <c:pt idx="659">
                  <c:v>32.985350109999999</c:v>
                </c:pt>
                <c:pt idx="660">
                  <c:v>32.986330619999997</c:v>
                </c:pt>
                <c:pt idx="661">
                  <c:v>32.98731093</c:v>
                </c:pt>
                <c:pt idx="662">
                  <c:v>32.988291050000001</c:v>
                </c:pt>
                <c:pt idx="663">
                  <c:v>32.989270959999999</c:v>
                </c:pt>
                <c:pt idx="664">
                  <c:v>32.990250690000003</c:v>
                </c:pt>
                <c:pt idx="665">
                  <c:v>32.991230209999998</c:v>
                </c:pt>
                <c:pt idx="666">
                  <c:v>32.992209539999998</c:v>
                </c:pt>
                <c:pt idx="667">
                  <c:v>32.993188670000002</c:v>
                </c:pt>
                <c:pt idx="668">
                  <c:v>32.994167609999998</c:v>
                </c:pt>
                <c:pt idx="669">
                  <c:v>32.995146349999999</c:v>
                </c:pt>
                <c:pt idx="670">
                  <c:v>32.996124889999997</c:v>
                </c:pt>
                <c:pt idx="671">
                  <c:v>32.997103240000001</c:v>
                </c:pt>
                <c:pt idx="672">
                  <c:v>32.998081380000002</c:v>
                </c:pt>
                <c:pt idx="673">
                  <c:v>32.999059340000002</c:v>
                </c:pt>
                <c:pt idx="674">
                  <c:v>33.000037089999999</c:v>
                </c:pt>
                <c:pt idx="675">
                  <c:v>33.001014650000002</c:v>
                </c:pt>
                <c:pt idx="676">
                  <c:v>33.001992020000003</c:v>
                </c:pt>
                <c:pt idx="677">
                  <c:v>33.002969180000001</c:v>
                </c:pt>
                <c:pt idx="678">
                  <c:v>33.003946149999997</c:v>
                </c:pt>
                <c:pt idx="679">
                  <c:v>33.004922929999999</c:v>
                </c:pt>
                <c:pt idx="680">
                  <c:v>33.005899499999998</c:v>
                </c:pt>
                <c:pt idx="681">
                  <c:v>33.006875880000003</c:v>
                </c:pt>
                <c:pt idx="682">
                  <c:v>33.007852059999998</c:v>
                </c:pt>
                <c:pt idx="683">
                  <c:v>33.008828049999998</c:v>
                </c:pt>
                <c:pt idx="684">
                  <c:v>33.009803839999996</c:v>
                </c:pt>
                <c:pt idx="685">
                  <c:v>33.010779429999999</c:v>
                </c:pt>
                <c:pt idx="686">
                  <c:v>33.01175482</c:v>
                </c:pt>
                <c:pt idx="687">
                  <c:v>33.012730019999999</c:v>
                </c:pt>
                <c:pt idx="688">
                  <c:v>33.013705020000003</c:v>
                </c:pt>
                <c:pt idx="689">
                  <c:v>33.014679819999998</c:v>
                </c:pt>
                <c:pt idx="690">
                  <c:v>33.015654429999998</c:v>
                </c:pt>
                <c:pt idx="691">
                  <c:v>33.016628840000003</c:v>
                </c:pt>
                <c:pt idx="692">
                  <c:v>33.017603049999998</c:v>
                </c:pt>
                <c:pt idx="693">
                  <c:v>33.018577059999998</c:v>
                </c:pt>
                <c:pt idx="694">
                  <c:v>33.019550879999997</c:v>
                </c:pt>
                <c:pt idx="695">
                  <c:v>33.020524500000001</c:v>
                </c:pt>
                <c:pt idx="696">
                  <c:v>33.021497910000001</c:v>
                </c:pt>
                <c:pt idx="697">
                  <c:v>33.02247113</c:v>
                </c:pt>
                <c:pt idx="698">
                  <c:v>33.023444159999997</c:v>
                </c:pt>
                <c:pt idx="699">
                  <c:v>33.024416989999999</c:v>
                </c:pt>
                <c:pt idx="700">
                  <c:v>33.025389619999999</c:v>
                </c:pt>
                <c:pt idx="701">
                  <c:v>33.026362050000003</c:v>
                </c:pt>
                <c:pt idx="702">
                  <c:v>33.027334289999999</c:v>
                </c:pt>
                <c:pt idx="703">
                  <c:v>33.028306329999999</c:v>
                </c:pt>
                <c:pt idx="704">
                  <c:v>33.029278169999998</c:v>
                </c:pt>
                <c:pt idx="705">
                  <c:v>33.030249810000001</c:v>
                </c:pt>
                <c:pt idx="706">
                  <c:v>33.031221260000002</c:v>
                </c:pt>
                <c:pt idx="707">
                  <c:v>33.032192500000001</c:v>
                </c:pt>
                <c:pt idx="708">
                  <c:v>33.033163549999998</c:v>
                </c:pt>
                <c:pt idx="709">
                  <c:v>33.034134399999999</c:v>
                </c:pt>
                <c:pt idx="710">
                  <c:v>33.035105059999999</c:v>
                </c:pt>
                <c:pt idx="711">
                  <c:v>33.036075510000003</c:v>
                </c:pt>
                <c:pt idx="712">
                  <c:v>33.037045769999999</c:v>
                </c:pt>
                <c:pt idx="713">
                  <c:v>33.038015829999999</c:v>
                </c:pt>
                <c:pt idx="714">
                  <c:v>33.038985689999997</c:v>
                </c:pt>
                <c:pt idx="715">
                  <c:v>33.03995535</c:v>
                </c:pt>
                <c:pt idx="716">
                  <c:v>33.040924820000001</c:v>
                </c:pt>
                <c:pt idx="717">
                  <c:v>33.04189409</c:v>
                </c:pt>
                <c:pt idx="718">
                  <c:v>33.042863160000003</c:v>
                </c:pt>
                <c:pt idx="719">
                  <c:v>33.043832029999997</c:v>
                </c:pt>
                <c:pt idx="720">
                  <c:v>33.044800690000002</c:v>
                </c:pt>
                <c:pt idx="721">
                  <c:v>33.045769159999999</c:v>
                </c:pt>
                <c:pt idx="722">
                  <c:v>33.046737440000001</c:v>
                </c:pt>
                <c:pt idx="723">
                  <c:v>33.047705520000001</c:v>
                </c:pt>
                <c:pt idx="724">
                  <c:v>33.048673399999998</c:v>
                </c:pt>
                <c:pt idx="725">
                  <c:v>33.04964107</c:v>
                </c:pt>
                <c:pt idx="726">
                  <c:v>33.050608560000001</c:v>
                </c:pt>
                <c:pt idx="727">
                  <c:v>33.051575839999998</c:v>
                </c:pt>
                <c:pt idx="728">
                  <c:v>33.05254292</c:v>
                </c:pt>
                <c:pt idx="729">
                  <c:v>33.053509810000001</c:v>
                </c:pt>
                <c:pt idx="730">
                  <c:v>33.0544765</c:v>
                </c:pt>
                <c:pt idx="731">
                  <c:v>33.055442980000002</c:v>
                </c:pt>
                <c:pt idx="732">
                  <c:v>33.056409270000003</c:v>
                </c:pt>
                <c:pt idx="733">
                  <c:v>33.057375360000002</c:v>
                </c:pt>
                <c:pt idx="734">
                  <c:v>33.058341259999999</c:v>
                </c:pt>
                <c:pt idx="735">
                  <c:v>33.05930695</c:v>
                </c:pt>
                <c:pt idx="736">
                  <c:v>33.060272439999999</c:v>
                </c:pt>
                <c:pt idx="737">
                  <c:v>33.061237740000003</c:v>
                </c:pt>
                <c:pt idx="738">
                  <c:v>33.062202839999998</c:v>
                </c:pt>
                <c:pt idx="739">
                  <c:v>33.063167730000004</c:v>
                </c:pt>
                <c:pt idx="740">
                  <c:v>33.064132430000001</c:v>
                </c:pt>
                <c:pt idx="741">
                  <c:v>33.065096930000003</c:v>
                </c:pt>
                <c:pt idx="742">
                  <c:v>33.066061230000003</c:v>
                </c:pt>
                <c:pt idx="743">
                  <c:v>33.06702533</c:v>
                </c:pt>
                <c:pt idx="744">
                  <c:v>33.067989230000002</c:v>
                </c:pt>
                <c:pt idx="745">
                  <c:v>33.068952930000002</c:v>
                </c:pt>
                <c:pt idx="746">
                  <c:v>33.069916429999999</c:v>
                </c:pt>
                <c:pt idx="747">
                  <c:v>33.070879740000002</c:v>
                </c:pt>
                <c:pt idx="748">
                  <c:v>33.071842840000002</c:v>
                </c:pt>
                <c:pt idx="749">
                  <c:v>33.072805750000001</c:v>
                </c:pt>
                <c:pt idx="750">
                  <c:v>33.073768450000003</c:v>
                </c:pt>
                <c:pt idx="751">
                  <c:v>33.074730959999997</c:v>
                </c:pt>
                <c:pt idx="752">
                  <c:v>33.075693270000002</c:v>
                </c:pt>
                <c:pt idx="753">
                  <c:v>33.076655379999998</c:v>
                </c:pt>
                <c:pt idx="754">
                  <c:v>33.077617279999998</c:v>
                </c:pt>
                <c:pt idx="755">
                  <c:v>33.078578989999997</c:v>
                </c:pt>
                <c:pt idx="756">
                  <c:v>33.0795405</c:v>
                </c:pt>
                <c:pt idx="757">
                  <c:v>33.080501810000001</c:v>
                </c:pt>
                <c:pt idx="758">
                  <c:v>33.08146292</c:v>
                </c:pt>
                <c:pt idx="759">
                  <c:v>33.082423830000003</c:v>
                </c:pt>
                <c:pt idx="760">
                  <c:v>33.083384539999997</c:v>
                </c:pt>
                <c:pt idx="761">
                  <c:v>33.084345050000003</c:v>
                </c:pt>
                <c:pt idx="762">
                  <c:v>33.08530536</c:v>
                </c:pt>
                <c:pt idx="763">
                  <c:v>33.086265480000002</c:v>
                </c:pt>
                <c:pt idx="764">
                  <c:v>33.08722539</c:v>
                </c:pt>
                <c:pt idx="765">
                  <c:v>33.088185099999997</c:v>
                </c:pt>
                <c:pt idx="766">
                  <c:v>33.089144609999998</c:v>
                </c:pt>
                <c:pt idx="767">
                  <c:v>33.090103919999997</c:v>
                </c:pt>
                <c:pt idx="768">
                  <c:v>33.091063030000001</c:v>
                </c:pt>
                <c:pt idx="769">
                  <c:v>33.092021940000002</c:v>
                </c:pt>
                <c:pt idx="770">
                  <c:v>33.092980650000001</c:v>
                </c:pt>
                <c:pt idx="771">
                  <c:v>33.093939159999998</c:v>
                </c:pt>
                <c:pt idx="772">
                  <c:v>33.094897469999999</c:v>
                </c:pt>
                <c:pt idx="773">
                  <c:v>33.095855579999998</c:v>
                </c:pt>
                <c:pt idx="774">
                  <c:v>33.096813490000002</c:v>
                </c:pt>
                <c:pt idx="775">
                  <c:v>33.097771199999997</c:v>
                </c:pt>
                <c:pt idx="776">
                  <c:v>33.098728710000003</c:v>
                </c:pt>
                <c:pt idx="777">
                  <c:v>33.09968602</c:v>
                </c:pt>
                <c:pt idx="778">
                  <c:v>33.100643130000002</c:v>
                </c:pt>
                <c:pt idx="779">
                  <c:v>33.101600040000001</c:v>
                </c:pt>
                <c:pt idx="780">
                  <c:v>33.102556749999998</c:v>
                </c:pt>
                <c:pt idx="781">
                  <c:v>33.10351326</c:v>
                </c:pt>
                <c:pt idx="782">
                  <c:v>33.104469559999998</c:v>
                </c:pt>
                <c:pt idx="783">
                  <c:v>33.105425670000002</c:v>
                </c:pt>
                <c:pt idx="784">
                  <c:v>33.106381579999997</c:v>
                </c:pt>
                <c:pt idx="785">
                  <c:v>33.107337280000003</c:v>
                </c:pt>
                <c:pt idx="786">
                  <c:v>33.10829279</c:v>
                </c:pt>
                <c:pt idx="787">
                  <c:v>33.109248090000001</c:v>
                </c:pt>
                <c:pt idx="788">
                  <c:v>33.11020319</c:v>
                </c:pt>
                <c:pt idx="789">
                  <c:v>33.111158099999997</c:v>
                </c:pt>
                <c:pt idx="790">
                  <c:v>33.112112799999998</c:v>
                </c:pt>
                <c:pt idx="791">
                  <c:v>33.113067299999997</c:v>
                </c:pt>
                <c:pt idx="792">
                  <c:v>33.11402159</c:v>
                </c:pt>
                <c:pt idx="793">
                  <c:v>33.114975690000001</c:v>
                </c:pt>
                <c:pt idx="794">
                  <c:v>33.11592959</c:v>
                </c:pt>
                <c:pt idx="795">
                  <c:v>33.116883289999997</c:v>
                </c:pt>
                <c:pt idx="796">
                  <c:v>33.117836789999998</c:v>
                </c:pt>
                <c:pt idx="797">
                  <c:v>33.118790079999997</c:v>
                </c:pt>
                <c:pt idx="798">
                  <c:v>33.11974318</c:v>
                </c:pt>
                <c:pt idx="799">
                  <c:v>33.120696070000001</c:v>
                </c:pt>
                <c:pt idx="800">
                  <c:v>33.121648759999999</c:v>
                </c:pt>
                <c:pt idx="801">
                  <c:v>33.122601250000002</c:v>
                </c:pt>
                <c:pt idx="802">
                  <c:v>33.123553540000003</c:v>
                </c:pt>
                <c:pt idx="803">
                  <c:v>33.124505630000002</c:v>
                </c:pt>
                <c:pt idx="804">
                  <c:v>33.125457519999998</c:v>
                </c:pt>
                <c:pt idx="805">
                  <c:v>33.126409199999998</c:v>
                </c:pt>
                <c:pt idx="806">
                  <c:v>33.127360690000003</c:v>
                </c:pt>
                <c:pt idx="807">
                  <c:v>33.128311969999999</c:v>
                </c:pt>
                <c:pt idx="808">
                  <c:v>33.129263049999999</c:v>
                </c:pt>
                <c:pt idx="809">
                  <c:v>33.130213929999996</c:v>
                </c:pt>
                <c:pt idx="810">
                  <c:v>33.131164609999999</c:v>
                </c:pt>
                <c:pt idx="811">
                  <c:v>33.132115089999999</c:v>
                </c:pt>
                <c:pt idx="812">
                  <c:v>33.133065360000003</c:v>
                </c:pt>
                <c:pt idx="813">
                  <c:v>33.134015439999999</c:v>
                </c:pt>
                <c:pt idx="814">
                  <c:v>33.134965309999998</c:v>
                </c:pt>
                <c:pt idx="815">
                  <c:v>33.135914980000003</c:v>
                </c:pt>
                <c:pt idx="816">
                  <c:v>33.136864439999997</c:v>
                </c:pt>
                <c:pt idx="817">
                  <c:v>33.137813710000003</c:v>
                </c:pt>
                <c:pt idx="818">
                  <c:v>33.13876278</c:v>
                </c:pt>
                <c:pt idx="819">
                  <c:v>33.139711640000002</c:v>
                </c:pt>
                <c:pt idx="820">
                  <c:v>33.1406603</c:v>
                </c:pt>
                <c:pt idx="821">
                  <c:v>33.141608759999997</c:v>
                </c:pt>
                <c:pt idx="822">
                  <c:v>33.142557019999998</c:v>
                </c:pt>
                <c:pt idx="823">
                  <c:v>33.143505079999997</c:v>
                </c:pt>
                <c:pt idx="824">
                  <c:v>33.14445293</c:v>
                </c:pt>
                <c:pt idx="825">
                  <c:v>33.14540058</c:v>
                </c:pt>
                <c:pt idx="826">
                  <c:v>33.146348029999999</c:v>
                </c:pt>
                <c:pt idx="827">
                  <c:v>33.147295280000002</c:v>
                </c:pt>
                <c:pt idx="828">
                  <c:v>33.148242320000001</c:v>
                </c:pt>
                <c:pt idx="829">
                  <c:v>33.14918917</c:v>
                </c:pt>
                <c:pt idx="830">
                  <c:v>33.150135810000002</c:v>
                </c:pt>
                <c:pt idx="831">
                  <c:v>33.151082250000002</c:v>
                </c:pt>
                <c:pt idx="832">
                  <c:v>33.152028489999999</c:v>
                </c:pt>
                <c:pt idx="833">
                  <c:v>33.152974520000001</c:v>
                </c:pt>
                <c:pt idx="834">
                  <c:v>33.15392035</c:v>
                </c:pt>
                <c:pt idx="835">
                  <c:v>33.154865979999997</c:v>
                </c:pt>
                <c:pt idx="836">
                  <c:v>33.155811409999998</c:v>
                </c:pt>
                <c:pt idx="837">
                  <c:v>33.156756629999997</c:v>
                </c:pt>
                <c:pt idx="838">
                  <c:v>33.157701660000001</c:v>
                </c:pt>
                <c:pt idx="839">
                  <c:v>33.158646480000002</c:v>
                </c:pt>
                <c:pt idx="840">
                  <c:v>33.159591089999999</c:v>
                </c:pt>
                <c:pt idx="841">
                  <c:v>33.160535500000002</c:v>
                </c:pt>
                <c:pt idx="842">
                  <c:v>33.161479710000002</c:v>
                </c:pt>
                <c:pt idx="843">
                  <c:v>33.16242372</c:v>
                </c:pt>
                <c:pt idx="844">
                  <c:v>33.163367530000002</c:v>
                </c:pt>
                <c:pt idx="845">
                  <c:v>33.164311130000002</c:v>
                </c:pt>
                <c:pt idx="846">
                  <c:v>33.165254539999999</c:v>
                </c:pt>
                <c:pt idx="847">
                  <c:v>33.16619773</c:v>
                </c:pt>
                <c:pt idx="848">
                  <c:v>33.16714073</c:v>
                </c:pt>
                <c:pt idx="849">
                  <c:v>33.168083520000003</c:v>
                </c:pt>
                <c:pt idx="850">
                  <c:v>33.169026109999997</c:v>
                </c:pt>
                <c:pt idx="851">
                  <c:v>33.169968500000003</c:v>
                </c:pt>
                <c:pt idx="852">
                  <c:v>33.170910679999999</c:v>
                </c:pt>
                <c:pt idx="853">
                  <c:v>33.171852659999999</c:v>
                </c:pt>
                <c:pt idx="854">
                  <c:v>33.172794439999997</c:v>
                </c:pt>
                <c:pt idx="855">
                  <c:v>33.17373602</c:v>
                </c:pt>
                <c:pt idx="856">
                  <c:v>33.174677389999999</c:v>
                </c:pt>
                <c:pt idx="857">
                  <c:v>33.175618559999997</c:v>
                </c:pt>
                <c:pt idx="858">
                  <c:v>33.176559519999998</c:v>
                </c:pt>
                <c:pt idx="859">
                  <c:v>33.177500279999997</c:v>
                </c:pt>
                <c:pt idx="860">
                  <c:v>33.17844084</c:v>
                </c:pt>
                <c:pt idx="861">
                  <c:v>33.179381200000002</c:v>
                </c:pt>
                <c:pt idx="862">
                  <c:v>33.18032135</c:v>
                </c:pt>
                <c:pt idx="863">
                  <c:v>33.181261300000003</c:v>
                </c:pt>
                <c:pt idx="864">
                  <c:v>33.182201040000002</c:v>
                </c:pt>
                <c:pt idx="865">
                  <c:v>33.18314058</c:v>
                </c:pt>
                <c:pt idx="866">
                  <c:v>33.184079920000002</c:v>
                </c:pt>
                <c:pt idx="867">
                  <c:v>33.185019050000001</c:v>
                </c:pt>
                <c:pt idx="868">
                  <c:v>33.185957989999999</c:v>
                </c:pt>
                <c:pt idx="869">
                  <c:v>33.186896709999999</c:v>
                </c:pt>
                <c:pt idx="870">
                  <c:v>33.187835239999998</c:v>
                </c:pt>
                <c:pt idx="871">
                  <c:v>33.188773560000001</c:v>
                </c:pt>
                <c:pt idx="872">
                  <c:v>33.189711680000002</c:v>
                </c:pt>
                <c:pt idx="873">
                  <c:v>33.19064959</c:v>
                </c:pt>
                <c:pt idx="874">
                  <c:v>33.191587300000002</c:v>
                </c:pt>
                <c:pt idx="875">
                  <c:v>33.192524810000002</c:v>
                </c:pt>
                <c:pt idx="876">
                  <c:v>33.193462109999999</c:v>
                </c:pt>
                <c:pt idx="877">
                  <c:v>33.19439921</c:v>
                </c:pt>
                <c:pt idx="878">
                  <c:v>33.195336099999999</c:v>
                </c:pt>
                <c:pt idx="879">
                  <c:v>33.196272790000002</c:v>
                </c:pt>
                <c:pt idx="880">
                  <c:v>33.197209280000003</c:v>
                </c:pt>
                <c:pt idx="881">
                  <c:v>33.19814556</c:v>
                </c:pt>
                <c:pt idx="882">
                  <c:v>33.199081640000003</c:v>
                </c:pt>
                <c:pt idx="883">
                  <c:v>33.200017510000002</c:v>
                </c:pt>
                <c:pt idx="884">
                  <c:v>33.200953179999999</c:v>
                </c:pt>
                <c:pt idx="885">
                  <c:v>33.201888650000001</c:v>
                </c:pt>
                <c:pt idx="886">
                  <c:v>33.202823909999999</c:v>
                </c:pt>
                <c:pt idx="887">
                  <c:v>33.203758970000003</c:v>
                </c:pt>
                <c:pt idx="888">
                  <c:v>33.204693820000003</c:v>
                </c:pt>
                <c:pt idx="889">
                  <c:v>33.205628470000001</c:v>
                </c:pt>
                <c:pt idx="890">
                  <c:v>33.206562910000002</c:v>
                </c:pt>
                <c:pt idx="891">
                  <c:v>33.207497150000002</c:v>
                </c:pt>
                <c:pt idx="892">
                  <c:v>33.208431189999999</c:v>
                </c:pt>
                <c:pt idx="893">
                  <c:v>33.20936502</c:v>
                </c:pt>
                <c:pt idx="894">
                  <c:v>33.210298649999999</c:v>
                </c:pt>
                <c:pt idx="895">
                  <c:v>33.211232070000001</c:v>
                </c:pt>
                <c:pt idx="896">
                  <c:v>33.212165290000002</c:v>
                </c:pt>
                <c:pt idx="897">
                  <c:v>33.213098299999999</c:v>
                </c:pt>
                <c:pt idx="898">
                  <c:v>33.214031110000001</c:v>
                </c:pt>
                <c:pt idx="899">
                  <c:v>33.21496372</c:v>
                </c:pt>
                <c:pt idx="900">
                  <c:v>33.215896119999996</c:v>
                </c:pt>
                <c:pt idx="901">
                  <c:v>33.216828309999997</c:v>
                </c:pt>
                <c:pt idx="902">
                  <c:v>33.217760300000002</c:v>
                </c:pt>
                <c:pt idx="903">
                  <c:v>33.218692089999998</c:v>
                </c:pt>
                <c:pt idx="904">
                  <c:v>33.219623669999997</c:v>
                </c:pt>
                <c:pt idx="905">
                  <c:v>33.220555050000002</c:v>
                </c:pt>
                <c:pt idx="906">
                  <c:v>33.221486220000003</c:v>
                </c:pt>
                <c:pt idx="907">
                  <c:v>33.222417190000002</c:v>
                </c:pt>
                <c:pt idx="908">
                  <c:v>33.223347949999997</c:v>
                </c:pt>
                <c:pt idx="909">
                  <c:v>33.224278509999998</c:v>
                </c:pt>
                <c:pt idx="910">
                  <c:v>33.225208860000002</c:v>
                </c:pt>
                <c:pt idx="911">
                  <c:v>33.226139000000003</c:v>
                </c:pt>
                <c:pt idx="912">
                  <c:v>33.227068940000002</c:v>
                </c:pt>
                <c:pt idx="913">
                  <c:v>33.227998679999999</c:v>
                </c:pt>
                <c:pt idx="914">
                  <c:v>33.228928209999999</c:v>
                </c:pt>
                <c:pt idx="915">
                  <c:v>33.229857529999997</c:v>
                </c:pt>
                <c:pt idx="916">
                  <c:v>33.23078666</c:v>
                </c:pt>
                <c:pt idx="917">
                  <c:v>33.231715569999999</c:v>
                </c:pt>
                <c:pt idx="918">
                  <c:v>33.232644280000002</c:v>
                </c:pt>
                <c:pt idx="919">
                  <c:v>33.233572789999997</c:v>
                </c:pt>
                <c:pt idx="920">
                  <c:v>33.234501090000002</c:v>
                </c:pt>
                <c:pt idx="921">
                  <c:v>33.235429179999997</c:v>
                </c:pt>
                <c:pt idx="922">
                  <c:v>33.236357069999997</c:v>
                </c:pt>
                <c:pt idx="923">
                  <c:v>33.237284760000001</c:v>
                </c:pt>
                <c:pt idx="924">
                  <c:v>33.238212230000002</c:v>
                </c:pt>
                <c:pt idx="925">
                  <c:v>33.239139510000001</c:v>
                </c:pt>
                <c:pt idx="926">
                  <c:v>33.240066570000003</c:v>
                </c:pt>
                <c:pt idx="927">
                  <c:v>33.240993439999997</c:v>
                </c:pt>
                <c:pt idx="928">
                  <c:v>33.241920090000001</c:v>
                </c:pt>
                <c:pt idx="929">
                  <c:v>33.242846540000002</c:v>
                </c:pt>
                <c:pt idx="930">
                  <c:v>33.243772790000001</c:v>
                </c:pt>
                <c:pt idx="931">
                  <c:v>33.244698829999997</c:v>
                </c:pt>
                <c:pt idx="932">
                  <c:v>33.245624659999997</c:v>
                </c:pt>
                <c:pt idx="933">
                  <c:v>33.246550290000002</c:v>
                </c:pt>
                <c:pt idx="934">
                  <c:v>33.247475710000003</c:v>
                </c:pt>
                <c:pt idx="935">
                  <c:v>33.248400930000003</c:v>
                </c:pt>
                <c:pt idx="936">
                  <c:v>33.249325929999998</c:v>
                </c:pt>
                <c:pt idx="937">
                  <c:v>33.250250729999998</c:v>
                </c:pt>
                <c:pt idx="938">
                  <c:v>33.251175330000002</c:v>
                </c:pt>
                <c:pt idx="939">
                  <c:v>33.252099719999997</c:v>
                </c:pt>
                <c:pt idx="940">
                  <c:v>33.253023910000003</c:v>
                </c:pt>
                <c:pt idx="941">
                  <c:v>33.253947889999999</c:v>
                </c:pt>
                <c:pt idx="942">
                  <c:v>33.25487167</c:v>
                </c:pt>
                <c:pt idx="943">
                  <c:v>33.255795229999997</c:v>
                </c:pt>
                <c:pt idx="944">
                  <c:v>33.256718599999999</c:v>
                </c:pt>
                <c:pt idx="945">
                  <c:v>33.257641749999998</c:v>
                </c:pt>
                <c:pt idx="946">
                  <c:v>33.258564700000001</c:v>
                </c:pt>
                <c:pt idx="947">
                  <c:v>33.259487440000001</c:v>
                </c:pt>
                <c:pt idx="948">
                  <c:v>33.260409979999999</c:v>
                </c:pt>
                <c:pt idx="949">
                  <c:v>33.26133231</c:v>
                </c:pt>
                <c:pt idx="950">
                  <c:v>33.262254429999999</c:v>
                </c:pt>
                <c:pt idx="951">
                  <c:v>33.263176350000002</c:v>
                </c:pt>
                <c:pt idx="952">
                  <c:v>33.264098060000002</c:v>
                </c:pt>
                <c:pt idx="953">
                  <c:v>33.26501957</c:v>
                </c:pt>
                <c:pt idx="954">
                  <c:v>33.265940870000001</c:v>
                </c:pt>
                <c:pt idx="955">
                  <c:v>33.26686196</c:v>
                </c:pt>
                <c:pt idx="956">
                  <c:v>33.267782840000002</c:v>
                </c:pt>
                <c:pt idx="957">
                  <c:v>33.268703520000003</c:v>
                </c:pt>
                <c:pt idx="958">
                  <c:v>33.269624</c:v>
                </c:pt>
                <c:pt idx="959">
                  <c:v>33.270544260000001</c:v>
                </c:pt>
                <c:pt idx="960">
                  <c:v>33.271464309999999</c:v>
                </c:pt>
                <c:pt idx="961">
                  <c:v>33.272384160000001</c:v>
                </c:pt>
                <c:pt idx="962">
                  <c:v>33.273303810000002</c:v>
                </c:pt>
                <c:pt idx="963">
                  <c:v>33.274223249999999</c:v>
                </c:pt>
                <c:pt idx="964">
                  <c:v>33.27514248</c:v>
                </c:pt>
                <c:pt idx="965">
                  <c:v>33.276061499999997</c:v>
                </c:pt>
                <c:pt idx="966">
                  <c:v>33.27698032</c:v>
                </c:pt>
                <c:pt idx="967">
                  <c:v>33.277898929999999</c:v>
                </c:pt>
                <c:pt idx="968">
                  <c:v>33.278817340000003</c:v>
                </c:pt>
                <c:pt idx="969">
                  <c:v>33.279735530000004</c:v>
                </c:pt>
                <c:pt idx="970">
                  <c:v>33.280653520000001</c:v>
                </c:pt>
                <c:pt idx="971">
                  <c:v>33.281571309999997</c:v>
                </c:pt>
                <c:pt idx="972">
                  <c:v>33.282488880000002</c:v>
                </c:pt>
                <c:pt idx="973">
                  <c:v>33.283406249999999</c:v>
                </c:pt>
                <c:pt idx="974">
                  <c:v>33.284323409999999</c:v>
                </c:pt>
                <c:pt idx="975">
                  <c:v>33.285240360000003</c:v>
                </c:pt>
                <c:pt idx="976">
                  <c:v>33.286157109999998</c:v>
                </c:pt>
                <c:pt idx="977">
                  <c:v>33.287073650000004</c:v>
                </c:pt>
                <c:pt idx="978">
                  <c:v>33.287989979999999</c:v>
                </c:pt>
                <c:pt idx="979">
                  <c:v>33.288906109999999</c:v>
                </c:pt>
                <c:pt idx="980">
                  <c:v>33.289822030000003</c:v>
                </c:pt>
                <c:pt idx="981">
                  <c:v>33.290737729999996</c:v>
                </c:pt>
                <c:pt idx="982">
                  <c:v>33.291653240000002</c:v>
                </c:pt>
                <c:pt idx="983">
                  <c:v>33.292568529999997</c:v>
                </c:pt>
                <c:pt idx="984">
                  <c:v>33.293483610000003</c:v>
                </c:pt>
                <c:pt idx="985">
                  <c:v>33.294398489999999</c:v>
                </c:pt>
                <c:pt idx="986">
                  <c:v>33.29531317</c:v>
                </c:pt>
                <c:pt idx="987">
                  <c:v>33.296227629999997</c:v>
                </c:pt>
                <c:pt idx="988">
                  <c:v>33.297141889999999</c:v>
                </c:pt>
                <c:pt idx="989">
                  <c:v>33.298055939999998</c:v>
                </c:pt>
                <c:pt idx="990">
                  <c:v>33.29896978</c:v>
                </c:pt>
                <c:pt idx="991">
                  <c:v>33.29988341</c:v>
                </c:pt>
                <c:pt idx="992">
                  <c:v>33.300796839999997</c:v>
                </c:pt>
                <c:pt idx="993">
                  <c:v>33.301710059999998</c:v>
                </c:pt>
                <c:pt idx="994">
                  <c:v>33.302623070000003</c:v>
                </c:pt>
                <c:pt idx="995">
                  <c:v>33.303535869999997</c:v>
                </c:pt>
                <c:pt idx="996">
                  <c:v>33.304448460000003</c:v>
                </c:pt>
                <c:pt idx="997">
                  <c:v>33.30536085</c:v>
                </c:pt>
                <c:pt idx="998">
                  <c:v>33.30627303</c:v>
                </c:pt>
                <c:pt idx="999">
                  <c:v>33.307184999999997</c:v>
                </c:pt>
                <c:pt idx="1000">
                  <c:v>33.308096759999998</c:v>
                </c:pt>
                <c:pt idx="1001">
                  <c:v>33.309008319999997</c:v>
                </c:pt>
                <c:pt idx="1002">
                  <c:v>33.309919659999998</c:v>
                </c:pt>
                <c:pt idx="1003">
                  <c:v>33.310830799999998</c:v>
                </c:pt>
                <c:pt idx="1004">
                  <c:v>33.311741730000001</c:v>
                </c:pt>
                <c:pt idx="1005">
                  <c:v>33.312652450000002</c:v>
                </c:pt>
                <c:pt idx="1006">
                  <c:v>33.31356297</c:v>
                </c:pt>
                <c:pt idx="1007">
                  <c:v>33.314473270000001</c:v>
                </c:pt>
                <c:pt idx="1008">
                  <c:v>33.315383359999998</c:v>
                </c:pt>
                <c:pt idx="1009">
                  <c:v>33.316293250000001</c:v>
                </c:pt>
                <c:pt idx="1010">
                  <c:v>33.317202930000001</c:v>
                </c:pt>
                <c:pt idx="1011">
                  <c:v>33.318112399999997</c:v>
                </c:pt>
                <c:pt idx="1012">
                  <c:v>33.319021659999997</c:v>
                </c:pt>
                <c:pt idx="1013">
                  <c:v>33.319930720000002</c:v>
                </c:pt>
                <c:pt idx="1014">
                  <c:v>33.320839560000003</c:v>
                </c:pt>
                <c:pt idx="1015">
                  <c:v>33.321748200000002</c:v>
                </c:pt>
                <c:pt idx="1016">
                  <c:v>33.322656629999997</c:v>
                </c:pt>
                <c:pt idx="1017">
                  <c:v>33.323564849999997</c:v>
                </c:pt>
                <c:pt idx="1018">
                  <c:v>33.32447286</c:v>
                </c:pt>
                <c:pt idx="1019">
                  <c:v>33.325380670000001</c:v>
                </c:pt>
                <c:pt idx="1020">
                  <c:v>33.326288259999998</c:v>
                </c:pt>
                <c:pt idx="1021">
                  <c:v>33.327195639999999</c:v>
                </c:pt>
                <c:pt idx="1022">
                  <c:v>33.328102819999998</c:v>
                </c:pt>
                <c:pt idx="1023">
                  <c:v>33.329009790000001</c:v>
                </c:pt>
                <c:pt idx="1024">
                  <c:v>33.32991655</c:v>
                </c:pt>
                <c:pt idx="1025">
                  <c:v>33.330823100000003</c:v>
                </c:pt>
                <c:pt idx="1026">
                  <c:v>33.331729439999997</c:v>
                </c:pt>
                <c:pt idx="1027">
                  <c:v>33.332635570000001</c:v>
                </c:pt>
                <c:pt idx="1028">
                  <c:v>33.333541490000002</c:v>
                </c:pt>
                <c:pt idx="1029">
                  <c:v>33.33444721</c:v>
                </c:pt>
                <c:pt idx="1030">
                  <c:v>33.335352710000002</c:v>
                </c:pt>
                <c:pt idx="1031">
                  <c:v>33.336258010000002</c:v>
                </c:pt>
                <c:pt idx="1032">
                  <c:v>33.337163089999997</c:v>
                </c:pt>
                <c:pt idx="1033">
                  <c:v>33.338067959999997</c:v>
                </c:pt>
                <c:pt idx="1034">
                  <c:v>33.338972630000001</c:v>
                </c:pt>
                <c:pt idx="1035">
                  <c:v>33.339877090000002</c:v>
                </c:pt>
                <c:pt idx="1036">
                  <c:v>33.340781339999999</c:v>
                </c:pt>
                <c:pt idx="1037">
                  <c:v>33.341685380000001</c:v>
                </c:pt>
                <c:pt idx="1038">
                  <c:v>33.34258921</c:v>
                </c:pt>
                <c:pt idx="1039">
                  <c:v>33.343492830000002</c:v>
                </c:pt>
                <c:pt idx="1040">
                  <c:v>33.344396250000003</c:v>
                </c:pt>
                <c:pt idx="1041">
                  <c:v>33.345299449999999</c:v>
                </c:pt>
                <c:pt idx="1042">
                  <c:v>33.346202439999999</c:v>
                </c:pt>
                <c:pt idx="1043">
                  <c:v>33.347105229999997</c:v>
                </c:pt>
                <c:pt idx="1044">
                  <c:v>33.348007799999998</c:v>
                </c:pt>
                <c:pt idx="1045">
                  <c:v>33.348910160000003</c:v>
                </c:pt>
                <c:pt idx="1046">
                  <c:v>33.349812319999998</c:v>
                </c:pt>
                <c:pt idx="1047">
                  <c:v>33.350714269999997</c:v>
                </c:pt>
                <c:pt idx="1048">
                  <c:v>33.351616</c:v>
                </c:pt>
                <c:pt idx="1049">
                  <c:v>33.35251753</c:v>
                </c:pt>
                <c:pt idx="1050">
                  <c:v>33.353418840000003</c:v>
                </c:pt>
                <c:pt idx="1051">
                  <c:v>33.354319949999997</c:v>
                </c:pt>
                <c:pt idx="1052">
                  <c:v>33.355220850000002</c:v>
                </c:pt>
                <c:pt idx="1053">
                  <c:v>33.356121530000003</c:v>
                </c:pt>
                <c:pt idx="1054">
                  <c:v>33.357022010000001</c:v>
                </c:pt>
                <c:pt idx="1055">
                  <c:v>33.357922279999997</c:v>
                </c:pt>
                <c:pt idx="1056">
                  <c:v>33.358822330000002</c:v>
                </c:pt>
                <c:pt idx="1057">
                  <c:v>33.359722169999998</c:v>
                </c:pt>
                <c:pt idx="1058">
                  <c:v>33.360621809999998</c:v>
                </c:pt>
                <c:pt idx="1059">
                  <c:v>33.361521240000002</c:v>
                </c:pt>
                <c:pt idx="1060">
                  <c:v>33.362420450000002</c:v>
                </c:pt>
                <c:pt idx="1061">
                  <c:v>33.36331946</c:v>
                </c:pt>
                <c:pt idx="1062">
                  <c:v>33.364218260000001</c:v>
                </c:pt>
                <c:pt idx="1063">
                  <c:v>33.365116839999999</c:v>
                </c:pt>
                <c:pt idx="1064">
                  <c:v>33.366015220000001</c:v>
                </c:pt>
                <c:pt idx="1065">
                  <c:v>33.366913390000001</c:v>
                </c:pt>
                <c:pt idx="1066">
                  <c:v>33.367811340000003</c:v>
                </c:pt>
                <c:pt idx="1067">
                  <c:v>33.368709090000003</c:v>
                </c:pt>
                <c:pt idx="1068">
                  <c:v>33.369606619999999</c:v>
                </c:pt>
                <c:pt idx="1069">
                  <c:v>33.37050395</c:v>
                </c:pt>
                <c:pt idx="1070">
                  <c:v>33.371401059999997</c:v>
                </c:pt>
                <c:pt idx="1071">
                  <c:v>33.372297959999997</c:v>
                </c:pt>
                <c:pt idx="1072">
                  <c:v>33.373194660000003</c:v>
                </c:pt>
                <c:pt idx="1073">
                  <c:v>33.374091139999997</c:v>
                </c:pt>
                <c:pt idx="1074">
                  <c:v>33.374987410000003</c:v>
                </c:pt>
                <c:pt idx="1075">
                  <c:v>33.375883469999998</c:v>
                </c:pt>
                <c:pt idx="1076">
                  <c:v>33.376779319999997</c:v>
                </c:pt>
                <c:pt idx="1077">
                  <c:v>33.37767496</c:v>
                </c:pt>
                <c:pt idx="1078">
                  <c:v>33.37857039</c:v>
                </c:pt>
                <c:pt idx="1079">
                  <c:v>33.379465609999997</c:v>
                </c:pt>
                <c:pt idx="1080">
                  <c:v>33.380360609999997</c:v>
                </c:pt>
                <c:pt idx="1081">
                  <c:v>33.381255410000001</c:v>
                </c:pt>
                <c:pt idx="1082">
                  <c:v>33.382150000000003</c:v>
                </c:pt>
                <c:pt idx="1083">
                  <c:v>33.38304437</c:v>
                </c:pt>
                <c:pt idx="1084">
                  <c:v>33.383938540000003</c:v>
                </c:pt>
                <c:pt idx="1085">
                  <c:v>33.384832490000001</c:v>
                </c:pt>
                <c:pt idx="1086">
                  <c:v>33.385726230000003</c:v>
                </c:pt>
                <c:pt idx="1087">
                  <c:v>33.386619770000003</c:v>
                </c:pt>
                <c:pt idx="1088">
                  <c:v>33.387513089999999</c:v>
                </c:pt>
                <c:pt idx="1089">
                  <c:v>33.388406199999999</c:v>
                </c:pt>
                <c:pt idx="1090">
                  <c:v>33.389299090000002</c:v>
                </c:pt>
                <c:pt idx="1091">
                  <c:v>33.390191780000002</c:v>
                </c:pt>
                <c:pt idx="1092">
                  <c:v>33.39108426</c:v>
                </c:pt>
                <c:pt idx="1093">
                  <c:v>33.39197652</c:v>
                </c:pt>
                <c:pt idx="1094">
                  <c:v>33.392868579999998</c:v>
                </c:pt>
                <c:pt idx="1095">
                  <c:v>33.39376042</c:v>
                </c:pt>
                <c:pt idx="1096">
                  <c:v>33.394652049999998</c:v>
                </c:pt>
                <c:pt idx="1097">
                  <c:v>33.39554347</c:v>
                </c:pt>
                <c:pt idx="1098">
                  <c:v>33.396434679999999</c:v>
                </c:pt>
                <c:pt idx="1099">
                  <c:v>33.397325680000002</c:v>
                </c:pt>
                <c:pt idx="1100">
                  <c:v>33.39821646</c:v>
                </c:pt>
                <c:pt idx="1101">
                  <c:v>33.399107039999997</c:v>
                </c:pt>
                <c:pt idx="1102">
                  <c:v>33.399997399999997</c:v>
                </c:pt>
                <c:pt idx="1103">
                  <c:v>33.40088755</c:v>
                </c:pt>
                <c:pt idx="1104">
                  <c:v>33.401777490000001</c:v>
                </c:pt>
                <c:pt idx="1105">
                  <c:v>33.402667209999997</c:v>
                </c:pt>
                <c:pt idx="1106">
                  <c:v>33.403556729999998</c:v>
                </c:pt>
                <c:pt idx="1107">
                  <c:v>33.404446040000003</c:v>
                </c:pt>
                <c:pt idx="1108">
                  <c:v>33.405335129999997</c:v>
                </c:pt>
                <c:pt idx="1109">
                  <c:v>33.406224010000003</c:v>
                </c:pt>
                <c:pt idx="1110">
                  <c:v>33.407112679999997</c:v>
                </c:pt>
                <c:pt idx="1111">
                  <c:v>33.408001140000003</c:v>
                </c:pt>
                <c:pt idx="1112">
                  <c:v>33.408889389999999</c:v>
                </c:pt>
                <c:pt idx="1113">
                  <c:v>33.409777419999998</c:v>
                </c:pt>
                <c:pt idx="1114">
                  <c:v>33.41066524</c:v>
                </c:pt>
                <c:pt idx="1115">
                  <c:v>33.41155285</c:v>
                </c:pt>
                <c:pt idx="1116">
                  <c:v>33.412440250000003</c:v>
                </c:pt>
                <c:pt idx="1117">
                  <c:v>33.413327440000003</c:v>
                </c:pt>
                <c:pt idx="1118">
                  <c:v>33.41421441</c:v>
                </c:pt>
                <c:pt idx="1119">
                  <c:v>33.415101180000001</c:v>
                </c:pt>
                <c:pt idx="1120">
                  <c:v>33.415987729999998</c:v>
                </c:pt>
                <c:pt idx="1121">
                  <c:v>33.416874069999999</c:v>
                </c:pt>
                <c:pt idx="1122">
                  <c:v>33.417760190000003</c:v>
                </c:pt>
                <c:pt idx="1123">
                  <c:v>33.418646109999997</c:v>
                </c:pt>
                <c:pt idx="1124">
                  <c:v>33.419531810000002</c:v>
                </c:pt>
                <c:pt idx="1125">
                  <c:v>33.420417299999997</c:v>
                </c:pt>
                <c:pt idx="1126">
                  <c:v>33.421302580000003</c:v>
                </c:pt>
                <c:pt idx="1127">
                  <c:v>33.422187639999997</c:v>
                </c:pt>
                <c:pt idx="1128">
                  <c:v>33.423072490000003</c:v>
                </c:pt>
                <c:pt idx="1129">
                  <c:v>33.423957129999998</c:v>
                </c:pt>
                <c:pt idx="1130">
                  <c:v>33.424841559999997</c:v>
                </c:pt>
                <c:pt idx="1131">
                  <c:v>33.42572577</c:v>
                </c:pt>
                <c:pt idx="1132">
                  <c:v>33.426609769999999</c:v>
                </c:pt>
                <c:pt idx="1133">
                  <c:v>33.427493560000002</c:v>
                </c:pt>
                <c:pt idx="1134">
                  <c:v>33.428377140000002</c:v>
                </c:pt>
                <c:pt idx="1135">
                  <c:v>33.429260509999999</c:v>
                </c:pt>
                <c:pt idx="1136">
                  <c:v>33.430143659999999</c:v>
                </c:pt>
                <c:pt idx="1137">
                  <c:v>33.431026600000003</c:v>
                </c:pt>
                <c:pt idx="1138">
                  <c:v>33.431909330000003</c:v>
                </c:pt>
                <c:pt idx="1139">
                  <c:v>33.43279184</c:v>
                </c:pt>
                <c:pt idx="1140">
                  <c:v>33.433674150000002</c:v>
                </c:pt>
                <c:pt idx="1141">
                  <c:v>33.434556239999999</c:v>
                </c:pt>
                <c:pt idx="1142">
                  <c:v>33.43543811</c:v>
                </c:pt>
                <c:pt idx="1143">
                  <c:v>33.436319779999998</c:v>
                </c:pt>
                <c:pt idx="1144">
                  <c:v>33.437201229999999</c:v>
                </c:pt>
                <c:pt idx="1145">
                  <c:v>33.438082459999997</c:v>
                </c:pt>
                <c:pt idx="1146">
                  <c:v>33.438963489999999</c:v>
                </c:pt>
                <c:pt idx="1147">
                  <c:v>33.439844299999997</c:v>
                </c:pt>
                <c:pt idx="1148">
                  <c:v>33.440724899999999</c:v>
                </c:pt>
                <c:pt idx="1149">
                  <c:v>33.441605289999998</c:v>
                </c:pt>
                <c:pt idx="1150">
                  <c:v>33.44248546</c:v>
                </c:pt>
                <c:pt idx="1151">
                  <c:v>33.443365419999999</c:v>
                </c:pt>
                <c:pt idx="1152">
                  <c:v>33.444245160000001</c:v>
                </c:pt>
                <c:pt idx="1153">
                  <c:v>33.44512469</c:v>
                </c:pt>
                <c:pt idx="1154">
                  <c:v>33.446004010000003</c:v>
                </c:pt>
                <c:pt idx="1155">
                  <c:v>33.446883120000003</c:v>
                </c:pt>
                <c:pt idx="1156">
                  <c:v>33.447762009999998</c:v>
                </c:pt>
                <c:pt idx="1157">
                  <c:v>33.448640689999998</c:v>
                </c:pt>
                <c:pt idx="1158">
                  <c:v>33.449519160000001</c:v>
                </c:pt>
                <c:pt idx="1159">
                  <c:v>33.450397410000001</c:v>
                </c:pt>
                <c:pt idx="1160">
                  <c:v>33.451275459999998</c:v>
                </c:pt>
                <c:pt idx="1161">
                  <c:v>33.452153279999997</c:v>
                </c:pt>
                <c:pt idx="1162">
                  <c:v>33.453030900000002</c:v>
                </c:pt>
                <c:pt idx="1163">
                  <c:v>33.453908300000002</c:v>
                </c:pt>
                <c:pt idx="1164">
                  <c:v>33.454785479999998</c:v>
                </c:pt>
                <c:pt idx="1165">
                  <c:v>33.455662459999999</c:v>
                </c:pt>
                <c:pt idx="1166">
                  <c:v>33.456539210000003</c:v>
                </c:pt>
                <c:pt idx="1167">
                  <c:v>33.457415760000004</c:v>
                </c:pt>
                <c:pt idx="1168">
                  <c:v>33.45829209</c:v>
                </c:pt>
                <c:pt idx="1169">
                  <c:v>33.459168210000001</c:v>
                </c:pt>
                <c:pt idx="1170">
                  <c:v>33.460044119999999</c:v>
                </c:pt>
                <c:pt idx="1171">
                  <c:v>33.46091981</c:v>
                </c:pt>
                <c:pt idx="1172">
                  <c:v>33.461795279999997</c:v>
                </c:pt>
                <c:pt idx="1173">
                  <c:v>33.462670549999999</c:v>
                </c:pt>
                <c:pt idx="1174">
                  <c:v>33.463545600000003</c:v>
                </c:pt>
                <c:pt idx="1175">
                  <c:v>33.464420429999997</c:v>
                </c:pt>
                <c:pt idx="1176">
                  <c:v>33.465295050000002</c:v>
                </c:pt>
                <c:pt idx="1177">
                  <c:v>33.466169450000002</c:v>
                </c:pt>
                <c:pt idx="1178">
                  <c:v>33.467043650000001</c:v>
                </c:pt>
                <c:pt idx="1179">
                  <c:v>33.467917630000002</c:v>
                </c:pt>
                <c:pt idx="1180">
                  <c:v>33.46879139</c:v>
                </c:pt>
                <c:pt idx="1181">
                  <c:v>33.469664940000001</c:v>
                </c:pt>
                <c:pt idx="1182">
                  <c:v>33.47053828</c:v>
                </c:pt>
                <c:pt idx="1183">
                  <c:v>33.471411410000002</c:v>
                </c:pt>
                <c:pt idx="1184">
                  <c:v>33.472284309999999</c:v>
                </c:pt>
                <c:pt idx="1185">
                  <c:v>33.473157010000001</c:v>
                </c:pt>
                <c:pt idx="1186">
                  <c:v>33.474029489999999</c:v>
                </c:pt>
                <c:pt idx="1187">
                  <c:v>33.474901760000002</c:v>
                </c:pt>
                <c:pt idx="1188">
                  <c:v>33.47577381</c:v>
                </c:pt>
                <c:pt idx="1189">
                  <c:v>33.476645650000002</c:v>
                </c:pt>
                <c:pt idx="1190">
                  <c:v>33.47751727</c:v>
                </c:pt>
                <c:pt idx="1191">
                  <c:v>33.478388680000002</c:v>
                </c:pt>
                <c:pt idx="1192">
                  <c:v>33.47925987</c:v>
                </c:pt>
                <c:pt idx="1193">
                  <c:v>33.480130850000002</c:v>
                </c:pt>
                <c:pt idx="1194">
                  <c:v>33.481001620000001</c:v>
                </c:pt>
                <c:pt idx="1195">
                  <c:v>33.481872170000003</c:v>
                </c:pt>
                <c:pt idx="1196">
                  <c:v>33.482742510000001</c:v>
                </c:pt>
                <c:pt idx="1197">
                  <c:v>33.483612630000003</c:v>
                </c:pt>
                <c:pt idx="1198">
                  <c:v>33.484482540000002</c:v>
                </c:pt>
                <c:pt idx="1199">
                  <c:v>33.485352229999997</c:v>
                </c:pt>
                <c:pt idx="1200">
                  <c:v>33.486221700000002</c:v>
                </c:pt>
                <c:pt idx="1201">
                  <c:v>33.487090960000003</c:v>
                </c:pt>
                <c:pt idx="1202">
                  <c:v>33.487960010000002</c:v>
                </c:pt>
                <c:pt idx="1203">
                  <c:v>33.488828839999996</c:v>
                </c:pt>
                <c:pt idx="1204">
                  <c:v>33.489697460000002</c:v>
                </c:pt>
                <c:pt idx="1205">
                  <c:v>33.490565869999998</c:v>
                </c:pt>
                <c:pt idx="1206">
                  <c:v>33.491434050000002</c:v>
                </c:pt>
                <c:pt idx="1207">
                  <c:v>33.492302029999998</c:v>
                </c:pt>
                <c:pt idx="1208">
                  <c:v>33.493169790000003</c:v>
                </c:pt>
                <c:pt idx="1209">
                  <c:v>33.494037329999998</c:v>
                </c:pt>
                <c:pt idx="1210">
                  <c:v>33.494904660000003</c:v>
                </c:pt>
                <c:pt idx="1211">
                  <c:v>33.495771779999998</c:v>
                </c:pt>
                <c:pt idx="1212">
                  <c:v>33.496638670000003</c:v>
                </c:pt>
                <c:pt idx="1213">
                  <c:v>33.497505359999998</c:v>
                </c:pt>
                <c:pt idx="1214">
                  <c:v>33.498371830000004</c:v>
                </c:pt>
                <c:pt idx="1215">
                  <c:v>33.499238079999998</c:v>
                </c:pt>
                <c:pt idx="1216">
                  <c:v>33.500104120000003</c:v>
                </c:pt>
                <c:pt idx="1217">
                  <c:v>33.500969939999997</c:v>
                </c:pt>
                <c:pt idx="1218">
                  <c:v>33.501835550000003</c:v>
                </c:pt>
                <c:pt idx="1219">
                  <c:v>33.502700939999997</c:v>
                </c:pt>
                <c:pt idx="1220">
                  <c:v>33.503566120000002</c:v>
                </c:pt>
                <c:pt idx="1221">
                  <c:v>33.504431080000003</c:v>
                </c:pt>
                <c:pt idx="1222">
                  <c:v>33.505295830000001</c:v>
                </c:pt>
                <c:pt idx="1223">
                  <c:v>33.506160360000003</c:v>
                </c:pt>
                <c:pt idx="1224">
                  <c:v>33.50702467</c:v>
                </c:pt>
                <c:pt idx="1225">
                  <c:v>33.507888770000001</c:v>
                </c:pt>
                <c:pt idx="1226">
                  <c:v>33.508752649999998</c:v>
                </c:pt>
                <c:pt idx="1227">
                  <c:v>33.509616319999999</c:v>
                </c:pt>
                <c:pt idx="1228">
                  <c:v>33.510479770000003</c:v>
                </c:pt>
                <c:pt idx="1229">
                  <c:v>33.511343009999997</c:v>
                </c:pt>
                <c:pt idx="1230">
                  <c:v>33.512206030000002</c:v>
                </c:pt>
                <c:pt idx="1231">
                  <c:v>33.513068840000003</c:v>
                </c:pt>
                <c:pt idx="1232">
                  <c:v>33.51393143</c:v>
                </c:pt>
                <c:pt idx="1233">
                  <c:v>33.5147938</c:v>
                </c:pt>
                <c:pt idx="1234">
                  <c:v>33.515655959999997</c:v>
                </c:pt>
                <c:pt idx="1235">
                  <c:v>33.516517899999997</c:v>
                </c:pt>
                <c:pt idx="1236">
                  <c:v>33.517379630000001</c:v>
                </c:pt>
                <c:pt idx="1237">
                  <c:v>33.518241140000001</c:v>
                </c:pt>
                <c:pt idx="1238">
                  <c:v>33.519102439999998</c:v>
                </c:pt>
                <c:pt idx="1239">
                  <c:v>33.519963519999997</c:v>
                </c:pt>
                <c:pt idx="1240">
                  <c:v>33.520824380000001</c:v>
                </c:pt>
                <c:pt idx="1241">
                  <c:v>33.52168503</c:v>
                </c:pt>
                <c:pt idx="1242">
                  <c:v>33.522545460000003</c:v>
                </c:pt>
                <c:pt idx="1243">
                  <c:v>33.523405670000002</c:v>
                </c:pt>
                <c:pt idx="1244">
                  <c:v>33.524265669999998</c:v>
                </c:pt>
                <c:pt idx="1245">
                  <c:v>33.525125459999998</c:v>
                </c:pt>
                <c:pt idx="1246">
                  <c:v>33.52598502</c:v>
                </c:pt>
                <c:pt idx="1247">
                  <c:v>33.526844369999999</c:v>
                </c:pt>
                <c:pt idx="1248">
                  <c:v>33.527703500000001</c:v>
                </c:pt>
                <c:pt idx="1249">
                  <c:v>33.52856242</c:v>
                </c:pt>
                <c:pt idx="1250">
                  <c:v>33.529421120000002</c:v>
                </c:pt>
                <c:pt idx="1251">
                  <c:v>33.530279610000001</c:v>
                </c:pt>
                <c:pt idx="1252">
                  <c:v>33.531137870000002</c:v>
                </c:pt>
                <c:pt idx="1253">
                  <c:v>33.531995930000001</c:v>
                </c:pt>
                <c:pt idx="1254">
                  <c:v>33.532853760000002</c:v>
                </c:pt>
                <c:pt idx="1255">
                  <c:v>33.53371138</c:v>
                </c:pt>
                <c:pt idx="1256">
                  <c:v>33.534568790000002</c:v>
                </c:pt>
                <c:pt idx="1257">
                  <c:v>33.535425969999999</c:v>
                </c:pt>
                <c:pt idx="1258">
                  <c:v>33.53628294</c:v>
                </c:pt>
                <c:pt idx="1259">
                  <c:v>33.537139699999997</c:v>
                </c:pt>
                <c:pt idx="1260">
                  <c:v>33.537996229999997</c:v>
                </c:pt>
                <c:pt idx="1261">
                  <c:v>33.538852550000001</c:v>
                </c:pt>
                <c:pt idx="1262">
                  <c:v>33.539708660000002</c:v>
                </c:pt>
                <c:pt idx="1263">
                  <c:v>33.540564539999998</c:v>
                </c:pt>
                <c:pt idx="1264">
                  <c:v>33.541420209999998</c:v>
                </c:pt>
                <c:pt idx="1265">
                  <c:v>33.542275670000002</c:v>
                </c:pt>
                <c:pt idx="1266">
                  <c:v>33.543130900000001</c:v>
                </c:pt>
                <c:pt idx="1267">
                  <c:v>33.543985919999997</c:v>
                </c:pt>
                <c:pt idx="1268">
                  <c:v>33.544840729999997</c:v>
                </c:pt>
                <c:pt idx="1269">
                  <c:v>33.545695309999999</c:v>
                </c:pt>
                <c:pt idx="1270">
                  <c:v>33.546549679999998</c:v>
                </c:pt>
                <c:pt idx="1271">
                  <c:v>33.54740383</c:v>
                </c:pt>
                <c:pt idx="1272">
                  <c:v>33.548257759999998</c:v>
                </c:pt>
                <c:pt idx="1273">
                  <c:v>33.549111480000001</c:v>
                </c:pt>
                <c:pt idx="1274">
                  <c:v>33.549964979999999</c:v>
                </c:pt>
                <c:pt idx="1275">
                  <c:v>33.55081826</c:v>
                </c:pt>
                <c:pt idx="1276">
                  <c:v>33.551671329999998</c:v>
                </c:pt>
                <c:pt idx="1277">
                  <c:v>33.552524179999999</c:v>
                </c:pt>
                <c:pt idx="1278">
                  <c:v>33.553376810000003</c:v>
                </c:pt>
                <c:pt idx="1279">
                  <c:v>33.554229220000003</c:v>
                </c:pt>
                <c:pt idx="1280">
                  <c:v>33.55508142</c:v>
                </c:pt>
                <c:pt idx="1281">
                  <c:v>33.555933400000001</c:v>
                </c:pt>
                <c:pt idx="1282">
                  <c:v>33.556785159999997</c:v>
                </c:pt>
                <c:pt idx="1283">
                  <c:v>33.557636709999997</c:v>
                </c:pt>
                <c:pt idx="1284">
                  <c:v>33.55848804</c:v>
                </c:pt>
                <c:pt idx="1285">
                  <c:v>33.55933915</c:v>
                </c:pt>
                <c:pt idx="1286">
                  <c:v>33.560190040000002</c:v>
                </c:pt>
                <c:pt idx="1287">
                  <c:v>33.561040720000001</c:v>
                </c:pt>
                <c:pt idx="1288">
                  <c:v>33.561891180000003</c:v>
                </c:pt>
                <c:pt idx="1289">
                  <c:v>33.562741420000002</c:v>
                </c:pt>
                <c:pt idx="1290">
                  <c:v>33.563591440000003</c:v>
                </c:pt>
                <c:pt idx="1291">
                  <c:v>33.564441250000002</c:v>
                </c:pt>
                <c:pt idx="1292">
                  <c:v>33.565290830000002</c:v>
                </c:pt>
                <c:pt idx="1293">
                  <c:v>33.5661402</c:v>
                </c:pt>
                <c:pt idx="1294">
                  <c:v>33.566989360000001</c:v>
                </c:pt>
                <c:pt idx="1295">
                  <c:v>33.567838289999997</c:v>
                </c:pt>
                <c:pt idx="1296">
                  <c:v>33.568686999999997</c:v>
                </c:pt>
                <c:pt idx="1297">
                  <c:v>33.569535500000001</c:v>
                </c:pt>
                <c:pt idx="1298">
                  <c:v>33.57038378</c:v>
                </c:pt>
                <c:pt idx="1299">
                  <c:v>33.571231840000003</c:v>
                </c:pt>
                <c:pt idx="1300">
                  <c:v>33.572079690000002</c:v>
                </c:pt>
                <c:pt idx="1301">
                  <c:v>33.572927319999998</c:v>
                </c:pt>
                <c:pt idx="1302">
                  <c:v>33.573774729999997</c:v>
                </c:pt>
                <c:pt idx="1303">
                  <c:v>33.574621919999998</c:v>
                </c:pt>
                <c:pt idx="1304">
                  <c:v>33.575468890000003</c:v>
                </c:pt>
                <c:pt idx="1305">
                  <c:v>33.576315649999998</c:v>
                </c:pt>
                <c:pt idx="1306">
                  <c:v>33.577162180000002</c:v>
                </c:pt>
                <c:pt idx="1307">
                  <c:v>33.578008500000003</c:v>
                </c:pt>
                <c:pt idx="1308">
                  <c:v>33.5788546</c:v>
                </c:pt>
                <c:pt idx="1309">
                  <c:v>33.57970049</c:v>
                </c:pt>
                <c:pt idx="1310">
                  <c:v>33.580546150000004</c:v>
                </c:pt>
                <c:pt idx="1311">
                  <c:v>33.581391600000003</c:v>
                </c:pt>
                <c:pt idx="1312">
                  <c:v>33.582236829999999</c:v>
                </c:pt>
                <c:pt idx="1313">
                  <c:v>33.583081839999998</c:v>
                </c:pt>
                <c:pt idx="1314">
                  <c:v>33.583926630000001</c:v>
                </c:pt>
                <c:pt idx="1315">
                  <c:v>33.584771199999999</c:v>
                </c:pt>
                <c:pt idx="1316">
                  <c:v>33.585615560000001</c:v>
                </c:pt>
                <c:pt idx="1317">
                  <c:v>33.586459689999998</c:v>
                </c:pt>
                <c:pt idx="1318">
                  <c:v>33.587303609999999</c:v>
                </c:pt>
                <c:pt idx="1319">
                  <c:v>33.588147309999997</c:v>
                </c:pt>
                <c:pt idx="1320">
                  <c:v>33.588990780000003</c:v>
                </c:pt>
                <c:pt idx="1321">
                  <c:v>33.58983404</c:v>
                </c:pt>
                <c:pt idx="1322">
                  <c:v>33.59067709</c:v>
                </c:pt>
                <c:pt idx="1323">
                  <c:v>33.591519910000002</c:v>
                </c:pt>
                <c:pt idx="1324">
                  <c:v>33.592362520000002</c:v>
                </c:pt>
                <c:pt idx="1325">
                  <c:v>33.593204909999997</c:v>
                </c:pt>
                <c:pt idx="1326">
                  <c:v>33.594047080000003</c:v>
                </c:pt>
                <c:pt idx="1327">
                  <c:v>33.594889029999997</c:v>
                </c:pt>
                <c:pt idx="1328">
                  <c:v>33.595730760000002</c:v>
                </c:pt>
                <c:pt idx="1329">
                  <c:v>33.596572270000003</c:v>
                </c:pt>
                <c:pt idx="1330">
                  <c:v>33.59741356</c:v>
                </c:pt>
                <c:pt idx="1331">
                  <c:v>33.59825464</c:v>
                </c:pt>
                <c:pt idx="1332">
                  <c:v>33.599095490000003</c:v>
                </c:pt>
                <c:pt idx="1333">
                  <c:v>33.599936130000003</c:v>
                </c:pt>
                <c:pt idx="1334">
                  <c:v>33.600776549999999</c:v>
                </c:pt>
                <c:pt idx="1335">
                  <c:v>33.601616749999998</c:v>
                </c:pt>
                <c:pt idx="1336">
                  <c:v>33.60245673</c:v>
                </c:pt>
                <c:pt idx="1337">
                  <c:v>33.603296489999998</c:v>
                </c:pt>
                <c:pt idx="1338">
                  <c:v>33.604136029999999</c:v>
                </c:pt>
                <c:pt idx="1339">
                  <c:v>33.604975349999997</c:v>
                </c:pt>
                <c:pt idx="1340">
                  <c:v>33.605814459999998</c:v>
                </c:pt>
                <c:pt idx="1341">
                  <c:v>33.606653340000001</c:v>
                </c:pt>
                <c:pt idx="1342">
                  <c:v>33.607492010000001</c:v>
                </c:pt>
                <c:pt idx="1343">
                  <c:v>33.608330449999997</c:v>
                </c:pt>
                <c:pt idx="1344">
                  <c:v>33.609168670000003</c:v>
                </c:pt>
                <c:pt idx="1345">
                  <c:v>33.610006679999998</c:v>
                </c:pt>
                <c:pt idx="1346">
                  <c:v>33.610844470000004</c:v>
                </c:pt>
                <c:pt idx="1347">
                  <c:v>33.611682029999997</c:v>
                </c:pt>
                <c:pt idx="1348">
                  <c:v>33.612519380000002</c:v>
                </c:pt>
                <c:pt idx="1349">
                  <c:v>33.613356510000003</c:v>
                </c:pt>
                <c:pt idx="1350">
                  <c:v>33.614193419999999</c:v>
                </c:pt>
                <c:pt idx="1351">
                  <c:v>33.615030109999999</c:v>
                </c:pt>
                <c:pt idx="1352">
                  <c:v>33.615866580000002</c:v>
                </c:pt>
                <c:pt idx="1353">
                  <c:v>33.616702840000002</c:v>
                </c:pt>
                <c:pt idx="1354">
                  <c:v>33.617538869999997</c:v>
                </c:pt>
                <c:pt idx="1355">
                  <c:v>33.618374680000002</c:v>
                </c:pt>
                <c:pt idx="1356">
                  <c:v>33.619210270000004</c:v>
                </c:pt>
                <c:pt idx="1357">
                  <c:v>33.620045640000001</c:v>
                </c:pt>
                <c:pt idx="1358">
                  <c:v>33.620880800000002</c:v>
                </c:pt>
                <c:pt idx="1359">
                  <c:v>33.621715729999998</c:v>
                </c:pt>
                <c:pt idx="1360">
                  <c:v>33.622550439999998</c:v>
                </c:pt>
                <c:pt idx="1361">
                  <c:v>33.623384940000001</c:v>
                </c:pt>
                <c:pt idx="1362">
                  <c:v>33.62421921</c:v>
                </c:pt>
                <c:pt idx="1363">
                  <c:v>33.625053270000002</c:v>
                </c:pt>
                <c:pt idx="1364">
                  <c:v>33.6258871</c:v>
                </c:pt>
                <c:pt idx="1365">
                  <c:v>33.626720710000001</c:v>
                </c:pt>
                <c:pt idx="1366">
                  <c:v>33.627554109999998</c:v>
                </c:pt>
                <c:pt idx="1367">
                  <c:v>33.628387279999998</c:v>
                </c:pt>
                <c:pt idx="1368">
                  <c:v>33.629220230000001</c:v>
                </c:pt>
                <c:pt idx="1369">
                  <c:v>33.63005296</c:v>
                </c:pt>
                <c:pt idx="1370">
                  <c:v>33.630885480000003</c:v>
                </c:pt>
                <c:pt idx="1371">
                  <c:v>33.631717770000002</c:v>
                </c:pt>
                <c:pt idx="1372">
                  <c:v>33.632549840000003</c:v>
                </c:pt>
                <c:pt idx="1373">
                  <c:v>33.633381700000001</c:v>
                </c:pt>
                <c:pt idx="1374">
                  <c:v>33.634213330000001</c:v>
                </c:pt>
                <c:pt idx="1375">
                  <c:v>33.635044739999998</c:v>
                </c:pt>
                <c:pt idx="1376">
                  <c:v>33.635875939999998</c:v>
                </c:pt>
                <c:pt idx="1377">
                  <c:v>33.636706910000001</c:v>
                </c:pt>
                <c:pt idx="1378">
                  <c:v>33.63753766</c:v>
                </c:pt>
                <c:pt idx="1379">
                  <c:v>33.638368190000001</c:v>
                </c:pt>
                <c:pt idx="1380">
                  <c:v>33.639198499999999</c:v>
                </c:pt>
                <c:pt idx="1381">
                  <c:v>33.64002859</c:v>
                </c:pt>
                <c:pt idx="1382">
                  <c:v>33.640858459999997</c:v>
                </c:pt>
                <c:pt idx="1383">
                  <c:v>33.641688109999997</c:v>
                </c:pt>
                <c:pt idx="1384">
                  <c:v>33.64251754</c:v>
                </c:pt>
                <c:pt idx="1385">
                  <c:v>33.643346749999999</c:v>
                </c:pt>
                <c:pt idx="1386">
                  <c:v>33.644175740000001</c:v>
                </c:pt>
                <c:pt idx="1387">
                  <c:v>33.64500451</c:v>
                </c:pt>
                <c:pt idx="1388">
                  <c:v>33.64583305</c:v>
                </c:pt>
                <c:pt idx="1389">
                  <c:v>33.646661379999998</c:v>
                </c:pt>
                <c:pt idx="1390">
                  <c:v>33.647489489999998</c:v>
                </c:pt>
                <c:pt idx="1391">
                  <c:v>33.648317370000001</c:v>
                </c:pt>
                <c:pt idx="1392">
                  <c:v>33.64914503</c:v>
                </c:pt>
                <c:pt idx="1393">
                  <c:v>33.649972470000002</c:v>
                </c:pt>
                <c:pt idx="1394">
                  <c:v>33.650799689999999</c:v>
                </c:pt>
                <c:pt idx="1395">
                  <c:v>33.651626690000001</c:v>
                </c:pt>
                <c:pt idx="1396">
                  <c:v>33.652453469999998</c:v>
                </c:pt>
                <c:pt idx="1397">
                  <c:v>33.653280029999998</c:v>
                </c:pt>
                <c:pt idx="1398">
                  <c:v>33.654106370000001</c:v>
                </c:pt>
                <c:pt idx="1399">
                  <c:v>33.65493249</c:v>
                </c:pt>
                <c:pt idx="1400">
                  <c:v>33.655758380000002</c:v>
                </c:pt>
                <c:pt idx="1401">
                  <c:v>33.65658406</c:v>
                </c:pt>
                <c:pt idx="1402">
                  <c:v>33.657409510000001</c:v>
                </c:pt>
                <c:pt idx="1403">
                  <c:v>33.658234749999998</c:v>
                </c:pt>
                <c:pt idx="1404">
                  <c:v>33.659059759999998</c:v>
                </c:pt>
                <c:pt idx="1405">
                  <c:v>33.659884550000001</c:v>
                </c:pt>
                <c:pt idx="1406">
                  <c:v>33.66070912</c:v>
                </c:pt>
                <c:pt idx="1407">
                  <c:v>33.661533470000002</c:v>
                </c:pt>
                <c:pt idx="1408">
                  <c:v>33.662357589999999</c:v>
                </c:pt>
                <c:pt idx="1409">
                  <c:v>33.6631815</c:v>
                </c:pt>
                <c:pt idx="1410">
                  <c:v>33.664005179999997</c:v>
                </c:pt>
                <c:pt idx="1411">
                  <c:v>33.664828649999997</c:v>
                </c:pt>
                <c:pt idx="1412">
                  <c:v>33.665651889999999</c:v>
                </c:pt>
                <c:pt idx="1413">
                  <c:v>33.666474909999998</c:v>
                </c:pt>
                <c:pt idx="1414">
                  <c:v>33.66729771</c:v>
                </c:pt>
                <c:pt idx="1415">
                  <c:v>33.668120289999997</c:v>
                </c:pt>
                <c:pt idx="1416">
                  <c:v>33.668942629999997</c:v>
                </c:pt>
                <c:pt idx="1417">
                  <c:v>33.66976477</c:v>
                </c:pt>
                <c:pt idx="1418">
                  <c:v>33.67058668</c:v>
                </c:pt>
                <c:pt idx="1419">
                  <c:v>33.671408370000002</c:v>
                </c:pt>
                <c:pt idx="1420">
                  <c:v>33.67222984</c:v>
                </c:pt>
                <c:pt idx="1421">
                  <c:v>33.673051090000001</c:v>
                </c:pt>
                <c:pt idx="1422">
                  <c:v>33.673872109999998</c:v>
                </c:pt>
                <c:pt idx="1423">
                  <c:v>33.674692919999998</c:v>
                </c:pt>
                <c:pt idx="1424">
                  <c:v>33.675513500000001</c:v>
                </c:pt>
                <c:pt idx="1425">
                  <c:v>33.67633386</c:v>
                </c:pt>
                <c:pt idx="1426">
                  <c:v>33.677154000000002</c:v>
                </c:pt>
                <c:pt idx="1427">
                  <c:v>33.677973919999999</c:v>
                </c:pt>
                <c:pt idx="1428">
                  <c:v>33.67879361</c:v>
                </c:pt>
                <c:pt idx="1429">
                  <c:v>33.679613080000003</c:v>
                </c:pt>
                <c:pt idx="1430">
                  <c:v>33.680432330000002</c:v>
                </c:pt>
                <c:pt idx="1431">
                  <c:v>33.681251359999997</c:v>
                </c:pt>
                <c:pt idx="1432">
                  <c:v>33.682070170000003</c:v>
                </c:pt>
                <c:pt idx="1433">
                  <c:v>33.682888759999997</c:v>
                </c:pt>
                <c:pt idx="1434">
                  <c:v>33.683707120000001</c:v>
                </c:pt>
                <c:pt idx="1435">
                  <c:v>33.684525260000001</c:v>
                </c:pt>
                <c:pt idx="1436">
                  <c:v>33.685343179999997</c:v>
                </c:pt>
                <c:pt idx="1437">
                  <c:v>33.686160870000002</c:v>
                </c:pt>
                <c:pt idx="1438">
                  <c:v>33.686978349999997</c:v>
                </c:pt>
                <c:pt idx="1439">
                  <c:v>33.687795600000001</c:v>
                </c:pt>
                <c:pt idx="1440">
                  <c:v>33.688612620000001</c:v>
                </c:pt>
                <c:pt idx="1441">
                  <c:v>33.689429429999997</c:v>
                </c:pt>
                <c:pt idx="1442">
                  <c:v>33.690246019999996</c:v>
                </c:pt>
                <c:pt idx="1443">
                  <c:v>33.691062379999998</c:v>
                </c:pt>
                <c:pt idx="1444">
                  <c:v>33.691878520000003</c:v>
                </c:pt>
                <c:pt idx="1445">
                  <c:v>33.692694439999997</c:v>
                </c:pt>
                <c:pt idx="1446">
                  <c:v>33.69351013</c:v>
                </c:pt>
                <c:pt idx="1447">
                  <c:v>33.69432561</c:v>
                </c:pt>
                <c:pt idx="1448">
                  <c:v>33.695140860000002</c:v>
                </c:pt>
                <c:pt idx="1449">
                  <c:v>33.69595588</c:v>
                </c:pt>
                <c:pt idx="1450">
                  <c:v>33.696770690000001</c:v>
                </c:pt>
                <c:pt idx="1451">
                  <c:v>33.697585269999998</c:v>
                </c:pt>
                <c:pt idx="1452">
                  <c:v>33.698399629999997</c:v>
                </c:pt>
                <c:pt idx="1453">
                  <c:v>33.69921377</c:v>
                </c:pt>
                <c:pt idx="1454">
                  <c:v>33.700027679999998</c:v>
                </c:pt>
                <c:pt idx="1455">
                  <c:v>33.70084138</c:v>
                </c:pt>
                <c:pt idx="1456">
                  <c:v>33.701654849999997</c:v>
                </c:pt>
                <c:pt idx="1457">
                  <c:v>33.702468090000004</c:v>
                </c:pt>
                <c:pt idx="1458">
                  <c:v>33.70328112</c:v>
                </c:pt>
                <c:pt idx="1459">
                  <c:v>33.704093919999998</c:v>
                </c:pt>
                <c:pt idx="1460">
                  <c:v>33.7049065</c:v>
                </c:pt>
                <c:pt idx="1461">
                  <c:v>33.705718849999997</c:v>
                </c:pt>
                <c:pt idx="1462">
                  <c:v>33.706530979999997</c:v>
                </c:pt>
                <c:pt idx="1463">
                  <c:v>33.70734289</c:v>
                </c:pt>
                <c:pt idx="1464">
                  <c:v>33.708154569999998</c:v>
                </c:pt>
                <c:pt idx="1465">
                  <c:v>33.708966029999999</c:v>
                </c:pt>
                <c:pt idx="1466">
                  <c:v>33.709777269999996</c:v>
                </c:pt>
                <c:pt idx="1467">
                  <c:v>33.710588289999997</c:v>
                </c:pt>
                <c:pt idx="1468">
                  <c:v>33.71139909</c:v>
                </c:pt>
                <c:pt idx="1469">
                  <c:v>33.712209659999999</c:v>
                </c:pt>
                <c:pt idx="1470">
                  <c:v>33.71302</c:v>
                </c:pt>
                <c:pt idx="1471">
                  <c:v>33.713830129999998</c:v>
                </c:pt>
                <c:pt idx="1472">
                  <c:v>33.714640029999998</c:v>
                </c:pt>
                <c:pt idx="1473">
                  <c:v>33.715449710000001</c:v>
                </c:pt>
                <c:pt idx="1474">
                  <c:v>33.71625916</c:v>
                </c:pt>
                <c:pt idx="1475">
                  <c:v>33.717068390000001</c:v>
                </c:pt>
                <c:pt idx="1476">
                  <c:v>33.717877399999999</c:v>
                </c:pt>
                <c:pt idx="1477">
                  <c:v>33.71868619</c:v>
                </c:pt>
                <c:pt idx="1478">
                  <c:v>33.719494750000003</c:v>
                </c:pt>
                <c:pt idx="1479">
                  <c:v>33.720303090000002</c:v>
                </c:pt>
                <c:pt idx="1480">
                  <c:v>33.721111200000003</c:v>
                </c:pt>
                <c:pt idx="1481">
                  <c:v>33.72191909</c:v>
                </c:pt>
                <c:pt idx="1482">
                  <c:v>33.72272676</c:v>
                </c:pt>
                <c:pt idx="1483">
                  <c:v>33.723534200000003</c:v>
                </c:pt>
                <c:pt idx="1484">
                  <c:v>33.724341420000002</c:v>
                </c:pt>
                <c:pt idx="1485">
                  <c:v>33.725148419999996</c:v>
                </c:pt>
                <c:pt idx="1486">
                  <c:v>33.725955190000001</c:v>
                </c:pt>
                <c:pt idx="1487">
                  <c:v>33.726761740000001</c:v>
                </c:pt>
                <c:pt idx="1488">
                  <c:v>33.727568060000003</c:v>
                </c:pt>
                <c:pt idx="1489">
                  <c:v>33.728374160000001</c:v>
                </c:pt>
                <c:pt idx="1490">
                  <c:v>33.729180040000003</c:v>
                </c:pt>
                <c:pt idx="1491">
                  <c:v>33.729985689999999</c:v>
                </c:pt>
                <c:pt idx="1492">
                  <c:v>33.730791119999999</c:v>
                </c:pt>
                <c:pt idx="1493">
                  <c:v>33.731596330000002</c:v>
                </c:pt>
                <c:pt idx="1494">
                  <c:v>33.73240131</c:v>
                </c:pt>
                <c:pt idx="1495">
                  <c:v>33.733206070000001</c:v>
                </c:pt>
                <c:pt idx="1496">
                  <c:v>33.734010599999998</c:v>
                </c:pt>
                <c:pt idx="1497">
                  <c:v>33.734814909999997</c:v>
                </c:pt>
                <c:pt idx="1498">
                  <c:v>33.735619</c:v>
                </c:pt>
                <c:pt idx="1499">
                  <c:v>33.736422859999998</c:v>
                </c:pt>
                <c:pt idx="1500">
                  <c:v>33.737226499999998</c:v>
                </c:pt>
                <c:pt idx="1501">
                  <c:v>33.738029910000002</c:v>
                </c:pt>
                <c:pt idx="1502">
                  <c:v>33.738833100000001</c:v>
                </c:pt>
                <c:pt idx="1503">
                  <c:v>33.739636070000003</c:v>
                </c:pt>
                <c:pt idx="1504">
                  <c:v>33.740438810000001</c:v>
                </c:pt>
                <c:pt idx="1505">
                  <c:v>33.741241330000001</c:v>
                </c:pt>
                <c:pt idx="1506">
                  <c:v>33.742043619999997</c:v>
                </c:pt>
                <c:pt idx="1507">
                  <c:v>33.742845690000003</c:v>
                </c:pt>
                <c:pt idx="1508">
                  <c:v>33.743647529999997</c:v>
                </c:pt>
                <c:pt idx="1509">
                  <c:v>33.744449150000001</c:v>
                </c:pt>
                <c:pt idx="1510">
                  <c:v>33.745250550000002</c:v>
                </c:pt>
                <c:pt idx="1511">
                  <c:v>33.746051719999997</c:v>
                </c:pt>
                <c:pt idx="1512">
                  <c:v>33.746852660000002</c:v>
                </c:pt>
                <c:pt idx="1513">
                  <c:v>33.747653380000003</c:v>
                </c:pt>
                <c:pt idx="1514">
                  <c:v>33.74845388</c:v>
                </c:pt>
                <c:pt idx="1515">
                  <c:v>33.749254149999999</c:v>
                </c:pt>
                <c:pt idx="1516">
                  <c:v>33.750054200000001</c:v>
                </c:pt>
                <c:pt idx="1517">
                  <c:v>33.750854029999999</c:v>
                </c:pt>
                <c:pt idx="1518">
                  <c:v>33.75165363</c:v>
                </c:pt>
                <c:pt idx="1519">
                  <c:v>33.752453000000003</c:v>
                </c:pt>
                <c:pt idx="1520">
                  <c:v>33.753252150000002</c:v>
                </c:pt>
                <c:pt idx="1521">
                  <c:v>33.754051080000004</c:v>
                </c:pt>
                <c:pt idx="1522">
                  <c:v>33.754849780000001</c:v>
                </c:pt>
                <c:pt idx="1523">
                  <c:v>33.75564825</c:v>
                </c:pt>
                <c:pt idx="1524">
                  <c:v>33.756446500000003</c:v>
                </c:pt>
                <c:pt idx="1525">
                  <c:v>33.757244530000001</c:v>
                </c:pt>
                <c:pt idx="1526">
                  <c:v>33.758042330000002</c:v>
                </c:pt>
                <c:pt idx="1527">
                  <c:v>33.758839909999999</c:v>
                </c:pt>
                <c:pt idx="1528">
                  <c:v>33.759637259999998</c:v>
                </c:pt>
                <c:pt idx="1529">
                  <c:v>33.76043439</c:v>
                </c:pt>
                <c:pt idx="1530">
                  <c:v>33.761231289999998</c:v>
                </c:pt>
                <c:pt idx="1531">
                  <c:v>33.762027969999998</c:v>
                </c:pt>
                <c:pt idx="1532">
                  <c:v>33.762824420000001</c:v>
                </c:pt>
                <c:pt idx="1533">
                  <c:v>33.763620639999999</c:v>
                </c:pt>
                <c:pt idx="1534">
                  <c:v>33.764416650000001</c:v>
                </c:pt>
                <c:pt idx="1535">
                  <c:v>33.765212419999997</c:v>
                </c:pt>
                <c:pt idx="1536">
                  <c:v>33.766007960000003</c:v>
                </c:pt>
                <c:pt idx="1537">
                  <c:v>33.766803289999999</c:v>
                </c:pt>
                <c:pt idx="1538">
                  <c:v>33.767598390000003</c:v>
                </c:pt>
                <c:pt idx="1539">
                  <c:v>33.768393269999997</c:v>
                </c:pt>
                <c:pt idx="1540">
                  <c:v>33.76918792</c:v>
                </c:pt>
                <c:pt idx="1541">
                  <c:v>33.769982339999999</c:v>
                </c:pt>
                <c:pt idx="1542">
                  <c:v>33.77077654</c:v>
                </c:pt>
                <c:pt idx="1543">
                  <c:v>33.771570519999997</c:v>
                </c:pt>
                <c:pt idx="1544">
                  <c:v>33.772364260000003</c:v>
                </c:pt>
                <c:pt idx="1545">
                  <c:v>33.773157789999999</c:v>
                </c:pt>
                <c:pt idx="1546">
                  <c:v>33.773951089999997</c:v>
                </c:pt>
                <c:pt idx="1547">
                  <c:v>33.774744159999997</c:v>
                </c:pt>
                <c:pt idx="1548">
                  <c:v>33.775537010000001</c:v>
                </c:pt>
                <c:pt idx="1549">
                  <c:v>33.776329629999999</c:v>
                </c:pt>
                <c:pt idx="1550">
                  <c:v>33.77712202</c:v>
                </c:pt>
                <c:pt idx="1551">
                  <c:v>33.777914189999997</c:v>
                </c:pt>
                <c:pt idx="1552">
                  <c:v>33.778706139999997</c:v>
                </c:pt>
                <c:pt idx="1553">
                  <c:v>33.779497859999999</c:v>
                </c:pt>
                <c:pt idx="1554">
                  <c:v>33.780289349999997</c:v>
                </c:pt>
                <c:pt idx="1555">
                  <c:v>33.781080619999997</c:v>
                </c:pt>
                <c:pt idx="1556">
                  <c:v>33.78187166</c:v>
                </c:pt>
                <c:pt idx="1557">
                  <c:v>33.782662469999998</c:v>
                </c:pt>
                <c:pt idx="1558">
                  <c:v>33.783453059999999</c:v>
                </c:pt>
                <c:pt idx="1559">
                  <c:v>33.784243429999997</c:v>
                </c:pt>
                <c:pt idx="1560">
                  <c:v>33.785033560000002</c:v>
                </c:pt>
                <c:pt idx="1561">
                  <c:v>33.785823469999997</c:v>
                </c:pt>
                <c:pt idx="1562">
                  <c:v>33.786613160000002</c:v>
                </c:pt>
                <c:pt idx="1563">
                  <c:v>33.787402620000002</c:v>
                </c:pt>
                <c:pt idx="1564">
                  <c:v>33.788191849999997</c:v>
                </c:pt>
                <c:pt idx="1565">
                  <c:v>33.788980860000002</c:v>
                </c:pt>
                <c:pt idx="1566">
                  <c:v>33.789769640000003</c:v>
                </c:pt>
                <c:pt idx="1567">
                  <c:v>33.7905582</c:v>
                </c:pt>
                <c:pt idx="1568">
                  <c:v>33.791346529999998</c:v>
                </c:pt>
                <c:pt idx="1569">
                  <c:v>33.79213463</c:v>
                </c:pt>
                <c:pt idx="1570">
                  <c:v>33.792922509999997</c:v>
                </c:pt>
                <c:pt idx="1571">
                  <c:v>33.793710160000003</c:v>
                </c:pt>
                <c:pt idx="1572">
                  <c:v>33.794497589999999</c:v>
                </c:pt>
                <c:pt idx="1573">
                  <c:v>33.795284789999997</c:v>
                </c:pt>
                <c:pt idx="1574">
                  <c:v>33.796071759999997</c:v>
                </c:pt>
                <c:pt idx="1575">
                  <c:v>33.79685851</c:v>
                </c:pt>
                <c:pt idx="1576">
                  <c:v>33.797645029999998</c:v>
                </c:pt>
                <c:pt idx="1577">
                  <c:v>33.798431319999999</c:v>
                </c:pt>
                <c:pt idx="1578">
                  <c:v>33.799217390000003</c:v>
                </c:pt>
                <c:pt idx="1579">
                  <c:v>33.800003230000002</c:v>
                </c:pt>
                <c:pt idx="1580">
                  <c:v>33.800788840000003</c:v>
                </c:pt>
                <c:pt idx="1581">
                  <c:v>33.80157423</c:v>
                </c:pt>
                <c:pt idx="1582">
                  <c:v>33.802359389999999</c:v>
                </c:pt>
                <c:pt idx="1583">
                  <c:v>33.803144330000002</c:v>
                </c:pt>
                <c:pt idx="1584">
                  <c:v>33.803929029999999</c:v>
                </c:pt>
                <c:pt idx="1585">
                  <c:v>33.804713509999999</c:v>
                </c:pt>
                <c:pt idx="1586">
                  <c:v>33.805497760000002</c:v>
                </c:pt>
                <c:pt idx="1587">
                  <c:v>33.80628179</c:v>
                </c:pt>
                <c:pt idx="1588">
                  <c:v>33.807065590000001</c:v>
                </c:pt>
                <c:pt idx="1589">
                  <c:v>33.807849169999997</c:v>
                </c:pt>
                <c:pt idx="1590">
                  <c:v>33.808632520000003</c:v>
                </c:pt>
                <c:pt idx="1591">
                  <c:v>33.809415639999997</c:v>
                </c:pt>
                <c:pt idx="1592">
                  <c:v>33.810198530000001</c:v>
                </c:pt>
                <c:pt idx="1593">
                  <c:v>33.810981200000001</c:v>
                </c:pt>
                <c:pt idx="1594">
                  <c:v>33.811763640000002</c:v>
                </c:pt>
                <c:pt idx="1595">
                  <c:v>33.81254586</c:v>
                </c:pt>
                <c:pt idx="1596">
                  <c:v>33.813327839999999</c:v>
                </c:pt>
                <c:pt idx="1597">
                  <c:v>33.814109600000002</c:v>
                </c:pt>
                <c:pt idx="1598">
                  <c:v>33.81489114</c:v>
                </c:pt>
                <c:pt idx="1599">
                  <c:v>33.81567244</c:v>
                </c:pt>
                <c:pt idx="1600">
                  <c:v>33.816453520000003</c:v>
                </c:pt>
                <c:pt idx="1601">
                  <c:v>33.817234370000001</c:v>
                </c:pt>
                <c:pt idx="1602">
                  <c:v>33.818015000000003</c:v>
                </c:pt>
                <c:pt idx="1603">
                  <c:v>33.818795399999999</c:v>
                </c:pt>
                <c:pt idx="1604">
                  <c:v>33.819575569999998</c:v>
                </c:pt>
                <c:pt idx="1605">
                  <c:v>33.820355509999999</c:v>
                </c:pt>
                <c:pt idx="1606">
                  <c:v>33.821135220000002</c:v>
                </c:pt>
                <c:pt idx="1607">
                  <c:v>33.821914710000001</c:v>
                </c:pt>
                <c:pt idx="1608">
                  <c:v>33.822693970000003</c:v>
                </c:pt>
                <c:pt idx="1609">
                  <c:v>33.823473</c:v>
                </c:pt>
                <c:pt idx="1610">
                  <c:v>33.82425181</c:v>
                </c:pt>
                <c:pt idx="1611">
                  <c:v>33.825030390000002</c:v>
                </c:pt>
                <c:pt idx="1612">
                  <c:v>33.825808739999999</c:v>
                </c:pt>
                <c:pt idx="1613">
                  <c:v>33.826586859999999</c:v>
                </c:pt>
                <c:pt idx="1614">
                  <c:v>33.827364760000002</c:v>
                </c:pt>
                <c:pt idx="1615">
                  <c:v>33.82814243</c:v>
                </c:pt>
                <c:pt idx="1616">
                  <c:v>33.82891987</c:v>
                </c:pt>
                <c:pt idx="1617">
                  <c:v>33.829697090000003</c:v>
                </c:pt>
                <c:pt idx="1618">
                  <c:v>33.830474070000001</c:v>
                </c:pt>
                <c:pt idx="1619">
                  <c:v>33.831250830000002</c:v>
                </c:pt>
                <c:pt idx="1620">
                  <c:v>33.832027359999998</c:v>
                </c:pt>
                <c:pt idx="1621">
                  <c:v>33.832803669999997</c:v>
                </c:pt>
                <c:pt idx="1622">
                  <c:v>33.833579739999998</c:v>
                </c:pt>
                <c:pt idx="1623">
                  <c:v>33.834355590000001</c:v>
                </c:pt>
                <c:pt idx="1624">
                  <c:v>33.83513121</c:v>
                </c:pt>
                <c:pt idx="1625">
                  <c:v>33.835906610000002</c:v>
                </c:pt>
                <c:pt idx="1626">
                  <c:v>33.836681769999998</c:v>
                </c:pt>
                <c:pt idx="1627">
                  <c:v>33.837456709999998</c:v>
                </c:pt>
                <c:pt idx="1628">
                  <c:v>33.83823142</c:v>
                </c:pt>
                <c:pt idx="1629">
                  <c:v>33.839005899999997</c:v>
                </c:pt>
                <c:pt idx="1630">
                  <c:v>33.839780150000003</c:v>
                </c:pt>
                <c:pt idx="1631">
                  <c:v>33.840554179999998</c:v>
                </c:pt>
                <c:pt idx="1632">
                  <c:v>33.841327970000002</c:v>
                </c:pt>
                <c:pt idx="1633">
                  <c:v>33.842101540000002</c:v>
                </c:pt>
                <c:pt idx="1634">
                  <c:v>33.842874879999997</c:v>
                </c:pt>
                <c:pt idx="1635">
                  <c:v>33.843647990000001</c:v>
                </c:pt>
                <c:pt idx="1636">
                  <c:v>33.844420880000001</c:v>
                </c:pt>
                <c:pt idx="1637">
                  <c:v>33.845193530000003</c:v>
                </c:pt>
                <c:pt idx="1638">
                  <c:v>33.845965960000001</c:v>
                </c:pt>
                <c:pt idx="1639">
                  <c:v>33.846738160000001</c:v>
                </c:pt>
                <c:pt idx="1640">
                  <c:v>33.847510139999997</c:v>
                </c:pt>
                <c:pt idx="1641">
                  <c:v>33.848281880000002</c:v>
                </c:pt>
                <c:pt idx="1642">
                  <c:v>33.849053400000003</c:v>
                </c:pt>
                <c:pt idx="1643">
                  <c:v>33.849824689999998</c:v>
                </c:pt>
                <c:pt idx="1644">
                  <c:v>33.850595740000003</c:v>
                </c:pt>
                <c:pt idx="1645">
                  <c:v>33.851366579999997</c:v>
                </c:pt>
                <c:pt idx="1646">
                  <c:v>33.85213718</c:v>
                </c:pt>
                <c:pt idx="1647">
                  <c:v>33.852907549999998</c:v>
                </c:pt>
                <c:pt idx="1648">
                  <c:v>33.853677699999999</c:v>
                </c:pt>
                <c:pt idx="1649">
                  <c:v>33.854447620000002</c:v>
                </c:pt>
                <c:pt idx="1650">
                  <c:v>33.8552173</c:v>
                </c:pt>
                <c:pt idx="1651">
                  <c:v>33.85598676</c:v>
                </c:pt>
                <c:pt idx="1652">
                  <c:v>33.856755999999997</c:v>
                </c:pt>
                <c:pt idx="1653">
                  <c:v>33.857525000000003</c:v>
                </c:pt>
                <c:pt idx="1654">
                  <c:v>33.858293770000003</c:v>
                </c:pt>
                <c:pt idx="1655">
                  <c:v>33.85906232</c:v>
                </c:pt>
                <c:pt idx="1656">
                  <c:v>33.859830629999998</c:v>
                </c:pt>
                <c:pt idx="1657">
                  <c:v>33.860598719999999</c:v>
                </c:pt>
                <c:pt idx="1658">
                  <c:v>33.861366580000002</c:v>
                </c:pt>
                <c:pt idx="1659">
                  <c:v>33.862134210000001</c:v>
                </c:pt>
                <c:pt idx="1660">
                  <c:v>33.862901610000002</c:v>
                </c:pt>
                <c:pt idx="1661">
                  <c:v>33.863668779999998</c:v>
                </c:pt>
                <c:pt idx="1662">
                  <c:v>33.864435729999997</c:v>
                </c:pt>
                <c:pt idx="1663">
                  <c:v>33.865202439999997</c:v>
                </c:pt>
                <c:pt idx="1664">
                  <c:v>33.865968930000001</c:v>
                </c:pt>
                <c:pt idx="1665">
                  <c:v>33.86673519</c:v>
                </c:pt>
                <c:pt idx="1666">
                  <c:v>33.86750121</c:v>
                </c:pt>
                <c:pt idx="1667">
                  <c:v>33.868267009999997</c:v>
                </c:pt>
                <c:pt idx="1668">
                  <c:v>33.869032580000002</c:v>
                </c:pt>
                <c:pt idx="1669">
                  <c:v>33.869797929999997</c:v>
                </c:pt>
                <c:pt idx="1670">
                  <c:v>33.87056304</c:v>
                </c:pt>
                <c:pt idx="1671">
                  <c:v>33.871327919999999</c:v>
                </c:pt>
                <c:pt idx="1672">
                  <c:v>33.87209258</c:v>
                </c:pt>
                <c:pt idx="1673">
                  <c:v>33.872857000000003</c:v>
                </c:pt>
                <c:pt idx="1674">
                  <c:v>33.873621200000002</c:v>
                </c:pt>
                <c:pt idx="1675">
                  <c:v>33.874385160000003</c:v>
                </c:pt>
                <c:pt idx="1676">
                  <c:v>33.875148899999999</c:v>
                </c:pt>
                <c:pt idx="1677">
                  <c:v>33.875912409999998</c:v>
                </c:pt>
                <c:pt idx="1678">
                  <c:v>33.876675689999999</c:v>
                </c:pt>
                <c:pt idx="1679">
                  <c:v>33.877438740000002</c:v>
                </c:pt>
                <c:pt idx="1680">
                  <c:v>33.87820155</c:v>
                </c:pt>
                <c:pt idx="1681">
                  <c:v>33.878964140000001</c:v>
                </c:pt>
                <c:pt idx="1682">
                  <c:v>33.879726499999997</c:v>
                </c:pt>
                <c:pt idx="1683">
                  <c:v>33.880488630000002</c:v>
                </c:pt>
                <c:pt idx="1684">
                  <c:v>33.881250530000003</c:v>
                </c:pt>
                <c:pt idx="1685">
                  <c:v>33.882012209999999</c:v>
                </c:pt>
                <c:pt idx="1686">
                  <c:v>33.882773649999997</c:v>
                </c:pt>
                <c:pt idx="1687">
                  <c:v>33.883534859999997</c:v>
                </c:pt>
                <c:pt idx="1688">
                  <c:v>33.884295850000001</c:v>
                </c:pt>
                <c:pt idx="1689">
                  <c:v>33.885056599999999</c:v>
                </c:pt>
                <c:pt idx="1690">
                  <c:v>33.885817119999999</c:v>
                </c:pt>
                <c:pt idx="1691">
                  <c:v>33.886577420000002</c:v>
                </c:pt>
                <c:pt idx="1692">
                  <c:v>33.887337479999999</c:v>
                </c:pt>
                <c:pt idx="1693">
                  <c:v>33.88809732</c:v>
                </c:pt>
                <c:pt idx="1694">
                  <c:v>33.888856930000003</c:v>
                </c:pt>
                <c:pt idx="1695">
                  <c:v>33.8896163</c:v>
                </c:pt>
                <c:pt idx="1696">
                  <c:v>33.890375450000001</c:v>
                </c:pt>
                <c:pt idx="1697">
                  <c:v>33.891134360000002</c:v>
                </c:pt>
                <c:pt idx="1698">
                  <c:v>33.89189305</c:v>
                </c:pt>
                <c:pt idx="1699">
                  <c:v>33.89265151</c:v>
                </c:pt>
                <c:pt idx="1700">
                  <c:v>33.893409730000002</c:v>
                </c:pt>
                <c:pt idx="1701">
                  <c:v>33.894167729999999</c:v>
                </c:pt>
                <c:pt idx="1702">
                  <c:v>33.894925489999999</c:v>
                </c:pt>
                <c:pt idx="1703">
                  <c:v>33.895683030000001</c:v>
                </c:pt>
                <c:pt idx="1704">
                  <c:v>33.896440329999997</c:v>
                </c:pt>
                <c:pt idx="1705">
                  <c:v>33.897197409999997</c:v>
                </c:pt>
                <c:pt idx="1706">
                  <c:v>33.897954249999998</c:v>
                </c:pt>
                <c:pt idx="1707">
                  <c:v>33.898710870000002</c:v>
                </c:pt>
                <c:pt idx="1708">
                  <c:v>33.899467250000001</c:v>
                </c:pt>
                <c:pt idx="1709">
                  <c:v>33.900223410000002</c:v>
                </c:pt>
                <c:pt idx="1710">
                  <c:v>33.900979329999998</c:v>
                </c:pt>
                <c:pt idx="1711">
                  <c:v>33.901735029999998</c:v>
                </c:pt>
                <c:pt idx="1712">
                  <c:v>33.902490489999998</c:v>
                </c:pt>
                <c:pt idx="1713">
                  <c:v>33.903245730000002</c:v>
                </c:pt>
                <c:pt idx="1714">
                  <c:v>33.90400073</c:v>
                </c:pt>
                <c:pt idx="1715">
                  <c:v>33.904755510000001</c:v>
                </c:pt>
                <c:pt idx="1716">
                  <c:v>33.905510049999997</c:v>
                </c:pt>
                <c:pt idx="1717">
                  <c:v>33.906264360000002</c:v>
                </c:pt>
                <c:pt idx="1718">
                  <c:v>33.907018440000002</c:v>
                </c:pt>
                <c:pt idx="1719">
                  <c:v>33.907772299999998</c:v>
                </c:pt>
                <c:pt idx="1720">
                  <c:v>33.908525920000002</c:v>
                </c:pt>
                <c:pt idx="1721">
                  <c:v>33.909279310000002</c:v>
                </c:pt>
                <c:pt idx="1722">
                  <c:v>33.910032469999997</c:v>
                </c:pt>
                <c:pt idx="1723">
                  <c:v>33.910785400000002</c:v>
                </c:pt>
                <c:pt idx="1724">
                  <c:v>33.911538100000001</c:v>
                </c:pt>
                <c:pt idx="1725">
                  <c:v>33.912290560000002</c:v>
                </c:pt>
                <c:pt idx="1726">
                  <c:v>33.913042799999999</c:v>
                </c:pt>
                <c:pt idx="1727">
                  <c:v>33.913794809999999</c:v>
                </c:pt>
                <c:pt idx="1728">
                  <c:v>33.91454658</c:v>
                </c:pt>
                <c:pt idx="1729">
                  <c:v>33.915298120000003</c:v>
                </c:pt>
                <c:pt idx="1730">
                  <c:v>33.916049440000002</c:v>
                </c:pt>
                <c:pt idx="1731">
                  <c:v>33.916800520000002</c:v>
                </c:pt>
                <c:pt idx="1732">
                  <c:v>33.917551369999998</c:v>
                </c:pt>
                <c:pt idx="1733">
                  <c:v>33.918301999999997</c:v>
                </c:pt>
                <c:pt idx="1734">
                  <c:v>33.919052389999997</c:v>
                </c:pt>
                <c:pt idx="1735">
                  <c:v>33.91980255</c:v>
                </c:pt>
                <c:pt idx="1736">
                  <c:v>33.920552479999998</c:v>
                </c:pt>
                <c:pt idx="1737">
                  <c:v>33.921302169999997</c:v>
                </c:pt>
                <c:pt idx="1738">
                  <c:v>33.922051639999999</c:v>
                </c:pt>
                <c:pt idx="1739">
                  <c:v>33.922800879999997</c:v>
                </c:pt>
                <c:pt idx="1740">
                  <c:v>33.923549880000003</c:v>
                </c:pt>
                <c:pt idx="1741">
                  <c:v>33.924298659999998</c:v>
                </c:pt>
                <c:pt idx="1742">
                  <c:v>33.925047200000002</c:v>
                </c:pt>
                <c:pt idx="1743">
                  <c:v>33.92579551</c:v>
                </c:pt>
                <c:pt idx="1744">
                  <c:v>33.926543590000001</c:v>
                </c:pt>
                <c:pt idx="1745">
                  <c:v>33.927291439999998</c:v>
                </c:pt>
                <c:pt idx="1746">
                  <c:v>33.928039060000003</c:v>
                </c:pt>
                <c:pt idx="1747">
                  <c:v>33.928786440000003</c:v>
                </c:pt>
                <c:pt idx="1748">
                  <c:v>33.929533599999999</c:v>
                </c:pt>
                <c:pt idx="1749">
                  <c:v>33.930280519999997</c:v>
                </c:pt>
                <c:pt idx="1750">
                  <c:v>33.931027219999997</c:v>
                </c:pt>
                <c:pt idx="1751">
                  <c:v>33.931773679999999</c:v>
                </c:pt>
                <c:pt idx="1752">
                  <c:v>33.932519900000003</c:v>
                </c:pt>
                <c:pt idx="1753">
                  <c:v>33.933265900000002</c:v>
                </c:pt>
                <c:pt idx="1754">
                  <c:v>33.934011660000003</c:v>
                </c:pt>
                <c:pt idx="1755">
                  <c:v>33.9347572</c:v>
                </c:pt>
                <c:pt idx="1756">
                  <c:v>33.935502499999998</c:v>
                </c:pt>
                <c:pt idx="1757">
                  <c:v>33.936247569999999</c:v>
                </c:pt>
                <c:pt idx="1758">
                  <c:v>33.936992420000003</c:v>
                </c:pt>
                <c:pt idx="1759">
                  <c:v>33.93773702</c:v>
                </c:pt>
                <c:pt idx="1760">
                  <c:v>33.938481400000001</c:v>
                </c:pt>
                <c:pt idx="1761">
                  <c:v>33.939225550000003</c:v>
                </c:pt>
                <c:pt idx="1762">
                  <c:v>33.93996946</c:v>
                </c:pt>
                <c:pt idx="1763">
                  <c:v>33.94071314</c:v>
                </c:pt>
                <c:pt idx="1764">
                  <c:v>33.941456590000001</c:v>
                </c:pt>
                <c:pt idx="1765">
                  <c:v>33.942199809999998</c:v>
                </c:pt>
                <c:pt idx="1766">
                  <c:v>33.942942799999997</c:v>
                </c:pt>
                <c:pt idx="1767">
                  <c:v>33.943685559999999</c:v>
                </c:pt>
                <c:pt idx="1768">
                  <c:v>33.944428080000002</c:v>
                </c:pt>
                <c:pt idx="1769">
                  <c:v>33.94517037</c:v>
                </c:pt>
                <c:pt idx="1770">
                  <c:v>33.94591243</c:v>
                </c:pt>
                <c:pt idx="1771">
                  <c:v>33.946654260000003</c:v>
                </c:pt>
                <c:pt idx="1772">
                  <c:v>33.947395849999999</c:v>
                </c:pt>
                <c:pt idx="1773">
                  <c:v>33.94813722</c:v>
                </c:pt>
                <c:pt idx="1774">
                  <c:v>33.948878350000001</c:v>
                </c:pt>
                <c:pt idx="1775">
                  <c:v>33.949619249999998</c:v>
                </c:pt>
                <c:pt idx="1776">
                  <c:v>33.950359900000002</c:v>
                </c:pt>
                <c:pt idx="1777">
                  <c:v>33.951100340000004</c:v>
                </c:pt>
                <c:pt idx="1778">
                  <c:v>33.951840539999999</c:v>
                </c:pt>
                <c:pt idx="1779">
                  <c:v>33.952580509999997</c:v>
                </c:pt>
                <c:pt idx="1780">
                  <c:v>33.953320249999997</c:v>
                </c:pt>
                <c:pt idx="1781">
                  <c:v>33.95405976</c:v>
                </c:pt>
                <c:pt idx="1782">
                  <c:v>33.954799029999997</c:v>
                </c:pt>
                <c:pt idx="1783">
                  <c:v>33.955538070000003</c:v>
                </c:pt>
                <c:pt idx="1784">
                  <c:v>33.956276879999997</c:v>
                </c:pt>
                <c:pt idx="1785">
                  <c:v>33.957015460000001</c:v>
                </c:pt>
                <c:pt idx="1786">
                  <c:v>33.95775381</c:v>
                </c:pt>
                <c:pt idx="1787">
                  <c:v>33.95849192</c:v>
                </c:pt>
                <c:pt idx="1788">
                  <c:v>33.959229800000003</c:v>
                </c:pt>
                <c:pt idx="1789">
                  <c:v>33.959967450000001</c:v>
                </c:pt>
                <c:pt idx="1790">
                  <c:v>33.96070486</c:v>
                </c:pt>
                <c:pt idx="1791">
                  <c:v>33.961442040000001</c:v>
                </c:pt>
                <c:pt idx="1792">
                  <c:v>33.962178989999998</c:v>
                </c:pt>
                <c:pt idx="1793">
                  <c:v>33.962915709999997</c:v>
                </c:pt>
                <c:pt idx="1794">
                  <c:v>33.963652189999998</c:v>
                </c:pt>
                <c:pt idx="1795">
                  <c:v>33.964388450000001</c:v>
                </c:pt>
                <c:pt idx="1796">
                  <c:v>33.965124469999999</c:v>
                </c:pt>
                <c:pt idx="1797">
                  <c:v>33.965860249999999</c:v>
                </c:pt>
                <c:pt idx="1798">
                  <c:v>33.966595810000001</c:v>
                </c:pt>
                <c:pt idx="1799">
                  <c:v>33.967331129999998</c:v>
                </c:pt>
                <c:pt idx="1800">
                  <c:v>33.968066210000003</c:v>
                </c:pt>
                <c:pt idx="1801">
                  <c:v>33.968801059999997</c:v>
                </c:pt>
                <c:pt idx="1802">
                  <c:v>33.969535690000001</c:v>
                </c:pt>
                <c:pt idx="1803">
                  <c:v>33.970270079999999</c:v>
                </c:pt>
                <c:pt idx="1804">
                  <c:v>33.971004229999998</c:v>
                </c:pt>
                <c:pt idx="1805">
                  <c:v>33.971738160000001</c:v>
                </c:pt>
                <c:pt idx="1806">
                  <c:v>33.972471849999998</c:v>
                </c:pt>
                <c:pt idx="1807">
                  <c:v>33.973205309999997</c:v>
                </c:pt>
                <c:pt idx="1808">
                  <c:v>33.973938529999998</c:v>
                </c:pt>
                <c:pt idx="1809">
                  <c:v>33.974671530000002</c:v>
                </c:pt>
                <c:pt idx="1810">
                  <c:v>33.97540429</c:v>
                </c:pt>
                <c:pt idx="1811">
                  <c:v>33.97613681</c:v>
                </c:pt>
                <c:pt idx="1812">
                  <c:v>33.976869110000003</c:v>
                </c:pt>
                <c:pt idx="1813">
                  <c:v>33.97760117</c:v>
                </c:pt>
                <c:pt idx="1814">
                  <c:v>33.978332989999998</c:v>
                </c:pt>
                <c:pt idx="1815">
                  <c:v>33.97906459</c:v>
                </c:pt>
                <c:pt idx="1816">
                  <c:v>33.979795950000003</c:v>
                </c:pt>
                <c:pt idx="1817">
                  <c:v>33.980527080000002</c:v>
                </c:pt>
                <c:pt idx="1818">
                  <c:v>33.981257970000001</c:v>
                </c:pt>
                <c:pt idx="1819">
                  <c:v>33.981988629999996</c:v>
                </c:pt>
                <c:pt idx="1820">
                  <c:v>33.982719060000001</c:v>
                </c:pt>
                <c:pt idx="1821">
                  <c:v>33.98344925</c:v>
                </c:pt>
                <c:pt idx="1822">
                  <c:v>33.984179210000001</c:v>
                </c:pt>
                <c:pt idx="1823">
                  <c:v>33.984908939999997</c:v>
                </c:pt>
                <c:pt idx="1824">
                  <c:v>33.985638430000002</c:v>
                </c:pt>
                <c:pt idx="1825">
                  <c:v>33.986367690000002</c:v>
                </c:pt>
                <c:pt idx="1826">
                  <c:v>33.987096710000003</c:v>
                </c:pt>
                <c:pt idx="1827">
                  <c:v>33.98782551</c:v>
                </c:pt>
                <c:pt idx="1828">
                  <c:v>33.988554069999999</c:v>
                </c:pt>
                <c:pt idx="1829">
                  <c:v>33.98928239</c:v>
                </c:pt>
                <c:pt idx="1830">
                  <c:v>33.990010490000003</c:v>
                </c:pt>
                <c:pt idx="1831">
                  <c:v>33.990738350000001</c:v>
                </c:pt>
                <c:pt idx="1832">
                  <c:v>33.99146597</c:v>
                </c:pt>
                <c:pt idx="1833">
                  <c:v>33.992193360000002</c:v>
                </c:pt>
                <c:pt idx="1834">
                  <c:v>33.992920519999998</c:v>
                </c:pt>
                <c:pt idx="1835">
                  <c:v>33.993647449999997</c:v>
                </c:pt>
                <c:pt idx="1836">
                  <c:v>33.994374139999998</c:v>
                </c:pt>
                <c:pt idx="1837">
                  <c:v>33.99510059</c:v>
                </c:pt>
                <c:pt idx="1838">
                  <c:v>33.995826819999998</c:v>
                </c:pt>
                <c:pt idx="1839">
                  <c:v>33.996552809999997</c:v>
                </c:pt>
                <c:pt idx="1840">
                  <c:v>33.997278559999998</c:v>
                </c:pt>
                <c:pt idx="1841">
                  <c:v>33.998004080000001</c:v>
                </c:pt>
                <c:pt idx="1842">
                  <c:v>33.99872937</c:v>
                </c:pt>
                <c:pt idx="1843">
                  <c:v>33.99945443</c:v>
                </c:pt>
                <c:pt idx="1844">
                  <c:v>34.000179250000002</c:v>
                </c:pt>
                <c:pt idx="1845">
                  <c:v>34.000903829999999</c:v>
                </c:pt>
                <c:pt idx="1846">
                  <c:v>34.001628179999997</c:v>
                </c:pt>
                <c:pt idx="1847">
                  <c:v>34.002352299999998</c:v>
                </c:pt>
                <c:pt idx="1848">
                  <c:v>34.003076180000001</c:v>
                </c:pt>
                <c:pt idx="1849">
                  <c:v>34.003799829999998</c:v>
                </c:pt>
                <c:pt idx="1850">
                  <c:v>34.004523239999997</c:v>
                </c:pt>
                <c:pt idx="1851">
                  <c:v>34.005246419999999</c:v>
                </c:pt>
                <c:pt idx="1852">
                  <c:v>34.005969370000003</c:v>
                </c:pt>
                <c:pt idx="1853">
                  <c:v>34.006692080000001</c:v>
                </c:pt>
                <c:pt idx="1854">
                  <c:v>34.007414560000001</c:v>
                </c:pt>
                <c:pt idx="1855">
                  <c:v>34.008136810000003</c:v>
                </c:pt>
                <c:pt idx="1856">
                  <c:v>34.00885882</c:v>
                </c:pt>
                <c:pt idx="1857">
                  <c:v>34.009580589999999</c:v>
                </c:pt>
                <c:pt idx="1858">
                  <c:v>34.010302129999999</c:v>
                </c:pt>
                <c:pt idx="1859">
                  <c:v>34.011023440000002</c:v>
                </c:pt>
                <c:pt idx="1860">
                  <c:v>34.01174451</c:v>
                </c:pt>
                <c:pt idx="1861">
                  <c:v>34.012465349999999</c:v>
                </c:pt>
                <c:pt idx="1862">
                  <c:v>34.01318595</c:v>
                </c:pt>
                <c:pt idx="1863">
                  <c:v>34.013906319999997</c:v>
                </c:pt>
                <c:pt idx="1864">
                  <c:v>34.014626460000002</c:v>
                </c:pt>
                <c:pt idx="1865">
                  <c:v>34.015346360000002</c:v>
                </c:pt>
                <c:pt idx="1866">
                  <c:v>34.016066019999997</c:v>
                </c:pt>
                <c:pt idx="1867">
                  <c:v>34.01678545</c:v>
                </c:pt>
                <c:pt idx="1868">
                  <c:v>34.017504649999999</c:v>
                </c:pt>
                <c:pt idx="1869">
                  <c:v>34.01822361</c:v>
                </c:pt>
                <c:pt idx="1870">
                  <c:v>34.018942340000002</c:v>
                </c:pt>
                <c:pt idx="1871">
                  <c:v>34.019660829999999</c:v>
                </c:pt>
                <c:pt idx="1872">
                  <c:v>34.020379079999998</c:v>
                </c:pt>
                <c:pt idx="1873">
                  <c:v>34.021097099999999</c:v>
                </c:pt>
                <c:pt idx="1874">
                  <c:v>34.021814890000002</c:v>
                </c:pt>
                <c:pt idx="1875">
                  <c:v>34.022532439999999</c:v>
                </c:pt>
                <c:pt idx="1876">
                  <c:v>34.023249759999999</c:v>
                </c:pt>
                <c:pt idx="1877">
                  <c:v>34.023966850000001</c:v>
                </c:pt>
                <c:pt idx="1878">
                  <c:v>34.024683690000003</c:v>
                </c:pt>
                <c:pt idx="1879">
                  <c:v>34.025400310000002</c:v>
                </c:pt>
                <c:pt idx="1880">
                  <c:v>34.026116690000002</c:v>
                </c:pt>
                <c:pt idx="1881">
                  <c:v>34.026832829999996</c:v>
                </c:pt>
                <c:pt idx="1882">
                  <c:v>34.02754874</c:v>
                </c:pt>
                <c:pt idx="1883">
                  <c:v>34.028264409999998</c:v>
                </c:pt>
                <c:pt idx="1884">
                  <c:v>34.028979849999999</c:v>
                </c:pt>
                <c:pt idx="1885">
                  <c:v>34.029695060000002</c:v>
                </c:pt>
                <c:pt idx="1886">
                  <c:v>34.030410019999998</c:v>
                </c:pt>
                <c:pt idx="1887">
                  <c:v>34.031124759999997</c:v>
                </c:pt>
                <c:pt idx="1888">
                  <c:v>34.031839259999998</c:v>
                </c:pt>
                <c:pt idx="1889">
                  <c:v>34.03255352</c:v>
                </c:pt>
                <c:pt idx="1890">
                  <c:v>34.033267549999998</c:v>
                </c:pt>
                <c:pt idx="1891">
                  <c:v>34.033981339999997</c:v>
                </c:pt>
                <c:pt idx="1892">
                  <c:v>34.034694899999998</c:v>
                </c:pt>
                <c:pt idx="1893">
                  <c:v>34.035408220000001</c:v>
                </c:pt>
                <c:pt idx="1894">
                  <c:v>34.036121299999998</c:v>
                </c:pt>
                <c:pt idx="1895">
                  <c:v>34.036834159999998</c:v>
                </c:pt>
                <c:pt idx="1896">
                  <c:v>34.037546759999998</c:v>
                </c:pt>
                <c:pt idx="1897">
                  <c:v>34.038259140000001</c:v>
                </c:pt>
                <c:pt idx="1898">
                  <c:v>34.038971289999999</c:v>
                </c:pt>
                <c:pt idx="1899">
                  <c:v>34.039683199999999</c:v>
                </c:pt>
                <c:pt idx="1900">
                  <c:v>34.04039487</c:v>
                </c:pt>
                <c:pt idx="1901">
                  <c:v>34.041106310000004</c:v>
                </c:pt>
                <c:pt idx="1902">
                  <c:v>34.041817510000001</c:v>
                </c:pt>
                <c:pt idx="1903">
                  <c:v>34.042528480000001</c:v>
                </c:pt>
                <c:pt idx="1904">
                  <c:v>34.043239210000003</c:v>
                </c:pt>
                <c:pt idx="1905">
                  <c:v>34.04394971</c:v>
                </c:pt>
                <c:pt idx="1906">
                  <c:v>34.044659969999998</c:v>
                </c:pt>
                <c:pt idx="1907">
                  <c:v>34.045369989999998</c:v>
                </c:pt>
                <c:pt idx="1908">
                  <c:v>34.046079779999999</c:v>
                </c:pt>
                <c:pt idx="1909">
                  <c:v>34.046789339999997</c:v>
                </c:pt>
                <c:pt idx="1910">
                  <c:v>34.047498650000001</c:v>
                </c:pt>
                <c:pt idx="1911">
                  <c:v>34.048207740000002</c:v>
                </c:pt>
                <c:pt idx="1912">
                  <c:v>34.048916579999997</c:v>
                </c:pt>
                <c:pt idx="1913">
                  <c:v>34.04962519</c:v>
                </c:pt>
                <c:pt idx="1914">
                  <c:v>34.050333569999999</c:v>
                </c:pt>
                <c:pt idx="1915">
                  <c:v>34.05104171</c:v>
                </c:pt>
                <c:pt idx="1916">
                  <c:v>34.051749610000002</c:v>
                </c:pt>
                <c:pt idx="1917">
                  <c:v>34.052457269999998</c:v>
                </c:pt>
                <c:pt idx="1918">
                  <c:v>34.053164709999997</c:v>
                </c:pt>
                <c:pt idx="1919">
                  <c:v>34.053871899999997</c:v>
                </c:pt>
                <c:pt idx="1920">
                  <c:v>34.054578849999999</c:v>
                </c:pt>
                <c:pt idx="1921">
                  <c:v>34.055285570000002</c:v>
                </c:pt>
                <c:pt idx="1922">
                  <c:v>34.055992060000001</c:v>
                </c:pt>
                <c:pt idx="1923">
                  <c:v>34.056698310000002</c:v>
                </c:pt>
                <c:pt idx="1924">
                  <c:v>34.057404320000003</c:v>
                </c:pt>
                <c:pt idx="1925">
                  <c:v>34.0581101</c:v>
                </c:pt>
                <c:pt idx="1926">
                  <c:v>34.058815639999999</c:v>
                </c:pt>
                <c:pt idx="1927">
                  <c:v>34.05952095</c:v>
                </c:pt>
                <c:pt idx="1928">
                  <c:v>34.060226020000002</c:v>
                </c:pt>
                <c:pt idx="1929">
                  <c:v>34.060930849999998</c:v>
                </c:pt>
                <c:pt idx="1930">
                  <c:v>34.061635449999997</c:v>
                </c:pt>
                <c:pt idx="1931">
                  <c:v>34.062339809999997</c:v>
                </c:pt>
                <c:pt idx="1932">
                  <c:v>34.063043929999999</c:v>
                </c:pt>
                <c:pt idx="1933">
                  <c:v>34.063747820000003</c:v>
                </c:pt>
                <c:pt idx="1934">
                  <c:v>34.064451470000002</c:v>
                </c:pt>
                <c:pt idx="1935">
                  <c:v>34.065154890000002</c:v>
                </c:pt>
                <c:pt idx="1936">
                  <c:v>34.065858069999997</c:v>
                </c:pt>
                <c:pt idx="1937">
                  <c:v>34.066561010000001</c:v>
                </c:pt>
                <c:pt idx="1938">
                  <c:v>34.06726372</c:v>
                </c:pt>
                <c:pt idx="1939">
                  <c:v>34.067966179999999</c:v>
                </c:pt>
                <c:pt idx="1940">
                  <c:v>34.068668420000002</c:v>
                </c:pt>
                <c:pt idx="1941">
                  <c:v>34.069370409999998</c:v>
                </c:pt>
                <c:pt idx="1942">
                  <c:v>34.070072170000003</c:v>
                </c:pt>
                <c:pt idx="1943">
                  <c:v>34.070773699999997</c:v>
                </c:pt>
                <c:pt idx="1944">
                  <c:v>34.071474969999997</c:v>
                </c:pt>
                <c:pt idx="1945">
                  <c:v>34.072176020000001</c:v>
                </c:pt>
                <c:pt idx="1946">
                  <c:v>34.072876829999998</c:v>
                </c:pt>
                <c:pt idx="1947">
                  <c:v>34.073577409999999</c:v>
                </c:pt>
                <c:pt idx="1948">
                  <c:v>34.07427775</c:v>
                </c:pt>
                <c:pt idx="1949">
                  <c:v>34.074977850000003</c:v>
                </c:pt>
                <c:pt idx="1950">
                  <c:v>34.075677720000002</c:v>
                </c:pt>
                <c:pt idx="1951">
                  <c:v>34.076377350000001</c:v>
                </c:pt>
                <c:pt idx="1952">
                  <c:v>34.077076740000003</c:v>
                </c:pt>
                <c:pt idx="1953">
                  <c:v>34.077775889999998</c:v>
                </c:pt>
                <c:pt idx="1954">
                  <c:v>34.078474810000003</c:v>
                </c:pt>
                <c:pt idx="1955">
                  <c:v>34.079173490000002</c:v>
                </c:pt>
                <c:pt idx="1956">
                  <c:v>34.079871939999997</c:v>
                </c:pt>
                <c:pt idx="1957">
                  <c:v>34.080570139999999</c:v>
                </c:pt>
                <c:pt idx="1958">
                  <c:v>34.081268110000003</c:v>
                </c:pt>
                <c:pt idx="1959">
                  <c:v>34.081965850000003</c:v>
                </c:pt>
                <c:pt idx="1960">
                  <c:v>34.082663340000003</c:v>
                </c:pt>
                <c:pt idx="1961">
                  <c:v>34.083360599999999</c:v>
                </c:pt>
                <c:pt idx="1962">
                  <c:v>34.084057620000003</c:v>
                </c:pt>
                <c:pt idx="1963">
                  <c:v>34.084754410000002</c:v>
                </c:pt>
                <c:pt idx="1964">
                  <c:v>34.085450960000003</c:v>
                </c:pt>
                <c:pt idx="1965">
                  <c:v>34.086147269999998</c:v>
                </c:pt>
                <c:pt idx="1966">
                  <c:v>34.086843340000001</c:v>
                </c:pt>
                <c:pt idx="1967">
                  <c:v>34.087539169999999</c:v>
                </c:pt>
                <c:pt idx="1968">
                  <c:v>34.088234759999999</c:v>
                </c:pt>
                <c:pt idx="1969">
                  <c:v>34.088930120000001</c:v>
                </c:pt>
                <c:pt idx="1970">
                  <c:v>34.089625249999997</c:v>
                </c:pt>
                <c:pt idx="1971">
                  <c:v>34.090320130000002</c:v>
                </c:pt>
                <c:pt idx="1972">
                  <c:v>34.091014780000002</c:v>
                </c:pt>
                <c:pt idx="1973">
                  <c:v>34.091709190000003</c:v>
                </c:pt>
                <c:pt idx="1974">
                  <c:v>34.09240337</c:v>
                </c:pt>
                <c:pt idx="1975">
                  <c:v>34.093097309999997</c:v>
                </c:pt>
                <c:pt idx="1976">
                  <c:v>34.093791000000003</c:v>
                </c:pt>
                <c:pt idx="1977">
                  <c:v>34.094484469999998</c:v>
                </c:pt>
                <c:pt idx="1978">
                  <c:v>34.09517769</c:v>
                </c:pt>
                <c:pt idx="1979">
                  <c:v>34.095870679999997</c:v>
                </c:pt>
                <c:pt idx="1980">
                  <c:v>34.096563420000003</c:v>
                </c:pt>
                <c:pt idx="1981">
                  <c:v>34.097255939999997</c:v>
                </c:pt>
                <c:pt idx="1982">
                  <c:v>34.097948209999998</c:v>
                </c:pt>
                <c:pt idx="1983">
                  <c:v>34.098640240000002</c:v>
                </c:pt>
                <c:pt idx="1984">
                  <c:v>34.09933204</c:v>
                </c:pt>
                <c:pt idx="1985">
                  <c:v>34.1000236</c:v>
                </c:pt>
                <c:pt idx="1986">
                  <c:v>34.100714930000002</c:v>
                </c:pt>
                <c:pt idx="1987">
                  <c:v>34.101406009999998</c:v>
                </c:pt>
                <c:pt idx="1988">
                  <c:v>34.102096860000003</c:v>
                </c:pt>
                <c:pt idx="1989">
                  <c:v>34.102787470000003</c:v>
                </c:pt>
                <c:pt idx="1990">
                  <c:v>34.103477839999996</c:v>
                </c:pt>
                <c:pt idx="1991">
                  <c:v>34.104167969999999</c:v>
                </c:pt>
                <c:pt idx="1992">
                  <c:v>34.104857860000003</c:v>
                </c:pt>
                <c:pt idx="1993">
                  <c:v>34.105547510000001</c:v>
                </c:pt>
                <c:pt idx="1994">
                  <c:v>34.106236930000001</c:v>
                </c:pt>
                <c:pt idx="1995">
                  <c:v>34.106926119999997</c:v>
                </c:pt>
                <c:pt idx="1996">
                  <c:v>34.107615060000001</c:v>
                </c:pt>
                <c:pt idx="1997">
                  <c:v>34.108303759999998</c:v>
                </c:pt>
                <c:pt idx="1998">
                  <c:v>34.108992229999998</c:v>
                </c:pt>
                <c:pt idx="1999">
                  <c:v>34.10968046</c:v>
                </c:pt>
                <c:pt idx="2000">
                  <c:v>34.110368450000003</c:v>
                </c:pt>
                <c:pt idx="2001">
                  <c:v>34.1110562</c:v>
                </c:pt>
                <c:pt idx="2002">
                  <c:v>34.11174372</c:v>
                </c:pt>
                <c:pt idx="2003">
                  <c:v>34.112431000000001</c:v>
                </c:pt>
                <c:pt idx="2004">
                  <c:v>34.113118030000003</c:v>
                </c:pt>
                <c:pt idx="2005">
                  <c:v>34.113804829999999</c:v>
                </c:pt>
                <c:pt idx="2006">
                  <c:v>34.114491399999999</c:v>
                </c:pt>
                <c:pt idx="2007">
                  <c:v>34.115177719999998</c:v>
                </c:pt>
                <c:pt idx="2008">
                  <c:v>34.1158638</c:v>
                </c:pt>
                <c:pt idx="2009">
                  <c:v>34.116549650000003</c:v>
                </c:pt>
                <c:pt idx="2010">
                  <c:v>34.117235260000001</c:v>
                </c:pt>
                <c:pt idx="2011">
                  <c:v>34.11792063</c:v>
                </c:pt>
                <c:pt idx="2012">
                  <c:v>34.118605760000001</c:v>
                </c:pt>
                <c:pt idx="2013">
                  <c:v>34.119290650000003</c:v>
                </c:pt>
                <c:pt idx="2014">
                  <c:v>34.119975310000001</c:v>
                </c:pt>
                <c:pt idx="2015">
                  <c:v>34.120659719999999</c:v>
                </c:pt>
                <c:pt idx="2016">
                  <c:v>34.121343889999999</c:v>
                </c:pt>
                <c:pt idx="2017">
                  <c:v>34.12202783</c:v>
                </c:pt>
                <c:pt idx="2018">
                  <c:v>34.122711529999997</c:v>
                </c:pt>
                <c:pt idx="2019">
                  <c:v>34.123394990000001</c:v>
                </c:pt>
                <c:pt idx="2020">
                  <c:v>34.124078220000001</c:v>
                </c:pt>
                <c:pt idx="2021">
                  <c:v>34.124761200000002</c:v>
                </c:pt>
                <c:pt idx="2022">
                  <c:v>34.125443949999998</c:v>
                </c:pt>
                <c:pt idx="2023">
                  <c:v>34.126126450000001</c:v>
                </c:pt>
                <c:pt idx="2024">
                  <c:v>34.12680872</c:v>
                </c:pt>
                <c:pt idx="2025">
                  <c:v>34.12749075</c:v>
                </c:pt>
                <c:pt idx="2026">
                  <c:v>34.128172540000001</c:v>
                </c:pt>
                <c:pt idx="2027">
                  <c:v>34.128854089999997</c:v>
                </c:pt>
                <c:pt idx="2028">
                  <c:v>34.129535410000003</c:v>
                </c:pt>
                <c:pt idx="2029">
                  <c:v>34.130216480000001</c:v>
                </c:pt>
                <c:pt idx="2030">
                  <c:v>34.130897320000003</c:v>
                </c:pt>
                <c:pt idx="2031">
                  <c:v>34.131577909999997</c:v>
                </c:pt>
                <c:pt idx="2032">
                  <c:v>34.132258270000001</c:v>
                </c:pt>
                <c:pt idx="2033">
                  <c:v>34.13293839</c:v>
                </c:pt>
                <c:pt idx="2034">
                  <c:v>34.133618269999999</c:v>
                </c:pt>
                <c:pt idx="2035">
                  <c:v>34.134297910000001</c:v>
                </c:pt>
                <c:pt idx="2036">
                  <c:v>34.134977309999996</c:v>
                </c:pt>
                <c:pt idx="2037">
                  <c:v>34.135656470000001</c:v>
                </c:pt>
                <c:pt idx="2038">
                  <c:v>34.136335389999999</c:v>
                </c:pt>
                <c:pt idx="2039">
                  <c:v>34.13701408</c:v>
                </c:pt>
                <c:pt idx="2040">
                  <c:v>34.137692510000001</c:v>
                </c:pt>
                <c:pt idx="2041">
                  <c:v>34.138370719999998</c:v>
                </c:pt>
                <c:pt idx="2042">
                  <c:v>34.139048680000002</c:v>
                </c:pt>
                <c:pt idx="2043">
                  <c:v>34.139726410000002</c:v>
                </c:pt>
                <c:pt idx="2044">
                  <c:v>34.140403900000003</c:v>
                </c:pt>
                <c:pt idx="2045">
                  <c:v>34.141081149999998</c:v>
                </c:pt>
                <c:pt idx="2046">
                  <c:v>34.141758160000002</c:v>
                </c:pt>
                <c:pt idx="2047">
                  <c:v>34.14243493</c:v>
                </c:pt>
                <c:pt idx="2048">
                  <c:v>34.14311146</c:v>
                </c:pt>
                <c:pt idx="2049">
                  <c:v>34.143787750000001</c:v>
                </c:pt>
                <c:pt idx="2050">
                  <c:v>34.144463799999997</c:v>
                </c:pt>
                <c:pt idx="2051">
                  <c:v>34.145139610000001</c:v>
                </c:pt>
                <c:pt idx="2052">
                  <c:v>34.14581518</c:v>
                </c:pt>
                <c:pt idx="2053">
                  <c:v>34.14649052</c:v>
                </c:pt>
                <c:pt idx="2054">
                  <c:v>34.147165610000002</c:v>
                </c:pt>
                <c:pt idx="2055">
                  <c:v>34.147840459999998</c:v>
                </c:pt>
                <c:pt idx="2056">
                  <c:v>34.148515080000003</c:v>
                </c:pt>
                <c:pt idx="2057">
                  <c:v>34.149189450000002</c:v>
                </c:pt>
                <c:pt idx="2058">
                  <c:v>34.149863590000002</c:v>
                </c:pt>
                <c:pt idx="2059">
                  <c:v>34.150537479999997</c:v>
                </c:pt>
                <c:pt idx="2060">
                  <c:v>34.151211140000001</c:v>
                </c:pt>
                <c:pt idx="2061">
                  <c:v>34.151884559999999</c:v>
                </c:pt>
                <c:pt idx="2062">
                  <c:v>34.152557729999998</c:v>
                </c:pt>
                <c:pt idx="2063">
                  <c:v>34.153230669999999</c:v>
                </c:pt>
                <c:pt idx="2064">
                  <c:v>34.153903360000001</c:v>
                </c:pt>
                <c:pt idx="2065">
                  <c:v>34.154575819999998</c:v>
                </c:pt>
                <c:pt idx="2066">
                  <c:v>34.155248030000003</c:v>
                </c:pt>
                <c:pt idx="2067">
                  <c:v>34.155920010000003</c:v>
                </c:pt>
                <c:pt idx="2068">
                  <c:v>34.156591749999997</c:v>
                </c:pt>
                <c:pt idx="2069">
                  <c:v>34.15726325</c:v>
                </c:pt>
                <c:pt idx="2070">
                  <c:v>34.157934500000003</c:v>
                </c:pt>
                <c:pt idx="2071">
                  <c:v>34.158605520000002</c:v>
                </c:pt>
                <c:pt idx="2072">
                  <c:v>34.159276300000002</c:v>
                </c:pt>
                <c:pt idx="2073">
                  <c:v>34.159946840000003</c:v>
                </c:pt>
                <c:pt idx="2074">
                  <c:v>34.160617139999999</c:v>
                </c:pt>
                <c:pt idx="2075">
                  <c:v>34.161287190000003</c:v>
                </c:pt>
                <c:pt idx="2076">
                  <c:v>34.161957010000002</c:v>
                </c:pt>
                <c:pt idx="2077">
                  <c:v>34.162626590000002</c:v>
                </c:pt>
                <c:pt idx="2078">
                  <c:v>34.163295929999997</c:v>
                </c:pt>
                <c:pt idx="2079">
                  <c:v>34.163965019999999</c:v>
                </c:pt>
                <c:pt idx="2080">
                  <c:v>34.164633879999997</c:v>
                </c:pt>
                <c:pt idx="2081">
                  <c:v>34.165302500000003</c:v>
                </c:pt>
                <c:pt idx="2082">
                  <c:v>34.165970870000002</c:v>
                </c:pt>
                <c:pt idx="2083">
                  <c:v>34.166639009999997</c:v>
                </c:pt>
                <c:pt idx="2084">
                  <c:v>34.167306910000001</c:v>
                </c:pt>
                <c:pt idx="2085">
                  <c:v>34.167974559999998</c:v>
                </c:pt>
                <c:pt idx="2086">
                  <c:v>34.168641979999997</c:v>
                </c:pt>
                <c:pt idx="2087">
                  <c:v>34.169309149999997</c:v>
                </c:pt>
                <c:pt idx="2088">
                  <c:v>34.169976079999998</c:v>
                </c:pt>
                <c:pt idx="2089">
                  <c:v>34.170642770000001</c:v>
                </c:pt>
                <c:pt idx="2090">
                  <c:v>34.171309229999999</c:v>
                </c:pt>
                <c:pt idx="2091">
                  <c:v>34.171975439999997</c:v>
                </c:pt>
                <c:pt idx="2092">
                  <c:v>34.172641409999997</c:v>
                </c:pt>
                <c:pt idx="2093">
                  <c:v>34.173307149999999</c:v>
                </c:pt>
                <c:pt idx="2094">
                  <c:v>34.173972640000002</c:v>
                </c:pt>
                <c:pt idx="2095">
                  <c:v>34.17463789</c:v>
                </c:pt>
                <c:pt idx="2096">
                  <c:v>34.175302899999998</c:v>
                </c:pt>
                <c:pt idx="2097">
                  <c:v>34.175967669999999</c:v>
                </c:pt>
                <c:pt idx="2098">
                  <c:v>34.1766322</c:v>
                </c:pt>
                <c:pt idx="2099">
                  <c:v>34.177296490000003</c:v>
                </c:pt>
                <c:pt idx="2100">
                  <c:v>34.177960540000001</c:v>
                </c:pt>
                <c:pt idx="2101">
                  <c:v>34.178624339999999</c:v>
                </c:pt>
                <c:pt idx="2102">
                  <c:v>34.179287909999999</c:v>
                </c:pt>
                <c:pt idx="2103">
                  <c:v>34.179951240000001</c:v>
                </c:pt>
                <c:pt idx="2104">
                  <c:v>34.180614319999997</c:v>
                </c:pt>
                <c:pt idx="2105">
                  <c:v>34.181277170000001</c:v>
                </c:pt>
                <c:pt idx="2106">
                  <c:v>34.18193977</c:v>
                </c:pt>
                <c:pt idx="2107">
                  <c:v>34.182602129999999</c:v>
                </c:pt>
                <c:pt idx="2108">
                  <c:v>34.183264250000001</c:v>
                </c:pt>
                <c:pt idx="2109">
                  <c:v>34.183926139999997</c:v>
                </c:pt>
                <c:pt idx="2110">
                  <c:v>34.184587780000001</c:v>
                </c:pt>
                <c:pt idx="2111">
                  <c:v>34.185249169999999</c:v>
                </c:pt>
                <c:pt idx="2112">
                  <c:v>34.185910319999998</c:v>
                </c:pt>
                <c:pt idx="2113">
                  <c:v>34.186571239999999</c:v>
                </c:pt>
                <c:pt idx="2114">
                  <c:v>34.187231920000002</c:v>
                </c:pt>
                <c:pt idx="2115">
                  <c:v>34.187892349999998</c:v>
                </c:pt>
                <c:pt idx="2116">
                  <c:v>34.188552540000003</c:v>
                </c:pt>
                <c:pt idx="2117">
                  <c:v>34.189212499999996</c:v>
                </c:pt>
                <c:pt idx="2118">
                  <c:v>34.189872209999997</c:v>
                </c:pt>
                <c:pt idx="2119">
                  <c:v>34.190531679999999</c:v>
                </c:pt>
                <c:pt idx="2120">
                  <c:v>34.191190910000003</c:v>
                </c:pt>
                <c:pt idx="2121">
                  <c:v>34.191849900000001</c:v>
                </c:pt>
                <c:pt idx="2122">
                  <c:v>34.19250864</c:v>
                </c:pt>
                <c:pt idx="2123">
                  <c:v>34.193167150000001</c:v>
                </c:pt>
                <c:pt idx="2124">
                  <c:v>34.193825410000002</c:v>
                </c:pt>
                <c:pt idx="2125">
                  <c:v>34.194483439999999</c:v>
                </c:pt>
                <c:pt idx="2126">
                  <c:v>34.195141219999996</c:v>
                </c:pt>
                <c:pt idx="2127">
                  <c:v>34.195798760000002</c:v>
                </c:pt>
                <c:pt idx="2128">
                  <c:v>34.196456060000003</c:v>
                </c:pt>
                <c:pt idx="2129">
                  <c:v>34.197113109999997</c:v>
                </c:pt>
                <c:pt idx="2130">
                  <c:v>34.19776993</c:v>
                </c:pt>
                <c:pt idx="2131">
                  <c:v>34.198426499999997</c:v>
                </c:pt>
                <c:pt idx="2132">
                  <c:v>34.199082840000003</c:v>
                </c:pt>
                <c:pt idx="2133">
                  <c:v>34.199738930000002</c:v>
                </c:pt>
                <c:pt idx="2134">
                  <c:v>34.200394780000003</c:v>
                </c:pt>
                <c:pt idx="2135">
                  <c:v>34.201050389999999</c:v>
                </c:pt>
                <c:pt idx="2136">
                  <c:v>34.201705740000001</c:v>
                </c:pt>
                <c:pt idx="2137">
                  <c:v>34.20236087</c:v>
                </c:pt>
                <c:pt idx="2138">
                  <c:v>34.203015749999999</c:v>
                </c:pt>
                <c:pt idx="2139">
                  <c:v>34.203670389999999</c:v>
                </c:pt>
                <c:pt idx="2140">
                  <c:v>34.204324800000002</c:v>
                </c:pt>
                <c:pt idx="2141">
                  <c:v>34.204978949999997</c:v>
                </c:pt>
                <c:pt idx="2142">
                  <c:v>34.205632870000002</c:v>
                </c:pt>
                <c:pt idx="2143">
                  <c:v>34.206286550000002</c:v>
                </c:pt>
                <c:pt idx="2144">
                  <c:v>34.206939980000001</c:v>
                </c:pt>
                <c:pt idx="2145">
                  <c:v>34.207593170000003</c:v>
                </c:pt>
                <c:pt idx="2146">
                  <c:v>34.208246119999998</c:v>
                </c:pt>
                <c:pt idx="2147">
                  <c:v>34.208898830000003</c:v>
                </c:pt>
                <c:pt idx="2148">
                  <c:v>34.20955129</c:v>
                </c:pt>
                <c:pt idx="2149">
                  <c:v>34.21020352</c:v>
                </c:pt>
                <c:pt idx="2150">
                  <c:v>34.210855500000001</c:v>
                </c:pt>
                <c:pt idx="2151">
                  <c:v>34.211507240000003</c:v>
                </c:pt>
                <c:pt idx="2152">
                  <c:v>34.21215874</c:v>
                </c:pt>
                <c:pt idx="2153">
                  <c:v>34.212809989999997</c:v>
                </c:pt>
                <c:pt idx="2154">
                  <c:v>34.213461010000003</c:v>
                </c:pt>
                <c:pt idx="2155">
                  <c:v>34.214111780000003</c:v>
                </c:pt>
                <c:pt idx="2156">
                  <c:v>34.214762309999998</c:v>
                </c:pt>
                <c:pt idx="2157">
                  <c:v>34.215412600000001</c:v>
                </c:pt>
                <c:pt idx="2158">
                  <c:v>34.216062639999997</c:v>
                </c:pt>
                <c:pt idx="2159">
                  <c:v>34.216712450000003</c:v>
                </c:pt>
                <c:pt idx="2160">
                  <c:v>34.217362000000001</c:v>
                </c:pt>
                <c:pt idx="2161">
                  <c:v>34.218011320000002</c:v>
                </c:pt>
                <c:pt idx="2162">
                  <c:v>34.218660389999997</c:v>
                </c:pt>
                <c:pt idx="2163">
                  <c:v>34.21930923</c:v>
                </c:pt>
                <c:pt idx="2164">
                  <c:v>34.219957819999998</c:v>
                </c:pt>
                <c:pt idx="2165">
                  <c:v>34.220606170000003</c:v>
                </c:pt>
                <c:pt idx="2166">
                  <c:v>34.221254279999997</c:v>
                </c:pt>
                <c:pt idx="2167">
                  <c:v>34.221902139999997</c:v>
                </c:pt>
                <c:pt idx="2168">
                  <c:v>34.222549770000001</c:v>
                </c:pt>
                <c:pt idx="2169">
                  <c:v>34.223197149999997</c:v>
                </c:pt>
                <c:pt idx="2170">
                  <c:v>34.223844290000002</c:v>
                </c:pt>
                <c:pt idx="2171">
                  <c:v>34.224491180000001</c:v>
                </c:pt>
                <c:pt idx="2172">
                  <c:v>34.225137840000002</c:v>
                </c:pt>
                <c:pt idx="2173">
                  <c:v>34.225784249999997</c:v>
                </c:pt>
                <c:pt idx="2174">
                  <c:v>34.226430409999999</c:v>
                </c:pt>
                <c:pt idx="2175">
                  <c:v>34.227076340000004</c:v>
                </c:pt>
                <c:pt idx="2176">
                  <c:v>34.227722020000002</c:v>
                </c:pt>
                <c:pt idx="2177">
                  <c:v>34.228367460000001</c:v>
                </c:pt>
                <c:pt idx="2178">
                  <c:v>34.229012660000002</c:v>
                </c:pt>
                <c:pt idx="2179">
                  <c:v>34.229657619999998</c:v>
                </c:pt>
                <c:pt idx="2180">
                  <c:v>34.230302330000001</c:v>
                </c:pt>
                <c:pt idx="2181">
                  <c:v>34.230946799999998</c:v>
                </c:pt>
                <c:pt idx="2182">
                  <c:v>34.231591029999997</c:v>
                </c:pt>
                <c:pt idx="2183">
                  <c:v>34.232235009999997</c:v>
                </c:pt>
                <c:pt idx="2184">
                  <c:v>34.232878739999997</c:v>
                </c:pt>
                <c:pt idx="2185">
                  <c:v>34.233522239999999</c:v>
                </c:pt>
                <c:pt idx="2186">
                  <c:v>34.234165500000003</c:v>
                </c:pt>
                <c:pt idx="2187">
                  <c:v>34.234808510000001</c:v>
                </c:pt>
                <c:pt idx="2188">
                  <c:v>34.235451279999999</c:v>
                </c:pt>
                <c:pt idx="2189">
                  <c:v>34.23609381</c:v>
                </c:pt>
                <c:pt idx="2190">
                  <c:v>34.236736090000001</c:v>
                </c:pt>
                <c:pt idx="2191">
                  <c:v>34.237378139999997</c:v>
                </c:pt>
                <c:pt idx="2192">
                  <c:v>34.23801993</c:v>
                </c:pt>
                <c:pt idx="2193">
                  <c:v>34.238661489999998</c:v>
                </c:pt>
                <c:pt idx="2194">
                  <c:v>34.239302799999997</c:v>
                </c:pt>
                <c:pt idx="2195">
                  <c:v>34.239943869999998</c:v>
                </c:pt>
                <c:pt idx="2196">
                  <c:v>34.240584699999999</c:v>
                </c:pt>
                <c:pt idx="2197">
                  <c:v>34.241225280000002</c:v>
                </c:pt>
                <c:pt idx="2198">
                  <c:v>34.241865619999999</c:v>
                </c:pt>
                <c:pt idx="2199">
                  <c:v>34.242505719999997</c:v>
                </c:pt>
                <c:pt idx="2200">
                  <c:v>34.243145570000003</c:v>
                </c:pt>
                <c:pt idx="2201">
                  <c:v>34.243785180000003</c:v>
                </c:pt>
                <c:pt idx="2202">
                  <c:v>34.244424549999998</c:v>
                </c:pt>
                <c:pt idx="2203">
                  <c:v>34.245063680000001</c:v>
                </c:pt>
                <c:pt idx="2204">
                  <c:v>34.245702559999998</c:v>
                </c:pt>
                <c:pt idx="2205">
                  <c:v>34.246341200000003</c:v>
                </c:pt>
                <c:pt idx="2206">
                  <c:v>34.246979590000002</c:v>
                </c:pt>
                <c:pt idx="2207">
                  <c:v>34.247617740000003</c:v>
                </c:pt>
                <c:pt idx="2208">
                  <c:v>34.248255639999996</c:v>
                </c:pt>
                <c:pt idx="2209">
                  <c:v>34.24889331</c:v>
                </c:pt>
                <c:pt idx="2210">
                  <c:v>34.249530729999996</c:v>
                </c:pt>
                <c:pt idx="2211">
                  <c:v>34.250167900000001</c:v>
                </c:pt>
                <c:pt idx="2212">
                  <c:v>34.250804840000001</c:v>
                </c:pt>
                <c:pt idx="2213">
                  <c:v>34.251441530000001</c:v>
                </c:pt>
                <c:pt idx="2214">
                  <c:v>34.252077980000003</c:v>
                </c:pt>
                <c:pt idx="2215">
                  <c:v>34.252714179999998</c:v>
                </c:pt>
                <c:pt idx="2216">
                  <c:v>34.253350140000002</c:v>
                </c:pt>
                <c:pt idx="2217">
                  <c:v>34.25398586</c:v>
                </c:pt>
                <c:pt idx="2218">
                  <c:v>34.254621329999999</c:v>
                </c:pt>
                <c:pt idx="2219">
                  <c:v>34.255256559999999</c:v>
                </c:pt>
                <c:pt idx="2220">
                  <c:v>34.255891550000001</c:v>
                </c:pt>
                <c:pt idx="2221">
                  <c:v>34.256526289999996</c:v>
                </c:pt>
                <c:pt idx="2222">
                  <c:v>34.25716079</c:v>
                </c:pt>
                <c:pt idx="2223">
                  <c:v>34.257795039999998</c:v>
                </c:pt>
                <c:pt idx="2224">
                  <c:v>34.258429049999997</c:v>
                </c:pt>
                <c:pt idx="2225">
                  <c:v>34.259062819999997</c:v>
                </c:pt>
                <c:pt idx="2226">
                  <c:v>34.259696339999998</c:v>
                </c:pt>
                <c:pt idx="2227">
                  <c:v>34.26032962</c:v>
                </c:pt>
                <c:pt idx="2228">
                  <c:v>34.260962659999997</c:v>
                </c:pt>
                <c:pt idx="2229">
                  <c:v>34.261595450000002</c:v>
                </c:pt>
                <c:pt idx="2230">
                  <c:v>34.262228</c:v>
                </c:pt>
                <c:pt idx="2231">
                  <c:v>34.2628603</c:v>
                </c:pt>
                <c:pt idx="2232">
                  <c:v>34.263492360000001</c:v>
                </c:pt>
                <c:pt idx="2233">
                  <c:v>34.264124170000002</c:v>
                </c:pt>
                <c:pt idx="2234">
                  <c:v>34.264755739999998</c:v>
                </c:pt>
                <c:pt idx="2235">
                  <c:v>34.265387070000003</c:v>
                </c:pt>
                <c:pt idx="2236">
                  <c:v>34.266018160000002</c:v>
                </c:pt>
                <c:pt idx="2237">
                  <c:v>34.266649000000001</c:v>
                </c:pt>
                <c:pt idx="2238">
                  <c:v>34.267279590000001</c:v>
                </c:pt>
                <c:pt idx="2239">
                  <c:v>34.267909950000004</c:v>
                </c:pt>
                <c:pt idx="2240">
                  <c:v>34.268540049999999</c:v>
                </c:pt>
                <c:pt idx="2241">
                  <c:v>34.269169920000003</c:v>
                </c:pt>
                <c:pt idx="2242">
                  <c:v>34.269799540000001</c:v>
                </c:pt>
                <c:pt idx="2243">
                  <c:v>34.27042891</c:v>
                </c:pt>
                <c:pt idx="2244">
                  <c:v>34.271058050000001</c:v>
                </c:pt>
                <c:pt idx="2245">
                  <c:v>34.271686930000001</c:v>
                </c:pt>
                <c:pt idx="2246">
                  <c:v>34.272315579999997</c:v>
                </c:pt>
                <c:pt idx="2247">
                  <c:v>34.27294397</c:v>
                </c:pt>
                <c:pt idx="2248">
                  <c:v>34.273572129999998</c:v>
                </c:pt>
                <c:pt idx="2249">
                  <c:v>34.274200039999997</c:v>
                </c:pt>
                <c:pt idx="2250">
                  <c:v>34.274827700000003</c:v>
                </c:pt>
                <c:pt idx="2251">
                  <c:v>34.275455129999997</c:v>
                </c:pt>
                <c:pt idx="2252">
                  <c:v>34.276082299999999</c:v>
                </c:pt>
                <c:pt idx="2253">
                  <c:v>34.276709230000002</c:v>
                </c:pt>
                <c:pt idx="2254">
                  <c:v>34.277335919999999</c:v>
                </c:pt>
                <c:pt idx="2255">
                  <c:v>34.277962369999997</c:v>
                </c:pt>
                <c:pt idx="2256">
                  <c:v>34.278588560000003</c:v>
                </c:pt>
                <c:pt idx="2257">
                  <c:v>34.279214510000003</c:v>
                </c:pt>
                <c:pt idx="2258">
                  <c:v>34.279840219999997</c:v>
                </c:pt>
                <c:pt idx="2259">
                  <c:v>34.28046569</c:v>
                </c:pt>
                <c:pt idx="2260">
                  <c:v>34.281090910000003</c:v>
                </c:pt>
                <c:pt idx="2261">
                  <c:v>34.28171588</c:v>
                </c:pt>
                <c:pt idx="2262">
                  <c:v>34.282340609999999</c:v>
                </c:pt>
                <c:pt idx="2263">
                  <c:v>34.282965099999998</c:v>
                </c:pt>
                <c:pt idx="2264">
                  <c:v>34.283589339999999</c:v>
                </c:pt>
                <c:pt idx="2265">
                  <c:v>34.284213340000001</c:v>
                </c:pt>
                <c:pt idx="2266">
                  <c:v>34.284837090000003</c:v>
                </c:pt>
                <c:pt idx="2267">
                  <c:v>34.2854606</c:v>
                </c:pt>
                <c:pt idx="2268">
                  <c:v>34.286083859999998</c:v>
                </c:pt>
                <c:pt idx="2269">
                  <c:v>34.286706879999997</c:v>
                </c:pt>
                <c:pt idx="2270">
                  <c:v>34.287329659999997</c:v>
                </c:pt>
                <c:pt idx="2271">
                  <c:v>34.287952179999998</c:v>
                </c:pt>
                <c:pt idx="2272">
                  <c:v>34.28857447</c:v>
                </c:pt>
                <c:pt idx="2273">
                  <c:v>34.289196509999996</c:v>
                </c:pt>
                <c:pt idx="2274">
                  <c:v>34.2898183</c:v>
                </c:pt>
                <c:pt idx="2275">
                  <c:v>34.290439849999999</c:v>
                </c:pt>
                <c:pt idx="2276">
                  <c:v>34.291061149999997</c:v>
                </c:pt>
                <c:pt idx="2277">
                  <c:v>34.291682209999998</c:v>
                </c:pt>
                <c:pt idx="2278">
                  <c:v>34.292303029999999</c:v>
                </c:pt>
                <c:pt idx="2279">
                  <c:v>34.292923600000002</c:v>
                </c:pt>
                <c:pt idx="2280">
                  <c:v>34.293543909999997</c:v>
                </c:pt>
                <c:pt idx="2281">
                  <c:v>34.294163990000001</c:v>
                </c:pt>
                <c:pt idx="2282">
                  <c:v>34.294783819999999</c:v>
                </c:pt>
                <c:pt idx="2283">
                  <c:v>34.295403409999999</c:v>
                </c:pt>
                <c:pt idx="2284">
                  <c:v>34.296022749999999</c:v>
                </c:pt>
                <c:pt idx="2285">
                  <c:v>34.29664185</c:v>
                </c:pt>
                <c:pt idx="2286">
                  <c:v>34.297260710000003</c:v>
                </c:pt>
                <c:pt idx="2287">
                  <c:v>34.297879309999999</c:v>
                </c:pt>
                <c:pt idx="2288">
                  <c:v>34.298497679999997</c:v>
                </c:pt>
                <c:pt idx="2289">
                  <c:v>34.299115790000002</c:v>
                </c:pt>
                <c:pt idx="2290">
                  <c:v>34.299733670000002</c:v>
                </c:pt>
                <c:pt idx="2291">
                  <c:v>34.300351290000002</c:v>
                </c:pt>
                <c:pt idx="2292">
                  <c:v>34.300968670000003</c:v>
                </c:pt>
                <c:pt idx="2293">
                  <c:v>34.301585809999999</c:v>
                </c:pt>
                <c:pt idx="2294">
                  <c:v>34.302202700000002</c:v>
                </c:pt>
                <c:pt idx="2295">
                  <c:v>34.302819339999999</c:v>
                </c:pt>
                <c:pt idx="2296">
                  <c:v>34.303435739999998</c:v>
                </c:pt>
                <c:pt idx="2297">
                  <c:v>34.304051899999997</c:v>
                </c:pt>
                <c:pt idx="2298">
                  <c:v>34.304667809999998</c:v>
                </c:pt>
                <c:pt idx="2299">
                  <c:v>34.305283469999999</c:v>
                </c:pt>
                <c:pt idx="2300">
                  <c:v>34.305898890000002</c:v>
                </c:pt>
                <c:pt idx="2301">
                  <c:v>34.306514059999998</c:v>
                </c:pt>
                <c:pt idx="2302">
                  <c:v>34.307128990000002</c:v>
                </c:pt>
                <c:pt idx="2303">
                  <c:v>34.307743670000001</c:v>
                </c:pt>
                <c:pt idx="2304">
                  <c:v>34.308358089999999</c:v>
                </c:pt>
                <c:pt idx="2305">
                  <c:v>34.308972279999999</c:v>
                </c:pt>
                <c:pt idx="2306">
                  <c:v>34.309586230000001</c:v>
                </c:pt>
                <c:pt idx="2307">
                  <c:v>34.310199920000002</c:v>
                </c:pt>
                <c:pt idx="2308">
                  <c:v>34.310813379999999</c:v>
                </c:pt>
                <c:pt idx="2309">
                  <c:v>34.311426580000003</c:v>
                </c:pt>
                <c:pt idx="2310">
                  <c:v>34.312039550000001</c:v>
                </c:pt>
                <c:pt idx="2311">
                  <c:v>34.31265226</c:v>
                </c:pt>
                <c:pt idx="2312">
                  <c:v>34.31326473</c:v>
                </c:pt>
                <c:pt idx="2313">
                  <c:v>34.313876950000001</c:v>
                </c:pt>
                <c:pt idx="2314">
                  <c:v>34.314488930000003</c:v>
                </c:pt>
                <c:pt idx="2315">
                  <c:v>34.315100659999999</c:v>
                </c:pt>
                <c:pt idx="2316">
                  <c:v>34.315712150000003</c:v>
                </c:pt>
                <c:pt idx="2317">
                  <c:v>34.316323390000001</c:v>
                </c:pt>
                <c:pt idx="2318">
                  <c:v>34.316934379999999</c:v>
                </c:pt>
                <c:pt idx="2319">
                  <c:v>34.317545129999999</c:v>
                </c:pt>
                <c:pt idx="2320">
                  <c:v>34.31815563</c:v>
                </c:pt>
                <c:pt idx="2321">
                  <c:v>34.318765890000002</c:v>
                </c:pt>
                <c:pt idx="2322">
                  <c:v>34.319375899999997</c:v>
                </c:pt>
                <c:pt idx="2323">
                  <c:v>34.31998566</c:v>
                </c:pt>
                <c:pt idx="2324">
                  <c:v>34.320595179999998</c:v>
                </c:pt>
                <c:pt idx="2325">
                  <c:v>34.321204450000003</c:v>
                </c:pt>
                <c:pt idx="2326">
                  <c:v>34.321813480000003</c:v>
                </c:pt>
                <c:pt idx="2327">
                  <c:v>34.322422260000003</c:v>
                </c:pt>
                <c:pt idx="2328">
                  <c:v>34.323030780000003</c:v>
                </c:pt>
                <c:pt idx="2329">
                  <c:v>34.323639069999999</c:v>
                </c:pt>
                <c:pt idx="2330">
                  <c:v>34.324247110000002</c:v>
                </c:pt>
                <c:pt idx="2331">
                  <c:v>34.324854899999998</c:v>
                </c:pt>
                <c:pt idx="2332">
                  <c:v>34.325462450000003</c:v>
                </c:pt>
                <c:pt idx="2333">
                  <c:v>34.326069750000002</c:v>
                </c:pt>
                <c:pt idx="2334">
                  <c:v>34.326676810000002</c:v>
                </c:pt>
                <c:pt idx="2335">
                  <c:v>34.327283620000003</c:v>
                </c:pt>
                <c:pt idx="2336">
                  <c:v>34.327890179999997</c:v>
                </c:pt>
                <c:pt idx="2337">
                  <c:v>34.3284965</c:v>
                </c:pt>
                <c:pt idx="2338">
                  <c:v>34.329102570000003</c:v>
                </c:pt>
                <c:pt idx="2339">
                  <c:v>34.32970839</c:v>
                </c:pt>
                <c:pt idx="2340">
                  <c:v>34.330313969999999</c:v>
                </c:pt>
                <c:pt idx="2341">
                  <c:v>34.330919299999998</c:v>
                </c:pt>
                <c:pt idx="2342">
                  <c:v>34.331524379999998</c:v>
                </c:pt>
                <c:pt idx="2343">
                  <c:v>34.332129219999999</c:v>
                </c:pt>
                <c:pt idx="2344">
                  <c:v>34.332733810000001</c:v>
                </c:pt>
                <c:pt idx="2345">
                  <c:v>34.333338159999997</c:v>
                </c:pt>
                <c:pt idx="2346">
                  <c:v>34.33394225</c:v>
                </c:pt>
                <c:pt idx="2347">
                  <c:v>34.334546109999998</c:v>
                </c:pt>
                <c:pt idx="2348">
                  <c:v>34.335149710000003</c:v>
                </c:pt>
                <c:pt idx="2349">
                  <c:v>34.335753070000003</c:v>
                </c:pt>
                <c:pt idx="2350">
                  <c:v>34.336356180000003</c:v>
                </c:pt>
                <c:pt idx="2351">
                  <c:v>34.336959040000004</c:v>
                </c:pt>
                <c:pt idx="2352">
                  <c:v>34.337561649999998</c:v>
                </c:pt>
                <c:pt idx="2353">
                  <c:v>34.338164020000001</c:v>
                </c:pt>
                <c:pt idx="2354">
                  <c:v>34.338766149999998</c:v>
                </c:pt>
                <c:pt idx="2355">
                  <c:v>34.339368030000003</c:v>
                </c:pt>
                <c:pt idx="2356">
                  <c:v>34.339969660000001</c:v>
                </c:pt>
                <c:pt idx="2357">
                  <c:v>34.34057104</c:v>
                </c:pt>
                <c:pt idx="2358">
                  <c:v>34.341172180000001</c:v>
                </c:pt>
                <c:pt idx="2359">
                  <c:v>34.341773070000002</c:v>
                </c:pt>
                <c:pt idx="2360">
                  <c:v>34.342373709999997</c:v>
                </c:pt>
                <c:pt idx="2361">
                  <c:v>34.34297411</c:v>
                </c:pt>
                <c:pt idx="2362">
                  <c:v>34.343574259999997</c:v>
                </c:pt>
                <c:pt idx="2363">
                  <c:v>34.344174160000001</c:v>
                </c:pt>
                <c:pt idx="2364">
                  <c:v>34.34477381</c:v>
                </c:pt>
                <c:pt idx="2365">
                  <c:v>34.345373219999999</c:v>
                </c:pt>
                <c:pt idx="2366">
                  <c:v>34.345972379999999</c:v>
                </c:pt>
                <c:pt idx="2367">
                  <c:v>34.346571300000001</c:v>
                </c:pt>
                <c:pt idx="2368">
                  <c:v>34.347169960000002</c:v>
                </c:pt>
                <c:pt idx="2369">
                  <c:v>34.347768379999998</c:v>
                </c:pt>
                <c:pt idx="2370">
                  <c:v>34.348366560000002</c:v>
                </c:pt>
                <c:pt idx="2371">
                  <c:v>34.348964479999999</c:v>
                </c:pt>
                <c:pt idx="2372">
                  <c:v>34.349562159999998</c:v>
                </c:pt>
                <c:pt idx="2373">
                  <c:v>34.350159589999997</c:v>
                </c:pt>
                <c:pt idx="2374">
                  <c:v>34.350756769999997</c:v>
                </c:pt>
                <c:pt idx="2375">
                  <c:v>34.351353709999998</c:v>
                </c:pt>
                <c:pt idx="2376">
                  <c:v>34.351950389999999</c:v>
                </c:pt>
                <c:pt idx="2377">
                  <c:v>34.352546830000001</c:v>
                </c:pt>
                <c:pt idx="2378">
                  <c:v>34.353143029999998</c:v>
                </c:pt>
                <c:pt idx="2379">
                  <c:v>34.353738970000002</c:v>
                </c:pt>
                <c:pt idx="2380">
                  <c:v>34.35433467</c:v>
                </c:pt>
                <c:pt idx="2381">
                  <c:v>34.35493013</c:v>
                </c:pt>
                <c:pt idx="2382">
                  <c:v>34.355525329999999</c:v>
                </c:pt>
                <c:pt idx="2383">
                  <c:v>34.35612029</c:v>
                </c:pt>
                <c:pt idx="2384">
                  <c:v>34.356715000000001</c:v>
                </c:pt>
                <c:pt idx="2385">
                  <c:v>34.357309460000003</c:v>
                </c:pt>
                <c:pt idx="2386">
                  <c:v>34.35790368</c:v>
                </c:pt>
                <c:pt idx="2387">
                  <c:v>34.358497649999997</c:v>
                </c:pt>
                <c:pt idx="2388">
                  <c:v>34.359091370000002</c:v>
                </c:pt>
                <c:pt idx="2389">
                  <c:v>34.35968484</c:v>
                </c:pt>
                <c:pt idx="2390">
                  <c:v>34.360278059999999</c:v>
                </c:pt>
                <c:pt idx="2391">
                  <c:v>34.360871039999999</c:v>
                </c:pt>
                <c:pt idx="2392">
                  <c:v>34.36146377</c:v>
                </c:pt>
                <c:pt idx="2393">
                  <c:v>34.362056250000002</c:v>
                </c:pt>
                <c:pt idx="2394">
                  <c:v>34.362648489999998</c:v>
                </c:pt>
                <c:pt idx="2395">
                  <c:v>34.363240470000001</c:v>
                </c:pt>
                <c:pt idx="2396">
                  <c:v>34.363832209999998</c:v>
                </c:pt>
                <c:pt idx="2397">
                  <c:v>34.364423700000003</c:v>
                </c:pt>
                <c:pt idx="2398">
                  <c:v>34.365014950000003</c:v>
                </c:pt>
                <c:pt idx="2399">
                  <c:v>34.365605940000002</c:v>
                </c:pt>
                <c:pt idx="2400">
                  <c:v>34.366196680000002</c:v>
                </c:pt>
                <c:pt idx="2401">
                  <c:v>34.366787180000003</c:v>
                </c:pt>
                <c:pt idx="2402">
                  <c:v>34.367377429999998</c:v>
                </c:pt>
                <c:pt idx="2403">
                  <c:v>34.367967440000001</c:v>
                </c:pt>
                <c:pt idx="2404">
                  <c:v>34.368557189999997</c:v>
                </c:pt>
                <c:pt idx="2405">
                  <c:v>34.369146700000002</c:v>
                </c:pt>
                <c:pt idx="2406">
                  <c:v>34.36973596</c:v>
                </c:pt>
                <c:pt idx="2407">
                  <c:v>34.370324969999999</c:v>
                </c:pt>
                <c:pt idx="2408">
                  <c:v>34.370913739999999</c:v>
                </c:pt>
                <c:pt idx="2409">
                  <c:v>34.371502249999999</c:v>
                </c:pt>
                <c:pt idx="2410">
                  <c:v>34.37209052</c:v>
                </c:pt>
                <c:pt idx="2411">
                  <c:v>34.372678540000003</c:v>
                </c:pt>
                <c:pt idx="2412">
                  <c:v>34.373266309999998</c:v>
                </c:pt>
                <c:pt idx="2413">
                  <c:v>34.373853840000002</c:v>
                </c:pt>
                <c:pt idx="2414">
                  <c:v>34.374441109999999</c:v>
                </c:pt>
                <c:pt idx="2415">
                  <c:v>34.375028139999998</c:v>
                </c:pt>
                <c:pt idx="2416">
                  <c:v>34.375614919999997</c:v>
                </c:pt>
                <c:pt idx="2417">
                  <c:v>34.376201450000003</c:v>
                </c:pt>
                <c:pt idx="2418">
                  <c:v>34.376787739999997</c:v>
                </c:pt>
                <c:pt idx="2419">
                  <c:v>34.377373769999998</c:v>
                </c:pt>
                <c:pt idx="2420">
                  <c:v>34.377959560000001</c:v>
                </c:pt>
                <c:pt idx="2421">
                  <c:v>34.378545090000003</c:v>
                </c:pt>
                <c:pt idx="2422">
                  <c:v>34.379130379999999</c:v>
                </c:pt>
                <c:pt idx="2423">
                  <c:v>34.379715429999997</c:v>
                </c:pt>
                <c:pt idx="2424">
                  <c:v>34.380300210000001</c:v>
                </c:pt>
                <c:pt idx="2425">
                  <c:v>34.38088475</c:v>
                </c:pt>
                <c:pt idx="2426">
                  <c:v>34.38146905</c:v>
                </c:pt>
                <c:pt idx="2427">
                  <c:v>34.3820531</c:v>
                </c:pt>
                <c:pt idx="2428">
                  <c:v>34.382636900000001</c:v>
                </c:pt>
                <c:pt idx="2429">
                  <c:v>34.383220450000003</c:v>
                </c:pt>
                <c:pt idx="2430">
                  <c:v>34.383803749999998</c:v>
                </c:pt>
                <c:pt idx="2431">
                  <c:v>34.384386810000002</c:v>
                </c:pt>
                <c:pt idx="2432">
                  <c:v>34.384969609999999</c:v>
                </c:pt>
                <c:pt idx="2433">
                  <c:v>34.385552169999997</c:v>
                </c:pt>
                <c:pt idx="2434">
                  <c:v>34.386134480000003</c:v>
                </c:pt>
                <c:pt idx="2435">
                  <c:v>34.386716540000002</c:v>
                </c:pt>
                <c:pt idx="2436">
                  <c:v>34.387298350000002</c:v>
                </c:pt>
                <c:pt idx="2437">
                  <c:v>34.387879910000002</c:v>
                </c:pt>
                <c:pt idx="2438">
                  <c:v>34.388461220000003</c:v>
                </c:pt>
                <c:pt idx="2439">
                  <c:v>34.389042289999999</c:v>
                </c:pt>
                <c:pt idx="2440">
                  <c:v>34.389623110000002</c:v>
                </c:pt>
                <c:pt idx="2441">
                  <c:v>34.390203669999998</c:v>
                </c:pt>
                <c:pt idx="2442">
                  <c:v>34.390783990000003</c:v>
                </c:pt>
                <c:pt idx="2443">
                  <c:v>34.391364060000001</c:v>
                </c:pt>
                <c:pt idx="2444">
                  <c:v>34.391943879999999</c:v>
                </c:pt>
                <c:pt idx="2445">
                  <c:v>34.39252346</c:v>
                </c:pt>
                <c:pt idx="2446">
                  <c:v>34.39310278</c:v>
                </c:pt>
                <c:pt idx="2447">
                  <c:v>34.39368185</c:v>
                </c:pt>
                <c:pt idx="2448">
                  <c:v>34.394260670000001</c:v>
                </c:pt>
                <c:pt idx="2449">
                  <c:v>34.394839249999997</c:v>
                </c:pt>
                <c:pt idx="2450">
                  <c:v>34.39541758</c:v>
                </c:pt>
                <c:pt idx="2451">
                  <c:v>34.395995659999997</c:v>
                </c:pt>
                <c:pt idx="2452">
                  <c:v>34.396573490000002</c:v>
                </c:pt>
                <c:pt idx="2453">
                  <c:v>34.39715107</c:v>
                </c:pt>
                <c:pt idx="2454">
                  <c:v>34.397728399999998</c:v>
                </c:pt>
                <c:pt idx="2455">
                  <c:v>34.398305479999998</c:v>
                </c:pt>
                <c:pt idx="2456">
                  <c:v>34.398882319999998</c:v>
                </c:pt>
                <c:pt idx="2457">
                  <c:v>34.399458899999999</c:v>
                </c:pt>
                <c:pt idx="2458">
                  <c:v>34.400035240000001</c:v>
                </c:pt>
                <c:pt idx="2459">
                  <c:v>34.400611320000003</c:v>
                </c:pt>
                <c:pt idx="2460">
                  <c:v>34.401187159999999</c:v>
                </c:pt>
                <c:pt idx="2461">
                  <c:v>34.401762750000003</c:v>
                </c:pt>
                <c:pt idx="2462">
                  <c:v>34.402338090000001</c:v>
                </c:pt>
                <c:pt idx="2463">
                  <c:v>34.402913179999999</c:v>
                </c:pt>
                <c:pt idx="2464">
                  <c:v>34.403488019999998</c:v>
                </c:pt>
                <c:pt idx="2465">
                  <c:v>34.404062609999997</c:v>
                </c:pt>
                <c:pt idx="2466">
                  <c:v>34.404636949999997</c:v>
                </c:pt>
                <c:pt idx="2467">
                  <c:v>34.405211039999998</c:v>
                </c:pt>
                <c:pt idx="2468">
                  <c:v>34.40578489</c:v>
                </c:pt>
                <c:pt idx="2469">
                  <c:v>34.406358480000002</c:v>
                </c:pt>
                <c:pt idx="2470">
                  <c:v>34.406931829999998</c:v>
                </c:pt>
                <c:pt idx="2471">
                  <c:v>34.407504920000001</c:v>
                </c:pt>
                <c:pt idx="2472">
                  <c:v>34.408077759999998</c:v>
                </c:pt>
                <c:pt idx="2473">
                  <c:v>34.408650350000002</c:v>
                </c:pt>
                <c:pt idx="2474">
                  <c:v>34.409222700000001</c:v>
                </c:pt>
                <c:pt idx="2475">
                  <c:v>34.4097948</c:v>
                </c:pt>
                <c:pt idx="2476">
                  <c:v>34.41036665</c:v>
                </c:pt>
                <c:pt idx="2477">
                  <c:v>34.410938250000001</c:v>
                </c:pt>
                <c:pt idx="2478">
                  <c:v>34.411509590000001</c:v>
                </c:pt>
                <c:pt idx="2479">
                  <c:v>34.412080690000003</c:v>
                </c:pt>
                <c:pt idx="2480">
                  <c:v>34.412651539999999</c:v>
                </c:pt>
                <c:pt idx="2481">
                  <c:v>34.413222140000002</c:v>
                </c:pt>
                <c:pt idx="2482">
                  <c:v>34.413792489999999</c:v>
                </c:pt>
                <c:pt idx="2483">
                  <c:v>34.414362599999997</c:v>
                </c:pt>
                <c:pt idx="2484">
                  <c:v>34.414932450000002</c:v>
                </c:pt>
                <c:pt idx="2485">
                  <c:v>34.415502050000001</c:v>
                </c:pt>
                <c:pt idx="2486">
                  <c:v>34.4160714</c:v>
                </c:pt>
                <c:pt idx="2487">
                  <c:v>34.4166405</c:v>
                </c:pt>
                <c:pt idx="2488">
                  <c:v>34.41720935</c:v>
                </c:pt>
                <c:pt idx="2489">
                  <c:v>34.417777960000002</c:v>
                </c:pt>
                <c:pt idx="2490">
                  <c:v>34.418346309999997</c:v>
                </c:pt>
                <c:pt idx="2491">
                  <c:v>34.418914409999999</c:v>
                </c:pt>
                <c:pt idx="2492">
                  <c:v>34.419482270000003</c:v>
                </c:pt>
                <c:pt idx="2493">
                  <c:v>34.42004987</c:v>
                </c:pt>
                <c:pt idx="2494">
                  <c:v>34.420617219999997</c:v>
                </c:pt>
                <c:pt idx="2495">
                  <c:v>34.421184330000003</c:v>
                </c:pt>
                <c:pt idx="2496">
                  <c:v>34.42175117</c:v>
                </c:pt>
                <c:pt idx="2497">
                  <c:v>34.422317769999999</c:v>
                </c:pt>
                <c:pt idx="2498">
                  <c:v>34.42288413</c:v>
                </c:pt>
                <c:pt idx="2499">
                  <c:v>34.42345023</c:v>
                </c:pt>
                <c:pt idx="2500">
                  <c:v>34.424016080000001</c:v>
                </c:pt>
                <c:pt idx="2501">
                  <c:v>34.424581689999997</c:v>
                </c:pt>
                <c:pt idx="2502">
                  <c:v>34.425147039999999</c:v>
                </c:pt>
                <c:pt idx="2503">
                  <c:v>34.425712140000002</c:v>
                </c:pt>
                <c:pt idx="2504">
                  <c:v>34.426276999999999</c:v>
                </c:pt>
                <c:pt idx="2505">
                  <c:v>34.426841600000003</c:v>
                </c:pt>
                <c:pt idx="2506">
                  <c:v>34.427405950000001</c:v>
                </c:pt>
                <c:pt idx="2507">
                  <c:v>34.427970049999999</c:v>
                </c:pt>
                <c:pt idx="2508">
                  <c:v>34.428533909999999</c:v>
                </c:pt>
                <c:pt idx="2509">
                  <c:v>34.429097509999998</c:v>
                </c:pt>
                <c:pt idx="2510">
                  <c:v>34.429660859999998</c:v>
                </c:pt>
                <c:pt idx="2511">
                  <c:v>34.430223959999999</c:v>
                </c:pt>
                <c:pt idx="2512">
                  <c:v>34.430786810000001</c:v>
                </c:pt>
                <c:pt idx="2513">
                  <c:v>34.431349410000003</c:v>
                </c:pt>
                <c:pt idx="2514">
                  <c:v>34.431911769999999</c:v>
                </c:pt>
                <c:pt idx="2515">
                  <c:v>34.432473870000003</c:v>
                </c:pt>
                <c:pt idx="2516">
                  <c:v>34.433035719999999</c:v>
                </c:pt>
                <c:pt idx="2517">
                  <c:v>34.433597319999997</c:v>
                </c:pt>
                <c:pt idx="2518">
                  <c:v>34.434158670000002</c:v>
                </c:pt>
                <c:pt idx="2519">
                  <c:v>34.43471976</c:v>
                </c:pt>
                <c:pt idx="2520">
                  <c:v>34.435280599999999</c:v>
                </c:pt>
                <c:pt idx="2521">
                  <c:v>34.435841199999999</c:v>
                </c:pt>
                <c:pt idx="2522">
                  <c:v>34.436401549999999</c:v>
                </c:pt>
                <c:pt idx="2523">
                  <c:v>34.436961650000001</c:v>
                </c:pt>
                <c:pt idx="2524">
                  <c:v>34.437521490000002</c:v>
                </c:pt>
                <c:pt idx="2525">
                  <c:v>34.438081089999997</c:v>
                </c:pt>
                <c:pt idx="2526">
                  <c:v>34.43864043</c:v>
                </c:pt>
                <c:pt idx="2527">
                  <c:v>34.439199530000003</c:v>
                </c:pt>
                <c:pt idx="2528">
                  <c:v>34.43975837</c:v>
                </c:pt>
                <c:pt idx="2529">
                  <c:v>34.440316969999998</c:v>
                </c:pt>
                <c:pt idx="2530">
                  <c:v>34.440875310000003</c:v>
                </c:pt>
                <c:pt idx="2531">
                  <c:v>34.441433400000001</c:v>
                </c:pt>
                <c:pt idx="2532">
                  <c:v>34.44199124</c:v>
                </c:pt>
                <c:pt idx="2533">
                  <c:v>34.44254883</c:v>
                </c:pt>
                <c:pt idx="2534">
                  <c:v>34.44310617</c:v>
                </c:pt>
                <c:pt idx="2535">
                  <c:v>34.443663260000001</c:v>
                </c:pt>
                <c:pt idx="2536">
                  <c:v>34.444220100000003</c:v>
                </c:pt>
                <c:pt idx="2537">
                  <c:v>34.444776689999998</c:v>
                </c:pt>
                <c:pt idx="2538">
                  <c:v>34.44533302</c:v>
                </c:pt>
                <c:pt idx="2539">
                  <c:v>34.445889110000003</c:v>
                </c:pt>
                <c:pt idx="2540">
                  <c:v>34.446444939999999</c:v>
                </c:pt>
                <c:pt idx="2541">
                  <c:v>34.447000529999997</c:v>
                </c:pt>
                <c:pt idx="2542">
                  <c:v>34.447555860000001</c:v>
                </c:pt>
                <c:pt idx="2543">
                  <c:v>34.448110939999999</c:v>
                </c:pt>
                <c:pt idx="2544">
                  <c:v>34.448665759999997</c:v>
                </c:pt>
                <c:pt idx="2545">
                  <c:v>34.449220339999997</c:v>
                </c:pt>
                <c:pt idx="2546">
                  <c:v>34.449774669999996</c:v>
                </c:pt>
                <c:pt idx="2547">
                  <c:v>34.450328749999997</c:v>
                </c:pt>
                <c:pt idx="2548">
                  <c:v>34.450882579999998</c:v>
                </c:pt>
                <c:pt idx="2549">
                  <c:v>34.45143616</c:v>
                </c:pt>
                <c:pt idx="2550">
                  <c:v>34.451989480000002</c:v>
                </c:pt>
                <c:pt idx="2551">
                  <c:v>34.452542549999997</c:v>
                </c:pt>
                <c:pt idx="2552">
                  <c:v>34.453095380000001</c:v>
                </c:pt>
                <c:pt idx="2553">
                  <c:v>34.453647949999997</c:v>
                </c:pt>
                <c:pt idx="2554">
                  <c:v>34.454200270000001</c:v>
                </c:pt>
                <c:pt idx="2555">
                  <c:v>34.454752339999999</c:v>
                </c:pt>
                <c:pt idx="2556">
                  <c:v>34.455304159999997</c:v>
                </c:pt>
                <c:pt idx="2557">
                  <c:v>34.455855720000002</c:v>
                </c:pt>
                <c:pt idx="2558">
                  <c:v>34.456407040000002</c:v>
                </c:pt>
                <c:pt idx="2559">
                  <c:v>34.456958100000001</c:v>
                </c:pt>
                <c:pt idx="2560">
                  <c:v>34.457508920000002</c:v>
                </c:pt>
                <c:pt idx="2561">
                  <c:v>34.458059480000003</c:v>
                </c:pt>
                <c:pt idx="2562">
                  <c:v>34.458609789999997</c:v>
                </c:pt>
                <c:pt idx="2563">
                  <c:v>34.459159849999999</c:v>
                </c:pt>
                <c:pt idx="2564">
                  <c:v>34.459709650000001</c:v>
                </c:pt>
                <c:pt idx="2565">
                  <c:v>34.460259209999997</c:v>
                </c:pt>
                <c:pt idx="2566">
                  <c:v>34.46080852</c:v>
                </c:pt>
                <c:pt idx="2567">
                  <c:v>34.461357569999997</c:v>
                </c:pt>
                <c:pt idx="2568">
                  <c:v>34.46190636</c:v>
                </c:pt>
                <c:pt idx="2569">
                  <c:v>34.462454909999998</c:v>
                </c:pt>
                <c:pt idx="2570">
                  <c:v>34.463003209999997</c:v>
                </c:pt>
                <c:pt idx="2571">
                  <c:v>34.463551260000003</c:v>
                </c:pt>
                <c:pt idx="2572">
                  <c:v>34.464099050000002</c:v>
                </c:pt>
                <c:pt idx="2573">
                  <c:v>34.464646600000002</c:v>
                </c:pt>
                <c:pt idx="2574">
                  <c:v>34.465193890000002</c:v>
                </c:pt>
                <c:pt idx="2575">
                  <c:v>34.465740930000003</c:v>
                </c:pt>
                <c:pt idx="2576">
                  <c:v>34.466287719999997</c:v>
                </c:pt>
                <c:pt idx="2577">
                  <c:v>34.466834259999999</c:v>
                </c:pt>
                <c:pt idx="2578">
                  <c:v>34.467380540000001</c:v>
                </c:pt>
                <c:pt idx="2579">
                  <c:v>34.467926579999997</c:v>
                </c:pt>
                <c:pt idx="2580">
                  <c:v>34.46847236</c:v>
                </c:pt>
                <c:pt idx="2581">
                  <c:v>34.469017890000003</c:v>
                </c:pt>
                <c:pt idx="2582">
                  <c:v>34.469563170000001</c:v>
                </c:pt>
                <c:pt idx="2583">
                  <c:v>34.470108199999999</c:v>
                </c:pt>
                <c:pt idx="2584">
                  <c:v>34.470652970000003</c:v>
                </c:pt>
                <c:pt idx="2585">
                  <c:v>34.471197500000002</c:v>
                </c:pt>
                <c:pt idx="2586">
                  <c:v>34.471741770000001</c:v>
                </c:pt>
                <c:pt idx="2587">
                  <c:v>34.472285790000001</c:v>
                </c:pt>
                <c:pt idx="2588">
                  <c:v>34.472829560000001</c:v>
                </c:pt>
                <c:pt idx="2589">
                  <c:v>34.473373070000001</c:v>
                </c:pt>
                <c:pt idx="2590">
                  <c:v>34.473916340000002</c:v>
                </c:pt>
                <c:pt idx="2591">
                  <c:v>34.474459349999997</c:v>
                </c:pt>
                <c:pt idx="2592">
                  <c:v>34.475002099999998</c:v>
                </c:pt>
                <c:pt idx="2593">
                  <c:v>34.47554461</c:v>
                </c:pt>
                <c:pt idx="2594">
                  <c:v>34.476086870000003</c:v>
                </c:pt>
                <c:pt idx="2595">
                  <c:v>34.476628869999999</c:v>
                </c:pt>
                <c:pt idx="2596">
                  <c:v>34.477170620000003</c:v>
                </c:pt>
                <c:pt idx="2597">
                  <c:v>34.47771212</c:v>
                </c:pt>
                <c:pt idx="2598">
                  <c:v>34.478253369999997</c:v>
                </c:pt>
                <c:pt idx="2599">
                  <c:v>34.478794370000003</c:v>
                </c:pt>
                <c:pt idx="2600">
                  <c:v>34.479335110000001</c:v>
                </c:pt>
                <c:pt idx="2601">
                  <c:v>34.4798756</c:v>
                </c:pt>
                <c:pt idx="2602">
                  <c:v>34.480415839999999</c:v>
                </c:pt>
                <c:pt idx="2603">
                  <c:v>34.480955829999999</c:v>
                </c:pt>
                <c:pt idx="2604">
                  <c:v>34.481495559999999</c:v>
                </c:pt>
                <c:pt idx="2605">
                  <c:v>34.48203505</c:v>
                </c:pt>
                <c:pt idx="2606">
                  <c:v>34.482574280000001</c:v>
                </c:pt>
                <c:pt idx="2607">
                  <c:v>34.483113260000003</c:v>
                </c:pt>
                <c:pt idx="2608">
                  <c:v>34.483651979999998</c:v>
                </c:pt>
                <c:pt idx="2609">
                  <c:v>34.484190460000001</c:v>
                </c:pt>
                <c:pt idx="2610">
                  <c:v>34.484728680000003</c:v>
                </c:pt>
                <c:pt idx="2611">
                  <c:v>34.48526665</c:v>
                </c:pt>
                <c:pt idx="2612">
                  <c:v>34.485804360000003</c:v>
                </c:pt>
                <c:pt idx="2613">
                  <c:v>34.486341830000001</c:v>
                </c:pt>
                <c:pt idx="2614">
                  <c:v>34.486879039999998</c:v>
                </c:pt>
                <c:pt idx="2615">
                  <c:v>34.487416000000003</c:v>
                </c:pt>
                <c:pt idx="2616">
                  <c:v>34.487952700000001</c:v>
                </c:pt>
                <c:pt idx="2617">
                  <c:v>34.488489149999999</c:v>
                </c:pt>
                <c:pt idx="2618">
                  <c:v>34.489025349999999</c:v>
                </c:pt>
                <c:pt idx="2619">
                  <c:v>34.489561299999998</c:v>
                </c:pt>
                <c:pt idx="2620">
                  <c:v>34.490096999999999</c:v>
                </c:pt>
                <c:pt idx="2621">
                  <c:v>34.490632439999999</c:v>
                </c:pt>
                <c:pt idx="2622">
                  <c:v>34.49116764</c:v>
                </c:pt>
                <c:pt idx="2623">
                  <c:v>34.491702580000002</c:v>
                </c:pt>
                <c:pt idx="2624">
                  <c:v>34.492237260000003</c:v>
                </c:pt>
                <c:pt idx="2625">
                  <c:v>34.492771699999999</c:v>
                </c:pt>
                <c:pt idx="2626">
                  <c:v>34.493305880000001</c:v>
                </c:pt>
                <c:pt idx="2627">
                  <c:v>34.493839809999997</c:v>
                </c:pt>
                <c:pt idx="2628">
                  <c:v>34.49437348</c:v>
                </c:pt>
                <c:pt idx="2629">
                  <c:v>34.494906909999997</c:v>
                </c:pt>
                <c:pt idx="2630">
                  <c:v>34.495440080000002</c:v>
                </c:pt>
                <c:pt idx="2631">
                  <c:v>34.495972989999999</c:v>
                </c:pt>
                <c:pt idx="2632">
                  <c:v>34.496505659999997</c:v>
                </c:pt>
                <c:pt idx="2633">
                  <c:v>34.497038070000002</c:v>
                </c:pt>
                <c:pt idx="2634">
                  <c:v>34.497570230000001</c:v>
                </c:pt>
                <c:pt idx="2635">
                  <c:v>34.49810214</c:v>
                </c:pt>
                <c:pt idx="2636">
                  <c:v>34.49863379</c:v>
                </c:pt>
                <c:pt idx="2637">
                  <c:v>34.499165189999999</c:v>
                </c:pt>
                <c:pt idx="2638">
                  <c:v>34.49969634</c:v>
                </c:pt>
                <c:pt idx="2639">
                  <c:v>34.50022723</c:v>
                </c:pt>
                <c:pt idx="2640">
                  <c:v>34.500757870000001</c:v>
                </c:pt>
                <c:pt idx="2641">
                  <c:v>34.501288260000003</c:v>
                </c:pt>
                <c:pt idx="2642">
                  <c:v>34.501818389999997</c:v>
                </c:pt>
                <c:pt idx="2643">
                  <c:v>34.502348269999999</c:v>
                </c:pt>
                <c:pt idx="2644">
                  <c:v>34.502877900000001</c:v>
                </c:pt>
                <c:pt idx="2645">
                  <c:v>34.503407279999998</c:v>
                </c:pt>
                <c:pt idx="2646">
                  <c:v>34.503936410000001</c:v>
                </c:pt>
                <c:pt idx="2647">
                  <c:v>34.504465279999998</c:v>
                </c:pt>
                <c:pt idx="2648">
                  <c:v>34.504993890000001</c:v>
                </c:pt>
                <c:pt idx="2649">
                  <c:v>34.505522259999999</c:v>
                </c:pt>
                <c:pt idx="2650">
                  <c:v>34.506050369999997</c:v>
                </c:pt>
                <c:pt idx="2651">
                  <c:v>34.506578230000002</c:v>
                </c:pt>
                <c:pt idx="2652">
                  <c:v>34.50710583</c:v>
                </c:pt>
                <c:pt idx="2653">
                  <c:v>34.507633179999999</c:v>
                </c:pt>
                <c:pt idx="2654">
                  <c:v>34.508160279999998</c:v>
                </c:pt>
                <c:pt idx="2655">
                  <c:v>34.508687129999998</c:v>
                </c:pt>
                <c:pt idx="2656">
                  <c:v>34.509213719999998</c:v>
                </c:pt>
                <c:pt idx="2657">
                  <c:v>34.509740059999999</c:v>
                </c:pt>
                <c:pt idx="2658">
                  <c:v>34.51026615</c:v>
                </c:pt>
                <c:pt idx="2659">
                  <c:v>34.51079198</c:v>
                </c:pt>
                <c:pt idx="2660">
                  <c:v>34.511317560000002</c:v>
                </c:pt>
                <c:pt idx="2661">
                  <c:v>34.511842880000003</c:v>
                </c:pt>
                <c:pt idx="2662">
                  <c:v>34.512367949999998</c:v>
                </c:pt>
                <c:pt idx="2663">
                  <c:v>34.512892770000001</c:v>
                </c:pt>
                <c:pt idx="2664">
                  <c:v>34.513417330000003</c:v>
                </c:pt>
                <c:pt idx="2665">
                  <c:v>34.513941639999999</c:v>
                </c:pt>
                <c:pt idx="2666">
                  <c:v>34.514465700000002</c:v>
                </c:pt>
                <c:pt idx="2667">
                  <c:v>34.514989499999999</c:v>
                </c:pt>
                <c:pt idx="2668">
                  <c:v>34.515513050000003</c:v>
                </c:pt>
                <c:pt idx="2669">
                  <c:v>34.51603635</c:v>
                </c:pt>
                <c:pt idx="2670">
                  <c:v>34.516559399999998</c:v>
                </c:pt>
                <c:pt idx="2671">
                  <c:v>34.517082190000004</c:v>
                </c:pt>
                <c:pt idx="2672">
                  <c:v>34.517604720000001</c:v>
                </c:pt>
                <c:pt idx="2673">
                  <c:v>34.518127010000001</c:v>
                </c:pt>
                <c:pt idx="2674">
                  <c:v>34.51864904</c:v>
                </c:pt>
                <c:pt idx="2675">
                  <c:v>34.519170809999999</c:v>
                </c:pt>
                <c:pt idx="2676">
                  <c:v>34.519692339999999</c:v>
                </c:pt>
                <c:pt idx="2677">
                  <c:v>34.520213599999998</c:v>
                </c:pt>
                <c:pt idx="2678">
                  <c:v>34.520734619999999</c:v>
                </c:pt>
                <c:pt idx="2679">
                  <c:v>34.521255379999999</c:v>
                </c:pt>
                <c:pt idx="2680">
                  <c:v>34.521775890000001</c:v>
                </c:pt>
                <c:pt idx="2681">
                  <c:v>34.522296140000002</c:v>
                </c:pt>
                <c:pt idx="2682">
                  <c:v>34.522816140000003</c:v>
                </c:pt>
                <c:pt idx="2683">
                  <c:v>34.523335889999998</c:v>
                </c:pt>
                <c:pt idx="2684">
                  <c:v>34.523855380000001</c:v>
                </c:pt>
                <c:pt idx="2685">
                  <c:v>34.524374620000003</c:v>
                </c:pt>
                <c:pt idx="2686">
                  <c:v>34.524893609999999</c:v>
                </c:pt>
                <c:pt idx="2687">
                  <c:v>34.525412340000003</c:v>
                </c:pt>
                <c:pt idx="2688">
                  <c:v>34.525930799999998</c:v>
                </c:pt>
                <c:pt idx="2689">
                  <c:v>34.526449030000002</c:v>
                </c:pt>
                <c:pt idx="2690">
                  <c:v>34.526966989999998</c:v>
                </c:pt>
                <c:pt idx="2691">
                  <c:v>34.527484710000003</c:v>
                </c:pt>
                <c:pt idx="2692">
                  <c:v>34.528002170000001</c:v>
                </c:pt>
                <c:pt idx="2693">
                  <c:v>34.528519379999999</c:v>
                </c:pt>
                <c:pt idx="2694">
                  <c:v>34.529036329999997</c:v>
                </c:pt>
                <c:pt idx="2695">
                  <c:v>34.529553030000002</c:v>
                </c:pt>
                <c:pt idx="2696">
                  <c:v>34.530069480000002</c:v>
                </c:pt>
                <c:pt idx="2697">
                  <c:v>34.530585670000001</c:v>
                </c:pt>
                <c:pt idx="2698">
                  <c:v>34.5311016</c:v>
                </c:pt>
                <c:pt idx="2699">
                  <c:v>34.53161729</c:v>
                </c:pt>
                <c:pt idx="2700">
                  <c:v>34.532132709999999</c:v>
                </c:pt>
                <c:pt idx="2701">
                  <c:v>34.53264789</c:v>
                </c:pt>
                <c:pt idx="2702">
                  <c:v>34.53316281</c:v>
                </c:pt>
                <c:pt idx="2703">
                  <c:v>34.533677480000001</c:v>
                </c:pt>
                <c:pt idx="2704">
                  <c:v>34.534191890000002</c:v>
                </c:pt>
                <c:pt idx="2705">
                  <c:v>34.534706040000003</c:v>
                </c:pt>
                <c:pt idx="2706">
                  <c:v>34.535219949999998</c:v>
                </c:pt>
                <c:pt idx="2707">
                  <c:v>34.5357336</c:v>
                </c:pt>
                <c:pt idx="2708">
                  <c:v>34.536246990000002</c:v>
                </c:pt>
                <c:pt idx="2709">
                  <c:v>34.536760129999998</c:v>
                </c:pt>
                <c:pt idx="2710">
                  <c:v>34.537273020000001</c:v>
                </c:pt>
                <c:pt idx="2711">
                  <c:v>34.537785649999996</c:v>
                </c:pt>
                <c:pt idx="2712">
                  <c:v>34.538298019999999</c:v>
                </c:pt>
                <c:pt idx="2713">
                  <c:v>34.538810140000002</c:v>
                </c:pt>
                <c:pt idx="2714">
                  <c:v>34.539322009999999</c:v>
                </c:pt>
                <c:pt idx="2715">
                  <c:v>34.539833620000003</c:v>
                </c:pt>
                <c:pt idx="2716">
                  <c:v>34.54034498</c:v>
                </c:pt>
                <c:pt idx="2717">
                  <c:v>34.540856089999998</c:v>
                </c:pt>
                <c:pt idx="2718">
                  <c:v>34.541366940000003</c:v>
                </c:pt>
                <c:pt idx="2719">
                  <c:v>34.541877530000001</c:v>
                </c:pt>
                <c:pt idx="2720">
                  <c:v>34.54238788</c:v>
                </c:pt>
                <c:pt idx="2721">
                  <c:v>34.542897959999998</c:v>
                </c:pt>
                <c:pt idx="2722">
                  <c:v>34.543407799999997</c:v>
                </c:pt>
                <c:pt idx="2723">
                  <c:v>34.543917370000003</c:v>
                </c:pt>
                <c:pt idx="2724">
                  <c:v>34.544426700000002</c:v>
                </c:pt>
                <c:pt idx="2725">
                  <c:v>34.544935770000002</c:v>
                </c:pt>
                <c:pt idx="2726">
                  <c:v>34.545444580000002</c:v>
                </c:pt>
                <c:pt idx="2727">
                  <c:v>34.545953140000002</c:v>
                </c:pt>
                <c:pt idx="2728">
                  <c:v>34.546461440000002</c:v>
                </c:pt>
                <c:pt idx="2729">
                  <c:v>34.546969490000002</c:v>
                </c:pt>
                <c:pt idx="2730">
                  <c:v>34.547477290000003</c:v>
                </c:pt>
                <c:pt idx="2731">
                  <c:v>34.547984829999997</c:v>
                </c:pt>
                <c:pt idx="2732">
                  <c:v>34.548492109999998</c:v>
                </c:pt>
                <c:pt idx="2733">
                  <c:v>34.54899915</c:v>
                </c:pt>
                <c:pt idx="2734">
                  <c:v>34.549505920000001</c:v>
                </c:pt>
                <c:pt idx="2735">
                  <c:v>34.550012440000003</c:v>
                </c:pt>
                <c:pt idx="2736">
                  <c:v>34.550518699999998</c:v>
                </c:pt>
                <c:pt idx="2737">
                  <c:v>34.55102471</c:v>
                </c:pt>
                <c:pt idx="2738">
                  <c:v>34.551530470000003</c:v>
                </c:pt>
                <c:pt idx="2739">
                  <c:v>34.552035969999999</c:v>
                </c:pt>
                <c:pt idx="2740">
                  <c:v>34.552541220000002</c:v>
                </c:pt>
                <c:pt idx="2741">
                  <c:v>34.553046209999998</c:v>
                </c:pt>
                <c:pt idx="2742">
                  <c:v>34.553550950000002</c:v>
                </c:pt>
                <c:pt idx="2743">
                  <c:v>34.554055429999998</c:v>
                </c:pt>
                <c:pt idx="2744">
                  <c:v>34.554559650000002</c:v>
                </c:pt>
                <c:pt idx="2745">
                  <c:v>34.555063629999999</c:v>
                </c:pt>
                <c:pt idx="2746">
                  <c:v>34.555567340000003</c:v>
                </c:pt>
                <c:pt idx="2747">
                  <c:v>34.556070810000001</c:v>
                </c:pt>
                <c:pt idx="2748">
                  <c:v>34.556574009999999</c:v>
                </c:pt>
                <c:pt idx="2749">
                  <c:v>34.557076960000003</c:v>
                </c:pt>
                <c:pt idx="2750">
                  <c:v>34.557579660000002</c:v>
                </c:pt>
                <c:pt idx="2751">
                  <c:v>34.5580821</c:v>
                </c:pt>
                <c:pt idx="2752">
                  <c:v>34.558584289999999</c:v>
                </c:pt>
                <c:pt idx="2753">
                  <c:v>34.559086219999998</c:v>
                </c:pt>
                <c:pt idx="2754">
                  <c:v>34.559587899999997</c:v>
                </c:pt>
                <c:pt idx="2755">
                  <c:v>34.560089320000003</c:v>
                </c:pt>
                <c:pt idx="2756">
                  <c:v>34.560590480000002</c:v>
                </c:pt>
                <c:pt idx="2757">
                  <c:v>34.561091390000001</c:v>
                </c:pt>
                <c:pt idx="2758">
                  <c:v>34.561592050000002</c:v>
                </c:pt>
                <c:pt idx="2759">
                  <c:v>34.562092450000002</c:v>
                </c:pt>
                <c:pt idx="2760">
                  <c:v>34.56259258</c:v>
                </c:pt>
                <c:pt idx="2761">
                  <c:v>34.563092470000001</c:v>
                </c:pt>
                <c:pt idx="2762">
                  <c:v>34.563592100000001</c:v>
                </c:pt>
                <c:pt idx="2763">
                  <c:v>34.564091480000002</c:v>
                </c:pt>
                <c:pt idx="2764">
                  <c:v>34.564590610000003</c:v>
                </c:pt>
                <c:pt idx="2765">
                  <c:v>34.565089469999997</c:v>
                </c:pt>
                <c:pt idx="2766">
                  <c:v>34.565588089999999</c:v>
                </c:pt>
                <c:pt idx="2767">
                  <c:v>34.566086439999999</c:v>
                </c:pt>
                <c:pt idx="2768">
                  <c:v>34.566584540000001</c:v>
                </c:pt>
                <c:pt idx="2769">
                  <c:v>34.567082390000003</c:v>
                </c:pt>
                <c:pt idx="2770">
                  <c:v>34.567579979999998</c:v>
                </c:pt>
                <c:pt idx="2771">
                  <c:v>34.56807731</c:v>
                </c:pt>
                <c:pt idx="2772">
                  <c:v>34.568574390000002</c:v>
                </c:pt>
                <c:pt idx="2773">
                  <c:v>34.569071219999998</c:v>
                </c:pt>
                <c:pt idx="2774">
                  <c:v>34.569567790000001</c:v>
                </c:pt>
                <c:pt idx="2775">
                  <c:v>34.570064100000003</c:v>
                </c:pt>
                <c:pt idx="2776">
                  <c:v>34.570560159999999</c:v>
                </c:pt>
                <c:pt idx="2777">
                  <c:v>34.571055960000002</c:v>
                </c:pt>
                <c:pt idx="2778">
                  <c:v>34.571551499999998</c:v>
                </c:pt>
                <c:pt idx="2779">
                  <c:v>34.572046790000002</c:v>
                </c:pt>
                <c:pt idx="2780">
                  <c:v>34.572541829999999</c:v>
                </c:pt>
                <c:pt idx="2781">
                  <c:v>34.573036610000003</c:v>
                </c:pt>
                <c:pt idx="2782">
                  <c:v>34.573531129999999</c:v>
                </c:pt>
                <c:pt idx="2783">
                  <c:v>34.574025399999996</c:v>
                </c:pt>
                <c:pt idx="2784">
                  <c:v>34.5745194</c:v>
                </c:pt>
                <c:pt idx="2785">
                  <c:v>34.575013149999997</c:v>
                </c:pt>
                <c:pt idx="2786">
                  <c:v>34.575506650000001</c:v>
                </c:pt>
                <c:pt idx="2787">
                  <c:v>34.575999899999999</c:v>
                </c:pt>
                <c:pt idx="2788">
                  <c:v>34.576492880000004</c:v>
                </c:pt>
                <c:pt idx="2789">
                  <c:v>34.576985620000002</c:v>
                </c:pt>
                <c:pt idx="2790">
                  <c:v>34.57747809</c:v>
                </c:pt>
                <c:pt idx="2791">
                  <c:v>34.577970309999998</c:v>
                </c:pt>
                <c:pt idx="2792">
                  <c:v>34.578462279999997</c:v>
                </c:pt>
                <c:pt idx="2793">
                  <c:v>34.578953990000002</c:v>
                </c:pt>
                <c:pt idx="2794">
                  <c:v>34.579445440000001</c:v>
                </c:pt>
                <c:pt idx="2795">
                  <c:v>34.57993664</c:v>
                </c:pt>
                <c:pt idx="2796">
                  <c:v>34.580427579999998</c:v>
                </c:pt>
                <c:pt idx="2797">
                  <c:v>34.580918259999997</c:v>
                </c:pt>
                <c:pt idx="2798">
                  <c:v>34.581408690000004</c:v>
                </c:pt>
                <c:pt idx="2799">
                  <c:v>34.581898860000003</c:v>
                </c:pt>
                <c:pt idx="2800">
                  <c:v>34.582388780000002</c:v>
                </c:pt>
                <c:pt idx="2801">
                  <c:v>34.582878440000002</c:v>
                </c:pt>
                <c:pt idx="2802">
                  <c:v>34.583367850000002</c:v>
                </c:pt>
                <c:pt idx="2803">
                  <c:v>34.583856990000001</c:v>
                </c:pt>
                <c:pt idx="2804">
                  <c:v>34.584345890000002</c:v>
                </c:pt>
                <c:pt idx="2805">
                  <c:v>34.584834520000001</c:v>
                </c:pt>
                <c:pt idx="2806">
                  <c:v>34.585322900000001</c:v>
                </c:pt>
                <c:pt idx="2807">
                  <c:v>34.585811030000002</c:v>
                </c:pt>
                <c:pt idx="2808">
                  <c:v>34.586298880000001</c:v>
                </c:pt>
                <c:pt idx="2809">
                  <c:v>34.586786500000002</c:v>
                </c:pt>
                <c:pt idx="2810">
                  <c:v>34.587273850000003</c:v>
                </c:pt>
                <c:pt idx="2811">
                  <c:v>34.587760950000003</c:v>
                </c:pt>
                <c:pt idx="2812">
                  <c:v>34.588247789999997</c:v>
                </c:pt>
                <c:pt idx="2813">
                  <c:v>34.588734379999998</c:v>
                </c:pt>
                <c:pt idx="2814">
                  <c:v>34.589220709999999</c:v>
                </c:pt>
                <c:pt idx="2815">
                  <c:v>34.58970678</c:v>
                </c:pt>
                <c:pt idx="2816">
                  <c:v>34.590192600000002</c:v>
                </c:pt>
                <c:pt idx="2817">
                  <c:v>34.590678160000003</c:v>
                </c:pt>
                <c:pt idx="2818">
                  <c:v>34.591163459999997</c:v>
                </c:pt>
                <c:pt idx="2819">
                  <c:v>34.591648509999999</c:v>
                </c:pt>
                <c:pt idx="2820">
                  <c:v>34.5921333</c:v>
                </c:pt>
                <c:pt idx="2821">
                  <c:v>34.592617840000003</c:v>
                </c:pt>
                <c:pt idx="2822">
                  <c:v>34.593102119999998</c:v>
                </c:pt>
                <c:pt idx="2823">
                  <c:v>34.593586139999999</c:v>
                </c:pt>
                <c:pt idx="2824">
                  <c:v>34.594069910000002</c:v>
                </c:pt>
                <c:pt idx="2825">
                  <c:v>34.594553419999997</c:v>
                </c:pt>
                <c:pt idx="2826">
                  <c:v>34.595036669999999</c:v>
                </c:pt>
                <c:pt idx="2827">
                  <c:v>34.595519660000001</c:v>
                </c:pt>
                <c:pt idx="2828">
                  <c:v>34.596002400000003</c:v>
                </c:pt>
                <c:pt idx="2829">
                  <c:v>34.596484889999999</c:v>
                </c:pt>
                <c:pt idx="2830">
                  <c:v>34.596967110000001</c:v>
                </c:pt>
                <c:pt idx="2831">
                  <c:v>34.597449079999997</c:v>
                </c:pt>
                <c:pt idx="2832">
                  <c:v>34.597930789999999</c:v>
                </c:pt>
                <c:pt idx="2833">
                  <c:v>34.598412240000002</c:v>
                </c:pt>
                <c:pt idx="2834">
                  <c:v>34.598893439999998</c:v>
                </c:pt>
                <c:pt idx="2835">
                  <c:v>34.59937438</c:v>
                </c:pt>
                <c:pt idx="2836">
                  <c:v>34.599855069999997</c:v>
                </c:pt>
                <c:pt idx="2837">
                  <c:v>34.6003355</c:v>
                </c:pt>
                <c:pt idx="2838">
                  <c:v>34.600815670000003</c:v>
                </c:pt>
                <c:pt idx="2839">
                  <c:v>34.601295589999999</c:v>
                </c:pt>
                <c:pt idx="2840">
                  <c:v>34.601775250000003</c:v>
                </c:pt>
                <c:pt idx="2841">
                  <c:v>34.602254649999999</c:v>
                </c:pt>
                <c:pt idx="2842">
                  <c:v>34.602733800000003</c:v>
                </c:pt>
                <c:pt idx="2843">
                  <c:v>34.603212679999999</c:v>
                </c:pt>
                <c:pt idx="2844">
                  <c:v>34.603691320000003</c:v>
                </c:pt>
                <c:pt idx="2845">
                  <c:v>34.604169689999999</c:v>
                </c:pt>
                <c:pt idx="2846">
                  <c:v>34.604647810000003</c:v>
                </c:pt>
                <c:pt idx="2847">
                  <c:v>34.60512567</c:v>
                </c:pt>
                <c:pt idx="2848">
                  <c:v>34.605603270000003</c:v>
                </c:pt>
                <c:pt idx="2849">
                  <c:v>34.60608062</c:v>
                </c:pt>
                <c:pt idx="2850">
                  <c:v>34.606557709999997</c:v>
                </c:pt>
                <c:pt idx="2851">
                  <c:v>34.607034540000001</c:v>
                </c:pt>
                <c:pt idx="2852">
                  <c:v>34.607511119999998</c:v>
                </c:pt>
                <c:pt idx="2853">
                  <c:v>34.607987440000002</c:v>
                </c:pt>
                <c:pt idx="2854">
                  <c:v>34.608463499999999</c:v>
                </c:pt>
                <c:pt idx="2855">
                  <c:v>34.608939309999997</c:v>
                </c:pt>
                <c:pt idx="2856">
                  <c:v>34.609414839999999</c:v>
                </c:pt>
                <c:pt idx="2857">
                  <c:v>34.609890129999997</c:v>
                </c:pt>
                <c:pt idx="2858">
                  <c:v>34.610365170000001</c:v>
                </c:pt>
                <c:pt idx="2859">
                  <c:v>34.610839939999998</c:v>
                </c:pt>
                <c:pt idx="2860">
                  <c:v>34.611314460000003</c:v>
                </c:pt>
                <c:pt idx="2861">
                  <c:v>34.611788730000001</c:v>
                </c:pt>
                <c:pt idx="2862">
                  <c:v>34.612262729999998</c:v>
                </c:pt>
                <c:pt idx="2863">
                  <c:v>34.612736480000002</c:v>
                </c:pt>
                <c:pt idx="2864">
                  <c:v>34.61320997</c:v>
                </c:pt>
                <c:pt idx="2865">
                  <c:v>34.613683199999997</c:v>
                </c:pt>
                <c:pt idx="2866">
                  <c:v>34.614156180000002</c:v>
                </c:pt>
                <c:pt idx="2867">
                  <c:v>34.6146289</c:v>
                </c:pt>
                <c:pt idx="2868">
                  <c:v>34.615101359999997</c:v>
                </c:pt>
                <c:pt idx="2869">
                  <c:v>34.615573560000001</c:v>
                </c:pt>
                <c:pt idx="2870">
                  <c:v>34.616045509999999</c:v>
                </c:pt>
                <c:pt idx="2871">
                  <c:v>34.616517199999997</c:v>
                </c:pt>
                <c:pt idx="2872">
                  <c:v>34.616988630000002</c:v>
                </c:pt>
                <c:pt idx="2873">
                  <c:v>34.617459799999999</c:v>
                </c:pt>
                <c:pt idx="2874">
                  <c:v>34.617930719999997</c:v>
                </c:pt>
                <c:pt idx="2875">
                  <c:v>34.618401380000002</c:v>
                </c:pt>
                <c:pt idx="2876">
                  <c:v>34.618871779999999</c:v>
                </c:pt>
                <c:pt idx="2877">
                  <c:v>34.619341929999997</c:v>
                </c:pt>
                <c:pt idx="2878">
                  <c:v>34.619811820000002</c:v>
                </c:pt>
                <c:pt idx="2879">
                  <c:v>34.62028145</c:v>
                </c:pt>
                <c:pt idx="2880">
                  <c:v>34.620750809999997</c:v>
                </c:pt>
                <c:pt idx="2881">
                  <c:v>34.621219920000001</c:v>
                </c:pt>
                <c:pt idx="2882">
                  <c:v>34.621688779999999</c:v>
                </c:pt>
                <c:pt idx="2883">
                  <c:v>34.622157379999997</c:v>
                </c:pt>
                <c:pt idx="2884">
                  <c:v>34.622625720000002</c:v>
                </c:pt>
                <c:pt idx="2885">
                  <c:v>34.623093799999999</c:v>
                </c:pt>
                <c:pt idx="2886">
                  <c:v>34.623561629999998</c:v>
                </c:pt>
                <c:pt idx="2887">
                  <c:v>34.624029200000003</c:v>
                </c:pt>
                <c:pt idx="2888">
                  <c:v>34.62449651</c:v>
                </c:pt>
                <c:pt idx="2889">
                  <c:v>34.624963569999998</c:v>
                </c:pt>
                <c:pt idx="2890">
                  <c:v>34.625430360000003</c:v>
                </c:pt>
                <c:pt idx="2891">
                  <c:v>34.625896900000001</c:v>
                </c:pt>
                <c:pt idx="2892">
                  <c:v>34.626363179999998</c:v>
                </c:pt>
                <c:pt idx="2893">
                  <c:v>34.626829200000003</c:v>
                </c:pt>
                <c:pt idx="2894">
                  <c:v>34.627294970000001</c:v>
                </c:pt>
                <c:pt idx="2895">
                  <c:v>34.627760469999998</c:v>
                </c:pt>
                <c:pt idx="2896">
                  <c:v>34.628225720000003</c:v>
                </c:pt>
                <c:pt idx="2897">
                  <c:v>34.628690720000002</c:v>
                </c:pt>
                <c:pt idx="2898">
                  <c:v>34.629155449999999</c:v>
                </c:pt>
                <c:pt idx="2899">
                  <c:v>34.629619929999997</c:v>
                </c:pt>
                <c:pt idx="2900">
                  <c:v>34.630084140000001</c:v>
                </c:pt>
                <c:pt idx="2901">
                  <c:v>34.630548099999999</c:v>
                </c:pt>
                <c:pt idx="2902">
                  <c:v>34.631011809999997</c:v>
                </c:pt>
                <c:pt idx="2903">
                  <c:v>34.631475250000001</c:v>
                </c:pt>
                <c:pt idx="2904">
                  <c:v>34.631938429999998</c:v>
                </c:pt>
                <c:pt idx="2905">
                  <c:v>34.632401350000002</c:v>
                </c:pt>
                <c:pt idx="2906">
                  <c:v>34.63286402</c:v>
                </c:pt>
                <c:pt idx="2907">
                  <c:v>34.633326439999998</c:v>
                </c:pt>
                <c:pt idx="2908">
                  <c:v>34.633788590000002</c:v>
                </c:pt>
                <c:pt idx="2909">
                  <c:v>34.634250489999999</c:v>
                </c:pt>
                <c:pt idx="2910">
                  <c:v>34.634712129999997</c:v>
                </c:pt>
                <c:pt idx="2911">
                  <c:v>34.635173510000001</c:v>
                </c:pt>
                <c:pt idx="2912">
                  <c:v>34.635634629999998</c:v>
                </c:pt>
                <c:pt idx="2913">
                  <c:v>34.636095490000002</c:v>
                </c:pt>
                <c:pt idx="2914">
                  <c:v>34.6365561</c:v>
                </c:pt>
                <c:pt idx="2915">
                  <c:v>34.637016439999996</c:v>
                </c:pt>
                <c:pt idx="2916">
                  <c:v>34.637476530000001</c:v>
                </c:pt>
                <c:pt idx="2917">
                  <c:v>34.637936369999998</c:v>
                </c:pt>
                <c:pt idx="2918">
                  <c:v>34.638395940000002</c:v>
                </c:pt>
                <c:pt idx="2919">
                  <c:v>34.638855249999999</c:v>
                </c:pt>
                <c:pt idx="2920">
                  <c:v>34.639314310000003</c:v>
                </c:pt>
                <c:pt idx="2921">
                  <c:v>34.63977311</c:v>
                </c:pt>
                <c:pt idx="2922">
                  <c:v>34.640231649999997</c:v>
                </c:pt>
                <c:pt idx="2923">
                  <c:v>34.640689930000001</c:v>
                </c:pt>
                <c:pt idx="2924">
                  <c:v>34.641147949999997</c:v>
                </c:pt>
                <c:pt idx="2925">
                  <c:v>34.641605720000001</c:v>
                </c:pt>
                <c:pt idx="2926">
                  <c:v>34.642063229999998</c:v>
                </c:pt>
                <c:pt idx="2927">
                  <c:v>34.642520470000001</c:v>
                </c:pt>
                <c:pt idx="2928">
                  <c:v>34.642977449999997</c:v>
                </c:pt>
                <c:pt idx="2929">
                  <c:v>34.643434190000001</c:v>
                </c:pt>
                <c:pt idx="2930">
                  <c:v>34.643890659999997</c:v>
                </c:pt>
                <c:pt idx="2931">
                  <c:v>34.64434687</c:v>
                </c:pt>
                <c:pt idx="2932">
                  <c:v>34.644802830000003</c:v>
                </c:pt>
                <c:pt idx="2933">
                  <c:v>34.64525853</c:v>
                </c:pt>
                <c:pt idx="2934">
                  <c:v>34.645713970000003</c:v>
                </c:pt>
                <c:pt idx="2935">
                  <c:v>34.646169149999999</c:v>
                </c:pt>
                <c:pt idx="2936">
                  <c:v>34.646624070000001</c:v>
                </c:pt>
                <c:pt idx="2937">
                  <c:v>34.647078739999998</c:v>
                </c:pt>
                <c:pt idx="2938">
                  <c:v>34.64753314</c:v>
                </c:pt>
                <c:pt idx="2939">
                  <c:v>34.647987290000003</c:v>
                </c:pt>
                <c:pt idx="2940">
                  <c:v>34.648441179999999</c:v>
                </c:pt>
                <c:pt idx="2941">
                  <c:v>34.648894810000002</c:v>
                </c:pt>
                <c:pt idx="2942">
                  <c:v>34.649348179999997</c:v>
                </c:pt>
                <c:pt idx="2943">
                  <c:v>34.649801289999999</c:v>
                </c:pt>
                <c:pt idx="2944">
                  <c:v>34.650254140000001</c:v>
                </c:pt>
                <c:pt idx="2945">
                  <c:v>34.650706739999997</c:v>
                </c:pt>
                <c:pt idx="2946">
                  <c:v>34.651159069999999</c:v>
                </c:pt>
                <c:pt idx="2947">
                  <c:v>34.651611150000001</c:v>
                </c:pt>
                <c:pt idx="2948">
                  <c:v>34.652062970000003</c:v>
                </c:pt>
                <c:pt idx="2949">
                  <c:v>34.652514529999998</c:v>
                </c:pt>
                <c:pt idx="2950">
                  <c:v>34.652965829999999</c:v>
                </c:pt>
                <c:pt idx="2951">
                  <c:v>34.653416880000002</c:v>
                </c:pt>
                <c:pt idx="2952">
                  <c:v>34.653867650000002</c:v>
                </c:pt>
                <c:pt idx="2953">
                  <c:v>34.654318170000003</c:v>
                </c:pt>
                <c:pt idx="2954">
                  <c:v>34.654768439999998</c:v>
                </c:pt>
                <c:pt idx="2955">
                  <c:v>34.65521845</c:v>
                </c:pt>
                <c:pt idx="2956">
                  <c:v>34.655668200000001</c:v>
                </c:pt>
                <c:pt idx="2957">
                  <c:v>34.656117690000002</c:v>
                </c:pt>
                <c:pt idx="2958">
                  <c:v>34.656566920000003</c:v>
                </c:pt>
                <c:pt idx="2959">
                  <c:v>34.657015889999997</c:v>
                </c:pt>
                <c:pt idx="2960">
                  <c:v>34.657464599999997</c:v>
                </c:pt>
                <c:pt idx="2961">
                  <c:v>34.657913059999998</c:v>
                </c:pt>
                <c:pt idx="2962">
                  <c:v>34.658361249999999</c:v>
                </c:pt>
                <c:pt idx="2963">
                  <c:v>34.658809189999999</c:v>
                </c:pt>
                <c:pt idx="2964">
                  <c:v>34.659256859999999</c:v>
                </c:pt>
                <c:pt idx="2965">
                  <c:v>34.65970428</c:v>
                </c:pt>
                <c:pt idx="2966">
                  <c:v>34.66015144</c:v>
                </c:pt>
                <c:pt idx="2967">
                  <c:v>34.66059834</c:v>
                </c:pt>
                <c:pt idx="2968">
                  <c:v>34.66104498</c:v>
                </c:pt>
                <c:pt idx="2969">
                  <c:v>34.661491359999999</c:v>
                </c:pt>
                <c:pt idx="2970">
                  <c:v>34.66193749</c:v>
                </c:pt>
                <c:pt idx="2971">
                  <c:v>34.662383349999999</c:v>
                </c:pt>
                <c:pt idx="2972">
                  <c:v>34.662828949999998</c:v>
                </c:pt>
                <c:pt idx="2973">
                  <c:v>34.663274299999998</c:v>
                </c:pt>
                <c:pt idx="2974">
                  <c:v>34.663719389999997</c:v>
                </c:pt>
                <c:pt idx="2975">
                  <c:v>34.664164210000003</c:v>
                </c:pt>
                <c:pt idx="2976">
                  <c:v>34.664608770000001</c:v>
                </c:pt>
                <c:pt idx="2977">
                  <c:v>34.66505308</c:v>
                </c:pt>
                <c:pt idx="2978">
                  <c:v>34.665497129999999</c:v>
                </c:pt>
                <c:pt idx="2979">
                  <c:v>34.665940919999997</c:v>
                </c:pt>
                <c:pt idx="2980">
                  <c:v>34.666384450000002</c:v>
                </c:pt>
                <c:pt idx="2981">
                  <c:v>34.666827720000001</c:v>
                </c:pt>
                <c:pt idx="2982">
                  <c:v>34.667270729999998</c:v>
                </c:pt>
                <c:pt idx="2983">
                  <c:v>34.667713489999997</c:v>
                </c:pt>
                <c:pt idx="2984">
                  <c:v>34.668155980000002</c:v>
                </c:pt>
                <c:pt idx="2985">
                  <c:v>34.668598209999999</c:v>
                </c:pt>
                <c:pt idx="2986">
                  <c:v>34.669040189999997</c:v>
                </c:pt>
                <c:pt idx="2987">
                  <c:v>34.669481900000001</c:v>
                </c:pt>
                <c:pt idx="2988">
                  <c:v>34.669923359999999</c:v>
                </c:pt>
                <c:pt idx="2989">
                  <c:v>34.670364560000003</c:v>
                </c:pt>
                <c:pt idx="2990">
                  <c:v>34.670805489999999</c:v>
                </c:pt>
                <c:pt idx="2991">
                  <c:v>34.671246170000003</c:v>
                </c:pt>
                <c:pt idx="2992">
                  <c:v>34.67168659</c:v>
                </c:pt>
                <c:pt idx="2993">
                  <c:v>34.672126749999997</c:v>
                </c:pt>
                <c:pt idx="2994">
                  <c:v>34.67256665</c:v>
                </c:pt>
                <c:pt idx="2995">
                  <c:v>34.673006289999996</c:v>
                </c:pt>
                <c:pt idx="2996">
                  <c:v>34.67344567</c:v>
                </c:pt>
                <c:pt idx="2997">
                  <c:v>34.673884790000002</c:v>
                </c:pt>
                <c:pt idx="2998">
                  <c:v>34.674323649999998</c:v>
                </c:pt>
                <c:pt idx="2999">
                  <c:v>34.674762250000001</c:v>
                </c:pt>
                <c:pt idx="3000">
                  <c:v>34.675200580000002</c:v>
                </c:pt>
                <c:pt idx="3001">
                  <c:v>34.675638659999997</c:v>
                </c:pt>
                <c:pt idx="3002">
                  <c:v>34.67607649</c:v>
                </c:pt>
                <c:pt idx="3003">
                  <c:v>34.676514050000002</c:v>
                </c:pt>
                <c:pt idx="3004">
                  <c:v>34.676951350000003</c:v>
                </c:pt>
                <c:pt idx="3005">
                  <c:v>34.677388399999998</c:v>
                </c:pt>
                <c:pt idx="3006">
                  <c:v>34.677825179999999</c:v>
                </c:pt>
                <c:pt idx="3007">
                  <c:v>34.6782617</c:v>
                </c:pt>
                <c:pt idx="3008">
                  <c:v>34.678697970000002</c:v>
                </c:pt>
                <c:pt idx="3009">
                  <c:v>34.679133970000002</c:v>
                </c:pt>
                <c:pt idx="3010">
                  <c:v>34.679569720000003</c:v>
                </c:pt>
                <c:pt idx="3011">
                  <c:v>34.680005199999997</c:v>
                </c:pt>
                <c:pt idx="3012">
                  <c:v>34.680440429999997</c:v>
                </c:pt>
                <c:pt idx="3013">
                  <c:v>34.680875389999997</c:v>
                </c:pt>
                <c:pt idx="3014">
                  <c:v>34.681310099999997</c:v>
                </c:pt>
                <c:pt idx="3015">
                  <c:v>34.681744549999998</c:v>
                </c:pt>
                <c:pt idx="3016">
                  <c:v>34.682178729999997</c:v>
                </c:pt>
                <c:pt idx="3017">
                  <c:v>34.682612659999997</c:v>
                </c:pt>
                <c:pt idx="3018">
                  <c:v>34.683046320000003</c:v>
                </c:pt>
                <c:pt idx="3019">
                  <c:v>34.683479730000002</c:v>
                </c:pt>
                <c:pt idx="3020">
                  <c:v>34.683912880000001</c:v>
                </c:pt>
                <c:pt idx="3021">
                  <c:v>34.684345759999999</c:v>
                </c:pt>
                <c:pt idx="3022">
                  <c:v>34.684778389999998</c:v>
                </c:pt>
                <c:pt idx="3023">
                  <c:v>34.685210759999997</c:v>
                </c:pt>
                <c:pt idx="3024">
                  <c:v>34.685642850000001</c:v>
                </c:pt>
                <c:pt idx="3025">
                  <c:v>34.686074699999999</c:v>
                </c:pt>
                <c:pt idx="3026">
                  <c:v>34.686506280000003</c:v>
                </c:pt>
                <c:pt idx="3027">
                  <c:v>34.686937610000001</c:v>
                </c:pt>
                <c:pt idx="3028">
                  <c:v>34.687368679999999</c:v>
                </c:pt>
                <c:pt idx="3029">
                  <c:v>34.687799480000002</c:v>
                </c:pt>
                <c:pt idx="3030">
                  <c:v>34.68823003</c:v>
                </c:pt>
                <c:pt idx="3031">
                  <c:v>34.688660310000003</c:v>
                </c:pt>
                <c:pt idx="3032">
                  <c:v>34.68909034</c:v>
                </c:pt>
                <c:pt idx="3033">
                  <c:v>34.689520109999997</c:v>
                </c:pt>
                <c:pt idx="3034">
                  <c:v>34.689949609999999</c:v>
                </c:pt>
                <c:pt idx="3035">
                  <c:v>34.690378860000003</c:v>
                </c:pt>
                <c:pt idx="3036">
                  <c:v>34.690807839999998</c:v>
                </c:pt>
                <c:pt idx="3037">
                  <c:v>34.691236570000001</c:v>
                </c:pt>
                <c:pt idx="3038">
                  <c:v>34.691665030000003</c:v>
                </c:pt>
                <c:pt idx="3039">
                  <c:v>34.692093229999998</c:v>
                </c:pt>
                <c:pt idx="3040">
                  <c:v>34.69252118</c:v>
                </c:pt>
                <c:pt idx="3041">
                  <c:v>34.692948860000001</c:v>
                </c:pt>
                <c:pt idx="3042">
                  <c:v>34.693376280000003</c:v>
                </c:pt>
                <c:pt idx="3043">
                  <c:v>34.693803449999997</c:v>
                </c:pt>
                <c:pt idx="3044">
                  <c:v>34.694230349999998</c:v>
                </c:pt>
                <c:pt idx="3045">
                  <c:v>34.694656989999999</c:v>
                </c:pt>
                <c:pt idx="3046">
                  <c:v>34.69508338</c:v>
                </c:pt>
                <c:pt idx="3047">
                  <c:v>34.6955095</c:v>
                </c:pt>
                <c:pt idx="3048">
                  <c:v>34.695935349999999</c:v>
                </c:pt>
                <c:pt idx="3049">
                  <c:v>34.696360949999999</c:v>
                </c:pt>
                <c:pt idx="3050">
                  <c:v>34.696786289999999</c:v>
                </c:pt>
                <c:pt idx="3051">
                  <c:v>34.697211369999998</c:v>
                </c:pt>
                <c:pt idx="3052">
                  <c:v>34.697636189999997</c:v>
                </c:pt>
                <c:pt idx="3053">
                  <c:v>34.698060750000003</c:v>
                </c:pt>
                <c:pt idx="3054">
                  <c:v>34.698485050000002</c:v>
                </c:pt>
                <c:pt idx="3055">
                  <c:v>34.69890908</c:v>
                </c:pt>
                <c:pt idx="3056">
                  <c:v>34.699332859999998</c:v>
                </c:pt>
                <c:pt idx="3057">
                  <c:v>34.699756379999997</c:v>
                </c:pt>
                <c:pt idx="3058">
                  <c:v>34.700179630000001</c:v>
                </c:pt>
                <c:pt idx="3059">
                  <c:v>34.700602629999999</c:v>
                </c:pt>
                <c:pt idx="3060">
                  <c:v>34.701025360000003</c:v>
                </c:pt>
                <c:pt idx="3061">
                  <c:v>34.70144784</c:v>
                </c:pt>
                <c:pt idx="3062">
                  <c:v>34.701870049999997</c:v>
                </c:pt>
                <c:pt idx="3063">
                  <c:v>34.702292010000001</c:v>
                </c:pt>
                <c:pt idx="3064">
                  <c:v>34.702713699999997</c:v>
                </c:pt>
                <c:pt idx="3065">
                  <c:v>34.70313513</c:v>
                </c:pt>
                <c:pt idx="3066">
                  <c:v>34.703556300000002</c:v>
                </c:pt>
                <c:pt idx="3067">
                  <c:v>34.703977209999998</c:v>
                </c:pt>
                <c:pt idx="3068">
                  <c:v>34.70439786</c:v>
                </c:pt>
                <c:pt idx="3069">
                  <c:v>34.704818250000002</c:v>
                </c:pt>
                <c:pt idx="3070">
                  <c:v>34.705238379999997</c:v>
                </c:pt>
                <c:pt idx="3071">
                  <c:v>34.705658249999999</c:v>
                </c:pt>
                <c:pt idx="3072">
                  <c:v>34.706077839999999</c:v>
                </c:pt>
                <c:pt idx="3073">
                  <c:v>34.70649719</c:v>
                </c:pt>
                <c:pt idx="3074">
                  <c:v>34.706916270000001</c:v>
                </c:pt>
                <c:pt idx="3075">
                  <c:v>34.707335100000002</c:v>
                </c:pt>
                <c:pt idx="3076">
                  <c:v>34.707753660000002</c:v>
                </c:pt>
                <c:pt idx="3077">
                  <c:v>34.708171970000002</c:v>
                </c:pt>
                <c:pt idx="3078">
                  <c:v>34.708590010000002</c:v>
                </c:pt>
                <c:pt idx="3079">
                  <c:v>34.709007790000001</c:v>
                </c:pt>
                <c:pt idx="3080">
                  <c:v>34.70942531</c:v>
                </c:pt>
                <c:pt idx="3081">
                  <c:v>34.709842569999999</c:v>
                </c:pt>
                <c:pt idx="3082">
                  <c:v>34.710259559999997</c:v>
                </c:pt>
                <c:pt idx="3083">
                  <c:v>34.710676300000003</c:v>
                </c:pt>
                <c:pt idx="3084">
                  <c:v>34.711092780000001</c:v>
                </c:pt>
                <c:pt idx="3085">
                  <c:v>34.711508989999999</c:v>
                </c:pt>
                <c:pt idx="3086">
                  <c:v>34.711924949999997</c:v>
                </c:pt>
                <c:pt idx="3087">
                  <c:v>34.712340640000001</c:v>
                </c:pt>
                <c:pt idx="3088">
                  <c:v>34.712756069999998</c:v>
                </c:pt>
                <c:pt idx="3089">
                  <c:v>34.713171240000001</c:v>
                </c:pt>
                <c:pt idx="3090">
                  <c:v>34.713586149999998</c:v>
                </c:pt>
                <c:pt idx="3091">
                  <c:v>34.714000800000001</c:v>
                </c:pt>
                <c:pt idx="3092">
                  <c:v>34.714415189999997</c:v>
                </c:pt>
                <c:pt idx="3093">
                  <c:v>34.71482932</c:v>
                </c:pt>
                <c:pt idx="3094">
                  <c:v>34.715243180000002</c:v>
                </c:pt>
                <c:pt idx="3095">
                  <c:v>34.715656789999997</c:v>
                </c:pt>
                <c:pt idx="3096">
                  <c:v>34.716070119999998</c:v>
                </c:pt>
                <c:pt idx="3097">
                  <c:v>34.716483199999999</c:v>
                </c:pt>
                <c:pt idx="3098">
                  <c:v>34.71689602</c:v>
                </c:pt>
                <c:pt idx="3099">
                  <c:v>34.717308580000001</c:v>
                </c:pt>
                <c:pt idx="3100">
                  <c:v>34.717720880000002</c:v>
                </c:pt>
                <c:pt idx="3101">
                  <c:v>34.718132910000001</c:v>
                </c:pt>
                <c:pt idx="3102">
                  <c:v>34.718544690000002</c:v>
                </c:pt>
                <c:pt idx="3103">
                  <c:v>34.718956200000001</c:v>
                </c:pt>
                <c:pt idx="3104">
                  <c:v>34.719367460000001</c:v>
                </c:pt>
                <c:pt idx="3105">
                  <c:v>34.71977845</c:v>
                </c:pt>
                <c:pt idx="3106">
                  <c:v>34.720189179999998</c:v>
                </c:pt>
                <c:pt idx="3107">
                  <c:v>34.720599649999997</c:v>
                </c:pt>
                <c:pt idx="3108">
                  <c:v>34.721009860000002</c:v>
                </c:pt>
                <c:pt idx="3109">
                  <c:v>34.7214198</c:v>
                </c:pt>
                <c:pt idx="3110">
                  <c:v>34.721829489999998</c:v>
                </c:pt>
                <c:pt idx="3111">
                  <c:v>34.722238910000002</c:v>
                </c:pt>
                <c:pt idx="3112">
                  <c:v>34.722648069999998</c:v>
                </c:pt>
                <c:pt idx="3113">
                  <c:v>34.723056970000002</c:v>
                </c:pt>
                <c:pt idx="3114">
                  <c:v>34.723465609999998</c:v>
                </c:pt>
                <c:pt idx="3115">
                  <c:v>34.723873990000001</c:v>
                </c:pt>
                <c:pt idx="3116">
                  <c:v>34.724282109999997</c:v>
                </c:pt>
                <c:pt idx="3117">
                  <c:v>34.724689959999999</c:v>
                </c:pt>
                <c:pt idx="3118">
                  <c:v>34.725097560000002</c:v>
                </c:pt>
                <c:pt idx="3119">
                  <c:v>34.725504890000003</c:v>
                </c:pt>
                <c:pt idx="3120">
                  <c:v>34.725911949999997</c:v>
                </c:pt>
                <c:pt idx="3121">
                  <c:v>34.726318759999998</c:v>
                </c:pt>
                <c:pt idx="3122">
                  <c:v>34.726725299999998</c:v>
                </c:pt>
                <c:pt idx="3123">
                  <c:v>34.727131589999999</c:v>
                </c:pt>
                <c:pt idx="3124">
                  <c:v>34.727537609999999</c:v>
                </c:pt>
                <c:pt idx="3125">
                  <c:v>34.727943369999998</c:v>
                </c:pt>
                <c:pt idx="3126">
                  <c:v>34.728348879999999</c:v>
                </c:pt>
                <c:pt idx="3127">
                  <c:v>34.728754109999997</c:v>
                </c:pt>
                <c:pt idx="3128">
                  <c:v>34.729159090000003</c:v>
                </c:pt>
                <c:pt idx="3129">
                  <c:v>34.729563810000002</c:v>
                </c:pt>
                <c:pt idx="3130">
                  <c:v>34.72996826</c:v>
                </c:pt>
                <c:pt idx="3131">
                  <c:v>34.730372449999997</c:v>
                </c:pt>
                <c:pt idx="3132">
                  <c:v>34.730776380000002</c:v>
                </c:pt>
                <c:pt idx="3133">
                  <c:v>34.731180049999999</c:v>
                </c:pt>
                <c:pt idx="3134">
                  <c:v>34.731583460000003</c:v>
                </c:pt>
                <c:pt idx="3135">
                  <c:v>34.731986599999999</c:v>
                </c:pt>
                <c:pt idx="3136">
                  <c:v>34.732389490000003</c:v>
                </c:pt>
                <c:pt idx="3137">
                  <c:v>34.732792109999998</c:v>
                </c:pt>
                <c:pt idx="3138">
                  <c:v>34.733194470000001</c:v>
                </c:pt>
                <c:pt idx="3139">
                  <c:v>34.733596570000003</c:v>
                </c:pt>
                <c:pt idx="3140">
                  <c:v>34.733998399999997</c:v>
                </c:pt>
                <c:pt idx="3141">
                  <c:v>34.734399979999999</c:v>
                </c:pt>
                <c:pt idx="3142">
                  <c:v>34.73480129</c:v>
                </c:pt>
                <c:pt idx="3143">
                  <c:v>34.735202340000001</c:v>
                </c:pt>
                <c:pt idx="3144">
                  <c:v>34.73560312</c:v>
                </c:pt>
                <c:pt idx="3145">
                  <c:v>34.73600364</c:v>
                </c:pt>
                <c:pt idx="3146">
                  <c:v>34.73640391</c:v>
                </c:pt>
                <c:pt idx="3147">
                  <c:v>34.736803909999999</c:v>
                </c:pt>
                <c:pt idx="3148">
                  <c:v>34.737203649999998</c:v>
                </c:pt>
                <c:pt idx="3149">
                  <c:v>34.737603129999997</c:v>
                </c:pt>
                <c:pt idx="3150">
                  <c:v>34.738002350000002</c:v>
                </c:pt>
                <c:pt idx="3151">
                  <c:v>34.7384013</c:v>
                </c:pt>
                <c:pt idx="3152">
                  <c:v>34.738799989999997</c:v>
                </c:pt>
                <c:pt idx="3153">
                  <c:v>34.739198420000001</c:v>
                </c:pt>
                <c:pt idx="3154">
                  <c:v>34.739596589999998</c:v>
                </c:pt>
                <c:pt idx="3155">
                  <c:v>34.739994500000002</c:v>
                </c:pt>
                <c:pt idx="3156">
                  <c:v>34.740392139999997</c:v>
                </c:pt>
                <c:pt idx="3157">
                  <c:v>34.740789530000001</c:v>
                </c:pt>
                <c:pt idx="3158">
                  <c:v>34.741186650000003</c:v>
                </c:pt>
                <c:pt idx="3159">
                  <c:v>34.741583499999997</c:v>
                </c:pt>
                <c:pt idx="3160">
                  <c:v>34.741980099999999</c:v>
                </c:pt>
                <c:pt idx="3161">
                  <c:v>34.74237643</c:v>
                </c:pt>
                <c:pt idx="3162">
                  <c:v>34.742772500000001</c:v>
                </c:pt>
                <c:pt idx="3163">
                  <c:v>34.743168310000001</c:v>
                </c:pt>
                <c:pt idx="3164">
                  <c:v>34.743563860000002</c:v>
                </c:pt>
                <c:pt idx="3165">
                  <c:v>34.743959140000001</c:v>
                </c:pt>
                <c:pt idx="3166">
                  <c:v>34.744354170000001</c:v>
                </c:pt>
                <c:pt idx="3167">
                  <c:v>34.74474893</c:v>
                </c:pt>
                <c:pt idx="3168">
                  <c:v>34.745143409999997</c:v>
                </c:pt>
                <c:pt idx="3169">
                  <c:v>34.745537650000003</c:v>
                </c:pt>
                <c:pt idx="3170">
                  <c:v>34.74593162</c:v>
                </c:pt>
                <c:pt idx="3171">
                  <c:v>34.746325329999998</c:v>
                </c:pt>
                <c:pt idx="3172">
                  <c:v>34.746718780000002</c:v>
                </c:pt>
                <c:pt idx="3173">
                  <c:v>34.747111969999999</c:v>
                </c:pt>
                <c:pt idx="3174">
                  <c:v>34.747504890000002</c:v>
                </c:pt>
                <c:pt idx="3175">
                  <c:v>34.747897549999998</c:v>
                </c:pt>
                <c:pt idx="3176">
                  <c:v>34.74828995</c:v>
                </c:pt>
                <c:pt idx="3177">
                  <c:v>34.748682090000003</c:v>
                </c:pt>
                <c:pt idx="3178">
                  <c:v>34.749073959999997</c:v>
                </c:pt>
                <c:pt idx="3179">
                  <c:v>34.749465569999998</c:v>
                </c:pt>
                <c:pt idx="3180">
                  <c:v>34.749856919999999</c:v>
                </c:pt>
                <c:pt idx="3181">
                  <c:v>34.75024801</c:v>
                </c:pt>
                <c:pt idx="3182">
                  <c:v>34.75063883</c:v>
                </c:pt>
                <c:pt idx="3183">
                  <c:v>34.7510294</c:v>
                </c:pt>
                <c:pt idx="3184">
                  <c:v>34.751419689999999</c:v>
                </c:pt>
                <c:pt idx="3185">
                  <c:v>34.751809729999998</c:v>
                </c:pt>
                <c:pt idx="3186">
                  <c:v>34.752199509999997</c:v>
                </c:pt>
                <c:pt idx="3187">
                  <c:v>34.752589020000002</c:v>
                </c:pt>
                <c:pt idx="3188">
                  <c:v>34.75297827</c:v>
                </c:pt>
                <c:pt idx="3189">
                  <c:v>34.753367249999997</c:v>
                </c:pt>
                <c:pt idx="3190">
                  <c:v>34.753755980000001</c:v>
                </c:pt>
                <c:pt idx="3191">
                  <c:v>34.754144439999997</c:v>
                </c:pt>
                <c:pt idx="3192">
                  <c:v>34.754532619999999</c:v>
                </c:pt>
                <c:pt idx="3193">
                  <c:v>34.754920560000002</c:v>
                </c:pt>
                <c:pt idx="3194">
                  <c:v>34.755308229999997</c:v>
                </c:pt>
                <c:pt idx="3195">
                  <c:v>34.755695639999999</c:v>
                </c:pt>
                <c:pt idx="3196">
                  <c:v>34.756082790000001</c:v>
                </c:pt>
                <c:pt idx="3197">
                  <c:v>34.756469680000002</c:v>
                </c:pt>
                <c:pt idx="3198">
                  <c:v>34.756856300000003</c:v>
                </c:pt>
                <c:pt idx="3199">
                  <c:v>34.757242660000003</c:v>
                </c:pt>
                <c:pt idx="3200">
                  <c:v>34.757628760000003</c:v>
                </c:pt>
                <c:pt idx="3201">
                  <c:v>34.758014590000002</c:v>
                </c:pt>
                <c:pt idx="3202">
                  <c:v>34.758400160000001</c:v>
                </c:pt>
                <c:pt idx="3203">
                  <c:v>34.758785469999999</c:v>
                </c:pt>
                <c:pt idx="3204">
                  <c:v>34.759170509999997</c:v>
                </c:pt>
                <c:pt idx="3205">
                  <c:v>34.759555300000002</c:v>
                </c:pt>
                <c:pt idx="3206">
                  <c:v>34.75993982</c:v>
                </c:pt>
                <c:pt idx="3207">
                  <c:v>34.760324070000003</c:v>
                </c:pt>
                <c:pt idx="3208">
                  <c:v>34.76070807</c:v>
                </c:pt>
                <c:pt idx="3209">
                  <c:v>34.761091800000003</c:v>
                </c:pt>
                <c:pt idx="3210">
                  <c:v>34.761475269999998</c:v>
                </c:pt>
                <c:pt idx="3211">
                  <c:v>34.76185847</c:v>
                </c:pt>
                <c:pt idx="3212">
                  <c:v>34.762241420000002</c:v>
                </c:pt>
                <c:pt idx="3213">
                  <c:v>34.762624099999996</c:v>
                </c:pt>
                <c:pt idx="3214">
                  <c:v>34.763006509999997</c:v>
                </c:pt>
                <c:pt idx="3215">
                  <c:v>34.763388669999998</c:v>
                </c:pt>
                <c:pt idx="3216">
                  <c:v>34.763770540000003</c:v>
                </c:pt>
                <c:pt idx="3217">
                  <c:v>34.764152170000003</c:v>
                </c:pt>
                <c:pt idx="3218">
                  <c:v>34.764533540000002</c:v>
                </c:pt>
                <c:pt idx="3219">
                  <c:v>34.764914640000001</c:v>
                </c:pt>
                <c:pt idx="3220">
                  <c:v>34.765295479999999</c:v>
                </c:pt>
                <c:pt idx="3221">
                  <c:v>34.765676050000003</c:v>
                </c:pt>
                <c:pt idx="3222">
                  <c:v>34.76605636</c:v>
                </c:pt>
                <c:pt idx="3223">
                  <c:v>34.766436409999997</c:v>
                </c:pt>
                <c:pt idx="3224">
                  <c:v>34.766816200000001</c:v>
                </c:pt>
                <c:pt idx="3225">
                  <c:v>34.767195719999997</c:v>
                </c:pt>
                <c:pt idx="3226">
                  <c:v>34.767574979999999</c:v>
                </c:pt>
                <c:pt idx="3227">
                  <c:v>34.767953980000001</c:v>
                </c:pt>
                <c:pt idx="3228">
                  <c:v>34.768332710000003</c:v>
                </c:pt>
                <c:pt idx="3229">
                  <c:v>34.768711179999997</c:v>
                </c:pt>
                <c:pt idx="3230">
                  <c:v>34.769089389999998</c:v>
                </c:pt>
                <c:pt idx="3231">
                  <c:v>34.769467329999998</c:v>
                </c:pt>
                <c:pt idx="3232">
                  <c:v>34.769845009999997</c:v>
                </c:pt>
                <c:pt idx="3233">
                  <c:v>34.770222429999997</c:v>
                </c:pt>
                <c:pt idx="3234">
                  <c:v>34.770599590000003</c:v>
                </c:pt>
                <c:pt idx="3235">
                  <c:v>34.770976480000002</c:v>
                </c:pt>
                <c:pt idx="3236">
                  <c:v>34.771353099999999</c:v>
                </c:pt>
                <c:pt idx="3237">
                  <c:v>34.771729469999997</c:v>
                </c:pt>
                <c:pt idx="3238">
                  <c:v>34.772105570000001</c:v>
                </c:pt>
                <c:pt idx="3239">
                  <c:v>34.772481409999997</c:v>
                </c:pt>
                <c:pt idx="3240">
                  <c:v>34.772856969999999</c:v>
                </c:pt>
                <c:pt idx="3241">
                  <c:v>34.773232280000002</c:v>
                </c:pt>
                <c:pt idx="3242">
                  <c:v>34.773607329999997</c:v>
                </c:pt>
                <c:pt idx="3243">
                  <c:v>34.773982109999999</c:v>
                </c:pt>
                <c:pt idx="3244">
                  <c:v>34.77435663</c:v>
                </c:pt>
                <c:pt idx="3245">
                  <c:v>34.774730890000001</c:v>
                </c:pt>
                <c:pt idx="3246">
                  <c:v>34.775104880000001</c:v>
                </c:pt>
                <c:pt idx="3247">
                  <c:v>34.77547861</c:v>
                </c:pt>
                <c:pt idx="3248">
                  <c:v>34.77585208</c:v>
                </c:pt>
                <c:pt idx="3249">
                  <c:v>34.776225279999998</c:v>
                </c:pt>
                <c:pt idx="3250">
                  <c:v>34.776598219999997</c:v>
                </c:pt>
                <c:pt idx="3251">
                  <c:v>34.776970900000002</c:v>
                </c:pt>
                <c:pt idx="3252">
                  <c:v>34.777343309999999</c:v>
                </c:pt>
                <c:pt idx="3253">
                  <c:v>34.777715460000003</c:v>
                </c:pt>
                <c:pt idx="3254">
                  <c:v>34.77808735</c:v>
                </c:pt>
                <c:pt idx="3255">
                  <c:v>34.778458970000003</c:v>
                </c:pt>
                <c:pt idx="3256">
                  <c:v>34.778830329999998</c:v>
                </c:pt>
                <c:pt idx="3257">
                  <c:v>34.779201430000001</c:v>
                </c:pt>
                <c:pt idx="3258">
                  <c:v>34.779572260000002</c:v>
                </c:pt>
                <c:pt idx="3259">
                  <c:v>34.779942830000003</c:v>
                </c:pt>
                <c:pt idx="3260">
                  <c:v>34.780313130000003</c:v>
                </c:pt>
                <c:pt idx="3261">
                  <c:v>34.780683170000003</c:v>
                </c:pt>
                <c:pt idx="3262">
                  <c:v>34.781052950000003</c:v>
                </c:pt>
                <c:pt idx="3263">
                  <c:v>34.781422460000002</c:v>
                </c:pt>
                <c:pt idx="3264">
                  <c:v>34.781791699999999</c:v>
                </c:pt>
                <c:pt idx="3265">
                  <c:v>34.782160679999997</c:v>
                </c:pt>
                <c:pt idx="3266">
                  <c:v>34.782529410000002</c:v>
                </c:pt>
                <c:pt idx="3267">
                  <c:v>34.782897869999999</c:v>
                </c:pt>
                <c:pt idx="3268">
                  <c:v>34.783266060000003</c:v>
                </c:pt>
                <c:pt idx="3269">
                  <c:v>34.783633989999998</c:v>
                </c:pt>
                <c:pt idx="3270">
                  <c:v>34.784001660000001</c:v>
                </c:pt>
                <c:pt idx="3271">
                  <c:v>34.784369060000003</c:v>
                </c:pt>
                <c:pt idx="3272">
                  <c:v>34.784736199999998</c:v>
                </c:pt>
                <c:pt idx="3273">
                  <c:v>34.785103079999999</c:v>
                </c:pt>
                <c:pt idx="3274">
                  <c:v>34.785469689999999</c:v>
                </c:pt>
                <c:pt idx="3275">
                  <c:v>34.78583604</c:v>
                </c:pt>
                <c:pt idx="3276">
                  <c:v>34.786202119999999</c:v>
                </c:pt>
                <c:pt idx="3277">
                  <c:v>34.786567939999998</c:v>
                </c:pt>
                <c:pt idx="3278">
                  <c:v>34.786933500000004</c:v>
                </c:pt>
                <c:pt idx="3279">
                  <c:v>34.787298790000001</c:v>
                </c:pt>
                <c:pt idx="3280">
                  <c:v>34.787663819999999</c:v>
                </c:pt>
                <c:pt idx="3281">
                  <c:v>34.788028580000002</c:v>
                </c:pt>
                <c:pt idx="3282">
                  <c:v>34.78839309</c:v>
                </c:pt>
                <c:pt idx="3283">
                  <c:v>34.788757320000002</c:v>
                </c:pt>
                <c:pt idx="3284">
                  <c:v>34.789121289999997</c:v>
                </c:pt>
                <c:pt idx="3285">
                  <c:v>34.789484999999999</c:v>
                </c:pt>
                <c:pt idx="3286">
                  <c:v>34.789848450000001</c:v>
                </c:pt>
                <c:pt idx="3287">
                  <c:v>34.790211630000002</c:v>
                </c:pt>
                <c:pt idx="3288">
                  <c:v>34.790574540000001</c:v>
                </c:pt>
                <c:pt idx="3289">
                  <c:v>34.790937190000001</c:v>
                </c:pt>
                <c:pt idx="3290">
                  <c:v>34.79129958</c:v>
                </c:pt>
                <c:pt idx="3291">
                  <c:v>34.791661699999999</c:v>
                </c:pt>
                <c:pt idx="3292">
                  <c:v>34.792023559999997</c:v>
                </c:pt>
                <c:pt idx="3293">
                  <c:v>34.792385160000002</c:v>
                </c:pt>
                <c:pt idx="3294">
                  <c:v>34.792746489999999</c:v>
                </c:pt>
                <c:pt idx="3295">
                  <c:v>34.793107560000003</c:v>
                </c:pt>
                <c:pt idx="3296">
                  <c:v>34.793468359999999</c:v>
                </c:pt>
                <c:pt idx="3297">
                  <c:v>34.793828900000001</c:v>
                </c:pt>
                <c:pt idx="3298">
                  <c:v>34.794189179999996</c:v>
                </c:pt>
                <c:pt idx="3299">
                  <c:v>34.794549189999998</c:v>
                </c:pt>
                <c:pt idx="3300">
                  <c:v>34.794908939999999</c:v>
                </c:pt>
                <c:pt idx="3301">
                  <c:v>34.795268419999999</c:v>
                </c:pt>
                <c:pt idx="3302">
                  <c:v>34.795627639999999</c:v>
                </c:pt>
                <c:pt idx="3303">
                  <c:v>34.795986599999999</c:v>
                </c:pt>
                <c:pt idx="3304">
                  <c:v>34.796345289999998</c:v>
                </c:pt>
                <c:pt idx="3305">
                  <c:v>34.796703710000003</c:v>
                </c:pt>
                <c:pt idx="3306">
                  <c:v>34.79706187</c:v>
                </c:pt>
                <c:pt idx="3307">
                  <c:v>34.797419769999998</c:v>
                </c:pt>
                <c:pt idx="3308">
                  <c:v>34.797777410000002</c:v>
                </c:pt>
                <c:pt idx="3309">
                  <c:v>34.798134769999997</c:v>
                </c:pt>
                <c:pt idx="3310">
                  <c:v>34.79849188</c:v>
                </c:pt>
                <c:pt idx="3311">
                  <c:v>34.798848720000002</c:v>
                </c:pt>
                <c:pt idx="3312">
                  <c:v>34.799205280000002</c:v>
                </c:pt>
                <c:pt idx="3313">
                  <c:v>34.799561599999997</c:v>
                </c:pt>
                <c:pt idx="3314">
                  <c:v>34.799917639999997</c:v>
                </c:pt>
                <c:pt idx="3315">
                  <c:v>34.800273429999997</c:v>
                </c:pt>
                <c:pt idx="3316">
                  <c:v>34.800628949999997</c:v>
                </c:pt>
                <c:pt idx="3317">
                  <c:v>34.800984200000002</c:v>
                </c:pt>
                <c:pt idx="3318">
                  <c:v>34.80133919</c:v>
                </c:pt>
                <c:pt idx="3319">
                  <c:v>34.801693909999997</c:v>
                </c:pt>
                <c:pt idx="3320">
                  <c:v>34.802048380000002</c:v>
                </c:pt>
                <c:pt idx="3321">
                  <c:v>34.802402569999998</c:v>
                </c:pt>
                <c:pt idx="3322">
                  <c:v>34.802756500000001</c:v>
                </c:pt>
                <c:pt idx="3323">
                  <c:v>34.803110169999997</c:v>
                </c:pt>
                <c:pt idx="3324">
                  <c:v>34.803463569999998</c:v>
                </c:pt>
                <c:pt idx="3325">
                  <c:v>34.80381671</c:v>
                </c:pt>
                <c:pt idx="3326">
                  <c:v>34.80416958</c:v>
                </c:pt>
                <c:pt idx="3327">
                  <c:v>34.80452219</c:v>
                </c:pt>
                <c:pt idx="3328">
                  <c:v>34.80487454</c:v>
                </c:pt>
                <c:pt idx="3329">
                  <c:v>34.805226619999999</c:v>
                </c:pt>
                <c:pt idx="3330">
                  <c:v>34.805578429999997</c:v>
                </c:pt>
                <c:pt idx="3331">
                  <c:v>34.805929980000002</c:v>
                </c:pt>
                <c:pt idx="3332">
                  <c:v>34.806281269999999</c:v>
                </c:pt>
                <c:pt idx="3333">
                  <c:v>34.806632290000003</c:v>
                </c:pt>
                <c:pt idx="3334">
                  <c:v>34.806983049999999</c:v>
                </c:pt>
                <c:pt idx="3335">
                  <c:v>34.807333540000002</c:v>
                </c:pt>
                <c:pt idx="3336">
                  <c:v>34.807683760000003</c:v>
                </c:pt>
                <c:pt idx="3337">
                  <c:v>34.808033719999997</c:v>
                </c:pt>
                <c:pt idx="3338">
                  <c:v>34.808383419999998</c:v>
                </c:pt>
                <c:pt idx="3339">
                  <c:v>34.808732849999998</c:v>
                </c:pt>
                <c:pt idx="3340">
                  <c:v>34.809082019999998</c:v>
                </c:pt>
                <c:pt idx="3341">
                  <c:v>34.809430919999997</c:v>
                </c:pt>
                <c:pt idx="3342">
                  <c:v>34.809779560000003</c:v>
                </c:pt>
                <c:pt idx="3343">
                  <c:v>34.810127940000001</c:v>
                </c:pt>
                <c:pt idx="3344">
                  <c:v>34.810476049999998</c:v>
                </c:pt>
                <c:pt idx="3345">
                  <c:v>34.810823890000002</c:v>
                </c:pt>
                <c:pt idx="3346">
                  <c:v>34.811171469999998</c:v>
                </c:pt>
                <c:pt idx="3347">
                  <c:v>34.811518790000001</c:v>
                </c:pt>
                <c:pt idx="3348">
                  <c:v>34.811865840000003</c:v>
                </c:pt>
                <c:pt idx="3349">
                  <c:v>34.812212619999997</c:v>
                </c:pt>
                <c:pt idx="3350">
                  <c:v>34.812559139999998</c:v>
                </c:pt>
                <c:pt idx="3351">
                  <c:v>34.812905399999998</c:v>
                </c:pt>
                <c:pt idx="3352">
                  <c:v>34.813251389999998</c:v>
                </c:pt>
                <c:pt idx="3353">
                  <c:v>34.813597110000003</c:v>
                </c:pt>
                <c:pt idx="3354">
                  <c:v>34.813942580000003</c:v>
                </c:pt>
                <c:pt idx="3355">
                  <c:v>34.81428777</c:v>
                </c:pt>
                <c:pt idx="3356">
                  <c:v>34.814632699999997</c:v>
                </c:pt>
                <c:pt idx="3357">
                  <c:v>34.814977370000001</c:v>
                </c:pt>
                <c:pt idx="3358">
                  <c:v>34.815321769999997</c:v>
                </c:pt>
                <c:pt idx="3359">
                  <c:v>34.81566591</c:v>
                </c:pt>
                <c:pt idx="3360">
                  <c:v>34.816009770000001</c:v>
                </c:pt>
                <c:pt idx="3361">
                  <c:v>34.816353370000002</c:v>
                </c:pt>
                <c:pt idx="3362">
                  <c:v>34.816696710000002</c:v>
                </c:pt>
                <c:pt idx="3363">
                  <c:v>34.817039790000003</c:v>
                </c:pt>
                <c:pt idx="3364">
                  <c:v>34.817382600000002</c:v>
                </c:pt>
                <c:pt idx="3365">
                  <c:v>34.817725150000001</c:v>
                </c:pt>
                <c:pt idx="3366">
                  <c:v>34.818067429999999</c:v>
                </c:pt>
                <c:pt idx="3367">
                  <c:v>34.818409440000003</c:v>
                </c:pt>
                <c:pt idx="3368">
                  <c:v>34.81875119</c:v>
                </c:pt>
                <c:pt idx="3369">
                  <c:v>34.819092679999997</c:v>
                </c:pt>
                <c:pt idx="3370">
                  <c:v>34.8194339</c:v>
                </c:pt>
                <c:pt idx="3371">
                  <c:v>34.819774850000002</c:v>
                </c:pt>
                <c:pt idx="3372">
                  <c:v>34.820115540000003</c:v>
                </c:pt>
                <c:pt idx="3373">
                  <c:v>34.820455969999998</c:v>
                </c:pt>
                <c:pt idx="3374">
                  <c:v>34.820796129999998</c:v>
                </c:pt>
                <c:pt idx="3375">
                  <c:v>34.821136019999997</c:v>
                </c:pt>
                <c:pt idx="3376">
                  <c:v>34.821475649999996</c:v>
                </c:pt>
                <c:pt idx="3377">
                  <c:v>34.821815020000003</c:v>
                </c:pt>
                <c:pt idx="3378">
                  <c:v>34.82215411</c:v>
                </c:pt>
                <c:pt idx="3379">
                  <c:v>34.822492949999997</c:v>
                </c:pt>
                <c:pt idx="3380">
                  <c:v>34.822831520000001</c:v>
                </c:pt>
                <c:pt idx="3381">
                  <c:v>34.823169819999997</c:v>
                </c:pt>
                <c:pt idx="3382">
                  <c:v>34.823507859999999</c:v>
                </c:pt>
                <c:pt idx="3383">
                  <c:v>34.823845630000001</c:v>
                </c:pt>
                <c:pt idx="3384">
                  <c:v>34.824183120000001</c:v>
                </c:pt>
                <c:pt idx="3385">
                  <c:v>34.824520370000002</c:v>
                </c:pt>
                <c:pt idx="3386">
                  <c:v>34.824857340000001</c:v>
                </c:pt>
                <c:pt idx="3387">
                  <c:v>34.82519405</c:v>
                </c:pt>
                <c:pt idx="3388">
                  <c:v>34.825530499999999</c:v>
                </c:pt>
                <c:pt idx="3389">
                  <c:v>34.825866679999997</c:v>
                </c:pt>
                <c:pt idx="3390">
                  <c:v>34.826202600000002</c:v>
                </c:pt>
                <c:pt idx="3391">
                  <c:v>34.826538239999998</c:v>
                </c:pt>
                <c:pt idx="3392">
                  <c:v>34.826873630000001</c:v>
                </c:pt>
                <c:pt idx="3393">
                  <c:v>34.827208749999997</c:v>
                </c:pt>
                <c:pt idx="3394">
                  <c:v>34.827543599999998</c:v>
                </c:pt>
                <c:pt idx="3395">
                  <c:v>34.82787819</c:v>
                </c:pt>
                <c:pt idx="3396">
                  <c:v>34.82821251</c:v>
                </c:pt>
                <c:pt idx="3397">
                  <c:v>34.82854657</c:v>
                </c:pt>
                <c:pt idx="3398">
                  <c:v>34.828880359999999</c:v>
                </c:pt>
                <c:pt idx="3399">
                  <c:v>34.829213879999998</c:v>
                </c:pt>
                <c:pt idx="3400">
                  <c:v>34.829547140000003</c:v>
                </c:pt>
                <c:pt idx="3401">
                  <c:v>34.82988014</c:v>
                </c:pt>
                <c:pt idx="3402">
                  <c:v>34.830212869999997</c:v>
                </c:pt>
                <c:pt idx="3403">
                  <c:v>34.83054533</c:v>
                </c:pt>
                <c:pt idx="3404">
                  <c:v>34.830877530000002</c:v>
                </c:pt>
                <c:pt idx="3405">
                  <c:v>34.831209459999997</c:v>
                </c:pt>
                <c:pt idx="3406">
                  <c:v>34.831541129999998</c:v>
                </c:pt>
                <c:pt idx="3407">
                  <c:v>34.831872529999998</c:v>
                </c:pt>
                <c:pt idx="3408">
                  <c:v>34.832203659999998</c:v>
                </c:pt>
                <c:pt idx="3409">
                  <c:v>34.832534529999997</c:v>
                </c:pt>
                <c:pt idx="3410">
                  <c:v>34.832865130000002</c:v>
                </c:pt>
                <c:pt idx="3411">
                  <c:v>34.83319547</c:v>
                </c:pt>
                <c:pt idx="3412">
                  <c:v>34.833525539999997</c:v>
                </c:pt>
                <c:pt idx="3413">
                  <c:v>34.83385535</c:v>
                </c:pt>
                <c:pt idx="3414">
                  <c:v>34.834184890000003</c:v>
                </c:pt>
                <c:pt idx="3415">
                  <c:v>34.834514169999999</c:v>
                </c:pt>
                <c:pt idx="3416">
                  <c:v>34.83484318</c:v>
                </c:pt>
                <c:pt idx="3417">
                  <c:v>34.835171920000001</c:v>
                </c:pt>
                <c:pt idx="3418">
                  <c:v>34.835500400000001</c:v>
                </c:pt>
                <c:pt idx="3419">
                  <c:v>34.83582861</c:v>
                </c:pt>
                <c:pt idx="3420">
                  <c:v>34.836156559999999</c:v>
                </c:pt>
                <c:pt idx="3421">
                  <c:v>34.836484239999997</c:v>
                </c:pt>
                <c:pt idx="3422">
                  <c:v>34.836811660000002</c:v>
                </c:pt>
                <c:pt idx="3423">
                  <c:v>34.837138809999999</c:v>
                </c:pt>
                <c:pt idx="3424">
                  <c:v>34.837465690000002</c:v>
                </c:pt>
                <c:pt idx="3425">
                  <c:v>34.837792309999998</c:v>
                </c:pt>
                <c:pt idx="3426">
                  <c:v>34.838118659999999</c:v>
                </c:pt>
                <c:pt idx="3427">
                  <c:v>34.838444750000001</c:v>
                </c:pt>
                <c:pt idx="3428">
                  <c:v>34.838770570000001</c:v>
                </c:pt>
                <c:pt idx="3429">
                  <c:v>34.839096120000001</c:v>
                </c:pt>
                <c:pt idx="3430">
                  <c:v>34.83942141</c:v>
                </c:pt>
                <c:pt idx="3431">
                  <c:v>34.839746429999998</c:v>
                </c:pt>
                <c:pt idx="3432">
                  <c:v>34.840071180000002</c:v>
                </c:pt>
                <c:pt idx="3433">
                  <c:v>34.840395669999999</c:v>
                </c:pt>
                <c:pt idx="3434">
                  <c:v>34.840719900000003</c:v>
                </c:pt>
                <c:pt idx="3435">
                  <c:v>34.841043859999999</c:v>
                </c:pt>
                <c:pt idx="3436">
                  <c:v>34.841367550000001</c:v>
                </c:pt>
                <c:pt idx="3437">
                  <c:v>34.841690980000003</c:v>
                </c:pt>
                <c:pt idx="3438">
                  <c:v>34.842014140000003</c:v>
                </c:pt>
                <c:pt idx="3439">
                  <c:v>34.842337030000003</c:v>
                </c:pt>
                <c:pt idx="3440">
                  <c:v>34.842659660000002</c:v>
                </c:pt>
                <c:pt idx="3441">
                  <c:v>34.842982020000001</c:v>
                </c:pt>
                <c:pt idx="3442">
                  <c:v>34.843304119999999</c:v>
                </c:pt>
                <c:pt idx="3443">
                  <c:v>34.843625950000003</c:v>
                </c:pt>
                <c:pt idx="3444">
                  <c:v>34.84394752</c:v>
                </c:pt>
                <c:pt idx="3445">
                  <c:v>34.844268820000003</c:v>
                </c:pt>
                <c:pt idx="3446">
                  <c:v>34.844589849999998</c:v>
                </c:pt>
                <c:pt idx="3447">
                  <c:v>34.844910609999999</c:v>
                </c:pt>
                <c:pt idx="3448">
                  <c:v>34.845231120000001</c:v>
                </c:pt>
                <c:pt idx="3449">
                  <c:v>34.845551350000001</c:v>
                </c:pt>
                <c:pt idx="3450">
                  <c:v>34.845871320000001</c:v>
                </c:pt>
                <c:pt idx="3451">
                  <c:v>34.846191019999999</c:v>
                </c:pt>
                <c:pt idx="3452">
                  <c:v>34.846510459999998</c:v>
                </c:pt>
                <c:pt idx="3453">
                  <c:v>34.846829630000002</c:v>
                </c:pt>
                <c:pt idx="3454">
                  <c:v>34.847148529999998</c:v>
                </c:pt>
                <c:pt idx="3455">
                  <c:v>34.847467170000002</c:v>
                </c:pt>
                <c:pt idx="3456">
                  <c:v>34.847785530000003</c:v>
                </c:pt>
                <c:pt idx="3457">
                  <c:v>34.848103629999997</c:v>
                </c:pt>
                <c:pt idx="3458">
                  <c:v>34.848421469999998</c:v>
                </c:pt>
                <c:pt idx="3459">
                  <c:v>34.848739039999998</c:v>
                </c:pt>
                <c:pt idx="3460">
                  <c:v>34.849056349999998</c:v>
                </c:pt>
                <c:pt idx="3461">
                  <c:v>34.849373389999997</c:v>
                </c:pt>
                <c:pt idx="3462">
                  <c:v>34.849690160000002</c:v>
                </c:pt>
                <c:pt idx="3463">
                  <c:v>34.850006669999999</c:v>
                </c:pt>
                <c:pt idx="3464">
                  <c:v>34.850322910000003</c:v>
                </c:pt>
                <c:pt idx="3465">
                  <c:v>34.850638879999998</c:v>
                </c:pt>
                <c:pt idx="3466">
                  <c:v>34.850954590000001</c:v>
                </c:pt>
                <c:pt idx="3467">
                  <c:v>34.851270030000002</c:v>
                </c:pt>
                <c:pt idx="3468">
                  <c:v>34.851585210000003</c:v>
                </c:pt>
                <c:pt idx="3469">
                  <c:v>34.851900120000003</c:v>
                </c:pt>
                <c:pt idx="3470">
                  <c:v>34.852214760000003</c:v>
                </c:pt>
                <c:pt idx="3471">
                  <c:v>34.852529140000001</c:v>
                </c:pt>
                <c:pt idx="3472">
                  <c:v>34.852843249999999</c:v>
                </c:pt>
                <c:pt idx="3473">
                  <c:v>34.853157090000003</c:v>
                </c:pt>
                <c:pt idx="3474">
                  <c:v>34.85347067</c:v>
                </c:pt>
                <c:pt idx="3475">
                  <c:v>34.853783980000003</c:v>
                </c:pt>
                <c:pt idx="3476">
                  <c:v>34.854097019999998</c:v>
                </c:pt>
                <c:pt idx="3477">
                  <c:v>34.854409799999999</c:v>
                </c:pt>
                <c:pt idx="3478">
                  <c:v>34.85472231</c:v>
                </c:pt>
                <c:pt idx="3479">
                  <c:v>34.855034549999999</c:v>
                </c:pt>
                <c:pt idx="3480">
                  <c:v>34.855346519999998</c:v>
                </c:pt>
                <c:pt idx="3481">
                  <c:v>34.855658230000003</c:v>
                </c:pt>
                <c:pt idx="3482">
                  <c:v>34.855969680000001</c:v>
                </c:pt>
                <c:pt idx="3483">
                  <c:v>34.856280859999998</c:v>
                </c:pt>
                <c:pt idx="3484">
                  <c:v>34.856591770000001</c:v>
                </c:pt>
                <c:pt idx="3485">
                  <c:v>34.856902409999996</c:v>
                </c:pt>
                <c:pt idx="3486">
                  <c:v>34.857212789999998</c:v>
                </c:pt>
                <c:pt idx="3487">
                  <c:v>34.857522899999999</c:v>
                </c:pt>
                <c:pt idx="3488">
                  <c:v>34.85783275</c:v>
                </c:pt>
                <c:pt idx="3489">
                  <c:v>34.85814233</c:v>
                </c:pt>
                <c:pt idx="3490">
                  <c:v>34.858451639999998</c:v>
                </c:pt>
                <c:pt idx="3491">
                  <c:v>34.858760689999997</c:v>
                </c:pt>
                <c:pt idx="3492">
                  <c:v>34.859069460000001</c:v>
                </c:pt>
                <c:pt idx="3493">
                  <c:v>34.859377979999998</c:v>
                </c:pt>
                <c:pt idx="3494">
                  <c:v>34.85968622</c:v>
                </c:pt>
                <c:pt idx="3495">
                  <c:v>34.859994200000003</c:v>
                </c:pt>
                <c:pt idx="3496">
                  <c:v>34.860301909999997</c:v>
                </c:pt>
                <c:pt idx="3497">
                  <c:v>34.860609359999998</c:v>
                </c:pt>
                <c:pt idx="3498">
                  <c:v>34.860916539999998</c:v>
                </c:pt>
                <c:pt idx="3499">
                  <c:v>34.861223449999997</c:v>
                </c:pt>
                <c:pt idx="3500">
                  <c:v>34.861530100000003</c:v>
                </c:pt>
                <c:pt idx="3501">
                  <c:v>34.86183647</c:v>
                </c:pt>
                <c:pt idx="3502">
                  <c:v>34.862142589999998</c:v>
                </c:pt>
                <c:pt idx="3503">
                  <c:v>34.862448430000001</c:v>
                </c:pt>
                <c:pt idx="3504">
                  <c:v>34.862754000000002</c:v>
                </c:pt>
                <c:pt idx="3505">
                  <c:v>34.863059309999997</c:v>
                </c:pt>
                <c:pt idx="3506">
                  <c:v>34.863364349999998</c:v>
                </c:pt>
                <c:pt idx="3507">
                  <c:v>34.863669129999998</c:v>
                </c:pt>
                <c:pt idx="3508">
                  <c:v>34.863973639999998</c:v>
                </c:pt>
                <c:pt idx="3509">
                  <c:v>34.864277889999997</c:v>
                </c:pt>
                <c:pt idx="3510">
                  <c:v>34.864581860000001</c:v>
                </c:pt>
                <c:pt idx="3511">
                  <c:v>34.864885569999998</c:v>
                </c:pt>
                <c:pt idx="3512">
                  <c:v>34.865189020000003</c:v>
                </c:pt>
                <c:pt idx="3513">
                  <c:v>34.865492189999998</c:v>
                </c:pt>
                <c:pt idx="3514">
                  <c:v>34.8657951</c:v>
                </c:pt>
                <c:pt idx="3515">
                  <c:v>34.866097750000002</c:v>
                </c:pt>
                <c:pt idx="3516">
                  <c:v>34.866400120000002</c:v>
                </c:pt>
                <c:pt idx="3517">
                  <c:v>34.866702230000001</c:v>
                </c:pt>
                <c:pt idx="3518">
                  <c:v>34.86700407</c:v>
                </c:pt>
                <c:pt idx="3519">
                  <c:v>34.867305649999999</c:v>
                </c:pt>
                <c:pt idx="3520">
                  <c:v>34.867606960000003</c:v>
                </c:pt>
                <c:pt idx="3521">
                  <c:v>34.867908</c:v>
                </c:pt>
                <c:pt idx="3522">
                  <c:v>34.868208770000003</c:v>
                </c:pt>
                <c:pt idx="3523">
                  <c:v>34.868509279999998</c:v>
                </c:pt>
                <c:pt idx="3524">
                  <c:v>34.868809519999999</c:v>
                </c:pt>
                <c:pt idx="3525">
                  <c:v>34.86910949</c:v>
                </c:pt>
                <c:pt idx="3526">
                  <c:v>34.8694092</c:v>
                </c:pt>
                <c:pt idx="3527">
                  <c:v>34.869708629999998</c:v>
                </c:pt>
                <c:pt idx="3528">
                  <c:v>34.870007790000003</c:v>
                </c:pt>
                <c:pt idx="3529">
                  <c:v>34.8703067</c:v>
                </c:pt>
                <c:pt idx="3530">
                  <c:v>34.870605339999997</c:v>
                </c:pt>
                <c:pt idx="3531">
                  <c:v>34.87090371</c:v>
                </c:pt>
                <c:pt idx="3532">
                  <c:v>34.871201810000002</c:v>
                </c:pt>
                <c:pt idx="3533">
                  <c:v>34.871499649999997</c:v>
                </c:pt>
                <c:pt idx="3534">
                  <c:v>34.871797209999997</c:v>
                </c:pt>
                <c:pt idx="3535">
                  <c:v>34.872094519999997</c:v>
                </c:pt>
                <c:pt idx="3536">
                  <c:v>34.872391550000003</c:v>
                </c:pt>
                <c:pt idx="3537">
                  <c:v>34.872688320000002</c:v>
                </c:pt>
                <c:pt idx="3538">
                  <c:v>34.872984819999999</c:v>
                </c:pt>
                <c:pt idx="3539">
                  <c:v>34.873281050000003</c:v>
                </c:pt>
                <c:pt idx="3540">
                  <c:v>34.873577019999999</c:v>
                </c:pt>
                <c:pt idx="3541">
                  <c:v>34.873872720000001</c:v>
                </c:pt>
                <c:pt idx="3542">
                  <c:v>34.874168150000003</c:v>
                </c:pt>
                <c:pt idx="3543">
                  <c:v>34.874463310000003</c:v>
                </c:pt>
                <c:pt idx="3544">
                  <c:v>34.874758210000003</c:v>
                </c:pt>
                <c:pt idx="3545">
                  <c:v>34.875052840000002</c:v>
                </c:pt>
                <c:pt idx="3546">
                  <c:v>34.8753472</c:v>
                </c:pt>
                <c:pt idx="3547">
                  <c:v>34.875641299999998</c:v>
                </c:pt>
                <c:pt idx="3548">
                  <c:v>34.875935120000001</c:v>
                </c:pt>
                <c:pt idx="3549">
                  <c:v>34.876228679999997</c:v>
                </c:pt>
                <c:pt idx="3550">
                  <c:v>34.87652198</c:v>
                </c:pt>
                <c:pt idx="3551">
                  <c:v>34.876815000000001</c:v>
                </c:pt>
                <c:pt idx="3552">
                  <c:v>34.87710775</c:v>
                </c:pt>
                <c:pt idx="3553">
                  <c:v>34.87740024</c:v>
                </c:pt>
                <c:pt idx="3554">
                  <c:v>34.877692459999999</c:v>
                </c:pt>
                <c:pt idx="3555">
                  <c:v>34.877984419999997</c:v>
                </c:pt>
                <c:pt idx="3556">
                  <c:v>34.878276110000002</c:v>
                </c:pt>
                <c:pt idx="3557">
                  <c:v>34.878567529999998</c:v>
                </c:pt>
                <c:pt idx="3558">
                  <c:v>34.878858690000001</c:v>
                </c:pt>
                <c:pt idx="3559">
                  <c:v>34.879149570000003</c:v>
                </c:pt>
                <c:pt idx="3560">
                  <c:v>34.879440189999997</c:v>
                </c:pt>
                <c:pt idx="3561">
                  <c:v>34.879730539999997</c:v>
                </c:pt>
                <c:pt idx="3562">
                  <c:v>34.880020629999997</c:v>
                </c:pt>
                <c:pt idx="3563">
                  <c:v>34.880310440000002</c:v>
                </c:pt>
                <c:pt idx="3564">
                  <c:v>34.88059999</c:v>
                </c:pt>
                <c:pt idx="3565">
                  <c:v>34.880889279999998</c:v>
                </c:pt>
                <c:pt idx="3566">
                  <c:v>34.881178290000001</c:v>
                </c:pt>
                <c:pt idx="3567">
                  <c:v>34.881467039999997</c:v>
                </c:pt>
                <c:pt idx="3568">
                  <c:v>34.881755519999999</c:v>
                </c:pt>
                <c:pt idx="3569">
                  <c:v>34.882043729999999</c:v>
                </c:pt>
                <c:pt idx="3570">
                  <c:v>34.882331669999999</c:v>
                </c:pt>
                <c:pt idx="3571">
                  <c:v>34.882619349999999</c:v>
                </c:pt>
                <c:pt idx="3572">
                  <c:v>34.882906759999997</c:v>
                </c:pt>
                <c:pt idx="3573">
                  <c:v>34.883193900000002</c:v>
                </c:pt>
                <c:pt idx="3574">
                  <c:v>34.883480769999998</c:v>
                </c:pt>
                <c:pt idx="3575">
                  <c:v>34.883767380000002</c:v>
                </c:pt>
                <c:pt idx="3576">
                  <c:v>34.884053710000003</c:v>
                </c:pt>
                <c:pt idx="3577">
                  <c:v>34.884339779999998</c:v>
                </c:pt>
                <c:pt idx="3578">
                  <c:v>34.884625579999998</c:v>
                </c:pt>
                <c:pt idx="3579">
                  <c:v>34.884911119999998</c:v>
                </c:pt>
                <c:pt idx="3580">
                  <c:v>34.885196379999996</c:v>
                </c:pt>
                <c:pt idx="3581">
                  <c:v>34.885481390000002</c:v>
                </c:pt>
                <c:pt idx="3582">
                  <c:v>34.88576612</c:v>
                </c:pt>
                <c:pt idx="3583">
                  <c:v>34.886050580000003</c:v>
                </c:pt>
                <c:pt idx="3584">
                  <c:v>34.886334779999999</c:v>
                </c:pt>
                <c:pt idx="3585">
                  <c:v>34.88661871</c:v>
                </c:pt>
                <c:pt idx="3586">
                  <c:v>34.886902370000001</c:v>
                </c:pt>
                <c:pt idx="3587">
                  <c:v>34.887185770000002</c:v>
                </c:pt>
                <c:pt idx="3588">
                  <c:v>34.887468890000001</c:v>
                </c:pt>
                <c:pt idx="3589">
                  <c:v>34.88775175</c:v>
                </c:pt>
                <c:pt idx="3590">
                  <c:v>34.888034339999997</c:v>
                </c:pt>
                <c:pt idx="3591">
                  <c:v>34.888316670000002</c:v>
                </c:pt>
                <c:pt idx="3592">
                  <c:v>34.888598719999997</c:v>
                </c:pt>
                <c:pt idx="3593">
                  <c:v>34.88888051</c:v>
                </c:pt>
                <c:pt idx="3594">
                  <c:v>34.889162030000001</c:v>
                </c:pt>
                <c:pt idx="3595">
                  <c:v>34.889443280000002</c:v>
                </c:pt>
                <c:pt idx="3596">
                  <c:v>34.889724260000001</c:v>
                </c:pt>
                <c:pt idx="3597">
                  <c:v>34.890004980000001</c:v>
                </c:pt>
                <c:pt idx="3598">
                  <c:v>34.890285429999999</c:v>
                </c:pt>
                <c:pt idx="3599">
                  <c:v>34.890565610000003</c:v>
                </c:pt>
                <c:pt idx="3600">
                  <c:v>34.890845509999998</c:v>
                </c:pt>
                <c:pt idx="3601">
                  <c:v>34.891125160000001</c:v>
                </c:pt>
                <c:pt idx="3602">
                  <c:v>34.891404530000003</c:v>
                </c:pt>
                <c:pt idx="3603">
                  <c:v>34.891683639999997</c:v>
                </c:pt>
                <c:pt idx="3604">
                  <c:v>34.891962479999997</c:v>
                </c:pt>
                <c:pt idx="3605">
                  <c:v>34.892241060000003</c:v>
                </c:pt>
                <c:pt idx="3606">
                  <c:v>34.892519360000001</c:v>
                </c:pt>
                <c:pt idx="3607">
                  <c:v>34.892797399999999</c:v>
                </c:pt>
                <c:pt idx="3608">
                  <c:v>34.893075170000003</c:v>
                </c:pt>
                <c:pt idx="3609">
                  <c:v>34.893352669999999</c:v>
                </c:pt>
                <c:pt idx="3610">
                  <c:v>34.893629900000001</c:v>
                </c:pt>
                <c:pt idx="3611">
                  <c:v>34.893906870000002</c:v>
                </c:pt>
                <c:pt idx="3612">
                  <c:v>34.894183570000003</c:v>
                </c:pt>
                <c:pt idx="3613">
                  <c:v>34.894459990000001</c:v>
                </c:pt>
                <c:pt idx="3614">
                  <c:v>34.894736160000001</c:v>
                </c:pt>
                <c:pt idx="3615">
                  <c:v>34.895012049999998</c:v>
                </c:pt>
                <c:pt idx="3616">
                  <c:v>34.895287670000002</c:v>
                </c:pt>
                <c:pt idx="3617">
                  <c:v>34.895563029999998</c:v>
                </c:pt>
                <c:pt idx="3618">
                  <c:v>34.895838120000001</c:v>
                </c:pt>
                <c:pt idx="3619">
                  <c:v>34.896112940000002</c:v>
                </c:pt>
                <c:pt idx="3620">
                  <c:v>34.896387500000003</c:v>
                </c:pt>
                <c:pt idx="3621">
                  <c:v>34.896661780000002</c:v>
                </c:pt>
                <c:pt idx="3622">
                  <c:v>34.896935800000001</c:v>
                </c:pt>
                <c:pt idx="3623">
                  <c:v>34.897209549999999</c:v>
                </c:pt>
                <c:pt idx="3624">
                  <c:v>34.897483010000002</c:v>
                </c:pt>
                <c:pt idx="3625">
                  <c:v>34.897756229999999</c:v>
                </c:pt>
                <c:pt idx="3626">
                  <c:v>34.898029170000001</c:v>
                </c:pt>
                <c:pt idx="3627">
                  <c:v>34.898301850000003</c:v>
                </c:pt>
                <c:pt idx="3628">
                  <c:v>34.898574250000003</c:v>
                </c:pt>
                <c:pt idx="3629">
                  <c:v>34.898846390000003</c:v>
                </c:pt>
                <c:pt idx="3630">
                  <c:v>34.899118270000002</c:v>
                </c:pt>
                <c:pt idx="3631">
                  <c:v>34.89938987</c:v>
                </c:pt>
                <c:pt idx="3632">
                  <c:v>34.899661199999997</c:v>
                </c:pt>
                <c:pt idx="3633">
                  <c:v>34.899932270000001</c:v>
                </c:pt>
                <c:pt idx="3634">
                  <c:v>34.900203070000003</c:v>
                </c:pt>
                <c:pt idx="3635">
                  <c:v>34.900473599999998</c:v>
                </c:pt>
                <c:pt idx="3636">
                  <c:v>34.900743859999999</c:v>
                </c:pt>
                <c:pt idx="3637">
                  <c:v>34.901013859999999</c:v>
                </c:pt>
                <c:pt idx="3638">
                  <c:v>34.901283579999998</c:v>
                </c:pt>
                <c:pt idx="3639">
                  <c:v>34.901553040000003</c:v>
                </c:pt>
                <c:pt idx="3640">
                  <c:v>34.901822230000001</c:v>
                </c:pt>
                <c:pt idx="3641">
                  <c:v>34.902091149999997</c:v>
                </c:pt>
                <c:pt idx="3642">
                  <c:v>34.902359799999999</c:v>
                </c:pt>
                <c:pt idx="3643">
                  <c:v>34.902628190000001</c:v>
                </c:pt>
                <c:pt idx="3644">
                  <c:v>34.902896300000002</c:v>
                </c:pt>
                <c:pt idx="3645">
                  <c:v>34.903164150000002</c:v>
                </c:pt>
                <c:pt idx="3646">
                  <c:v>34.903431730000001</c:v>
                </c:pt>
                <c:pt idx="3647">
                  <c:v>34.903699039999999</c:v>
                </c:pt>
                <c:pt idx="3648">
                  <c:v>34.903966070000003</c:v>
                </c:pt>
                <c:pt idx="3649">
                  <c:v>34.904232839999999</c:v>
                </c:pt>
                <c:pt idx="3650">
                  <c:v>34.904499350000002</c:v>
                </c:pt>
                <c:pt idx="3651">
                  <c:v>34.904765580000003</c:v>
                </c:pt>
                <c:pt idx="3652">
                  <c:v>34.905031549999997</c:v>
                </c:pt>
                <c:pt idx="3653">
                  <c:v>34.905297249999997</c:v>
                </c:pt>
                <c:pt idx="3654">
                  <c:v>34.905562689999996</c:v>
                </c:pt>
                <c:pt idx="3655">
                  <c:v>34.905827850000001</c:v>
                </c:pt>
                <c:pt idx="3656">
                  <c:v>34.906092739999998</c:v>
                </c:pt>
                <c:pt idx="3657">
                  <c:v>34.906357370000002</c:v>
                </c:pt>
                <c:pt idx="3658">
                  <c:v>34.906621729999998</c:v>
                </c:pt>
                <c:pt idx="3659">
                  <c:v>34.906885819999999</c:v>
                </c:pt>
                <c:pt idx="3660">
                  <c:v>34.90714964</c:v>
                </c:pt>
                <c:pt idx="3661">
                  <c:v>34.90741319</c:v>
                </c:pt>
                <c:pt idx="3662">
                  <c:v>34.907676469999998</c:v>
                </c:pt>
                <c:pt idx="3663">
                  <c:v>34.907939489999997</c:v>
                </c:pt>
                <c:pt idx="3664">
                  <c:v>34.908202240000001</c:v>
                </c:pt>
                <c:pt idx="3665">
                  <c:v>34.908464709999997</c:v>
                </c:pt>
                <c:pt idx="3666">
                  <c:v>34.908726919999999</c:v>
                </c:pt>
                <c:pt idx="3667">
                  <c:v>34.908988870000002</c:v>
                </c:pt>
                <c:pt idx="3668">
                  <c:v>34.909250540000002</c:v>
                </c:pt>
                <c:pt idx="3669">
                  <c:v>34.909511940000002</c:v>
                </c:pt>
                <c:pt idx="3670">
                  <c:v>34.909773080000001</c:v>
                </c:pt>
                <c:pt idx="3671">
                  <c:v>34.910033939999998</c:v>
                </c:pt>
                <c:pt idx="3672">
                  <c:v>34.910294530000002</c:v>
                </c:pt>
                <c:pt idx="3673">
                  <c:v>34.910554859999998</c:v>
                </c:pt>
                <c:pt idx="3674">
                  <c:v>34.91081492</c:v>
                </c:pt>
                <c:pt idx="3675">
                  <c:v>34.911074710000001</c:v>
                </c:pt>
                <c:pt idx="3676">
                  <c:v>34.911334240000002</c:v>
                </c:pt>
                <c:pt idx="3677">
                  <c:v>34.911593490000001</c:v>
                </c:pt>
                <c:pt idx="3678">
                  <c:v>34.91185248</c:v>
                </c:pt>
                <c:pt idx="3679">
                  <c:v>34.912111189999997</c:v>
                </c:pt>
                <c:pt idx="3680">
                  <c:v>34.912369640000001</c:v>
                </c:pt>
                <c:pt idx="3681">
                  <c:v>34.912627819999997</c:v>
                </c:pt>
                <c:pt idx="3682">
                  <c:v>34.912885729999999</c:v>
                </c:pt>
                <c:pt idx="3683">
                  <c:v>34.913143380000001</c:v>
                </c:pt>
                <c:pt idx="3684">
                  <c:v>34.913400750000001</c:v>
                </c:pt>
                <c:pt idx="3685">
                  <c:v>34.913657860000001</c:v>
                </c:pt>
                <c:pt idx="3686">
                  <c:v>34.913914689999999</c:v>
                </c:pt>
                <c:pt idx="3687">
                  <c:v>34.914171260000003</c:v>
                </c:pt>
                <c:pt idx="3688">
                  <c:v>34.91442756</c:v>
                </c:pt>
                <c:pt idx="3689">
                  <c:v>34.914683590000003</c:v>
                </c:pt>
                <c:pt idx="3690">
                  <c:v>34.914939349999997</c:v>
                </c:pt>
                <c:pt idx="3691">
                  <c:v>34.915194839999998</c:v>
                </c:pt>
                <c:pt idx="3692">
                  <c:v>34.915450069999999</c:v>
                </c:pt>
                <c:pt idx="3693">
                  <c:v>34.915705019999997</c:v>
                </c:pt>
                <c:pt idx="3694">
                  <c:v>34.915959710000003</c:v>
                </c:pt>
                <c:pt idx="3695">
                  <c:v>34.916214119999999</c:v>
                </c:pt>
                <c:pt idx="3696">
                  <c:v>34.916468260000002</c:v>
                </c:pt>
                <c:pt idx="3697">
                  <c:v>34.916722139999997</c:v>
                </c:pt>
                <c:pt idx="3698">
                  <c:v>34.916975749999999</c:v>
                </c:pt>
                <c:pt idx="3699">
                  <c:v>34.917229089999999</c:v>
                </c:pt>
                <c:pt idx="3700">
                  <c:v>34.917482159999999</c:v>
                </c:pt>
                <c:pt idx="3701">
                  <c:v>34.917734969999998</c:v>
                </c:pt>
                <c:pt idx="3702">
                  <c:v>34.917987500000002</c:v>
                </c:pt>
                <c:pt idx="3703">
                  <c:v>34.91823977</c:v>
                </c:pt>
                <c:pt idx="3704">
                  <c:v>34.918491770000003</c:v>
                </c:pt>
                <c:pt idx="3705">
                  <c:v>34.918743489999997</c:v>
                </c:pt>
                <c:pt idx="3706">
                  <c:v>34.918994949999998</c:v>
                </c:pt>
                <c:pt idx="3707">
                  <c:v>34.919246139999998</c:v>
                </c:pt>
                <c:pt idx="3708">
                  <c:v>34.919497059999998</c:v>
                </c:pt>
                <c:pt idx="3709">
                  <c:v>34.919747719999997</c:v>
                </c:pt>
                <c:pt idx="3710">
                  <c:v>34.919998100000001</c:v>
                </c:pt>
                <c:pt idx="3711">
                  <c:v>34.920248209999997</c:v>
                </c:pt>
                <c:pt idx="3712">
                  <c:v>34.92049806</c:v>
                </c:pt>
                <c:pt idx="3713">
                  <c:v>34.920747630000001</c:v>
                </c:pt>
                <c:pt idx="3714">
                  <c:v>34.920996940000002</c:v>
                </c:pt>
                <c:pt idx="3715">
                  <c:v>34.921245980000002</c:v>
                </c:pt>
                <c:pt idx="3716">
                  <c:v>34.921494750000001</c:v>
                </c:pt>
                <c:pt idx="3717">
                  <c:v>34.921743249999999</c:v>
                </c:pt>
                <c:pt idx="3718">
                  <c:v>34.921991480000003</c:v>
                </c:pt>
                <c:pt idx="3719">
                  <c:v>34.922239439999998</c:v>
                </c:pt>
                <c:pt idx="3720">
                  <c:v>34.92248712</c:v>
                </c:pt>
                <c:pt idx="3721">
                  <c:v>34.92273454</c:v>
                </c:pt>
                <c:pt idx="3722">
                  <c:v>34.922981700000001</c:v>
                </c:pt>
                <c:pt idx="3723">
                  <c:v>34.92322858</c:v>
                </c:pt>
                <c:pt idx="3724">
                  <c:v>34.923475199999999</c:v>
                </c:pt>
                <c:pt idx="3725">
                  <c:v>34.923721550000003</c:v>
                </c:pt>
                <c:pt idx="3726">
                  <c:v>34.92396763</c:v>
                </c:pt>
                <c:pt idx="3727">
                  <c:v>34.924213430000002</c:v>
                </c:pt>
                <c:pt idx="3728">
                  <c:v>34.924458970000003</c:v>
                </c:pt>
                <c:pt idx="3729">
                  <c:v>34.924704239999997</c:v>
                </c:pt>
                <c:pt idx="3730">
                  <c:v>34.924949249999997</c:v>
                </c:pt>
                <c:pt idx="3731">
                  <c:v>34.925193980000003</c:v>
                </c:pt>
                <c:pt idx="3732">
                  <c:v>34.925438440000001</c:v>
                </c:pt>
                <c:pt idx="3733">
                  <c:v>34.925682629999997</c:v>
                </c:pt>
                <c:pt idx="3734">
                  <c:v>34.925926560000001</c:v>
                </c:pt>
                <c:pt idx="3735">
                  <c:v>34.926170210000002</c:v>
                </c:pt>
                <c:pt idx="3736">
                  <c:v>34.926413599999997</c:v>
                </c:pt>
                <c:pt idx="3737">
                  <c:v>34.926656719999997</c:v>
                </c:pt>
                <c:pt idx="3738">
                  <c:v>34.926899560000003</c:v>
                </c:pt>
                <c:pt idx="3739">
                  <c:v>34.927142140000001</c:v>
                </c:pt>
                <c:pt idx="3740">
                  <c:v>34.927384449999998</c:v>
                </c:pt>
                <c:pt idx="3741">
                  <c:v>34.927626490000002</c:v>
                </c:pt>
                <c:pt idx="3742">
                  <c:v>34.927868259999997</c:v>
                </c:pt>
                <c:pt idx="3743">
                  <c:v>34.928109759999998</c:v>
                </c:pt>
                <c:pt idx="3744">
                  <c:v>34.928350979999998</c:v>
                </c:pt>
                <c:pt idx="3745">
                  <c:v>34.928591939999997</c:v>
                </c:pt>
                <c:pt idx="3746">
                  <c:v>34.928832640000003</c:v>
                </c:pt>
                <c:pt idx="3747">
                  <c:v>34.92907306</c:v>
                </c:pt>
                <c:pt idx="3748">
                  <c:v>34.929313209999997</c:v>
                </c:pt>
                <c:pt idx="3749">
                  <c:v>34.9295531</c:v>
                </c:pt>
                <c:pt idx="3750">
                  <c:v>34.929792710000001</c:v>
                </c:pt>
                <c:pt idx="3751">
                  <c:v>34.930032060000002</c:v>
                </c:pt>
                <c:pt idx="3752">
                  <c:v>34.930271140000002</c:v>
                </c:pt>
                <c:pt idx="3753">
                  <c:v>34.93050994</c:v>
                </c:pt>
                <c:pt idx="3754">
                  <c:v>34.930748479999998</c:v>
                </c:pt>
                <c:pt idx="3755">
                  <c:v>34.930986750000002</c:v>
                </c:pt>
                <c:pt idx="3756">
                  <c:v>34.931224749999998</c:v>
                </c:pt>
                <c:pt idx="3757">
                  <c:v>34.93146248</c:v>
                </c:pt>
                <c:pt idx="3758">
                  <c:v>34.931699940000001</c:v>
                </c:pt>
                <c:pt idx="3759">
                  <c:v>34.931937130000001</c:v>
                </c:pt>
                <c:pt idx="3760">
                  <c:v>34.93217405</c:v>
                </c:pt>
                <c:pt idx="3761">
                  <c:v>34.932410699999998</c:v>
                </c:pt>
                <c:pt idx="3762">
                  <c:v>34.932647090000003</c:v>
                </c:pt>
                <c:pt idx="3763">
                  <c:v>34.932883199999999</c:v>
                </c:pt>
                <c:pt idx="3764">
                  <c:v>34.933119040000001</c:v>
                </c:pt>
                <c:pt idx="3765">
                  <c:v>34.933354620000003</c:v>
                </c:pt>
                <c:pt idx="3766">
                  <c:v>34.933589920000003</c:v>
                </c:pt>
                <c:pt idx="3767">
                  <c:v>34.933824950000002</c:v>
                </c:pt>
                <c:pt idx="3768">
                  <c:v>34.93405971</c:v>
                </c:pt>
                <c:pt idx="3769">
                  <c:v>34.934294199999997</c:v>
                </c:pt>
                <c:pt idx="3770">
                  <c:v>34.93452843</c:v>
                </c:pt>
                <c:pt idx="3771">
                  <c:v>34.934762390000003</c:v>
                </c:pt>
                <c:pt idx="3772">
                  <c:v>34.934996069999997</c:v>
                </c:pt>
                <c:pt idx="3773">
                  <c:v>34.935229489999998</c:v>
                </c:pt>
                <c:pt idx="3774">
                  <c:v>34.935462639999997</c:v>
                </c:pt>
                <c:pt idx="3775">
                  <c:v>34.935695520000003</c:v>
                </c:pt>
                <c:pt idx="3776">
                  <c:v>34.935928130000001</c:v>
                </c:pt>
                <c:pt idx="3777">
                  <c:v>34.936160460000004</c:v>
                </c:pt>
                <c:pt idx="3778">
                  <c:v>34.936392529999999</c:v>
                </c:pt>
                <c:pt idx="3779">
                  <c:v>34.936624330000001</c:v>
                </c:pt>
                <c:pt idx="3780">
                  <c:v>34.936855860000001</c:v>
                </c:pt>
                <c:pt idx="3781">
                  <c:v>34.937087120000001</c:v>
                </c:pt>
                <c:pt idx="3782">
                  <c:v>34.93731811</c:v>
                </c:pt>
                <c:pt idx="3783">
                  <c:v>34.937548839999998</c:v>
                </c:pt>
                <c:pt idx="3784">
                  <c:v>34.937779290000002</c:v>
                </c:pt>
                <c:pt idx="3785">
                  <c:v>34.938009469999997</c:v>
                </c:pt>
                <c:pt idx="3786">
                  <c:v>34.938239379999999</c:v>
                </c:pt>
                <c:pt idx="3787">
                  <c:v>34.938469019999999</c:v>
                </c:pt>
                <c:pt idx="3788">
                  <c:v>34.9386984</c:v>
                </c:pt>
                <c:pt idx="3789">
                  <c:v>34.938927499999998</c:v>
                </c:pt>
                <c:pt idx="3790">
                  <c:v>34.939156330000003</c:v>
                </c:pt>
                <c:pt idx="3791">
                  <c:v>34.9393849</c:v>
                </c:pt>
                <c:pt idx="3792">
                  <c:v>34.939613180000002</c:v>
                </c:pt>
                <c:pt idx="3793">
                  <c:v>34.939841199999996</c:v>
                </c:pt>
                <c:pt idx="3794">
                  <c:v>34.940068959999998</c:v>
                </c:pt>
                <c:pt idx="3795">
                  <c:v>34.940296439999997</c:v>
                </c:pt>
                <c:pt idx="3796">
                  <c:v>34.940523650000003</c:v>
                </c:pt>
                <c:pt idx="3797">
                  <c:v>34.940750600000001</c:v>
                </c:pt>
                <c:pt idx="3798">
                  <c:v>34.940977269999998</c:v>
                </c:pt>
                <c:pt idx="3799">
                  <c:v>34.941203680000001</c:v>
                </c:pt>
                <c:pt idx="3800">
                  <c:v>34.941429820000003</c:v>
                </c:pt>
                <c:pt idx="3801">
                  <c:v>34.941655679999997</c:v>
                </c:pt>
                <c:pt idx="3802">
                  <c:v>34.941881279999997</c:v>
                </c:pt>
                <c:pt idx="3803">
                  <c:v>34.942106600000002</c:v>
                </c:pt>
                <c:pt idx="3804">
                  <c:v>34.942331660000001</c:v>
                </c:pt>
                <c:pt idx="3805">
                  <c:v>34.942556439999997</c:v>
                </c:pt>
                <c:pt idx="3806">
                  <c:v>34.94278096</c:v>
                </c:pt>
                <c:pt idx="3807">
                  <c:v>34.943005210000003</c:v>
                </c:pt>
                <c:pt idx="3808">
                  <c:v>34.943229180000003</c:v>
                </c:pt>
                <c:pt idx="3809">
                  <c:v>34.943452890000003</c:v>
                </c:pt>
                <c:pt idx="3810">
                  <c:v>34.943676330000002</c:v>
                </c:pt>
                <c:pt idx="3811">
                  <c:v>34.94389949</c:v>
                </c:pt>
                <c:pt idx="3812">
                  <c:v>34.944122389999997</c:v>
                </c:pt>
                <c:pt idx="3813">
                  <c:v>34.94434502</c:v>
                </c:pt>
                <c:pt idx="3814">
                  <c:v>34.944567370000001</c:v>
                </c:pt>
                <c:pt idx="3815">
                  <c:v>34.944789460000003</c:v>
                </c:pt>
                <c:pt idx="3816">
                  <c:v>34.945011270000002</c:v>
                </c:pt>
                <c:pt idx="3817">
                  <c:v>34.94523281</c:v>
                </c:pt>
                <c:pt idx="3818">
                  <c:v>34.945454089999998</c:v>
                </c:pt>
                <c:pt idx="3819">
                  <c:v>34.945675100000003</c:v>
                </c:pt>
                <c:pt idx="3820">
                  <c:v>34.945895839999999</c:v>
                </c:pt>
                <c:pt idx="3821">
                  <c:v>34.9461163</c:v>
                </c:pt>
                <c:pt idx="3822">
                  <c:v>34.946336500000001</c:v>
                </c:pt>
                <c:pt idx="3823">
                  <c:v>34.946556430000001</c:v>
                </c:pt>
                <c:pt idx="3824">
                  <c:v>34.946776079999999</c:v>
                </c:pt>
                <c:pt idx="3825">
                  <c:v>34.946995469999997</c:v>
                </c:pt>
                <c:pt idx="3826">
                  <c:v>34.947214590000002</c:v>
                </c:pt>
                <c:pt idx="3827">
                  <c:v>34.947433439999998</c:v>
                </c:pt>
                <c:pt idx="3828">
                  <c:v>34.947652009999999</c:v>
                </c:pt>
                <c:pt idx="3829">
                  <c:v>34.94787032</c:v>
                </c:pt>
                <c:pt idx="3830">
                  <c:v>34.94808836</c:v>
                </c:pt>
                <c:pt idx="3831">
                  <c:v>34.948306119999998</c:v>
                </c:pt>
                <c:pt idx="3832">
                  <c:v>34.948523620000003</c:v>
                </c:pt>
                <c:pt idx="3833">
                  <c:v>34.94874085</c:v>
                </c:pt>
                <c:pt idx="3834">
                  <c:v>34.948957800000002</c:v>
                </c:pt>
                <c:pt idx="3835">
                  <c:v>34.949174489999997</c:v>
                </c:pt>
                <c:pt idx="3836">
                  <c:v>34.949390899999997</c:v>
                </c:pt>
                <c:pt idx="3837">
                  <c:v>34.949607049999997</c:v>
                </c:pt>
                <c:pt idx="3838">
                  <c:v>34.949822930000003</c:v>
                </c:pt>
                <c:pt idx="3839">
                  <c:v>34.95003853</c:v>
                </c:pt>
                <c:pt idx="3840">
                  <c:v>34.950253859999997</c:v>
                </c:pt>
                <c:pt idx="3841">
                  <c:v>34.950468919999999</c:v>
                </c:pt>
                <c:pt idx="3842">
                  <c:v>34.950683720000001</c:v>
                </c:pt>
                <c:pt idx="3843">
                  <c:v>34.950898240000001</c:v>
                </c:pt>
                <c:pt idx="3844">
                  <c:v>34.951112500000001</c:v>
                </c:pt>
                <c:pt idx="3845">
                  <c:v>34.951326479999999</c:v>
                </c:pt>
                <c:pt idx="3846">
                  <c:v>34.951540199999997</c:v>
                </c:pt>
                <c:pt idx="3847">
                  <c:v>34.95175364</c:v>
                </c:pt>
                <c:pt idx="3848">
                  <c:v>34.951966810000002</c:v>
                </c:pt>
                <c:pt idx="3849">
                  <c:v>34.952179719999997</c:v>
                </c:pt>
                <c:pt idx="3850">
                  <c:v>34.952392349999997</c:v>
                </c:pt>
                <c:pt idx="3851">
                  <c:v>34.952604710000003</c:v>
                </c:pt>
                <c:pt idx="3852">
                  <c:v>34.952816810000002</c:v>
                </c:pt>
                <c:pt idx="3853">
                  <c:v>34.953028629999999</c:v>
                </c:pt>
                <c:pt idx="3854">
                  <c:v>34.953240180000002</c:v>
                </c:pt>
                <c:pt idx="3855">
                  <c:v>34.953451469999997</c:v>
                </c:pt>
                <c:pt idx="3856">
                  <c:v>34.953662479999998</c:v>
                </c:pt>
                <c:pt idx="3857">
                  <c:v>34.953873219999998</c:v>
                </c:pt>
                <c:pt idx="3858">
                  <c:v>34.954083689999997</c:v>
                </c:pt>
                <c:pt idx="3859">
                  <c:v>34.954293890000002</c:v>
                </c:pt>
                <c:pt idx="3860">
                  <c:v>34.954503819999999</c:v>
                </c:pt>
                <c:pt idx="3861">
                  <c:v>34.954713480000002</c:v>
                </c:pt>
                <c:pt idx="3862">
                  <c:v>34.954922869999997</c:v>
                </c:pt>
                <c:pt idx="3863">
                  <c:v>34.955131989999998</c:v>
                </c:pt>
                <c:pt idx="3864">
                  <c:v>34.955340829999997</c:v>
                </c:pt>
                <c:pt idx="3865">
                  <c:v>34.955549410000003</c:v>
                </c:pt>
                <c:pt idx="3866">
                  <c:v>34.955757720000001</c:v>
                </c:pt>
                <c:pt idx="3867">
                  <c:v>34.955965749999997</c:v>
                </c:pt>
                <c:pt idx="3868">
                  <c:v>34.95617352</c:v>
                </c:pt>
                <c:pt idx="3869">
                  <c:v>34.956381020000002</c:v>
                </c:pt>
                <c:pt idx="3870">
                  <c:v>34.956588250000003</c:v>
                </c:pt>
                <c:pt idx="3871">
                  <c:v>34.956795200000002</c:v>
                </c:pt>
                <c:pt idx="3872">
                  <c:v>34.957001890000001</c:v>
                </c:pt>
                <c:pt idx="3873">
                  <c:v>34.957208309999999</c:v>
                </c:pt>
                <c:pt idx="3874">
                  <c:v>34.957414450000002</c:v>
                </c:pt>
                <c:pt idx="3875">
                  <c:v>34.957620329999997</c:v>
                </c:pt>
                <c:pt idx="3876">
                  <c:v>34.957825929999998</c:v>
                </c:pt>
                <c:pt idx="3877">
                  <c:v>34.958031259999998</c:v>
                </c:pt>
                <c:pt idx="3878">
                  <c:v>34.958236329999998</c:v>
                </c:pt>
                <c:pt idx="3879">
                  <c:v>34.958441120000003</c:v>
                </c:pt>
                <c:pt idx="3880">
                  <c:v>34.95864564</c:v>
                </c:pt>
                <c:pt idx="3881">
                  <c:v>34.958849899999997</c:v>
                </c:pt>
                <c:pt idx="3882">
                  <c:v>34.959053879999999</c:v>
                </c:pt>
                <c:pt idx="3883">
                  <c:v>34.95925759</c:v>
                </c:pt>
                <c:pt idx="3884">
                  <c:v>34.95946103</c:v>
                </c:pt>
                <c:pt idx="3885">
                  <c:v>34.959664199999999</c:v>
                </c:pt>
                <c:pt idx="3886">
                  <c:v>34.959867099999997</c:v>
                </c:pt>
                <c:pt idx="3887">
                  <c:v>34.960069730000001</c:v>
                </c:pt>
                <c:pt idx="3888">
                  <c:v>34.960272070000002</c:v>
                </c:pt>
                <c:pt idx="3889">
                  <c:v>34.960474159999997</c:v>
                </c:pt>
                <c:pt idx="3890">
                  <c:v>34.960675979999998</c:v>
                </c:pt>
                <c:pt idx="3891">
                  <c:v>34.960877529999998</c:v>
                </c:pt>
                <c:pt idx="3892">
                  <c:v>34.961078800000003</c:v>
                </c:pt>
                <c:pt idx="3893">
                  <c:v>34.961279810000001</c:v>
                </c:pt>
                <c:pt idx="3894">
                  <c:v>34.961480539999997</c:v>
                </c:pt>
                <c:pt idx="3895">
                  <c:v>34.96168101</c:v>
                </c:pt>
                <c:pt idx="3896">
                  <c:v>34.961881200000001</c:v>
                </c:pt>
                <c:pt idx="3897">
                  <c:v>34.962081120000001</c:v>
                </c:pt>
                <c:pt idx="3898">
                  <c:v>34.96228078</c:v>
                </c:pt>
                <c:pt idx="3899">
                  <c:v>34.962480159999998</c:v>
                </c:pt>
                <c:pt idx="3900">
                  <c:v>34.962679270000002</c:v>
                </c:pt>
                <c:pt idx="3901">
                  <c:v>34.962878109999998</c:v>
                </c:pt>
                <c:pt idx="3902">
                  <c:v>34.96307668</c:v>
                </c:pt>
                <c:pt idx="3903">
                  <c:v>34.963274980000001</c:v>
                </c:pt>
                <c:pt idx="3904">
                  <c:v>34.963473010000001</c:v>
                </c:pt>
                <c:pt idx="3905">
                  <c:v>34.96367077</c:v>
                </c:pt>
                <c:pt idx="3906">
                  <c:v>34.963868249999997</c:v>
                </c:pt>
                <c:pt idx="3907">
                  <c:v>34.964065470000001</c:v>
                </c:pt>
                <c:pt idx="3908">
                  <c:v>34.964262419999997</c:v>
                </c:pt>
                <c:pt idx="3909">
                  <c:v>34.964459089999998</c:v>
                </c:pt>
                <c:pt idx="3910">
                  <c:v>34.964655489999998</c:v>
                </c:pt>
                <c:pt idx="3911">
                  <c:v>34.964851629999998</c:v>
                </c:pt>
                <c:pt idx="3912">
                  <c:v>34.965047480000003</c:v>
                </c:pt>
                <c:pt idx="3913">
                  <c:v>34.96524307</c:v>
                </c:pt>
                <c:pt idx="3914">
                  <c:v>34.965438390000003</c:v>
                </c:pt>
                <c:pt idx="3915">
                  <c:v>34.965633439999998</c:v>
                </c:pt>
                <c:pt idx="3916">
                  <c:v>34.965828219999999</c:v>
                </c:pt>
                <c:pt idx="3917">
                  <c:v>34.966022729999999</c:v>
                </c:pt>
                <c:pt idx="3918">
                  <c:v>34.966216969999998</c:v>
                </c:pt>
                <c:pt idx="3919">
                  <c:v>34.966410940000003</c:v>
                </c:pt>
                <c:pt idx="3920">
                  <c:v>34.96660464</c:v>
                </c:pt>
                <c:pt idx="3921">
                  <c:v>34.966798060000002</c:v>
                </c:pt>
                <c:pt idx="3922">
                  <c:v>34.966991219999997</c:v>
                </c:pt>
                <c:pt idx="3923">
                  <c:v>34.967184099999997</c:v>
                </c:pt>
                <c:pt idx="3924">
                  <c:v>34.967376719999997</c:v>
                </c:pt>
                <c:pt idx="3925">
                  <c:v>34.967569060000002</c:v>
                </c:pt>
                <c:pt idx="3926">
                  <c:v>34.96776113</c:v>
                </c:pt>
                <c:pt idx="3927">
                  <c:v>34.967952930000003</c:v>
                </c:pt>
                <c:pt idx="3928">
                  <c:v>34.968144459999998</c:v>
                </c:pt>
                <c:pt idx="3929">
                  <c:v>34.968335719999999</c:v>
                </c:pt>
                <c:pt idx="3930">
                  <c:v>34.968526709999999</c:v>
                </c:pt>
                <c:pt idx="3931">
                  <c:v>34.968717429999998</c:v>
                </c:pt>
                <c:pt idx="3932">
                  <c:v>34.968907880000003</c:v>
                </c:pt>
                <c:pt idx="3933">
                  <c:v>34.969098049999999</c:v>
                </c:pt>
                <c:pt idx="3934">
                  <c:v>34.969287960000003</c:v>
                </c:pt>
                <c:pt idx="3935">
                  <c:v>34.969477589999997</c:v>
                </c:pt>
                <c:pt idx="3936">
                  <c:v>34.969666940000003</c:v>
                </c:pt>
                <c:pt idx="3937">
                  <c:v>34.969856040000003</c:v>
                </c:pt>
                <c:pt idx="3938">
                  <c:v>34.970044860000002</c:v>
                </c:pt>
                <c:pt idx="3939">
                  <c:v>34.970233409999999</c:v>
                </c:pt>
                <c:pt idx="3940">
                  <c:v>34.970421690000002</c:v>
                </c:pt>
                <c:pt idx="3941">
                  <c:v>34.970609699999997</c:v>
                </c:pt>
                <c:pt idx="3942">
                  <c:v>34.970797429999998</c:v>
                </c:pt>
                <c:pt idx="3943">
                  <c:v>34.970984899999998</c:v>
                </c:pt>
                <c:pt idx="3944">
                  <c:v>34.971172099999997</c:v>
                </c:pt>
                <c:pt idx="3945">
                  <c:v>34.971359020000001</c:v>
                </c:pt>
                <c:pt idx="3946">
                  <c:v>34.971545679999998</c:v>
                </c:pt>
                <c:pt idx="3947">
                  <c:v>34.971732060000001</c:v>
                </c:pt>
                <c:pt idx="3948">
                  <c:v>34.971918170000002</c:v>
                </c:pt>
                <c:pt idx="3949">
                  <c:v>34.972104010000002</c:v>
                </c:pt>
                <c:pt idx="3950">
                  <c:v>34.972289580000002</c:v>
                </c:pt>
                <c:pt idx="3951">
                  <c:v>34.97247488</c:v>
                </c:pt>
                <c:pt idx="3952">
                  <c:v>34.972659909999997</c:v>
                </c:pt>
                <c:pt idx="3953">
                  <c:v>34.97284466</c:v>
                </c:pt>
                <c:pt idx="3954">
                  <c:v>34.973029150000002</c:v>
                </c:pt>
                <c:pt idx="3955">
                  <c:v>34.973213360000003</c:v>
                </c:pt>
                <c:pt idx="3956">
                  <c:v>34.973397310000003</c:v>
                </c:pt>
                <c:pt idx="3957">
                  <c:v>34.973580980000001</c:v>
                </c:pt>
                <c:pt idx="3958">
                  <c:v>34.973764379999999</c:v>
                </c:pt>
                <c:pt idx="3959">
                  <c:v>34.973947510000002</c:v>
                </c:pt>
                <c:pt idx="3960">
                  <c:v>34.974130359999997</c:v>
                </c:pt>
                <c:pt idx="3961">
                  <c:v>34.974312949999998</c:v>
                </c:pt>
                <c:pt idx="3962">
                  <c:v>34.974495269999998</c:v>
                </c:pt>
                <c:pt idx="3963">
                  <c:v>34.974677309999997</c:v>
                </c:pt>
                <c:pt idx="3964">
                  <c:v>34.974859090000002</c:v>
                </c:pt>
                <c:pt idx="3965">
                  <c:v>34.975040589999999</c:v>
                </c:pt>
                <c:pt idx="3966">
                  <c:v>34.975221820000002</c:v>
                </c:pt>
                <c:pt idx="3967">
                  <c:v>34.975402789999997</c:v>
                </c:pt>
                <c:pt idx="3968">
                  <c:v>34.975583479999997</c:v>
                </c:pt>
                <c:pt idx="3969">
                  <c:v>34.975763899999997</c:v>
                </c:pt>
                <c:pt idx="3970">
                  <c:v>34.975944040000002</c:v>
                </c:pt>
                <c:pt idx="3971">
                  <c:v>34.976123919999999</c:v>
                </c:pt>
                <c:pt idx="3972">
                  <c:v>34.976303530000003</c:v>
                </c:pt>
                <c:pt idx="3973">
                  <c:v>34.976482859999997</c:v>
                </c:pt>
                <c:pt idx="3974">
                  <c:v>34.976661929999999</c:v>
                </c:pt>
                <c:pt idx="3975">
                  <c:v>34.976840719999998</c:v>
                </c:pt>
                <c:pt idx="3976">
                  <c:v>34.977019239999997</c:v>
                </c:pt>
                <c:pt idx="3977">
                  <c:v>34.977197490000002</c:v>
                </c:pt>
                <c:pt idx="3978">
                  <c:v>34.977375469999998</c:v>
                </c:pt>
                <c:pt idx="3979">
                  <c:v>34.977553180000001</c:v>
                </c:pt>
                <c:pt idx="3980">
                  <c:v>34.977730610000002</c:v>
                </c:pt>
                <c:pt idx="3981">
                  <c:v>34.977907780000002</c:v>
                </c:pt>
                <c:pt idx="3982">
                  <c:v>34.978084670000001</c:v>
                </c:pt>
                <c:pt idx="3983">
                  <c:v>34.978261289999999</c:v>
                </c:pt>
                <c:pt idx="3984">
                  <c:v>34.978437630000002</c:v>
                </c:pt>
                <c:pt idx="3985">
                  <c:v>34.978613709999998</c:v>
                </c:pt>
                <c:pt idx="3986">
                  <c:v>34.978789519999999</c:v>
                </c:pt>
                <c:pt idx="3987">
                  <c:v>34.97896506</c:v>
                </c:pt>
                <c:pt idx="3988">
                  <c:v>34.97914033</c:v>
                </c:pt>
                <c:pt idx="3989">
                  <c:v>34.979315319999998</c:v>
                </c:pt>
                <c:pt idx="3990">
                  <c:v>34.979490050000003</c:v>
                </c:pt>
                <c:pt idx="3991">
                  <c:v>34.979664499999998</c:v>
                </c:pt>
                <c:pt idx="3992">
                  <c:v>34.97983868</c:v>
                </c:pt>
                <c:pt idx="3993">
                  <c:v>34.980012590000001</c:v>
                </c:pt>
                <c:pt idx="3994">
                  <c:v>34.980186230000001</c:v>
                </c:pt>
                <c:pt idx="3995">
                  <c:v>34.9803596</c:v>
                </c:pt>
                <c:pt idx="3996">
                  <c:v>34.980532689999997</c:v>
                </c:pt>
                <c:pt idx="3997">
                  <c:v>34.980705520000001</c:v>
                </c:pt>
                <c:pt idx="3998">
                  <c:v>34.980878070000003</c:v>
                </c:pt>
                <c:pt idx="3999">
                  <c:v>34.981050349999997</c:v>
                </c:pt>
                <c:pt idx="4000">
                  <c:v>34.981222359999997</c:v>
                </c:pt>
                <c:pt idx="4001">
                  <c:v>34.981394100000003</c:v>
                </c:pt>
                <c:pt idx="4002">
                  <c:v>34.981565570000001</c:v>
                </c:pt>
                <c:pt idx="4003">
                  <c:v>34.981736769999998</c:v>
                </c:pt>
                <c:pt idx="4004">
                  <c:v>34.98190769</c:v>
                </c:pt>
                <c:pt idx="4005">
                  <c:v>34.982078350000002</c:v>
                </c:pt>
                <c:pt idx="4006">
                  <c:v>34.982248730000002</c:v>
                </c:pt>
                <c:pt idx="4007">
                  <c:v>34.982418840000001</c:v>
                </c:pt>
                <c:pt idx="4008">
                  <c:v>34.982588669999998</c:v>
                </c:pt>
                <c:pt idx="4009">
                  <c:v>34.982758240000003</c:v>
                </c:pt>
                <c:pt idx="4010">
                  <c:v>34.982927529999998</c:v>
                </c:pt>
                <c:pt idx="4011">
                  <c:v>34.98309656</c:v>
                </c:pt>
                <c:pt idx="4012">
                  <c:v>34.98326531</c:v>
                </c:pt>
                <c:pt idx="4013">
                  <c:v>34.983433789999999</c:v>
                </c:pt>
                <c:pt idx="4014">
                  <c:v>34.983602009999998</c:v>
                </c:pt>
                <c:pt idx="4015">
                  <c:v>34.983769950000003</c:v>
                </c:pt>
                <c:pt idx="4016">
                  <c:v>34.983937609999998</c:v>
                </c:pt>
                <c:pt idx="4017">
                  <c:v>34.98410501</c:v>
                </c:pt>
                <c:pt idx="4018">
                  <c:v>34.984272140000002</c:v>
                </c:pt>
                <c:pt idx="4019">
                  <c:v>34.984438990000001</c:v>
                </c:pt>
                <c:pt idx="4020">
                  <c:v>34.984605569999999</c:v>
                </c:pt>
                <c:pt idx="4021">
                  <c:v>34.984771879999997</c:v>
                </c:pt>
                <c:pt idx="4022">
                  <c:v>34.98493792</c:v>
                </c:pt>
                <c:pt idx="4023">
                  <c:v>34.985103690000003</c:v>
                </c:pt>
                <c:pt idx="4024">
                  <c:v>34.985269189999997</c:v>
                </c:pt>
                <c:pt idx="4025">
                  <c:v>34.985434410000003</c:v>
                </c:pt>
                <c:pt idx="4026">
                  <c:v>34.985599360000002</c:v>
                </c:pt>
                <c:pt idx="4027">
                  <c:v>34.98576405</c:v>
                </c:pt>
                <c:pt idx="4028">
                  <c:v>34.985928459999997</c:v>
                </c:pt>
                <c:pt idx="4029">
                  <c:v>34.986092599999999</c:v>
                </c:pt>
                <c:pt idx="4030">
                  <c:v>34.98625646</c:v>
                </c:pt>
                <c:pt idx="4031">
                  <c:v>34.98642006</c:v>
                </c:pt>
                <c:pt idx="4032">
                  <c:v>34.986583369999998</c:v>
                </c:pt>
                <c:pt idx="4033">
                  <c:v>34.986746420000003</c:v>
                </c:pt>
                <c:pt idx="4034">
                  <c:v>34.986909199999999</c:v>
                </c:pt>
                <c:pt idx="4035">
                  <c:v>34.987071710000002</c:v>
                </c:pt>
                <c:pt idx="4036">
                  <c:v>34.987233949999997</c:v>
                </c:pt>
                <c:pt idx="4037">
                  <c:v>34.987395919999997</c:v>
                </c:pt>
                <c:pt idx="4038">
                  <c:v>34.987557610000003</c:v>
                </c:pt>
                <c:pt idx="4039">
                  <c:v>34.987719030000001</c:v>
                </c:pt>
                <c:pt idx="4040">
                  <c:v>34.987880189999998</c:v>
                </c:pt>
                <c:pt idx="4041">
                  <c:v>34.988041070000001</c:v>
                </c:pt>
                <c:pt idx="4042">
                  <c:v>34.988201670000002</c:v>
                </c:pt>
                <c:pt idx="4043">
                  <c:v>34.988362010000003</c:v>
                </c:pt>
                <c:pt idx="4044">
                  <c:v>34.988522070000002</c:v>
                </c:pt>
                <c:pt idx="4045">
                  <c:v>34.988681870000001</c:v>
                </c:pt>
                <c:pt idx="4046">
                  <c:v>34.988841389999997</c:v>
                </c:pt>
                <c:pt idx="4047">
                  <c:v>34.98900064</c:v>
                </c:pt>
                <c:pt idx="4048">
                  <c:v>34.989159620000002</c:v>
                </c:pt>
                <c:pt idx="4049">
                  <c:v>34.989318320000002</c:v>
                </c:pt>
                <c:pt idx="4050">
                  <c:v>34.989476760000002</c:v>
                </c:pt>
                <c:pt idx="4051">
                  <c:v>34.98963492</c:v>
                </c:pt>
                <c:pt idx="4052">
                  <c:v>34.989792809999997</c:v>
                </c:pt>
                <c:pt idx="4053">
                  <c:v>34.98995043</c:v>
                </c:pt>
                <c:pt idx="4054">
                  <c:v>34.990107780000002</c:v>
                </c:pt>
                <c:pt idx="4055">
                  <c:v>34.990264860000003</c:v>
                </c:pt>
                <c:pt idx="4056">
                  <c:v>34.990421650000002</c:v>
                </c:pt>
                <c:pt idx="4057">
                  <c:v>34.990578190000001</c:v>
                </c:pt>
                <c:pt idx="4058">
                  <c:v>34.990734449999998</c:v>
                </c:pt>
                <c:pt idx="4059">
                  <c:v>34.990890440000001</c:v>
                </c:pt>
                <c:pt idx="4060">
                  <c:v>34.991046150000003</c:v>
                </c:pt>
                <c:pt idx="4061">
                  <c:v>34.991201599999997</c:v>
                </c:pt>
                <c:pt idx="4062">
                  <c:v>34.991356779999997</c:v>
                </c:pt>
                <c:pt idx="4063">
                  <c:v>34.991511680000002</c:v>
                </c:pt>
                <c:pt idx="4064">
                  <c:v>34.991666309999999</c:v>
                </c:pt>
                <c:pt idx="4065">
                  <c:v>34.991820670000003</c:v>
                </c:pt>
                <c:pt idx="4066">
                  <c:v>34.991974759999998</c:v>
                </c:pt>
                <c:pt idx="4067">
                  <c:v>34.992128569999998</c:v>
                </c:pt>
                <c:pt idx="4068">
                  <c:v>34.992282119999999</c:v>
                </c:pt>
                <c:pt idx="4069">
                  <c:v>34.992435389999997</c:v>
                </c:pt>
                <c:pt idx="4070">
                  <c:v>34.992588390000002</c:v>
                </c:pt>
                <c:pt idx="4071">
                  <c:v>34.992741119999998</c:v>
                </c:pt>
                <c:pt idx="4072">
                  <c:v>34.99289357</c:v>
                </c:pt>
                <c:pt idx="4073">
                  <c:v>34.993045760000001</c:v>
                </c:pt>
                <c:pt idx="4074">
                  <c:v>34.993197670000001</c:v>
                </c:pt>
                <c:pt idx="4075">
                  <c:v>34.993349309999999</c:v>
                </c:pt>
                <c:pt idx="4076">
                  <c:v>34.993500679999997</c:v>
                </c:pt>
                <c:pt idx="4077">
                  <c:v>34.99365178</c:v>
                </c:pt>
                <c:pt idx="4078">
                  <c:v>34.993802610000003</c:v>
                </c:pt>
                <c:pt idx="4079">
                  <c:v>34.993953159999997</c:v>
                </c:pt>
                <c:pt idx="4080">
                  <c:v>34.994103430000003</c:v>
                </c:pt>
                <c:pt idx="4081">
                  <c:v>34.994253440000001</c:v>
                </c:pt>
                <c:pt idx="4082">
                  <c:v>34.994403179999999</c:v>
                </c:pt>
                <c:pt idx="4083">
                  <c:v>34.994552650000003</c:v>
                </c:pt>
                <c:pt idx="4084">
                  <c:v>34.994701839999998</c:v>
                </c:pt>
                <c:pt idx="4085">
                  <c:v>34.994850759999999</c:v>
                </c:pt>
                <c:pt idx="4086">
                  <c:v>34.994999409999998</c:v>
                </c:pt>
                <c:pt idx="4087">
                  <c:v>34.995147789999997</c:v>
                </c:pt>
                <c:pt idx="4088">
                  <c:v>34.995295900000002</c:v>
                </c:pt>
                <c:pt idx="4089">
                  <c:v>34.995443739999999</c:v>
                </c:pt>
                <c:pt idx="4090">
                  <c:v>34.995591300000001</c:v>
                </c:pt>
                <c:pt idx="4091">
                  <c:v>34.995738590000002</c:v>
                </c:pt>
                <c:pt idx="4092">
                  <c:v>34.995885610000002</c:v>
                </c:pt>
                <c:pt idx="4093">
                  <c:v>34.996032360000001</c:v>
                </c:pt>
                <c:pt idx="4094">
                  <c:v>34.996178829999998</c:v>
                </c:pt>
                <c:pt idx="4095">
                  <c:v>34.996325040000002</c:v>
                </c:pt>
                <c:pt idx="4096">
                  <c:v>34.996470969999997</c:v>
                </c:pt>
                <c:pt idx="4097">
                  <c:v>34.996616629999998</c:v>
                </c:pt>
                <c:pt idx="4098">
                  <c:v>34.996762019999998</c:v>
                </c:pt>
                <c:pt idx="4099">
                  <c:v>34.996907129999997</c:v>
                </c:pt>
                <c:pt idx="4100">
                  <c:v>34.997051980000002</c:v>
                </c:pt>
                <c:pt idx="4101">
                  <c:v>34.997196549999998</c:v>
                </c:pt>
                <c:pt idx="4102">
                  <c:v>34.997340850000001</c:v>
                </c:pt>
                <c:pt idx="4103">
                  <c:v>34.997484880000002</c:v>
                </c:pt>
                <c:pt idx="4104">
                  <c:v>34.99762862</c:v>
                </c:pt>
                <c:pt idx="4105">
                  <c:v>34.99777211</c:v>
                </c:pt>
                <c:pt idx="4106">
                  <c:v>34.997915319999997</c:v>
                </c:pt>
                <c:pt idx="4107">
                  <c:v>34.998058260000001</c:v>
                </c:pt>
                <c:pt idx="4108">
                  <c:v>34.998200930000003</c:v>
                </c:pt>
                <c:pt idx="4109">
                  <c:v>34.998343319999996</c:v>
                </c:pt>
                <c:pt idx="4110">
                  <c:v>34.998485449999997</c:v>
                </c:pt>
                <c:pt idx="4111">
                  <c:v>34.998627300000003</c:v>
                </c:pt>
                <c:pt idx="4112">
                  <c:v>34.99876888</c:v>
                </c:pt>
                <c:pt idx="4113">
                  <c:v>34.998910189999997</c:v>
                </c:pt>
                <c:pt idx="4114">
                  <c:v>34.999051219999998</c:v>
                </c:pt>
                <c:pt idx="4115">
                  <c:v>34.99919199</c:v>
                </c:pt>
                <c:pt idx="4116">
                  <c:v>34.99933248</c:v>
                </c:pt>
                <c:pt idx="4117">
                  <c:v>34.999472699999998</c:v>
                </c:pt>
                <c:pt idx="4118">
                  <c:v>34.999612650000003</c:v>
                </c:pt>
                <c:pt idx="4119">
                  <c:v>34.999752319999999</c:v>
                </c:pt>
                <c:pt idx="4120">
                  <c:v>34.999891730000002</c:v>
                </c:pt>
                <c:pt idx="4121">
                  <c:v>35.000030860000003</c:v>
                </c:pt>
                <c:pt idx="4122">
                  <c:v>35.000169720000002</c:v>
                </c:pt>
                <c:pt idx="4123">
                  <c:v>35.000308310000001</c:v>
                </c:pt>
                <c:pt idx="4124">
                  <c:v>35.000446619999998</c:v>
                </c:pt>
                <c:pt idx="4125">
                  <c:v>35.000584660000001</c:v>
                </c:pt>
                <c:pt idx="4126">
                  <c:v>35.000722439999997</c:v>
                </c:pt>
                <c:pt idx="4127">
                  <c:v>35.000859929999997</c:v>
                </c:pt>
                <c:pt idx="4128">
                  <c:v>35.000997150000003</c:v>
                </c:pt>
                <c:pt idx="4129">
                  <c:v>35.001134100000002</c:v>
                </c:pt>
                <c:pt idx="4130">
                  <c:v>35.00127079</c:v>
                </c:pt>
                <c:pt idx="4131">
                  <c:v>35.001407200000003</c:v>
                </c:pt>
                <c:pt idx="4132">
                  <c:v>35.001543339999998</c:v>
                </c:pt>
                <c:pt idx="4133">
                  <c:v>35.001679199999998</c:v>
                </c:pt>
                <c:pt idx="4134">
                  <c:v>35.001814799999998</c:v>
                </c:pt>
                <c:pt idx="4135">
                  <c:v>35.001950119999997</c:v>
                </c:pt>
                <c:pt idx="4136">
                  <c:v>35.002085170000001</c:v>
                </c:pt>
                <c:pt idx="4137">
                  <c:v>35.002219949999997</c:v>
                </c:pt>
                <c:pt idx="4138">
                  <c:v>35.002354449999999</c:v>
                </c:pt>
                <c:pt idx="4139">
                  <c:v>35.00248869</c:v>
                </c:pt>
                <c:pt idx="4140">
                  <c:v>35.002622649999999</c:v>
                </c:pt>
                <c:pt idx="4141">
                  <c:v>35.002756339999998</c:v>
                </c:pt>
                <c:pt idx="4142">
                  <c:v>35.002889750000001</c:v>
                </c:pt>
                <c:pt idx="4143">
                  <c:v>35.003022899999998</c:v>
                </c:pt>
                <c:pt idx="4144">
                  <c:v>35.003155769999999</c:v>
                </c:pt>
                <c:pt idx="4145">
                  <c:v>35.00328837</c:v>
                </c:pt>
                <c:pt idx="4146">
                  <c:v>35.003420699999999</c:v>
                </c:pt>
                <c:pt idx="4147">
                  <c:v>35.003552749999997</c:v>
                </c:pt>
                <c:pt idx="4148">
                  <c:v>35.003684540000002</c:v>
                </c:pt>
                <c:pt idx="4149">
                  <c:v>35.003816049999998</c:v>
                </c:pt>
                <c:pt idx="4150">
                  <c:v>35.003947289999999</c:v>
                </c:pt>
                <c:pt idx="4151">
                  <c:v>35.00407826</c:v>
                </c:pt>
                <c:pt idx="4152">
                  <c:v>35.004208939999998</c:v>
                </c:pt>
                <c:pt idx="4153">
                  <c:v>35.004339360000003</c:v>
                </c:pt>
                <c:pt idx="4154">
                  <c:v>35.00446951</c:v>
                </c:pt>
                <c:pt idx="4155">
                  <c:v>35.004599390000003</c:v>
                </c:pt>
                <c:pt idx="4156">
                  <c:v>35.004728999999998</c:v>
                </c:pt>
                <c:pt idx="4157">
                  <c:v>35.004858329999998</c:v>
                </c:pt>
                <c:pt idx="4158">
                  <c:v>35.004987389999997</c:v>
                </c:pt>
                <c:pt idx="4159">
                  <c:v>35.005116180000002</c:v>
                </c:pt>
                <c:pt idx="4160">
                  <c:v>35.005244699999999</c:v>
                </c:pt>
                <c:pt idx="4161">
                  <c:v>35.005372940000001</c:v>
                </c:pt>
                <c:pt idx="4162">
                  <c:v>35.005500910000002</c:v>
                </c:pt>
                <c:pt idx="4163">
                  <c:v>35.005628610000002</c:v>
                </c:pt>
                <c:pt idx="4164">
                  <c:v>35.005756040000001</c:v>
                </c:pt>
                <c:pt idx="4165">
                  <c:v>35.005883189999999</c:v>
                </c:pt>
                <c:pt idx="4166">
                  <c:v>35.006010080000003</c:v>
                </c:pt>
                <c:pt idx="4167">
                  <c:v>35.006136689999998</c:v>
                </c:pt>
                <c:pt idx="4168">
                  <c:v>35.00626303</c:v>
                </c:pt>
                <c:pt idx="4169">
                  <c:v>35.006389089999999</c:v>
                </c:pt>
                <c:pt idx="4170">
                  <c:v>35.006514889999998</c:v>
                </c:pt>
                <c:pt idx="4171">
                  <c:v>35.006640410000003</c:v>
                </c:pt>
                <c:pt idx="4172">
                  <c:v>35.006765659999999</c:v>
                </c:pt>
                <c:pt idx="4173">
                  <c:v>35.006890630000001</c:v>
                </c:pt>
                <c:pt idx="4174">
                  <c:v>35.007015340000002</c:v>
                </c:pt>
                <c:pt idx="4175">
                  <c:v>35.007139770000002</c:v>
                </c:pt>
                <c:pt idx="4176">
                  <c:v>35.00726392</c:v>
                </c:pt>
                <c:pt idx="4177">
                  <c:v>35.007387809999997</c:v>
                </c:pt>
                <c:pt idx="4178">
                  <c:v>35.00751142</c:v>
                </c:pt>
                <c:pt idx="4179">
                  <c:v>35.007634760000002</c:v>
                </c:pt>
                <c:pt idx="4180">
                  <c:v>35.007757830000003</c:v>
                </c:pt>
                <c:pt idx="4181">
                  <c:v>35.007880630000002</c:v>
                </c:pt>
                <c:pt idx="4182">
                  <c:v>35.008003160000001</c:v>
                </c:pt>
                <c:pt idx="4183">
                  <c:v>35.008125409999998</c:v>
                </c:pt>
                <c:pt idx="4184">
                  <c:v>35.008247390000001</c:v>
                </c:pt>
                <c:pt idx="4185">
                  <c:v>35.008369100000003</c:v>
                </c:pt>
                <c:pt idx="4186">
                  <c:v>35.008490530000003</c:v>
                </c:pt>
                <c:pt idx="4187">
                  <c:v>35.008611700000003</c:v>
                </c:pt>
                <c:pt idx="4188">
                  <c:v>35.008732590000001</c:v>
                </c:pt>
                <c:pt idx="4189">
                  <c:v>35.008853209999998</c:v>
                </c:pt>
                <c:pt idx="4190">
                  <c:v>35.00897355</c:v>
                </c:pt>
                <c:pt idx="4191">
                  <c:v>35.009093630000002</c:v>
                </c:pt>
                <c:pt idx="4192">
                  <c:v>35.009213430000003</c:v>
                </c:pt>
                <c:pt idx="4193">
                  <c:v>35.009332960000002</c:v>
                </c:pt>
                <c:pt idx="4194">
                  <c:v>35.009452209999999</c:v>
                </c:pt>
                <c:pt idx="4195">
                  <c:v>35.009571200000003</c:v>
                </c:pt>
                <c:pt idx="4196">
                  <c:v>35.009689909999999</c:v>
                </c:pt>
                <c:pt idx="4197">
                  <c:v>35.00980835</c:v>
                </c:pt>
                <c:pt idx="4198">
                  <c:v>35.00992652</c:v>
                </c:pt>
                <c:pt idx="4199">
                  <c:v>35.010044409999999</c:v>
                </c:pt>
                <c:pt idx="4200">
                  <c:v>35.010162020000003</c:v>
                </c:pt>
                <c:pt idx="4201">
                  <c:v>35.010279369999999</c:v>
                </c:pt>
                <c:pt idx="4202">
                  <c:v>35.010396450000002</c:v>
                </c:pt>
                <c:pt idx="4203">
                  <c:v>35.010513250000002</c:v>
                </c:pt>
                <c:pt idx="4204">
                  <c:v>35.010629780000002</c:v>
                </c:pt>
                <c:pt idx="4205">
                  <c:v>35.010746040000001</c:v>
                </c:pt>
                <c:pt idx="4206">
                  <c:v>35.010862029999998</c:v>
                </c:pt>
                <c:pt idx="4207">
                  <c:v>35.010977740000001</c:v>
                </c:pt>
                <c:pt idx="4208">
                  <c:v>35.011093189999997</c:v>
                </c:pt>
                <c:pt idx="4209">
                  <c:v>35.011208359999998</c:v>
                </c:pt>
                <c:pt idx="4210">
                  <c:v>35.011323249999997</c:v>
                </c:pt>
                <c:pt idx="4211">
                  <c:v>35.011437880000003</c:v>
                </c:pt>
                <c:pt idx="4212">
                  <c:v>35.011552229999999</c:v>
                </c:pt>
                <c:pt idx="4213">
                  <c:v>35.011666310000003</c:v>
                </c:pt>
                <c:pt idx="4214">
                  <c:v>35.011780109999997</c:v>
                </c:pt>
                <c:pt idx="4215">
                  <c:v>35.011893649999998</c:v>
                </c:pt>
                <c:pt idx="4216">
                  <c:v>35.012006909999997</c:v>
                </c:pt>
                <c:pt idx="4217">
                  <c:v>35.012119900000002</c:v>
                </c:pt>
                <c:pt idx="4218">
                  <c:v>35.012232619999999</c:v>
                </c:pt>
                <c:pt idx="4219">
                  <c:v>35.012345060000001</c:v>
                </c:pt>
                <c:pt idx="4220">
                  <c:v>35.012457230000003</c:v>
                </c:pt>
                <c:pt idx="4221">
                  <c:v>35.012569130000003</c:v>
                </c:pt>
                <c:pt idx="4222">
                  <c:v>35.012680760000002</c:v>
                </c:pt>
                <c:pt idx="4223">
                  <c:v>35.012792109999999</c:v>
                </c:pt>
                <c:pt idx="4224">
                  <c:v>35.012903180000002</c:v>
                </c:pt>
                <c:pt idx="4225">
                  <c:v>35.013013989999997</c:v>
                </c:pt>
                <c:pt idx="4226">
                  <c:v>35.013124529999999</c:v>
                </c:pt>
                <c:pt idx="4227">
                  <c:v>35.013234789999998</c:v>
                </c:pt>
                <c:pt idx="4228">
                  <c:v>35.013344779999997</c:v>
                </c:pt>
                <c:pt idx="4229">
                  <c:v>35.013454500000002</c:v>
                </c:pt>
                <c:pt idx="4230">
                  <c:v>35.013563949999998</c:v>
                </c:pt>
                <c:pt idx="4231">
                  <c:v>35.01367312</c:v>
                </c:pt>
                <c:pt idx="4232">
                  <c:v>35.013782020000001</c:v>
                </c:pt>
                <c:pt idx="4233">
                  <c:v>35.01389065</c:v>
                </c:pt>
                <c:pt idx="4234">
                  <c:v>35.013998999999998</c:v>
                </c:pt>
                <c:pt idx="4235">
                  <c:v>35.014107090000003</c:v>
                </c:pt>
                <c:pt idx="4236">
                  <c:v>35.014214899999999</c:v>
                </c:pt>
                <c:pt idx="4237">
                  <c:v>35.01432243</c:v>
                </c:pt>
                <c:pt idx="4238">
                  <c:v>35.014429700000001</c:v>
                </c:pt>
                <c:pt idx="4239">
                  <c:v>35.01453669</c:v>
                </c:pt>
                <c:pt idx="4240">
                  <c:v>35.014643409999998</c:v>
                </c:pt>
                <c:pt idx="4241">
                  <c:v>35.014749860000002</c:v>
                </c:pt>
                <c:pt idx="4242">
                  <c:v>35.014856029999997</c:v>
                </c:pt>
                <c:pt idx="4243">
                  <c:v>35.014961929999998</c:v>
                </c:pt>
                <c:pt idx="4244">
                  <c:v>35.015067559999999</c:v>
                </c:pt>
                <c:pt idx="4245">
                  <c:v>35.015172919999998</c:v>
                </c:pt>
                <c:pt idx="4246">
                  <c:v>35.015278000000002</c:v>
                </c:pt>
                <c:pt idx="4247">
                  <c:v>35.015382819999999</c:v>
                </c:pt>
                <c:pt idx="4248">
                  <c:v>35.01548734</c:v>
                </c:pt>
                <c:pt idx="4249">
                  <c:v>35.015591610000001</c:v>
                </c:pt>
                <c:pt idx="4250">
                  <c:v>35.015695600000001</c:v>
                </c:pt>
                <c:pt idx="4251">
                  <c:v>35.015799319999999</c:v>
                </c:pt>
                <c:pt idx="4252">
                  <c:v>35.015902769999997</c:v>
                </c:pt>
                <c:pt idx="4253">
                  <c:v>35.016005939999999</c:v>
                </c:pt>
                <c:pt idx="4254">
                  <c:v>35.016108850000002</c:v>
                </c:pt>
                <c:pt idx="4255">
                  <c:v>35.016211480000003</c:v>
                </c:pt>
                <c:pt idx="4256">
                  <c:v>35.016313830000001</c:v>
                </c:pt>
                <c:pt idx="4257">
                  <c:v>35.01641592</c:v>
                </c:pt>
                <c:pt idx="4258">
                  <c:v>35.016517729999997</c:v>
                </c:pt>
                <c:pt idx="4259">
                  <c:v>35.01661927</c:v>
                </c:pt>
                <c:pt idx="4260">
                  <c:v>35.016720530000001</c:v>
                </c:pt>
                <c:pt idx="4261">
                  <c:v>35.016821530000001</c:v>
                </c:pt>
                <c:pt idx="4262">
                  <c:v>35.01692225</c:v>
                </c:pt>
                <c:pt idx="4263">
                  <c:v>35.017022699999998</c:v>
                </c:pt>
                <c:pt idx="4264">
                  <c:v>35.017122870000001</c:v>
                </c:pt>
                <c:pt idx="4265">
                  <c:v>35.017222769999997</c:v>
                </c:pt>
                <c:pt idx="4266">
                  <c:v>35.017322399999998</c:v>
                </c:pt>
                <c:pt idx="4267">
                  <c:v>35.017421759999998</c:v>
                </c:pt>
                <c:pt idx="4268">
                  <c:v>35.017520849999997</c:v>
                </c:pt>
                <c:pt idx="4269">
                  <c:v>35.017619660000001</c:v>
                </c:pt>
                <c:pt idx="4270">
                  <c:v>35.017718199999997</c:v>
                </c:pt>
                <c:pt idx="4271">
                  <c:v>35.017816459999999</c:v>
                </c:pt>
                <c:pt idx="4272">
                  <c:v>35.017914439999998</c:v>
                </c:pt>
                <c:pt idx="4273">
                  <c:v>35.018012159999998</c:v>
                </c:pt>
                <c:pt idx="4274">
                  <c:v>35.018109610000003</c:v>
                </c:pt>
                <c:pt idx="4275">
                  <c:v>35.018206790000001</c:v>
                </c:pt>
                <c:pt idx="4276">
                  <c:v>35.018303690000003</c:v>
                </c:pt>
                <c:pt idx="4277">
                  <c:v>35.018400319999998</c:v>
                </c:pt>
                <c:pt idx="4278">
                  <c:v>35.018496669999998</c:v>
                </c:pt>
                <c:pt idx="4279">
                  <c:v>35.018592759999997</c:v>
                </c:pt>
                <c:pt idx="4280">
                  <c:v>35.018688570000002</c:v>
                </c:pt>
                <c:pt idx="4281">
                  <c:v>35.018784109999999</c:v>
                </c:pt>
                <c:pt idx="4282">
                  <c:v>35.018879370000001</c:v>
                </c:pt>
                <c:pt idx="4283">
                  <c:v>35.018974370000002</c:v>
                </c:pt>
                <c:pt idx="4284">
                  <c:v>35.019069090000002</c:v>
                </c:pt>
                <c:pt idx="4285">
                  <c:v>35.01916353</c:v>
                </c:pt>
                <c:pt idx="4286">
                  <c:v>35.019257709999998</c:v>
                </c:pt>
                <c:pt idx="4287">
                  <c:v>35.019351610000001</c:v>
                </c:pt>
                <c:pt idx="4288">
                  <c:v>35.019445240000003</c:v>
                </c:pt>
                <c:pt idx="4289">
                  <c:v>35.019538590000003</c:v>
                </c:pt>
                <c:pt idx="4290">
                  <c:v>35.019631680000003</c:v>
                </c:pt>
                <c:pt idx="4291">
                  <c:v>35.019724490000002</c:v>
                </c:pt>
                <c:pt idx="4292">
                  <c:v>35.019817019999998</c:v>
                </c:pt>
                <c:pt idx="4293">
                  <c:v>35.019909290000001</c:v>
                </c:pt>
                <c:pt idx="4294">
                  <c:v>35.020001280000002</c:v>
                </c:pt>
                <c:pt idx="4295">
                  <c:v>35.020093000000003</c:v>
                </c:pt>
                <c:pt idx="4296">
                  <c:v>35.02018443</c:v>
                </c:pt>
                <c:pt idx="4297">
                  <c:v>35.020275609999999</c:v>
                </c:pt>
                <c:pt idx="4298">
                  <c:v>35.020366510000002</c:v>
                </c:pt>
                <c:pt idx="4299">
                  <c:v>35.020457129999997</c:v>
                </c:pt>
                <c:pt idx="4300">
                  <c:v>35.020547489999998</c:v>
                </c:pt>
                <c:pt idx="4301">
                  <c:v>35.020637569999998</c:v>
                </c:pt>
                <c:pt idx="4302">
                  <c:v>35.020727379999997</c:v>
                </c:pt>
                <c:pt idx="4303">
                  <c:v>35.020816910000001</c:v>
                </c:pt>
                <c:pt idx="4304">
                  <c:v>35.020906179999997</c:v>
                </c:pt>
                <c:pt idx="4305">
                  <c:v>35.020995169999999</c:v>
                </c:pt>
                <c:pt idx="4306">
                  <c:v>35.021083879999999</c:v>
                </c:pt>
                <c:pt idx="4307">
                  <c:v>35.021172329999999</c:v>
                </c:pt>
                <c:pt idx="4308">
                  <c:v>35.021260499999997</c:v>
                </c:pt>
                <c:pt idx="4309">
                  <c:v>35.021348400000001</c:v>
                </c:pt>
                <c:pt idx="4310">
                  <c:v>35.021436020000003</c:v>
                </c:pt>
                <c:pt idx="4311">
                  <c:v>35.021523379999998</c:v>
                </c:pt>
                <c:pt idx="4312">
                  <c:v>35.021610459999998</c:v>
                </c:pt>
                <c:pt idx="4313">
                  <c:v>35.021697260000003</c:v>
                </c:pt>
                <c:pt idx="4314">
                  <c:v>35.021783800000001</c:v>
                </c:pt>
                <c:pt idx="4315">
                  <c:v>35.021870059999998</c:v>
                </c:pt>
                <c:pt idx="4316">
                  <c:v>35.02195605</c:v>
                </c:pt>
                <c:pt idx="4317">
                  <c:v>35.02204176</c:v>
                </c:pt>
                <c:pt idx="4318">
                  <c:v>35.0221272</c:v>
                </c:pt>
                <c:pt idx="4319">
                  <c:v>35.022212369999998</c:v>
                </c:pt>
                <c:pt idx="4320">
                  <c:v>35.022297260000002</c:v>
                </c:pt>
                <c:pt idx="4321">
                  <c:v>35.022381879999998</c:v>
                </c:pt>
                <c:pt idx="4322">
                  <c:v>35.022466229999999</c:v>
                </c:pt>
                <c:pt idx="4323">
                  <c:v>35.02255031</c:v>
                </c:pt>
                <c:pt idx="4324">
                  <c:v>35.022634119999999</c:v>
                </c:pt>
                <c:pt idx="4325">
                  <c:v>35.022717649999997</c:v>
                </c:pt>
                <c:pt idx="4326">
                  <c:v>35.022800910000001</c:v>
                </c:pt>
                <c:pt idx="4327">
                  <c:v>35.022883890000003</c:v>
                </c:pt>
                <c:pt idx="4328">
                  <c:v>35.022966609999997</c:v>
                </c:pt>
                <c:pt idx="4329">
                  <c:v>35.023049049999997</c:v>
                </c:pt>
                <c:pt idx="4330">
                  <c:v>35.023131210000003</c:v>
                </c:pt>
                <c:pt idx="4331">
                  <c:v>35.02321311</c:v>
                </c:pt>
                <c:pt idx="4332">
                  <c:v>35.023294730000003</c:v>
                </c:pt>
                <c:pt idx="4333">
                  <c:v>35.023376079999998</c:v>
                </c:pt>
                <c:pt idx="4334">
                  <c:v>35.023457149999999</c:v>
                </c:pt>
                <c:pt idx="4335">
                  <c:v>35.023537949999998</c:v>
                </c:pt>
                <c:pt idx="4336">
                  <c:v>35.023618480000003</c:v>
                </c:pt>
                <c:pt idx="4337">
                  <c:v>35.02369874</c:v>
                </c:pt>
                <c:pt idx="4338">
                  <c:v>35.023778720000003</c:v>
                </c:pt>
                <c:pt idx="4339">
                  <c:v>35.023858429999997</c:v>
                </c:pt>
                <c:pt idx="4340">
                  <c:v>35.023937869999997</c:v>
                </c:pt>
                <c:pt idx="4341">
                  <c:v>35.024017030000003</c:v>
                </c:pt>
                <c:pt idx="4342">
                  <c:v>35.024095930000001</c:v>
                </c:pt>
                <c:pt idx="4343">
                  <c:v>35.024174539999997</c:v>
                </c:pt>
                <c:pt idx="4344">
                  <c:v>35.024252879999999</c:v>
                </c:pt>
                <c:pt idx="4345">
                  <c:v>35.02433095</c:v>
                </c:pt>
                <c:pt idx="4346">
                  <c:v>35.024408749999999</c:v>
                </c:pt>
                <c:pt idx="4347">
                  <c:v>35.024486269999997</c:v>
                </c:pt>
                <c:pt idx="4348">
                  <c:v>35.024563530000002</c:v>
                </c:pt>
                <c:pt idx="4349">
                  <c:v>35.024640509999998</c:v>
                </c:pt>
                <c:pt idx="4350">
                  <c:v>35.024717219999999</c:v>
                </c:pt>
                <c:pt idx="4351">
                  <c:v>35.024793649999999</c:v>
                </c:pt>
                <c:pt idx="4352">
                  <c:v>35.024869809999998</c:v>
                </c:pt>
                <c:pt idx="4353">
                  <c:v>35.024945700000004</c:v>
                </c:pt>
                <c:pt idx="4354">
                  <c:v>35.02502131</c:v>
                </c:pt>
                <c:pt idx="4355">
                  <c:v>35.025096660000003</c:v>
                </c:pt>
                <c:pt idx="4356">
                  <c:v>35.025171720000003</c:v>
                </c:pt>
                <c:pt idx="4357">
                  <c:v>35.025246520000003</c:v>
                </c:pt>
                <c:pt idx="4358">
                  <c:v>35.025321040000001</c:v>
                </c:pt>
                <c:pt idx="4359">
                  <c:v>35.025395289999999</c:v>
                </c:pt>
                <c:pt idx="4360">
                  <c:v>35.025469270000002</c:v>
                </c:pt>
                <c:pt idx="4361">
                  <c:v>35.025542969999997</c:v>
                </c:pt>
                <c:pt idx="4362">
                  <c:v>35.025616399999997</c:v>
                </c:pt>
                <c:pt idx="4363">
                  <c:v>35.025689560000004</c:v>
                </c:pt>
                <c:pt idx="4364">
                  <c:v>35.025762450000002</c:v>
                </c:pt>
                <c:pt idx="4365">
                  <c:v>35.025835059999999</c:v>
                </c:pt>
                <c:pt idx="4366">
                  <c:v>35.025907400000001</c:v>
                </c:pt>
                <c:pt idx="4367">
                  <c:v>35.025979460000002</c:v>
                </c:pt>
                <c:pt idx="4368">
                  <c:v>35.026051240000001</c:v>
                </c:pt>
                <c:pt idx="4369">
                  <c:v>35.02612276</c:v>
                </c:pt>
                <c:pt idx="4370">
                  <c:v>35.026194009999998</c:v>
                </c:pt>
                <c:pt idx="4371">
                  <c:v>35.026264980000001</c:v>
                </c:pt>
                <c:pt idx="4372">
                  <c:v>35.026335680000003</c:v>
                </c:pt>
                <c:pt idx="4373">
                  <c:v>35.026406110000003</c:v>
                </c:pt>
                <c:pt idx="4374">
                  <c:v>35.026476260000003</c:v>
                </c:pt>
                <c:pt idx="4375">
                  <c:v>35.026546140000001</c:v>
                </c:pt>
                <c:pt idx="4376">
                  <c:v>35.026615749999998</c:v>
                </c:pt>
                <c:pt idx="4377">
                  <c:v>35.02668508</c:v>
                </c:pt>
                <c:pt idx="4378">
                  <c:v>35.026754150000002</c:v>
                </c:pt>
                <c:pt idx="4379">
                  <c:v>35.026822930000002</c:v>
                </c:pt>
                <c:pt idx="4380">
                  <c:v>35.026891450000001</c:v>
                </c:pt>
                <c:pt idx="4381">
                  <c:v>35.026959689999998</c:v>
                </c:pt>
                <c:pt idx="4382">
                  <c:v>35.027027660000002</c:v>
                </c:pt>
                <c:pt idx="4383">
                  <c:v>35.027095359999997</c:v>
                </c:pt>
                <c:pt idx="4384">
                  <c:v>35.027162779999998</c:v>
                </c:pt>
                <c:pt idx="4385">
                  <c:v>35.027229929999997</c:v>
                </c:pt>
                <c:pt idx="4386">
                  <c:v>35.027296810000003</c:v>
                </c:pt>
                <c:pt idx="4387">
                  <c:v>35.02736341</c:v>
                </c:pt>
                <c:pt idx="4388">
                  <c:v>35.027429740000002</c:v>
                </c:pt>
                <c:pt idx="4389">
                  <c:v>35.027495799999997</c:v>
                </c:pt>
                <c:pt idx="4390">
                  <c:v>35.027561579999997</c:v>
                </c:pt>
                <c:pt idx="4391">
                  <c:v>35.027627090000003</c:v>
                </c:pt>
                <c:pt idx="4392">
                  <c:v>35.02769232</c:v>
                </c:pt>
                <c:pt idx="4393">
                  <c:v>35.027757280000003</c:v>
                </c:pt>
                <c:pt idx="4394">
                  <c:v>35.027821969999998</c:v>
                </c:pt>
                <c:pt idx="4395">
                  <c:v>35.027886389999999</c:v>
                </c:pt>
                <c:pt idx="4396">
                  <c:v>35.027950539999999</c:v>
                </c:pt>
                <c:pt idx="4397">
                  <c:v>35.028014409999997</c:v>
                </c:pt>
                <c:pt idx="4398">
                  <c:v>35.028078010000002</c:v>
                </c:pt>
                <c:pt idx="4399">
                  <c:v>35.028141329999997</c:v>
                </c:pt>
                <c:pt idx="4400">
                  <c:v>35.028204389999999</c:v>
                </c:pt>
                <c:pt idx="4401">
                  <c:v>35.028267169999999</c:v>
                </c:pt>
                <c:pt idx="4402">
                  <c:v>35.028329669999998</c:v>
                </c:pt>
                <c:pt idx="4403">
                  <c:v>35.028391900000003</c:v>
                </c:pt>
                <c:pt idx="4404">
                  <c:v>35.028453859999999</c:v>
                </c:pt>
                <c:pt idx="4405">
                  <c:v>35.028515550000002</c:v>
                </c:pt>
                <c:pt idx="4406">
                  <c:v>35.028576960000002</c:v>
                </c:pt>
                <c:pt idx="4407">
                  <c:v>35.028638110000003</c:v>
                </c:pt>
                <c:pt idx="4408">
                  <c:v>35.028698970000001</c:v>
                </c:pt>
                <c:pt idx="4409">
                  <c:v>35.028759569999998</c:v>
                </c:pt>
                <c:pt idx="4410">
                  <c:v>35.028819890000001</c:v>
                </c:pt>
                <c:pt idx="4411">
                  <c:v>35.028879940000003</c:v>
                </c:pt>
                <c:pt idx="4412">
                  <c:v>35.028939710000003</c:v>
                </c:pt>
                <c:pt idx="4413">
                  <c:v>35.028999210000002</c:v>
                </c:pt>
                <c:pt idx="4414">
                  <c:v>35.02905844</c:v>
                </c:pt>
                <c:pt idx="4415">
                  <c:v>35.029117390000003</c:v>
                </c:pt>
                <c:pt idx="4416">
                  <c:v>35.029176059999998</c:v>
                </c:pt>
                <c:pt idx="4417">
                  <c:v>35.029234469999999</c:v>
                </c:pt>
                <c:pt idx="4418">
                  <c:v>35.029292609999999</c:v>
                </c:pt>
                <c:pt idx="4419">
                  <c:v>35.029350469999997</c:v>
                </c:pt>
                <c:pt idx="4420">
                  <c:v>35.029408060000002</c:v>
                </c:pt>
                <c:pt idx="4421">
                  <c:v>35.029465369999997</c:v>
                </c:pt>
                <c:pt idx="4422">
                  <c:v>35.029522419999999</c:v>
                </c:pt>
                <c:pt idx="4423">
                  <c:v>35.02957919</c:v>
                </c:pt>
                <c:pt idx="4424">
                  <c:v>35.029635679999998</c:v>
                </c:pt>
                <c:pt idx="4425">
                  <c:v>35.029691909999997</c:v>
                </c:pt>
                <c:pt idx="4426">
                  <c:v>35.02974785</c:v>
                </c:pt>
                <c:pt idx="4427">
                  <c:v>35.029803530000002</c:v>
                </c:pt>
                <c:pt idx="4428">
                  <c:v>35.029858930000003</c:v>
                </c:pt>
                <c:pt idx="4429">
                  <c:v>35.029914060000003</c:v>
                </c:pt>
                <c:pt idx="4430">
                  <c:v>35.029968920000002</c:v>
                </c:pt>
                <c:pt idx="4431">
                  <c:v>35.030023509999999</c:v>
                </c:pt>
                <c:pt idx="4432">
                  <c:v>35.030077820000002</c:v>
                </c:pt>
                <c:pt idx="4433">
                  <c:v>35.030131849999997</c:v>
                </c:pt>
                <c:pt idx="4434">
                  <c:v>35.030185619999997</c:v>
                </c:pt>
                <c:pt idx="4435">
                  <c:v>35.030239109999997</c:v>
                </c:pt>
                <c:pt idx="4436">
                  <c:v>35.030292320000001</c:v>
                </c:pt>
                <c:pt idx="4437">
                  <c:v>35.030345269999998</c:v>
                </c:pt>
                <c:pt idx="4438">
                  <c:v>35.03039794</c:v>
                </c:pt>
                <c:pt idx="4439">
                  <c:v>35.030450340000002</c:v>
                </c:pt>
                <c:pt idx="4440">
                  <c:v>35.03050245</c:v>
                </c:pt>
                <c:pt idx="4441">
                  <c:v>35.030554299999999</c:v>
                </c:pt>
                <c:pt idx="4442">
                  <c:v>35.030605880000003</c:v>
                </c:pt>
                <c:pt idx="4443">
                  <c:v>35.030657179999999</c:v>
                </c:pt>
                <c:pt idx="4444">
                  <c:v>35.030708220000001</c:v>
                </c:pt>
                <c:pt idx="4445">
                  <c:v>35.030758970000001</c:v>
                </c:pt>
                <c:pt idx="4446">
                  <c:v>35.03080946</c:v>
                </c:pt>
                <c:pt idx="4447">
                  <c:v>35.030859669999998</c:v>
                </c:pt>
                <c:pt idx="4448">
                  <c:v>35.030909610000002</c:v>
                </c:pt>
                <c:pt idx="4449">
                  <c:v>35.030959269999997</c:v>
                </c:pt>
                <c:pt idx="4450">
                  <c:v>35.031008669999999</c:v>
                </c:pt>
                <c:pt idx="4451">
                  <c:v>35.031057779999998</c:v>
                </c:pt>
                <c:pt idx="4452">
                  <c:v>35.031106629999996</c:v>
                </c:pt>
                <c:pt idx="4453">
                  <c:v>35.031155200000001</c:v>
                </c:pt>
                <c:pt idx="4454">
                  <c:v>35.031203499999997</c:v>
                </c:pt>
                <c:pt idx="4455">
                  <c:v>35.031251529999999</c:v>
                </c:pt>
                <c:pt idx="4456">
                  <c:v>35.031299279999999</c:v>
                </c:pt>
                <c:pt idx="4457">
                  <c:v>35.031346759999998</c:v>
                </c:pt>
                <c:pt idx="4458">
                  <c:v>35.031393960000003</c:v>
                </c:pt>
                <c:pt idx="4459">
                  <c:v>35.0314409</c:v>
                </c:pt>
                <c:pt idx="4460">
                  <c:v>35.031487560000002</c:v>
                </c:pt>
                <c:pt idx="4461">
                  <c:v>35.031533940000003</c:v>
                </c:pt>
                <c:pt idx="4462">
                  <c:v>35.031580050000002</c:v>
                </c:pt>
                <c:pt idx="4463">
                  <c:v>35.031625890000001</c:v>
                </c:pt>
                <c:pt idx="4464">
                  <c:v>35.031671449999997</c:v>
                </c:pt>
                <c:pt idx="4465">
                  <c:v>35.03171674</c:v>
                </c:pt>
                <c:pt idx="4466">
                  <c:v>35.031761760000002</c:v>
                </c:pt>
                <c:pt idx="4467">
                  <c:v>35.031806510000003</c:v>
                </c:pt>
                <c:pt idx="4468">
                  <c:v>35.031850980000002</c:v>
                </c:pt>
                <c:pt idx="4469">
                  <c:v>35.031895179999999</c:v>
                </c:pt>
                <c:pt idx="4470">
                  <c:v>35.031939100000002</c:v>
                </c:pt>
                <c:pt idx="4471">
                  <c:v>35.031982759999998</c:v>
                </c:pt>
                <c:pt idx="4472">
                  <c:v>35.032026139999999</c:v>
                </c:pt>
                <c:pt idx="4473">
                  <c:v>35.032069239999998</c:v>
                </c:pt>
                <c:pt idx="4474">
                  <c:v>35.032112079999997</c:v>
                </c:pt>
                <c:pt idx="4475">
                  <c:v>35.032154640000002</c:v>
                </c:pt>
                <c:pt idx="4476">
                  <c:v>35.032196919999997</c:v>
                </c:pt>
                <c:pt idx="4477">
                  <c:v>35.032238939999999</c:v>
                </c:pt>
                <c:pt idx="4478">
                  <c:v>35.03228068</c:v>
                </c:pt>
                <c:pt idx="4479">
                  <c:v>35.032322139999998</c:v>
                </c:pt>
                <c:pt idx="4480">
                  <c:v>35.032363340000003</c:v>
                </c:pt>
                <c:pt idx="4481">
                  <c:v>35.03240426</c:v>
                </c:pt>
                <c:pt idx="4482">
                  <c:v>35.032444900000002</c:v>
                </c:pt>
                <c:pt idx="4483">
                  <c:v>35.032485280000003</c:v>
                </c:pt>
                <c:pt idx="4484">
                  <c:v>35.032525370000002</c:v>
                </c:pt>
                <c:pt idx="4485">
                  <c:v>35.032565200000001</c:v>
                </c:pt>
                <c:pt idx="4486">
                  <c:v>35.032604749999997</c:v>
                </c:pt>
                <c:pt idx="4487">
                  <c:v>35.03264403</c:v>
                </c:pt>
                <c:pt idx="4488">
                  <c:v>35.032683030000001</c:v>
                </c:pt>
                <c:pt idx="4489">
                  <c:v>35.032721760000001</c:v>
                </c:pt>
                <c:pt idx="4490">
                  <c:v>35.03276022</c:v>
                </c:pt>
                <c:pt idx="4491">
                  <c:v>35.032798409999998</c:v>
                </c:pt>
                <c:pt idx="4492">
                  <c:v>35.032836320000001</c:v>
                </c:pt>
                <c:pt idx="4493">
                  <c:v>35.032873960000003</c:v>
                </c:pt>
                <c:pt idx="4494">
                  <c:v>35.032911329999997</c:v>
                </c:pt>
                <c:pt idx="4495">
                  <c:v>35.032948419999997</c:v>
                </c:pt>
                <c:pt idx="4496">
                  <c:v>35.032985240000002</c:v>
                </c:pt>
                <c:pt idx="4497">
                  <c:v>35.033021789999999</c:v>
                </c:pt>
                <c:pt idx="4498">
                  <c:v>35.033058060000002</c:v>
                </c:pt>
                <c:pt idx="4499">
                  <c:v>35.033094060000003</c:v>
                </c:pt>
                <c:pt idx="4500">
                  <c:v>35.033129789999997</c:v>
                </c:pt>
                <c:pt idx="4501">
                  <c:v>35.033165240000002</c:v>
                </c:pt>
                <c:pt idx="4502">
                  <c:v>35.03320042</c:v>
                </c:pt>
                <c:pt idx="4503">
                  <c:v>35.033235329999997</c:v>
                </c:pt>
                <c:pt idx="4504">
                  <c:v>35.033269959999998</c:v>
                </c:pt>
                <c:pt idx="4505">
                  <c:v>35.033304319999999</c:v>
                </c:pt>
                <c:pt idx="4506">
                  <c:v>35.033338409999999</c:v>
                </c:pt>
                <c:pt idx="4507">
                  <c:v>35.033372219999997</c:v>
                </c:pt>
                <c:pt idx="4508">
                  <c:v>35.033405760000001</c:v>
                </c:pt>
                <c:pt idx="4509">
                  <c:v>35.033439029999997</c:v>
                </c:pt>
                <c:pt idx="4510">
                  <c:v>35.033472019999998</c:v>
                </c:pt>
                <c:pt idx="4511">
                  <c:v>35.033504739999998</c:v>
                </c:pt>
                <c:pt idx="4512">
                  <c:v>35.033537170000002</c:v>
                </c:pt>
                <c:pt idx="4513">
                  <c:v>35.03356935</c:v>
                </c:pt>
                <c:pt idx="4514">
                  <c:v>35.033601249999997</c:v>
                </c:pt>
                <c:pt idx="4515">
                  <c:v>35.033632869999998</c:v>
                </c:pt>
                <c:pt idx="4516">
                  <c:v>35.033664229999999</c:v>
                </c:pt>
                <c:pt idx="4517">
                  <c:v>35.033695309999999</c:v>
                </c:pt>
                <c:pt idx="4518">
                  <c:v>35.033726110000003</c:v>
                </c:pt>
                <c:pt idx="4519">
                  <c:v>35.03375664</c:v>
                </c:pt>
                <c:pt idx="4520">
                  <c:v>35.033786900000003</c:v>
                </c:pt>
                <c:pt idx="4521">
                  <c:v>35.033816889999997</c:v>
                </c:pt>
                <c:pt idx="4522">
                  <c:v>35.033846599999997</c:v>
                </c:pt>
                <c:pt idx="4523">
                  <c:v>35.033876040000003</c:v>
                </c:pt>
                <c:pt idx="4524">
                  <c:v>35.03390521</c:v>
                </c:pt>
                <c:pt idx="4525">
                  <c:v>35.033934100000003</c:v>
                </c:pt>
                <c:pt idx="4526">
                  <c:v>35.033962719999998</c:v>
                </c:pt>
                <c:pt idx="4527">
                  <c:v>35.033991069999999</c:v>
                </c:pt>
                <c:pt idx="4528">
                  <c:v>35.034019139999998</c:v>
                </c:pt>
                <c:pt idx="4529">
                  <c:v>35.034046940000003</c:v>
                </c:pt>
                <c:pt idx="4530">
                  <c:v>35.034074459999999</c:v>
                </c:pt>
                <c:pt idx="4531">
                  <c:v>35.034101720000002</c:v>
                </c:pt>
                <c:pt idx="4532">
                  <c:v>35.034128690000003</c:v>
                </c:pt>
                <c:pt idx="4533">
                  <c:v>35.034155400000003</c:v>
                </c:pt>
                <c:pt idx="4534">
                  <c:v>35.034181830000001</c:v>
                </c:pt>
                <c:pt idx="4535">
                  <c:v>35.034207989999999</c:v>
                </c:pt>
                <c:pt idx="4536">
                  <c:v>35.034233860000001</c:v>
                </c:pt>
                <c:pt idx="4537">
                  <c:v>35.034259480000003</c:v>
                </c:pt>
                <c:pt idx="4538">
                  <c:v>35.034284810000003</c:v>
                </c:pt>
                <c:pt idx="4539">
                  <c:v>35.034309880000002</c:v>
                </c:pt>
                <c:pt idx="4540">
                  <c:v>35.03433467</c:v>
                </c:pt>
                <c:pt idx="4541">
                  <c:v>35.034359190000004</c:v>
                </c:pt>
                <c:pt idx="4542">
                  <c:v>35.034383429999998</c:v>
                </c:pt>
                <c:pt idx="4543">
                  <c:v>35.03440741</c:v>
                </c:pt>
                <c:pt idx="4544">
                  <c:v>35.034431099999999</c:v>
                </c:pt>
                <c:pt idx="4545">
                  <c:v>35.034454529999998</c:v>
                </c:pt>
                <c:pt idx="4546">
                  <c:v>35.034477680000002</c:v>
                </c:pt>
                <c:pt idx="4547">
                  <c:v>35.034500559999998</c:v>
                </c:pt>
                <c:pt idx="4548">
                  <c:v>35.034523159999999</c:v>
                </c:pt>
                <c:pt idx="4549">
                  <c:v>35.0345455</c:v>
                </c:pt>
                <c:pt idx="4550">
                  <c:v>35.034567549999998</c:v>
                </c:pt>
                <c:pt idx="4551">
                  <c:v>35.034589339999997</c:v>
                </c:pt>
                <c:pt idx="4552">
                  <c:v>35.03461085</c:v>
                </c:pt>
                <c:pt idx="4553">
                  <c:v>35.034632090000002</c:v>
                </c:pt>
                <c:pt idx="4554">
                  <c:v>35.034653050000003</c:v>
                </c:pt>
                <c:pt idx="4555">
                  <c:v>35.034673740000002</c:v>
                </c:pt>
                <c:pt idx="4556">
                  <c:v>35.034694160000001</c:v>
                </c:pt>
                <c:pt idx="4557">
                  <c:v>35.034714299999997</c:v>
                </c:pt>
                <c:pt idx="4558">
                  <c:v>35.03473417</c:v>
                </c:pt>
                <c:pt idx="4559">
                  <c:v>35.034753770000002</c:v>
                </c:pt>
                <c:pt idx="4560">
                  <c:v>35.034773080000001</c:v>
                </c:pt>
                <c:pt idx="4561">
                  <c:v>35.03479213</c:v>
                </c:pt>
                <c:pt idx="4562">
                  <c:v>35.034810909999997</c:v>
                </c:pt>
                <c:pt idx="4563">
                  <c:v>35.03482941</c:v>
                </c:pt>
                <c:pt idx="4564">
                  <c:v>35.034847640000002</c:v>
                </c:pt>
                <c:pt idx="4565">
                  <c:v>35.034865600000003</c:v>
                </c:pt>
                <c:pt idx="4566">
                  <c:v>35.034883280000003</c:v>
                </c:pt>
                <c:pt idx="4567">
                  <c:v>35.034900690000001</c:v>
                </c:pt>
                <c:pt idx="4568">
                  <c:v>35.034917829999998</c:v>
                </c:pt>
                <c:pt idx="4569">
                  <c:v>35.03493469</c:v>
                </c:pt>
                <c:pt idx="4570">
                  <c:v>35.034951280000001</c:v>
                </c:pt>
                <c:pt idx="4571">
                  <c:v>35.034967600000002</c:v>
                </c:pt>
                <c:pt idx="4572">
                  <c:v>35.03498364</c:v>
                </c:pt>
                <c:pt idx="4573">
                  <c:v>35.034999409999998</c:v>
                </c:pt>
                <c:pt idx="4574">
                  <c:v>35.035014910000001</c:v>
                </c:pt>
                <c:pt idx="4575">
                  <c:v>35.035030130000003</c:v>
                </c:pt>
                <c:pt idx="4576">
                  <c:v>35.035045080000003</c:v>
                </c:pt>
                <c:pt idx="4577">
                  <c:v>35.035059760000003</c:v>
                </c:pt>
                <c:pt idx="4578">
                  <c:v>35.035074160000001</c:v>
                </c:pt>
                <c:pt idx="4579">
                  <c:v>35.035088289999997</c:v>
                </c:pt>
                <c:pt idx="4580">
                  <c:v>35.035102139999999</c:v>
                </c:pt>
                <c:pt idx="4581">
                  <c:v>35.035115730000001</c:v>
                </c:pt>
                <c:pt idx="4582">
                  <c:v>35.03512903</c:v>
                </c:pt>
                <c:pt idx="4583">
                  <c:v>35.035142069999999</c:v>
                </c:pt>
                <c:pt idx="4584">
                  <c:v>35.035154820000002</c:v>
                </c:pt>
                <c:pt idx="4585">
                  <c:v>35.035167309999999</c:v>
                </c:pt>
                <c:pt idx="4586">
                  <c:v>35.03517952</c:v>
                </c:pt>
                <c:pt idx="4587">
                  <c:v>35.03519146</c:v>
                </c:pt>
                <c:pt idx="4588">
                  <c:v>35.035203129999999</c:v>
                </c:pt>
                <c:pt idx="4589">
                  <c:v>35.035214529999998</c:v>
                </c:pt>
                <c:pt idx="4590">
                  <c:v>35.035225650000001</c:v>
                </c:pt>
                <c:pt idx="4591">
                  <c:v>35.035236500000003</c:v>
                </c:pt>
                <c:pt idx="4592">
                  <c:v>35.035247069999997</c:v>
                </c:pt>
                <c:pt idx="4593">
                  <c:v>35.035257369999997</c:v>
                </c:pt>
                <c:pt idx="4594">
                  <c:v>35.035267400000002</c:v>
                </c:pt>
                <c:pt idx="4595">
                  <c:v>35.035277149999999</c:v>
                </c:pt>
                <c:pt idx="4596">
                  <c:v>35.035286630000002</c:v>
                </c:pt>
                <c:pt idx="4597">
                  <c:v>35.035295840000003</c:v>
                </c:pt>
                <c:pt idx="4598">
                  <c:v>35.035304779999997</c:v>
                </c:pt>
                <c:pt idx="4599">
                  <c:v>35.035313440000003</c:v>
                </c:pt>
                <c:pt idx="4600">
                  <c:v>35.03532182</c:v>
                </c:pt>
                <c:pt idx="4601">
                  <c:v>35.035329939999997</c:v>
                </c:pt>
                <c:pt idx="4602">
                  <c:v>35.035337779999999</c:v>
                </c:pt>
                <c:pt idx="4603">
                  <c:v>35.035345339999999</c:v>
                </c:pt>
                <c:pt idx="4604">
                  <c:v>35.035352639999999</c:v>
                </c:pt>
                <c:pt idx="4605">
                  <c:v>35.035359659999997</c:v>
                </c:pt>
                <c:pt idx="4606">
                  <c:v>35.035366400000001</c:v>
                </c:pt>
                <c:pt idx="4607">
                  <c:v>35.035372879999997</c:v>
                </c:pt>
                <c:pt idx="4608">
                  <c:v>35.035379059999997</c:v>
                </c:pt>
                <c:pt idx="4609">
                  <c:v>35.035384989999997</c:v>
                </c:pt>
                <c:pt idx="4610">
                  <c:v>35.035390640000003</c:v>
                </c:pt>
                <c:pt idx="4611">
                  <c:v>35.03539602</c:v>
                </c:pt>
                <c:pt idx="4612">
                  <c:v>35.035401129999997</c:v>
                </c:pt>
                <c:pt idx="4613">
                  <c:v>35.035405959999999</c:v>
                </c:pt>
                <c:pt idx="4614">
                  <c:v>35.035410519999999</c:v>
                </c:pt>
                <c:pt idx="4615">
                  <c:v>35.035414809999999</c:v>
                </c:pt>
                <c:pt idx="4616">
                  <c:v>35.035418819999997</c:v>
                </c:pt>
                <c:pt idx="4617">
                  <c:v>35.035422560000001</c:v>
                </c:pt>
                <c:pt idx="4618">
                  <c:v>35.035426020000003</c:v>
                </c:pt>
                <c:pt idx="4619">
                  <c:v>35.035429209999997</c:v>
                </c:pt>
                <c:pt idx="4620">
                  <c:v>35.035432129999997</c:v>
                </c:pt>
                <c:pt idx="4621">
                  <c:v>35.035434780000003</c:v>
                </c:pt>
                <c:pt idx="4622">
                  <c:v>35.03543715</c:v>
                </c:pt>
                <c:pt idx="4623">
                  <c:v>35.035439250000003</c:v>
                </c:pt>
                <c:pt idx="4624">
                  <c:v>35.035441069999997</c:v>
                </c:pt>
                <c:pt idx="4625">
                  <c:v>35.035442619999998</c:v>
                </c:pt>
                <c:pt idx="4626">
                  <c:v>35.035443899999997</c:v>
                </c:pt>
                <c:pt idx="4627">
                  <c:v>35.035444910000002</c:v>
                </c:pt>
                <c:pt idx="4628">
                  <c:v>35.035445639999999</c:v>
                </c:pt>
                <c:pt idx="4629">
                  <c:v>35.035446100000001</c:v>
                </c:pt>
                <c:pt idx="4630">
                  <c:v>35.035446280000002</c:v>
                </c:pt>
                <c:pt idx="4631">
                  <c:v>35.035446190000002</c:v>
                </c:pt>
                <c:pt idx="4632">
                  <c:v>35.03544582</c:v>
                </c:pt>
                <c:pt idx="4633">
                  <c:v>35.035445180000004</c:v>
                </c:pt>
                <c:pt idx="4634">
                  <c:v>35.035444269999999</c:v>
                </c:pt>
                <c:pt idx="4635">
                  <c:v>35.035443090000001</c:v>
                </c:pt>
                <c:pt idx="4636">
                  <c:v>35.035441630000001</c:v>
                </c:pt>
                <c:pt idx="4637">
                  <c:v>35.0354399</c:v>
                </c:pt>
                <c:pt idx="4638">
                  <c:v>35.035437899999998</c:v>
                </c:pt>
                <c:pt idx="4639">
                  <c:v>35.035435620000001</c:v>
                </c:pt>
                <c:pt idx="4640">
                  <c:v>35.035433070000003</c:v>
                </c:pt>
                <c:pt idx="4641">
                  <c:v>35.035430249999997</c:v>
                </c:pt>
                <c:pt idx="4642">
                  <c:v>35.035427149999997</c:v>
                </c:pt>
                <c:pt idx="4643">
                  <c:v>35.035423780000002</c:v>
                </c:pt>
                <c:pt idx="4644">
                  <c:v>35.035420139999999</c:v>
                </c:pt>
                <c:pt idx="4645">
                  <c:v>35.035416220000002</c:v>
                </c:pt>
                <c:pt idx="4646">
                  <c:v>35.035412030000003</c:v>
                </c:pt>
                <c:pt idx="4647">
                  <c:v>35.035407560000003</c:v>
                </c:pt>
                <c:pt idx="4648">
                  <c:v>35.035402830000002</c:v>
                </c:pt>
                <c:pt idx="4649">
                  <c:v>35.03539782</c:v>
                </c:pt>
                <c:pt idx="4650">
                  <c:v>35.035392530000003</c:v>
                </c:pt>
                <c:pt idx="4651">
                  <c:v>35.035386969999998</c:v>
                </c:pt>
                <c:pt idx="4652">
                  <c:v>35.035381139999998</c:v>
                </c:pt>
                <c:pt idx="4653">
                  <c:v>35.035375039999998</c:v>
                </c:pt>
                <c:pt idx="4654">
                  <c:v>35.035368660000003</c:v>
                </c:pt>
                <c:pt idx="4655">
                  <c:v>35.03536201</c:v>
                </c:pt>
                <c:pt idx="4656">
                  <c:v>35.035355070000001</c:v>
                </c:pt>
                <c:pt idx="4657">
                  <c:v>35.035347870000003</c:v>
                </c:pt>
                <c:pt idx="4658">
                  <c:v>35.035340400000003</c:v>
                </c:pt>
                <c:pt idx="4659">
                  <c:v>35.035332660000002</c:v>
                </c:pt>
                <c:pt idx="4660">
                  <c:v>35.035324639999999</c:v>
                </c:pt>
                <c:pt idx="4661">
                  <c:v>35.035316340000001</c:v>
                </c:pt>
                <c:pt idx="4662">
                  <c:v>35.035307779999997</c:v>
                </c:pt>
                <c:pt idx="4663">
                  <c:v>35.035298939999997</c:v>
                </c:pt>
                <c:pt idx="4664">
                  <c:v>35.035289830000004</c:v>
                </c:pt>
                <c:pt idx="4665">
                  <c:v>35.035280440000001</c:v>
                </c:pt>
                <c:pt idx="4666">
                  <c:v>35.035270779999998</c:v>
                </c:pt>
                <c:pt idx="4667">
                  <c:v>35.03526085</c:v>
                </c:pt>
                <c:pt idx="4668">
                  <c:v>35.035250640000001</c:v>
                </c:pt>
                <c:pt idx="4669">
                  <c:v>35.035240160000001</c:v>
                </c:pt>
                <c:pt idx="4670">
                  <c:v>35.035229409999999</c:v>
                </c:pt>
                <c:pt idx="4671">
                  <c:v>35.035218389999997</c:v>
                </c:pt>
                <c:pt idx="4672">
                  <c:v>35.03520709</c:v>
                </c:pt>
                <c:pt idx="4673">
                  <c:v>35.035195510000001</c:v>
                </c:pt>
                <c:pt idx="4674">
                  <c:v>35.035183670000002</c:v>
                </c:pt>
                <c:pt idx="4675">
                  <c:v>35.035171550000001</c:v>
                </c:pt>
                <c:pt idx="4676">
                  <c:v>35.035159149999998</c:v>
                </c:pt>
                <c:pt idx="4677">
                  <c:v>35.035146490000002</c:v>
                </c:pt>
                <c:pt idx="4678">
                  <c:v>35.035133549999998</c:v>
                </c:pt>
                <c:pt idx="4679">
                  <c:v>35.035120329999998</c:v>
                </c:pt>
                <c:pt idx="4680">
                  <c:v>35.035106829999997</c:v>
                </c:pt>
                <c:pt idx="4681">
                  <c:v>35.035093070000002</c:v>
                </c:pt>
                <c:pt idx="4682">
                  <c:v>35.035079039999999</c:v>
                </c:pt>
                <c:pt idx="4683">
                  <c:v>35.035064730000002</c:v>
                </c:pt>
                <c:pt idx="4684">
                  <c:v>35.035050149999996</c:v>
                </c:pt>
                <c:pt idx="4685">
                  <c:v>35.035035299999997</c:v>
                </c:pt>
                <c:pt idx="4686">
                  <c:v>35.035020170000003</c:v>
                </c:pt>
                <c:pt idx="4687">
                  <c:v>35.03500477</c:v>
                </c:pt>
                <c:pt idx="4688">
                  <c:v>35.034989090000003</c:v>
                </c:pt>
                <c:pt idx="4689">
                  <c:v>35.034973139999998</c:v>
                </c:pt>
                <c:pt idx="4690">
                  <c:v>35.034956919999999</c:v>
                </c:pt>
                <c:pt idx="4691">
                  <c:v>35.034940429999999</c:v>
                </c:pt>
                <c:pt idx="4692">
                  <c:v>35.034923659999997</c:v>
                </c:pt>
                <c:pt idx="4693">
                  <c:v>35.034906620000001</c:v>
                </c:pt>
                <c:pt idx="4694">
                  <c:v>35.034889300000003</c:v>
                </c:pt>
                <c:pt idx="4695">
                  <c:v>35.034871719999998</c:v>
                </c:pt>
                <c:pt idx="4696">
                  <c:v>35.034853849999998</c:v>
                </c:pt>
                <c:pt idx="4697">
                  <c:v>35.034835719999997</c:v>
                </c:pt>
                <c:pt idx="4698">
                  <c:v>35.034817310000001</c:v>
                </c:pt>
                <c:pt idx="4699">
                  <c:v>35.034798629999997</c:v>
                </c:pt>
                <c:pt idx="4700">
                  <c:v>35.034779669999999</c:v>
                </c:pt>
                <c:pt idx="4701">
                  <c:v>35.034760439999999</c:v>
                </c:pt>
                <c:pt idx="4702">
                  <c:v>35.034740939999999</c:v>
                </c:pt>
                <c:pt idx="4703">
                  <c:v>35.034721169999997</c:v>
                </c:pt>
                <c:pt idx="4704">
                  <c:v>35.03470111</c:v>
                </c:pt>
                <c:pt idx="4705">
                  <c:v>35.034680780000002</c:v>
                </c:pt>
                <c:pt idx="4706">
                  <c:v>35.034660189999997</c:v>
                </c:pt>
                <c:pt idx="4707">
                  <c:v>35.034639319999997</c:v>
                </c:pt>
                <c:pt idx="4708">
                  <c:v>35.034618180000002</c:v>
                </c:pt>
                <c:pt idx="4709">
                  <c:v>35.034596759999999</c:v>
                </c:pt>
                <c:pt idx="4710">
                  <c:v>35.034575070000002</c:v>
                </c:pt>
                <c:pt idx="4711">
                  <c:v>35.034553109999997</c:v>
                </c:pt>
                <c:pt idx="4712">
                  <c:v>35.034530869999998</c:v>
                </c:pt>
                <c:pt idx="4713">
                  <c:v>35.034508359999997</c:v>
                </c:pt>
                <c:pt idx="4714">
                  <c:v>35.034485580000002</c:v>
                </c:pt>
                <c:pt idx="4715">
                  <c:v>35.034462519999998</c:v>
                </c:pt>
                <c:pt idx="4716">
                  <c:v>35.034439190000001</c:v>
                </c:pt>
                <c:pt idx="4717">
                  <c:v>35.034415590000002</c:v>
                </c:pt>
                <c:pt idx="4718">
                  <c:v>35.034391710000001</c:v>
                </c:pt>
                <c:pt idx="4719">
                  <c:v>35.03436756</c:v>
                </c:pt>
                <c:pt idx="4720">
                  <c:v>35.034343139999997</c:v>
                </c:pt>
                <c:pt idx="4721">
                  <c:v>35.03431844</c:v>
                </c:pt>
                <c:pt idx="4722">
                  <c:v>35.034293470000001</c:v>
                </c:pt>
                <c:pt idx="4723">
                  <c:v>35.034268230000002</c:v>
                </c:pt>
                <c:pt idx="4724">
                  <c:v>35.034242710000001</c:v>
                </c:pt>
                <c:pt idx="4725">
                  <c:v>35.034216919999999</c:v>
                </c:pt>
                <c:pt idx="4726">
                  <c:v>35.034190860000002</c:v>
                </c:pt>
                <c:pt idx="4727">
                  <c:v>35.034164519999997</c:v>
                </c:pt>
                <c:pt idx="4728">
                  <c:v>35.034137899999998</c:v>
                </c:pt>
                <c:pt idx="4729">
                  <c:v>35.034111019999997</c:v>
                </c:pt>
                <c:pt idx="4730">
                  <c:v>35.034083860000003</c:v>
                </c:pt>
                <c:pt idx="4731">
                  <c:v>35.03405643</c:v>
                </c:pt>
                <c:pt idx="4732">
                  <c:v>35.034028730000003</c:v>
                </c:pt>
                <c:pt idx="4733">
                  <c:v>35.034000749999997</c:v>
                </c:pt>
                <c:pt idx="4734">
                  <c:v>35.033972499999997</c:v>
                </c:pt>
                <c:pt idx="4735">
                  <c:v>35.033943970000003</c:v>
                </c:pt>
                <c:pt idx="4736">
                  <c:v>35.033915180000001</c:v>
                </c:pt>
                <c:pt idx="4737">
                  <c:v>35.033886109999997</c:v>
                </c:pt>
                <c:pt idx="4738">
                  <c:v>35.033856759999999</c:v>
                </c:pt>
                <c:pt idx="4739">
                  <c:v>35.03382714</c:v>
                </c:pt>
                <c:pt idx="4740">
                  <c:v>35.033797249999999</c:v>
                </c:pt>
                <c:pt idx="4741">
                  <c:v>35.033767089999998</c:v>
                </c:pt>
                <c:pt idx="4742">
                  <c:v>35.033736650000002</c:v>
                </c:pt>
                <c:pt idx="4743">
                  <c:v>35.033705939999997</c:v>
                </c:pt>
                <c:pt idx="4744">
                  <c:v>35.033674959999999</c:v>
                </c:pt>
                <c:pt idx="4745">
                  <c:v>35.033643699999999</c:v>
                </c:pt>
                <c:pt idx="4746">
                  <c:v>35.033612169999998</c:v>
                </c:pt>
                <c:pt idx="4747">
                  <c:v>35.033580360000002</c:v>
                </c:pt>
                <c:pt idx="4748">
                  <c:v>35.033548289999999</c:v>
                </c:pt>
                <c:pt idx="4749">
                  <c:v>35.033515940000001</c:v>
                </c:pt>
                <c:pt idx="4750">
                  <c:v>35.033483310000001</c:v>
                </c:pt>
                <c:pt idx="4751">
                  <c:v>35.03345041</c:v>
                </c:pt>
                <c:pt idx="4752">
                  <c:v>35.033417229999998</c:v>
                </c:pt>
                <c:pt idx="4753">
                  <c:v>35.033383790000002</c:v>
                </c:pt>
                <c:pt idx="4754">
                  <c:v>35.033350069999997</c:v>
                </c:pt>
                <c:pt idx="4755">
                  <c:v>35.033316079999999</c:v>
                </c:pt>
                <c:pt idx="4756">
                  <c:v>35.033281809999998</c:v>
                </c:pt>
                <c:pt idx="4757">
                  <c:v>35.033247269999997</c:v>
                </c:pt>
                <c:pt idx="4758">
                  <c:v>35.033212460000001</c:v>
                </c:pt>
                <c:pt idx="4759">
                  <c:v>35.033177379999998</c:v>
                </c:pt>
                <c:pt idx="4760">
                  <c:v>35.03314202</c:v>
                </c:pt>
                <c:pt idx="4761">
                  <c:v>35.03310639</c:v>
                </c:pt>
                <c:pt idx="4762">
                  <c:v>35.03307049</c:v>
                </c:pt>
                <c:pt idx="4763">
                  <c:v>35.033034309999998</c:v>
                </c:pt>
                <c:pt idx="4764">
                  <c:v>35.032997860000002</c:v>
                </c:pt>
                <c:pt idx="4765">
                  <c:v>35.032961129999997</c:v>
                </c:pt>
                <c:pt idx="4766">
                  <c:v>35.032924129999998</c:v>
                </c:pt>
                <c:pt idx="4767">
                  <c:v>35.032886859999998</c:v>
                </c:pt>
                <c:pt idx="4768">
                  <c:v>35.032849319999997</c:v>
                </c:pt>
                <c:pt idx="4769">
                  <c:v>35.032811500000001</c:v>
                </c:pt>
                <c:pt idx="4770">
                  <c:v>35.032773409999997</c:v>
                </c:pt>
                <c:pt idx="4771">
                  <c:v>35.032735049999999</c:v>
                </c:pt>
                <c:pt idx="4772">
                  <c:v>35.03269641</c:v>
                </c:pt>
                <c:pt idx="4773">
                  <c:v>35.032657499999999</c:v>
                </c:pt>
                <c:pt idx="4774">
                  <c:v>35.032618309999997</c:v>
                </c:pt>
                <c:pt idx="4775">
                  <c:v>35.03257885</c:v>
                </c:pt>
                <c:pt idx="4776">
                  <c:v>35.032539110000002</c:v>
                </c:pt>
                <c:pt idx="4777">
                  <c:v>35.032499110000003</c:v>
                </c:pt>
                <c:pt idx="4778">
                  <c:v>35.032458830000003</c:v>
                </c:pt>
                <c:pt idx="4779">
                  <c:v>35.032418280000002</c:v>
                </c:pt>
                <c:pt idx="4780">
                  <c:v>35.032377449999998</c:v>
                </c:pt>
                <c:pt idx="4781">
                  <c:v>35.032336360000002</c:v>
                </c:pt>
                <c:pt idx="4782">
                  <c:v>35.032294989999997</c:v>
                </c:pt>
                <c:pt idx="4783">
                  <c:v>35.032253339999997</c:v>
                </c:pt>
                <c:pt idx="4784">
                  <c:v>35.032211420000003</c:v>
                </c:pt>
                <c:pt idx="4785">
                  <c:v>35.032169230000001</c:v>
                </c:pt>
                <c:pt idx="4786">
                  <c:v>35.032126769999998</c:v>
                </c:pt>
                <c:pt idx="4787">
                  <c:v>35.03208403</c:v>
                </c:pt>
                <c:pt idx="4788">
                  <c:v>35.032041020000001</c:v>
                </c:pt>
                <c:pt idx="4789">
                  <c:v>35.031997740000001</c:v>
                </c:pt>
                <c:pt idx="4790">
                  <c:v>35.03195418</c:v>
                </c:pt>
                <c:pt idx="4791">
                  <c:v>35.031910349999997</c:v>
                </c:pt>
                <c:pt idx="4792">
                  <c:v>35.031866239999999</c:v>
                </c:pt>
                <c:pt idx="4793">
                  <c:v>35.031821870000002</c:v>
                </c:pt>
                <c:pt idx="4794">
                  <c:v>35.031777220000002</c:v>
                </c:pt>
                <c:pt idx="4795">
                  <c:v>35.031732290000001</c:v>
                </c:pt>
                <c:pt idx="4796">
                  <c:v>35.031687099999999</c:v>
                </c:pt>
                <c:pt idx="4797">
                  <c:v>35.031641630000003</c:v>
                </c:pt>
                <c:pt idx="4798">
                  <c:v>35.031595879999998</c:v>
                </c:pt>
                <c:pt idx="4799">
                  <c:v>35.031549869999999</c:v>
                </c:pt>
                <c:pt idx="4800">
                  <c:v>35.031503559999997</c:v>
                </c:pt>
                <c:pt idx="4801">
                  <c:v>35.031457000000003</c:v>
                </c:pt>
                <c:pt idx="4802">
                  <c:v>35.03141016</c:v>
                </c:pt>
                <c:pt idx="4803">
                  <c:v>35.031363050000003</c:v>
                </c:pt>
                <c:pt idx="4804">
                  <c:v>35.031315669999998</c:v>
                </c:pt>
                <c:pt idx="4805">
                  <c:v>35.031268009999998</c:v>
                </c:pt>
                <c:pt idx="4806">
                  <c:v>35.031220079999997</c:v>
                </c:pt>
                <c:pt idx="4807">
                  <c:v>35.031171880000002</c:v>
                </c:pt>
                <c:pt idx="4808">
                  <c:v>35.031123399999998</c:v>
                </c:pt>
                <c:pt idx="4809">
                  <c:v>35.031074650000001</c:v>
                </c:pt>
                <c:pt idx="4810">
                  <c:v>35.031025630000002</c:v>
                </c:pt>
                <c:pt idx="4811">
                  <c:v>35.030976340000002</c:v>
                </c:pt>
                <c:pt idx="4812">
                  <c:v>35.030926770000001</c:v>
                </c:pt>
                <c:pt idx="4813">
                  <c:v>35.030876919999997</c:v>
                </c:pt>
                <c:pt idx="4814">
                  <c:v>35.030826810000001</c:v>
                </c:pt>
                <c:pt idx="4815">
                  <c:v>35.030776420000002</c:v>
                </c:pt>
                <c:pt idx="4816">
                  <c:v>35.030725760000003</c:v>
                </c:pt>
                <c:pt idx="4817">
                  <c:v>35.030674820000002</c:v>
                </c:pt>
                <c:pt idx="4818">
                  <c:v>35.030623609999999</c:v>
                </c:pt>
                <c:pt idx="4819">
                  <c:v>35.030572130000003</c:v>
                </c:pt>
                <c:pt idx="4820">
                  <c:v>35.030520379999999</c:v>
                </c:pt>
                <c:pt idx="4821">
                  <c:v>35.03046835</c:v>
                </c:pt>
                <c:pt idx="4822">
                  <c:v>35.030416049999999</c:v>
                </c:pt>
                <c:pt idx="4823">
                  <c:v>35.030363469999998</c:v>
                </c:pt>
                <c:pt idx="4824">
                  <c:v>35.030310610000001</c:v>
                </c:pt>
                <c:pt idx="4825">
                  <c:v>35.030257489999997</c:v>
                </c:pt>
                <c:pt idx="4826">
                  <c:v>35.030204089999998</c:v>
                </c:pt>
                <c:pt idx="4827">
                  <c:v>35.030150429999999</c:v>
                </c:pt>
                <c:pt idx="4828">
                  <c:v>35.030096479999997</c:v>
                </c:pt>
                <c:pt idx="4829">
                  <c:v>35.030042270000003</c:v>
                </c:pt>
                <c:pt idx="4830">
                  <c:v>35.029987779999999</c:v>
                </c:pt>
                <c:pt idx="4831">
                  <c:v>35.029933020000001</c:v>
                </c:pt>
                <c:pt idx="4832">
                  <c:v>35.029877990000003</c:v>
                </c:pt>
                <c:pt idx="4833">
                  <c:v>35.029822680000002</c:v>
                </c:pt>
                <c:pt idx="4834">
                  <c:v>35.029767100000001</c:v>
                </c:pt>
                <c:pt idx="4835">
                  <c:v>35.029711249999998</c:v>
                </c:pt>
                <c:pt idx="4836">
                  <c:v>35.029655120000001</c:v>
                </c:pt>
                <c:pt idx="4837">
                  <c:v>35.029598720000003</c:v>
                </c:pt>
                <c:pt idx="4838">
                  <c:v>35.029542050000003</c:v>
                </c:pt>
                <c:pt idx="4839">
                  <c:v>35.029485100000002</c:v>
                </c:pt>
                <c:pt idx="4840">
                  <c:v>35.02942788</c:v>
                </c:pt>
                <c:pt idx="4841">
                  <c:v>35.029370389999997</c:v>
                </c:pt>
                <c:pt idx="4842">
                  <c:v>35.029312619999999</c:v>
                </c:pt>
                <c:pt idx="4843">
                  <c:v>35.02925458</c:v>
                </c:pt>
                <c:pt idx="4844">
                  <c:v>35.02919627</c:v>
                </c:pt>
                <c:pt idx="4845">
                  <c:v>35.029137689999999</c:v>
                </c:pt>
                <c:pt idx="4846">
                  <c:v>35.029078830000003</c:v>
                </c:pt>
                <c:pt idx="4847">
                  <c:v>35.029019689999998</c:v>
                </c:pt>
                <c:pt idx="4848">
                  <c:v>35.02896028</c:v>
                </c:pt>
                <c:pt idx="4849">
                  <c:v>35.0289006</c:v>
                </c:pt>
                <c:pt idx="4850">
                  <c:v>35.028840649999999</c:v>
                </c:pt>
                <c:pt idx="4851">
                  <c:v>35.028780419999997</c:v>
                </c:pt>
                <c:pt idx="4852">
                  <c:v>35.02871992</c:v>
                </c:pt>
                <c:pt idx="4853">
                  <c:v>35.028659150000003</c:v>
                </c:pt>
                <c:pt idx="4854">
                  <c:v>35.028598109999997</c:v>
                </c:pt>
                <c:pt idx="4855">
                  <c:v>35.028536789999997</c:v>
                </c:pt>
                <c:pt idx="4856">
                  <c:v>35.028475200000003</c:v>
                </c:pt>
                <c:pt idx="4857">
                  <c:v>35.02841334</c:v>
                </c:pt>
                <c:pt idx="4858">
                  <c:v>35.028351200000003</c:v>
                </c:pt>
                <c:pt idx="4859">
                  <c:v>35.028288789999998</c:v>
                </c:pt>
                <c:pt idx="4860">
                  <c:v>35.028226109999999</c:v>
                </c:pt>
                <c:pt idx="4861">
                  <c:v>35.028163149999997</c:v>
                </c:pt>
                <c:pt idx="4862">
                  <c:v>35.028099920000002</c:v>
                </c:pt>
                <c:pt idx="4863">
                  <c:v>35.028036419999999</c:v>
                </c:pt>
                <c:pt idx="4864">
                  <c:v>35.027972650000002</c:v>
                </c:pt>
                <c:pt idx="4865">
                  <c:v>35.027908600000004</c:v>
                </c:pt>
                <c:pt idx="4866">
                  <c:v>35.027844279999997</c:v>
                </c:pt>
                <c:pt idx="4867">
                  <c:v>35.027779680000002</c:v>
                </c:pt>
                <c:pt idx="4868">
                  <c:v>35.027714809999999</c:v>
                </c:pt>
                <c:pt idx="4869">
                  <c:v>35.027649670000002</c:v>
                </c:pt>
                <c:pt idx="4870">
                  <c:v>35.027584259999998</c:v>
                </c:pt>
                <c:pt idx="4871">
                  <c:v>35.027518569999998</c:v>
                </c:pt>
                <c:pt idx="4872">
                  <c:v>35.027452599999997</c:v>
                </c:pt>
                <c:pt idx="4873">
                  <c:v>35.027386360000001</c:v>
                </c:pt>
                <c:pt idx="4874">
                  <c:v>35.027319859999999</c:v>
                </c:pt>
                <c:pt idx="4875">
                  <c:v>35.027253080000001</c:v>
                </c:pt>
                <c:pt idx="4876">
                  <c:v>35.027186020000002</c:v>
                </c:pt>
                <c:pt idx="4877">
                  <c:v>35.027118700000003</c:v>
                </c:pt>
                <c:pt idx="4878">
                  <c:v>35.027051100000001</c:v>
                </c:pt>
                <c:pt idx="4879">
                  <c:v>35.026983229999999</c:v>
                </c:pt>
                <c:pt idx="4880">
                  <c:v>35.026915080000002</c:v>
                </c:pt>
                <c:pt idx="4881">
                  <c:v>35.026846659999997</c:v>
                </c:pt>
                <c:pt idx="4882">
                  <c:v>35.026777969999998</c:v>
                </c:pt>
                <c:pt idx="4883">
                  <c:v>35.026708999999997</c:v>
                </c:pt>
                <c:pt idx="4884">
                  <c:v>35.026639770000003</c:v>
                </c:pt>
                <c:pt idx="4885">
                  <c:v>35.02657026</c:v>
                </c:pt>
                <c:pt idx="4886">
                  <c:v>35.026500470000002</c:v>
                </c:pt>
                <c:pt idx="4887">
                  <c:v>35.026430419999997</c:v>
                </c:pt>
                <c:pt idx="4888">
                  <c:v>35.026360089999997</c:v>
                </c:pt>
                <c:pt idx="4889">
                  <c:v>35.026289480000003</c:v>
                </c:pt>
                <c:pt idx="4890">
                  <c:v>35.026218610000001</c:v>
                </c:pt>
                <c:pt idx="4891">
                  <c:v>35.026147459999997</c:v>
                </c:pt>
                <c:pt idx="4892">
                  <c:v>35.026076029999999</c:v>
                </c:pt>
                <c:pt idx="4893">
                  <c:v>35.02600434</c:v>
                </c:pt>
                <c:pt idx="4894">
                  <c:v>35.02593237</c:v>
                </c:pt>
                <c:pt idx="4895">
                  <c:v>35.025860129999998</c:v>
                </c:pt>
                <c:pt idx="4896">
                  <c:v>35.025787600000001</c:v>
                </c:pt>
                <c:pt idx="4897">
                  <c:v>35.025714809999997</c:v>
                </c:pt>
                <c:pt idx="4898">
                  <c:v>35.025641749999998</c:v>
                </c:pt>
                <c:pt idx="4899">
                  <c:v>35.025568419999999</c:v>
                </c:pt>
                <c:pt idx="4900">
                  <c:v>35.025494809999998</c:v>
                </c:pt>
                <c:pt idx="4901">
                  <c:v>35.025420930000003</c:v>
                </c:pt>
                <c:pt idx="4902">
                  <c:v>35.02534678</c:v>
                </c:pt>
                <c:pt idx="4903">
                  <c:v>35.025272350000002</c:v>
                </c:pt>
                <c:pt idx="4904">
                  <c:v>35.025197650000003</c:v>
                </c:pt>
                <c:pt idx="4905">
                  <c:v>35.025122680000003</c:v>
                </c:pt>
                <c:pt idx="4906">
                  <c:v>35.025047440000002</c:v>
                </c:pt>
                <c:pt idx="4907">
                  <c:v>35.024971919999999</c:v>
                </c:pt>
                <c:pt idx="4908">
                  <c:v>35.024896130000002</c:v>
                </c:pt>
                <c:pt idx="4909">
                  <c:v>35.024820060000003</c:v>
                </c:pt>
                <c:pt idx="4910">
                  <c:v>35.024743729999997</c:v>
                </c:pt>
                <c:pt idx="4911">
                  <c:v>35.024667119999997</c:v>
                </c:pt>
                <c:pt idx="4912">
                  <c:v>35.024590230000001</c:v>
                </c:pt>
                <c:pt idx="4913">
                  <c:v>35.024513079999998</c:v>
                </c:pt>
                <c:pt idx="4914">
                  <c:v>35.024435650000001</c:v>
                </c:pt>
                <c:pt idx="4915">
                  <c:v>35.024357950000002</c:v>
                </c:pt>
                <c:pt idx="4916">
                  <c:v>35.024279970000002</c:v>
                </c:pt>
                <c:pt idx="4917">
                  <c:v>35.024201720000001</c:v>
                </c:pt>
                <c:pt idx="4918">
                  <c:v>35.024123199999998</c:v>
                </c:pt>
                <c:pt idx="4919">
                  <c:v>35.024044410000002</c:v>
                </c:pt>
                <c:pt idx="4920">
                  <c:v>35.023965330000003</c:v>
                </c:pt>
                <c:pt idx="4921">
                  <c:v>35.023885989999997</c:v>
                </c:pt>
                <c:pt idx="4922">
                  <c:v>35.023806380000003</c:v>
                </c:pt>
                <c:pt idx="4923">
                  <c:v>35.023726490000001</c:v>
                </c:pt>
                <c:pt idx="4924">
                  <c:v>35.023646329999998</c:v>
                </c:pt>
                <c:pt idx="4925">
                  <c:v>35.023565900000001</c:v>
                </c:pt>
                <c:pt idx="4926">
                  <c:v>35.023485190000002</c:v>
                </c:pt>
                <c:pt idx="4927">
                  <c:v>35.023404220000003</c:v>
                </c:pt>
                <c:pt idx="4928">
                  <c:v>35.023322970000002</c:v>
                </c:pt>
                <c:pt idx="4929">
                  <c:v>35.02324144</c:v>
                </c:pt>
                <c:pt idx="4930">
                  <c:v>35.023159649999997</c:v>
                </c:pt>
                <c:pt idx="4931">
                  <c:v>35.023077579999999</c:v>
                </c:pt>
                <c:pt idx="4932">
                  <c:v>35.022995229999999</c:v>
                </c:pt>
                <c:pt idx="4933">
                  <c:v>35.02291262</c:v>
                </c:pt>
                <c:pt idx="4934">
                  <c:v>35.022829729999998</c:v>
                </c:pt>
                <c:pt idx="4935">
                  <c:v>35.022746570000002</c:v>
                </c:pt>
                <c:pt idx="4936">
                  <c:v>35.022663129999998</c:v>
                </c:pt>
                <c:pt idx="4937">
                  <c:v>35.02257943</c:v>
                </c:pt>
                <c:pt idx="4938">
                  <c:v>35.022495450000001</c:v>
                </c:pt>
                <c:pt idx="4939">
                  <c:v>35.02241119</c:v>
                </c:pt>
                <c:pt idx="4940">
                  <c:v>35.022326669999998</c:v>
                </c:pt>
                <c:pt idx="4941">
                  <c:v>35.022241870000002</c:v>
                </c:pt>
                <c:pt idx="4942">
                  <c:v>35.022156799999998</c:v>
                </c:pt>
                <c:pt idx="4943">
                  <c:v>35.022071449999999</c:v>
                </c:pt>
                <c:pt idx="4944">
                  <c:v>35.021985819999998</c:v>
                </c:pt>
                <c:pt idx="4945">
                  <c:v>35.021899929999996</c:v>
                </c:pt>
                <c:pt idx="4946">
                  <c:v>35.021813770000001</c:v>
                </c:pt>
                <c:pt idx="4947">
                  <c:v>35.021727329999997</c:v>
                </c:pt>
                <c:pt idx="4948">
                  <c:v>35.021640619999999</c:v>
                </c:pt>
                <c:pt idx="4949">
                  <c:v>35.02155364</c:v>
                </c:pt>
                <c:pt idx="4950">
                  <c:v>35.02146638</c:v>
                </c:pt>
                <c:pt idx="4951">
                  <c:v>35.021378859999999</c:v>
                </c:pt>
                <c:pt idx="4952">
                  <c:v>35.021291060000003</c:v>
                </c:pt>
                <c:pt idx="4953">
                  <c:v>35.021202979999998</c:v>
                </c:pt>
                <c:pt idx="4954">
                  <c:v>35.02111464</c:v>
                </c:pt>
                <c:pt idx="4955">
                  <c:v>35.021026020000001</c:v>
                </c:pt>
                <c:pt idx="4956">
                  <c:v>35.020937119999999</c:v>
                </c:pt>
                <c:pt idx="4957">
                  <c:v>35.020847959999998</c:v>
                </c:pt>
                <c:pt idx="4958">
                  <c:v>35.020758520000001</c:v>
                </c:pt>
                <c:pt idx="4959">
                  <c:v>35.020668809999997</c:v>
                </c:pt>
                <c:pt idx="4960">
                  <c:v>35.020578829999998</c:v>
                </c:pt>
                <c:pt idx="4961">
                  <c:v>35.020488569999998</c:v>
                </c:pt>
                <c:pt idx="4962">
                  <c:v>35.020398040000003</c:v>
                </c:pt>
                <c:pt idx="4963">
                  <c:v>35.020307240000001</c:v>
                </c:pt>
                <c:pt idx="4964">
                  <c:v>35.020216159999997</c:v>
                </c:pt>
                <c:pt idx="4965">
                  <c:v>35.020124819999999</c:v>
                </c:pt>
                <c:pt idx="4966">
                  <c:v>35.0200332</c:v>
                </c:pt>
                <c:pt idx="4967">
                  <c:v>35.019941299999999</c:v>
                </c:pt>
                <c:pt idx="4968">
                  <c:v>35.019849120000003</c:v>
                </c:pt>
                <c:pt idx="4969">
                  <c:v>35.01975668</c:v>
                </c:pt>
                <c:pt idx="4970">
                  <c:v>35.019663970000003</c:v>
                </c:pt>
                <c:pt idx="4971">
                  <c:v>35.019570989999998</c:v>
                </c:pt>
                <c:pt idx="4972">
                  <c:v>35.019477729999998</c:v>
                </c:pt>
                <c:pt idx="4973">
                  <c:v>35.019384199999998</c:v>
                </c:pt>
                <c:pt idx="4974">
                  <c:v>35.019290400000003</c:v>
                </c:pt>
                <c:pt idx="4975">
                  <c:v>35.019196319999999</c:v>
                </c:pt>
                <c:pt idx="4976">
                  <c:v>35.019101970000001</c:v>
                </c:pt>
                <c:pt idx="4977">
                  <c:v>35.019007350000003</c:v>
                </c:pt>
                <c:pt idx="4978">
                  <c:v>35.018912450000002</c:v>
                </c:pt>
                <c:pt idx="4979">
                  <c:v>35.018817290000001</c:v>
                </c:pt>
                <c:pt idx="4980">
                  <c:v>35.018721849999999</c:v>
                </c:pt>
                <c:pt idx="4981">
                  <c:v>35.018626130000001</c:v>
                </c:pt>
                <c:pt idx="4982">
                  <c:v>35.018530149999997</c:v>
                </c:pt>
                <c:pt idx="4983">
                  <c:v>35.018433889999997</c:v>
                </c:pt>
                <c:pt idx="4984">
                  <c:v>35.018337359999997</c:v>
                </c:pt>
                <c:pt idx="4985">
                  <c:v>35.018240560000002</c:v>
                </c:pt>
                <c:pt idx="4986">
                  <c:v>35.018143479999999</c:v>
                </c:pt>
                <c:pt idx="4987">
                  <c:v>35.018046130000002</c:v>
                </c:pt>
                <c:pt idx="4988">
                  <c:v>35.017948509999997</c:v>
                </c:pt>
                <c:pt idx="4989">
                  <c:v>35.017850610000004</c:v>
                </c:pt>
                <c:pt idx="4990">
                  <c:v>35.017752450000003</c:v>
                </c:pt>
                <c:pt idx="4991">
                  <c:v>35.017654010000001</c:v>
                </c:pt>
                <c:pt idx="4992">
                  <c:v>35.017555280000003</c:v>
                </c:pt>
                <c:pt idx="4993">
                  <c:v>35.017456289999998</c:v>
                </c:pt>
                <c:pt idx="4994">
                  <c:v>35.01735704</c:v>
                </c:pt>
                <c:pt idx="4995">
                  <c:v>35.017257499999999</c:v>
                </c:pt>
                <c:pt idx="4996">
                  <c:v>35.017157699999998</c:v>
                </c:pt>
                <c:pt idx="4997">
                  <c:v>35.017057620000003</c:v>
                </c:pt>
                <c:pt idx="4998">
                  <c:v>35.016957269999999</c:v>
                </c:pt>
                <c:pt idx="4999">
                  <c:v>35.016856650000001</c:v>
                </c:pt>
                <c:pt idx="5000">
                  <c:v>35.016755760000002</c:v>
                </c:pt>
                <c:pt idx="5001">
                  <c:v>35.016654590000002</c:v>
                </c:pt>
                <c:pt idx="5002">
                  <c:v>35.01655315</c:v>
                </c:pt>
                <c:pt idx="5003">
                  <c:v>35.016451439999997</c:v>
                </c:pt>
                <c:pt idx="5004">
                  <c:v>35.01634945</c:v>
                </c:pt>
                <c:pt idx="5005">
                  <c:v>35.016247190000001</c:v>
                </c:pt>
                <c:pt idx="5006">
                  <c:v>35.016144660000002</c:v>
                </c:pt>
                <c:pt idx="5007">
                  <c:v>35.016041860000001</c:v>
                </c:pt>
                <c:pt idx="5008">
                  <c:v>35.015938779999999</c:v>
                </c:pt>
                <c:pt idx="5009">
                  <c:v>35.015835430000003</c:v>
                </c:pt>
                <c:pt idx="5010">
                  <c:v>35.015731809999998</c:v>
                </c:pt>
                <c:pt idx="5011">
                  <c:v>35.01562792</c:v>
                </c:pt>
                <c:pt idx="5012">
                  <c:v>35.01552375</c:v>
                </c:pt>
                <c:pt idx="5013">
                  <c:v>35.015419309999999</c:v>
                </c:pt>
                <c:pt idx="5014">
                  <c:v>35.015314600000004</c:v>
                </c:pt>
                <c:pt idx="5015">
                  <c:v>35.015209609999999</c:v>
                </c:pt>
                <c:pt idx="5016">
                  <c:v>35.015104340000001</c:v>
                </c:pt>
                <c:pt idx="5017">
                  <c:v>35.014998810000002</c:v>
                </c:pt>
                <c:pt idx="5018">
                  <c:v>35.014893010000002</c:v>
                </c:pt>
                <c:pt idx="5019">
                  <c:v>35.01478694</c:v>
                </c:pt>
                <c:pt idx="5020">
                  <c:v>35.014680589999998</c:v>
                </c:pt>
                <c:pt idx="5021">
                  <c:v>35.014573970000001</c:v>
                </c:pt>
                <c:pt idx="5022">
                  <c:v>35.014467070000002</c:v>
                </c:pt>
                <c:pt idx="5023">
                  <c:v>35.014359910000003</c:v>
                </c:pt>
                <c:pt idx="5024">
                  <c:v>35.014252470000002</c:v>
                </c:pt>
                <c:pt idx="5025">
                  <c:v>35.014144760000001</c:v>
                </c:pt>
                <c:pt idx="5026">
                  <c:v>35.014036779999998</c:v>
                </c:pt>
                <c:pt idx="5027">
                  <c:v>35.01392852</c:v>
                </c:pt>
                <c:pt idx="5028">
                  <c:v>35.013819990000002</c:v>
                </c:pt>
                <c:pt idx="5029">
                  <c:v>35.013711190000002</c:v>
                </c:pt>
                <c:pt idx="5030">
                  <c:v>35.013602120000002</c:v>
                </c:pt>
                <c:pt idx="5031">
                  <c:v>35.013492769999999</c:v>
                </c:pt>
                <c:pt idx="5032">
                  <c:v>35.013383150000003</c:v>
                </c:pt>
                <c:pt idx="5033">
                  <c:v>35.013273259999998</c:v>
                </c:pt>
                <c:pt idx="5034">
                  <c:v>35.013163089999999</c:v>
                </c:pt>
                <c:pt idx="5035">
                  <c:v>35.01305266</c:v>
                </c:pt>
                <c:pt idx="5036">
                  <c:v>35.012941949999998</c:v>
                </c:pt>
                <c:pt idx="5037">
                  <c:v>35.012830970000003</c:v>
                </c:pt>
                <c:pt idx="5038">
                  <c:v>35.012719709999999</c:v>
                </c:pt>
                <c:pt idx="5039">
                  <c:v>35.012608180000001</c:v>
                </c:pt>
                <c:pt idx="5040">
                  <c:v>35.012496370000001</c:v>
                </c:pt>
                <c:pt idx="5041">
                  <c:v>35.012384300000001</c:v>
                </c:pt>
                <c:pt idx="5042">
                  <c:v>35.01227196</c:v>
                </c:pt>
                <c:pt idx="5043">
                  <c:v>35.012159339999997</c:v>
                </c:pt>
                <c:pt idx="5044">
                  <c:v>35.01204645</c:v>
                </c:pt>
                <c:pt idx="5045">
                  <c:v>35.011933290000002</c:v>
                </c:pt>
                <c:pt idx="5046">
                  <c:v>35.011819850000002</c:v>
                </c:pt>
                <c:pt idx="5047">
                  <c:v>35.011706140000001</c:v>
                </c:pt>
                <c:pt idx="5048">
                  <c:v>35.011592159999999</c:v>
                </c:pt>
                <c:pt idx="5049">
                  <c:v>35.011477910000004</c:v>
                </c:pt>
                <c:pt idx="5050">
                  <c:v>35.01136339</c:v>
                </c:pt>
                <c:pt idx="5051">
                  <c:v>35.011248590000001</c:v>
                </c:pt>
                <c:pt idx="5052">
                  <c:v>35.011133520000001</c:v>
                </c:pt>
                <c:pt idx="5053">
                  <c:v>35.011018180000001</c:v>
                </c:pt>
                <c:pt idx="5054">
                  <c:v>35.010902559999998</c:v>
                </c:pt>
                <c:pt idx="5055">
                  <c:v>35.010786680000002</c:v>
                </c:pt>
                <c:pt idx="5056">
                  <c:v>35.010670519999998</c:v>
                </c:pt>
                <c:pt idx="5057">
                  <c:v>35.010554089999999</c:v>
                </c:pt>
                <c:pt idx="5058">
                  <c:v>35.010437379999999</c:v>
                </c:pt>
                <c:pt idx="5059">
                  <c:v>35.010320399999998</c:v>
                </c:pt>
                <c:pt idx="5060">
                  <c:v>35.010203160000003</c:v>
                </c:pt>
                <c:pt idx="5061">
                  <c:v>35.010085629999999</c:v>
                </c:pt>
                <c:pt idx="5062">
                  <c:v>35.009967840000002</c:v>
                </c:pt>
                <c:pt idx="5063">
                  <c:v>35.009849770000002</c:v>
                </c:pt>
                <c:pt idx="5064">
                  <c:v>35.009731420000001</c:v>
                </c:pt>
                <c:pt idx="5065">
                  <c:v>35.00961281</c:v>
                </c:pt>
                <c:pt idx="5066">
                  <c:v>35.009493919999997</c:v>
                </c:pt>
                <c:pt idx="5067">
                  <c:v>35.009374770000001</c:v>
                </c:pt>
                <c:pt idx="5068">
                  <c:v>35.009255340000003</c:v>
                </c:pt>
                <c:pt idx="5069">
                  <c:v>35.009135639999997</c:v>
                </c:pt>
                <c:pt idx="5070">
                  <c:v>35.009015660000003</c:v>
                </c:pt>
                <c:pt idx="5071">
                  <c:v>35.008895420000002</c:v>
                </c:pt>
                <c:pt idx="5072">
                  <c:v>35.008774899999999</c:v>
                </c:pt>
                <c:pt idx="5073">
                  <c:v>35.008654110000002</c:v>
                </c:pt>
                <c:pt idx="5074">
                  <c:v>35.008533049999997</c:v>
                </c:pt>
                <c:pt idx="5075">
                  <c:v>35.008411709999997</c:v>
                </c:pt>
                <c:pt idx="5076">
                  <c:v>35.008290100000004</c:v>
                </c:pt>
                <c:pt idx="5077">
                  <c:v>35.008168220000002</c:v>
                </c:pt>
                <c:pt idx="5078">
                  <c:v>35.008046069999999</c:v>
                </c:pt>
                <c:pt idx="5079">
                  <c:v>35.007923650000002</c:v>
                </c:pt>
                <c:pt idx="5080">
                  <c:v>35.007800949999996</c:v>
                </c:pt>
                <c:pt idx="5081">
                  <c:v>35.007677979999997</c:v>
                </c:pt>
                <c:pt idx="5082">
                  <c:v>35.007554740000003</c:v>
                </c:pt>
                <c:pt idx="5083">
                  <c:v>35.007431220000001</c:v>
                </c:pt>
                <c:pt idx="5084">
                  <c:v>35.007307439999998</c:v>
                </c:pt>
                <c:pt idx="5085">
                  <c:v>35.007183380000001</c:v>
                </c:pt>
                <c:pt idx="5086">
                  <c:v>35.007059040000001</c:v>
                </c:pt>
                <c:pt idx="5087">
                  <c:v>35.006934440000002</c:v>
                </c:pt>
                <c:pt idx="5088">
                  <c:v>35.00680955</c:v>
                </c:pt>
                <c:pt idx="5089">
                  <c:v>35.006684399999997</c:v>
                </c:pt>
                <c:pt idx="5090">
                  <c:v>35.006558980000001</c:v>
                </c:pt>
                <c:pt idx="5091">
                  <c:v>35.006433289999997</c:v>
                </c:pt>
                <c:pt idx="5092">
                  <c:v>35.006307319999998</c:v>
                </c:pt>
                <c:pt idx="5093">
                  <c:v>35.006181089999998</c:v>
                </c:pt>
                <c:pt idx="5094">
                  <c:v>35.006054579999997</c:v>
                </c:pt>
                <c:pt idx="5095">
                  <c:v>35.005927800000002</c:v>
                </c:pt>
                <c:pt idx="5096">
                  <c:v>35.005800739999998</c:v>
                </c:pt>
                <c:pt idx="5097">
                  <c:v>35.00567341</c:v>
                </c:pt>
                <c:pt idx="5098">
                  <c:v>35.005545820000002</c:v>
                </c:pt>
                <c:pt idx="5099">
                  <c:v>35.005417940000001</c:v>
                </c:pt>
                <c:pt idx="5100">
                  <c:v>35.0052898</c:v>
                </c:pt>
                <c:pt idx="5101">
                  <c:v>35.005161379999997</c:v>
                </c:pt>
                <c:pt idx="5102">
                  <c:v>35.005032700000001</c:v>
                </c:pt>
                <c:pt idx="5103">
                  <c:v>35.004903740000003</c:v>
                </c:pt>
                <c:pt idx="5104">
                  <c:v>35.004774500000003</c:v>
                </c:pt>
                <c:pt idx="5105">
                  <c:v>35.004644999999996</c:v>
                </c:pt>
                <c:pt idx="5106">
                  <c:v>35.004515220000002</c:v>
                </c:pt>
                <c:pt idx="5107">
                  <c:v>35.004385169999999</c:v>
                </c:pt>
                <c:pt idx="5108">
                  <c:v>35.004254850000002</c:v>
                </c:pt>
                <c:pt idx="5109">
                  <c:v>35.004124259999998</c:v>
                </c:pt>
                <c:pt idx="5110">
                  <c:v>35.003993389999998</c:v>
                </c:pt>
                <c:pt idx="5111">
                  <c:v>35.003862249999997</c:v>
                </c:pt>
                <c:pt idx="5112">
                  <c:v>35.003730830000002</c:v>
                </c:pt>
                <c:pt idx="5113">
                  <c:v>35.003599149999999</c:v>
                </c:pt>
                <c:pt idx="5114">
                  <c:v>35.003467190000002</c:v>
                </c:pt>
                <c:pt idx="5115">
                  <c:v>35.003334969999997</c:v>
                </c:pt>
                <c:pt idx="5116">
                  <c:v>35.003202469999998</c:v>
                </c:pt>
                <c:pt idx="5117">
                  <c:v>35.003069699999998</c:v>
                </c:pt>
                <c:pt idx="5118">
                  <c:v>35.002936650000002</c:v>
                </c:pt>
                <c:pt idx="5119">
                  <c:v>35.00280334</c:v>
                </c:pt>
                <c:pt idx="5120">
                  <c:v>35.002669750000003</c:v>
                </c:pt>
                <c:pt idx="5121">
                  <c:v>35.002535889999997</c:v>
                </c:pt>
                <c:pt idx="5122">
                  <c:v>35.002401759999998</c:v>
                </c:pt>
                <c:pt idx="5123">
                  <c:v>35.002267359999998</c:v>
                </c:pt>
                <c:pt idx="5124">
                  <c:v>35.002132680000003</c:v>
                </c:pt>
                <c:pt idx="5125">
                  <c:v>35.001997729999999</c:v>
                </c:pt>
                <c:pt idx="5126">
                  <c:v>35.001862510000002</c:v>
                </c:pt>
                <c:pt idx="5127">
                  <c:v>35.001727019999997</c:v>
                </c:pt>
                <c:pt idx="5128">
                  <c:v>35.001591249999997</c:v>
                </c:pt>
                <c:pt idx="5129">
                  <c:v>35.001455219999997</c:v>
                </c:pt>
                <c:pt idx="5130">
                  <c:v>35.001318910000002</c:v>
                </c:pt>
                <c:pt idx="5131">
                  <c:v>35.001182329999999</c:v>
                </c:pt>
                <c:pt idx="5132">
                  <c:v>35.001045470000001</c:v>
                </c:pt>
                <c:pt idx="5133">
                  <c:v>35.000908350000003</c:v>
                </c:pt>
                <c:pt idx="5134">
                  <c:v>35.000770950000003</c:v>
                </c:pt>
                <c:pt idx="5135">
                  <c:v>35.000633280000002</c:v>
                </c:pt>
                <c:pt idx="5136">
                  <c:v>35.00049533</c:v>
                </c:pt>
                <c:pt idx="5137">
                  <c:v>35.000357119999997</c:v>
                </c:pt>
                <c:pt idx="5138">
                  <c:v>35.000218629999999</c:v>
                </c:pt>
                <c:pt idx="5139">
                  <c:v>35.00007987</c:v>
                </c:pt>
                <c:pt idx="5140">
                  <c:v>34.999940840000001</c:v>
                </c:pt>
                <c:pt idx="5141">
                  <c:v>34.99980154</c:v>
                </c:pt>
                <c:pt idx="5142">
                  <c:v>34.999661969999998</c:v>
                </c:pt>
                <c:pt idx="5143">
                  <c:v>34.999522120000002</c:v>
                </c:pt>
                <c:pt idx="5144">
                  <c:v>34.999381999999997</c:v>
                </c:pt>
                <c:pt idx="5145">
                  <c:v>34.999241609999999</c:v>
                </c:pt>
                <c:pt idx="5146">
                  <c:v>34.999100949999999</c:v>
                </c:pt>
                <c:pt idx="5147">
                  <c:v>34.998960019999998</c:v>
                </c:pt>
                <c:pt idx="5148">
                  <c:v>34.998818810000003</c:v>
                </c:pt>
                <c:pt idx="5149">
                  <c:v>34.99867733</c:v>
                </c:pt>
                <c:pt idx="5150">
                  <c:v>34.998535580000002</c:v>
                </c:pt>
                <c:pt idx="5151">
                  <c:v>34.998393559999997</c:v>
                </c:pt>
                <c:pt idx="5152">
                  <c:v>34.998251269999997</c:v>
                </c:pt>
                <c:pt idx="5153">
                  <c:v>34.998108700000003</c:v>
                </c:pt>
                <c:pt idx="5154">
                  <c:v>34.997965870000002</c:v>
                </c:pt>
                <c:pt idx="5155">
                  <c:v>34.997822759999998</c:v>
                </c:pt>
                <c:pt idx="5156">
                  <c:v>34.99767937</c:v>
                </c:pt>
                <c:pt idx="5157">
                  <c:v>34.997535720000002</c:v>
                </c:pt>
                <c:pt idx="5158">
                  <c:v>34.997391790000002</c:v>
                </c:pt>
                <c:pt idx="5159">
                  <c:v>34.997247600000001</c:v>
                </c:pt>
                <c:pt idx="5160">
                  <c:v>34.997103109999998</c:v>
                </c:pt>
                <c:pt idx="5161">
                  <c:v>34.996958370000002</c:v>
                </c:pt>
                <c:pt idx="5162">
                  <c:v>34.996813359999997</c:v>
                </c:pt>
                <c:pt idx="5163">
                  <c:v>34.996668069999998</c:v>
                </c:pt>
                <c:pt idx="5164">
                  <c:v>34.996522519999999</c:v>
                </c:pt>
                <c:pt idx="5165">
                  <c:v>34.996376689999998</c:v>
                </c:pt>
                <c:pt idx="5166">
                  <c:v>34.996230590000003</c:v>
                </c:pt>
                <c:pt idx="5167">
                  <c:v>34.996084209999999</c:v>
                </c:pt>
                <c:pt idx="5168">
                  <c:v>34.995937570000002</c:v>
                </c:pt>
                <c:pt idx="5169">
                  <c:v>34.995790650000004</c:v>
                </c:pt>
                <c:pt idx="5170">
                  <c:v>34.995643459999997</c:v>
                </c:pt>
                <c:pt idx="5171">
                  <c:v>34.995496000000003</c:v>
                </c:pt>
                <c:pt idx="5172">
                  <c:v>34.995348270000001</c:v>
                </c:pt>
                <c:pt idx="5173">
                  <c:v>34.995200269999998</c:v>
                </c:pt>
                <c:pt idx="5174">
                  <c:v>34.99505199</c:v>
                </c:pt>
                <c:pt idx="5175">
                  <c:v>34.994903440000002</c:v>
                </c:pt>
                <c:pt idx="5176">
                  <c:v>34.994754620000002</c:v>
                </c:pt>
                <c:pt idx="5177">
                  <c:v>34.994605530000001</c:v>
                </c:pt>
                <c:pt idx="5178">
                  <c:v>34.994456169999999</c:v>
                </c:pt>
                <c:pt idx="5179">
                  <c:v>34.994306530000003</c:v>
                </c:pt>
                <c:pt idx="5180">
                  <c:v>34.994156629999999</c:v>
                </c:pt>
                <c:pt idx="5181">
                  <c:v>34.994006450000001</c:v>
                </c:pt>
                <c:pt idx="5182">
                  <c:v>34.993856000000001</c:v>
                </c:pt>
                <c:pt idx="5183">
                  <c:v>34.99370527</c:v>
                </c:pt>
                <c:pt idx="5184">
                  <c:v>34.993554269999997</c:v>
                </c:pt>
                <c:pt idx="5185">
                  <c:v>34.993403000000001</c:v>
                </c:pt>
                <c:pt idx="5186">
                  <c:v>34.993251460000003</c:v>
                </c:pt>
                <c:pt idx="5187">
                  <c:v>34.993099649999998</c:v>
                </c:pt>
                <c:pt idx="5188">
                  <c:v>34.992947569999998</c:v>
                </c:pt>
                <c:pt idx="5189">
                  <c:v>34.992795219999998</c:v>
                </c:pt>
                <c:pt idx="5190">
                  <c:v>34.992642590000003</c:v>
                </c:pt>
                <c:pt idx="5191">
                  <c:v>34.9924897</c:v>
                </c:pt>
                <c:pt idx="5192">
                  <c:v>34.992336530000003</c:v>
                </c:pt>
                <c:pt idx="5193">
                  <c:v>34.992183089999997</c:v>
                </c:pt>
                <c:pt idx="5194">
                  <c:v>34.992029369999997</c:v>
                </c:pt>
                <c:pt idx="5195">
                  <c:v>34.991875389999997</c:v>
                </c:pt>
                <c:pt idx="5196">
                  <c:v>34.991721130000002</c:v>
                </c:pt>
                <c:pt idx="5197">
                  <c:v>34.99156661</c:v>
                </c:pt>
                <c:pt idx="5198">
                  <c:v>34.991411810000002</c:v>
                </c:pt>
                <c:pt idx="5199">
                  <c:v>34.991256739999997</c:v>
                </c:pt>
                <c:pt idx="5200">
                  <c:v>34.991101399999998</c:v>
                </c:pt>
                <c:pt idx="5201">
                  <c:v>34.990945779999997</c:v>
                </c:pt>
                <c:pt idx="5202">
                  <c:v>34.990789900000003</c:v>
                </c:pt>
                <c:pt idx="5203">
                  <c:v>34.99063374</c:v>
                </c:pt>
                <c:pt idx="5204">
                  <c:v>34.990477310000003</c:v>
                </c:pt>
                <c:pt idx="5205">
                  <c:v>34.990320609999998</c:v>
                </c:pt>
                <c:pt idx="5206">
                  <c:v>34.990163639999999</c:v>
                </c:pt>
                <c:pt idx="5207">
                  <c:v>34.990006389999998</c:v>
                </c:pt>
                <c:pt idx="5208">
                  <c:v>34.989848860000002</c:v>
                </c:pt>
                <c:pt idx="5209">
                  <c:v>34.989691069999999</c:v>
                </c:pt>
                <c:pt idx="5210">
                  <c:v>34.989533020000003</c:v>
                </c:pt>
                <c:pt idx="5211">
                  <c:v>34.989374679999997</c:v>
                </c:pt>
                <c:pt idx="5212">
                  <c:v>34.989216079999998</c:v>
                </c:pt>
                <c:pt idx="5213">
                  <c:v>34.989057209999999</c:v>
                </c:pt>
                <c:pt idx="5214">
                  <c:v>34.988898059999997</c:v>
                </c:pt>
                <c:pt idx="5215">
                  <c:v>34.988738640000001</c:v>
                </c:pt>
                <c:pt idx="5216">
                  <c:v>34.988578959999998</c:v>
                </c:pt>
                <c:pt idx="5217">
                  <c:v>34.98841899</c:v>
                </c:pt>
                <c:pt idx="5218">
                  <c:v>34.988258760000001</c:v>
                </c:pt>
                <c:pt idx="5219">
                  <c:v>34.988098260000001</c:v>
                </c:pt>
                <c:pt idx="5220">
                  <c:v>34.987937479999999</c:v>
                </c:pt>
                <c:pt idx="5221">
                  <c:v>34.987776439999998</c:v>
                </c:pt>
                <c:pt idx="5222">
                  <c:v>34.987615120000001</c:v>
                </c:pt>
                <c:pt idx="5223">
                  <c:v>34.987453530000003</c:v>
                </c:pt>
                <c:pt idx="5224">
                  <c:v>34.987291669999998</c:v>
                </c:pt>
                <c:pt idx="5225">
                  <c:v>34.987129529999997</c:v>
                </c:pt>
                <c:pt idx="5226">
                  <c:v>34.986967129999996</c:v>
                </c:pt>
                <c:pt idx="5227">
                  <c:v>34.986804450000001</c:v>
                </c:pt>
                <c:pt idx="5228">
                  <c:v>34.986641499999998</c:v>
                </c:pt>
                <c:pt idx="5229">
                  <c:v>34.986478290000001</c:v>
                </c:pt>
                <c:pt idx="5230">
                  <c:v>34.986314790000002</c:v>
                </c:pt>
                <c:pt idx="5231">
                  <c:v>34.986151030000002</c:v>
                </c:pt>
                <c:pt idx="5232">
                  <c:v>34.98598698</c:v>
                </c:pt>
                <c:pt idx="5233">
                  <c:v>34.985822679999998</c:v>
                </c:pt>
                <c:pt idx="5234">
                  <c:v>34.985658100000002</c:v>
                </c:pt>
                <c:pt idx="5235">
                  <c:v>34.985493249999998</c:v>
                </c:pt>
                <c:pt idx="5236">
                  <c:v>34.985328129999999</c:v>
                </c:pt>
                <c:pt idx="5237">
                  <c:v>34.98516274</c:v>
                </c:pt>
                <c:pt idx="5238">
                  <c:v>34.984997079999999</c:v>
                </c:pt>
                <c:pt idx="5239">
                  <c:v>34.984831149999998</c:v>
                </c:pt>
                <c:pt idx="5240">
                  <c:v>34.984664940000002</c:v>
                </c:pt>
                <c:pt idx="5241">
                  <c:v>34.984498459999998</c:v>
                </c:pt>
                <c:pt idx="5242">
                  <c:v>34.984331709999999</c:v>
                </c:pt>
                <c:pt idx="5243">
                  <c:v>34.98416469</c:v>
                </c:pt>
                <c:pt idx="5244">
                  <c:v>34.9839974</c:v>
                </c:pt>
                <c:pt idx="5245">
                  <c:v>34.983829839999999</c:v>
                </c:pt>
                <c:pt idx="5246">
                  <c:v>34.983662000000002</c:v>
                </c:pt>
                <c:pt idx="5247">
                  <c:v>34.983493899999999</c:v>
                </c:pt>
                <c:pt idx="5248">
                  <c:v>34.983325520000001</c:v>
                </c:pt>
                <c:pt idx="5249">
                  <c:v>34.983156870000002</c:v>
                </c:pt>
                <c:pt idx="5250">
                  <c:v>34.982987950000002</c:v>
                </c:pt>
                <c:pt idx="5251">
                  <c:v>34.982818760000001</c:v>
                </c:pt>
                <c:pt idx="5252">
                  <c:v>34.982649299999999</c:v>
                </c:pt>
                <c:pt idx="5253">
                  <c:v>34.982479560000002</c:v>
                </c:pt>
                <c:pt idx="5254">
                  <c:v>34.982309559999997</c:v>
                </c:pt>
                <c:pt idx="5255">
                  <c:v>34.982139279999998</c:v>
                </c:pt>
                <c:pt idx="5256">
                  <c:v>34.981968719999998</c:v>
                </c:pt>
                <c:pt idx="5257">
                  <c:v>34.981797899999997</c:v>
                </c:pt>
                <c:pt idx="5258">
                  <c:v>34.981626810000002</c:v>
                </c:pt>
                <c:pt idx="5259">
                  <c:v>34.981455449999999</c:v>
                </c:pt>
                <c:pt idx="5260">
                  <c:v>34.981283810000001</c:v>
                </c:pt>
                <c:pt idx="5261">
                  <c:v>34.981111910000003</c:v>
                </c:pt>
                <c:pt idx="5262">
                  <c:v>34.980939730000003</c:v>
                </c:pt>
                <c:pt idx="5263">
                  <c:v>34.980767290000003</c:v>
                </c:pt>
                <c:pt idx="5264">
                  <c:v>34.980594570000001</c:v>
                </c:pt>
                <c:pt idx="5265">
                  <c:v>34.980421579999998</c:v>
                </c:pt>
                <c:pt idx="5266">
                  <c:v>34.980248320000001</c:v>
                </c:pt>
                <c:pt idx="5267">
                  <c:v>34.980074780000002</c:v>
                </c:pt>
                <c:pt idx="5268">
                  <c:v>34.979900979999996</c:v>
                </c:pt>
                <c:pt idx="5269">
                  <c:v>34.979726900000003</c:v>
                </c:pt>
                <c:pt idx="5270">
                  <c:v>34.979552560000002</c:v>
                </c:pt>
                <c:pt idx="5271">
                  <c:v>34.979377939999999</c:v>
                </c:pt>
                <c:pt idx="5272">
                  <c:v>34.979203050000002</c:v>
                </c:pt>
                <c:pt idx="5273">
                  <c:v>34.979027889999998</c:v>
                </c:pt>
                <c:pt idx="5274">
                  <c:v>34.978852459999999</c:v>
                </c:pt>
                <c:pt idx="5275">
                  <c:v>34.978676759999999</c:v>
                </c:pt>
                <c:pt idx="5276">
                  <c:v>34.978500779999997</c:v>
                </c:pt>
                <c:pt idx="5277">
                  <c:v>34.978324540000003</c:v>
                </c:pt>
                <c:pt idx="5278">
                  <c:v>34.978148019999999</c:v>
                </c:pt>
                <c:pt idx="5279">
                  <c:v>34.977971230000001</c:v>
                </c:pt>
                <c:pt idx="5280">
                  <c:v>34.977794160000002</c:v>
                </c:pt>
                <c:pt idx="5281">
                  <c:v>34.977616830000002</c:v>
                </c:pt>
                <c:pt idx="5282">
                  <c:v>34.977439230000002</c:v>
                </c:pt>
                <c:pt idx="5283">
                  <c:v>34.97726136</c:v>
                </c:pt>
                <c:pt idx="5284">
                  <c:v>34.977083210000004</c:v>
                </c:pt>
                <c:pt idx="5285">
                  <c:v>34.9769048</c:v>
                </c:pt>
                <c:pt idx="5286">
                  <c:v>34.976726110000001</c:v>
                </c:pt>
                <c:pt idx="5287">
                  <c:v>34.976547160000003</c:v>
                </c:pt>
                <c:pt idx="5288">
                  <c:v>34.976367930000002</c:v>
                </c:pt>
                <c:pt idx="5289">
                  <c:v>34.976188430000001</c:v>
                </c:pt>
                <c:pt idx="5290">
                  <c:v>34.976008659999998</c:v>
                </c:pt>
                <c:pt idx="5291">
                  <c:v>34.975828620000001</c:v>
                </c:pt>
                <c:pt idx="5292">
                  <c:v>34.975648300000003</c:v>
                </c:pt>
                <c:pt idx="5293">
                  <c:v>34.975467719999997</c:v>
                </c:pt>
                <c:pt idx="5294">
                  <c:v>34.975286869999998</c:v>
                </c:pt>
                <c:pt idx="5295">
                  <c:v>34.975105739999997</c:v>
                </c:pt>
                <c:pt idx="5296">
                  <c:v>34.974924340000001</c:v>
                </c:pt>
                <c:pt idx="5297">
                  <c:v>34.974742669999998</c:v>
                </c:pt>
                <c:pt idx="5298">
                  <c:v>34.974560740000001</c:v>
                </c:pt>
                <c:pt idx="5299">
                  <c:v>34.974378530000003</c:v>
                </c:pt>
                <c:pt idx="5300">
                  <c:v>34.974196040000002</c:v>
                </c:pt>
                <c:pt idx="5301">
                  <c:v>34.974013290000002</c:v>
                </c:pt>
                <c:pt idx="5302">
                  <c:v>34.973830270000001</c:v>
                </c:pt>
                <c:pt idx="5303">
                  <c:v>34.973646969999997</c:v>
                </c:pt>
                <c:pt idx="5304">
                  <c:v>34.9734634</c:v>
                </c:pt>
                <c:pt idx="5305">
                  <c:v>34.973279560000002</c:v>
                </c:pt>
                <c:pt idx="5306">
                  <c:v>34.973095450000002</c:v>
                </c:pt>
                <c:pt idx="5307">
                  <c:v>34.972911070000002</c:v>
                </c:pt>
                <c:pt idx="5308">
                  <c:v>34.972726420000001</c:v>
                </c:pt>
                <c:pt idx="5309">
                  <c:v>34.972541499999998</c:v>
                </c:pt>
                <c:pt idx="5310">
                  <c:v>34.972356310000002</c:v>
                </c:pt>
                <c:pt idx="5311">
                  <c:v>34.972170849999998</c:v>
                </c:pt>
                <c:pt idx="5312">
                  <c:v>34.971985119999999</c:v>
                </c:pt>
                <c:pt idx="5313">
                  <c:v>34.971799109999999</c:v>
                </c:pt>
                <c:pt idx="5314">
                  <c:v>34.971612839999999</c:v>
                </c:pt>
                <c:pt idx="5315">
                  <c:v>34.971426289999997</c:v>
                </c:pt>
                <c:pt idx="5316">
                  <c:v>34.97123947</c:v>
                </c:pt>
                <c:pt idx="5317">
                  <c:v>34.971052389999997</c:v>
                </c:pt>
                <c:pt idx="5318">
                  <c:v>34.970865029999999</c:v>
                </c:pt>
                <c:pt idx="5319">
                  <c:v>34.9706774</c:v>
                </c:pt>
                <c:pt idx="5320">
                  <c:v>34.970489499999999</c:v>
                </c:pt>
                <c:pt idx="5321">
                  <c:v>34.970301319999997</c:v>
                </c:pt>
                <c:pt idx="5322">
                  <c:v>34.970112880000002</c:v>
                </c:pt>
                <c:pt idx="5323">
                  <c:v>34.969924169999999</c:v>
                </c:pt>
                <c:pt idx="5324">
                  <c:v>34.969735180000001</c:v>
                </c:pt>
                <c:pt idx="5325">
                  <c:v>34.969545930000002</c:v>
                </c:pt>
                <c:pt idx="5326">
                  <c:v>34.969356400000002</c:v>
                </c:pt>
                <c:pt idx="5327">
                  <c:v>34.969166600000001</c:v>
                </c:pt>
                <c:pt idx="5328">
                  <c:v>34.968976519999998</c:v>
                </c:pt>
                <c:pt idx="5329">
                  <c:v>34.968786180000002</c:v>
                </c:pt>
                <c:pt idx="5330">
                  <c:v>34.968595579999999</c:v>
                </c:pt>
                <c:pt idx="5331">
                  <c:v>34.96840469</c:v>
                </c:pt>
                <c:pt idx="5332">
                  <c:v>34.968213540000001</c:v>
                </c:pt>
                <c:pt idx="5333">
                  <c:v>34.968022120000001</c:v>
                </c:pt>
                <c:pt idx="5334">
                  <c:v>34.967830429999999</c:v>
                </c:pt>
                <c:pt idx="5335">
                  <c:v>34.967638469999997</c:v>
                </c:pt>
                <c:pt idx="5336">
                  <c:v>34.96744623</c:v>
                </c:pt>
                <c:pt idx="5337">
                  <c:v>34.967253730000003</c:v>
                </c:pt>
                <c:pt idx="5338">
                  <c:v>34.967060949999997</c:v>
                </c:pt>
                <c:pt idx="5339">
                  <c:v>34.966867899999997</c:v>
                </c:pt>
                <c:pt idx="5340">
                  <c:v>34.966674589999997</c:v>
                </c:pt>
                <c:pt idx="5341">
                  <c:v>34.966481000000002</c:v>
                </c:pt>
                <c:pt idx="5342">
                  <c:v>34.966287139999999</c:v>
                </c:pt>
                <c:pt idx="5343">
                  <c:v>34.966093010000002</c:v>
                </c:pt>
                <c:pt idx="5344">
                  <c:v>34.965898610000004</c:v>
                </c:pt>
                <c:pt idx="5345">
                  <c:v>34.965703939999997</c:v>
                </c:pt>
                <c:pt idx="5346">
                  <c:v>34.965508989999996</c:v>
                </c:pt>
                <c:pt idx="5347">
                  <c:v>34.965313780000002</c:v>
                </c:pt>
                <c:pt idx="5348">
                  <c:v>34.9651183</c:v>
                </c:pt>
                <c:pt idx="5349">
                  <c:v>34.964922540000003</c:v>
                </c:pt>
                <c:pt idx="5350">
                  <c:v>34.964726519999999</c:v>
                </c:pt>
                <c:pt idx="5351">
                  <c:v>34.96453022</c:v>
                </c:pt>
                <c:pt idx="5352">
                  <c:v>34.96433364</c:v>
                </c:pt>
                <c:pt idx="5353">
                  <c:v>34.964136809999999</c:v>
                </c:pt>
                <c:pt idx="5354">
                  <c:v>34.963939699999997</c:v>
                </c:pt>
                <c:pt idx="5355">
                  <c:v>34.963742320000001</c:v>
                </c:pt>
                <c:pt idx="5356">
                  <c:v>34.963544669999997</c:v>
                </c:pt>
                <c:pt idx="5357">
                  <c:v>34.963346749999999</c:v>
                </c:pt>
                <c:pt idx="5358">
                  <c:v>34.96314856</c:v>
                </c:pt>
                <c:pt idx="5359">
                  <c:v>34.9629501</c:v>
                </c:pt>
                <c:pt idx="5360">
                  <c:v>34.962751369999999</c:v>
                </c:pt>
                <c:pt idx="5361">
                  <c:v>34.962552369999997</c:v>
                </c:pt>
                <c:pt idx="5362">
                  <c:v>34.962353100000001</c:v>
                </c:pt>
                <c:pt idx="5363">
                  <c:v>34.962153549999996</c:v>
                </c:pt>
                <c:pt idx="5364">
                  <c:v>34.961953739999998</c:v>
                </c:pt>
                <c:pt idx="5365">
                  <c:v>34.961753659999999</c:v>
                </c:pt>
                <c:pt idx="5366">
                  <c:v>34.961553299999999</c:v>
                </c:pt>
                <c:pt idx="5367">
                  <c:v>34.961352679999997</c:v>
                </c:pt>
                <c:pt idx="5368">
                  <c:v>34.961151780000002</c:v>
                </c:pt>
                <c:pt idx="5369">
                  <c:v>34.960950609999998</c:v>
                </c:pt>
                <c:pt idx="5370">
                  <c:v>34.960749180000001</c:v>
                </c:pt>
                <c:pt idx="5371">
                  <c:v>34.960547470000002</c:v>
                </c:pt>
                <c:pt idx="5372">
                  <c:v>34.960345490000002</c:v>
                </c:pt>
                <c:pt idx="5373">
                  <c:v>34.960143240000001</c:v>
                </c:pt>
                <c:pt idx="5374">
                  <c:v>34.959940719999999</c:v>
                </c:pt>
                <c:pt idx="5375">
                  <c:v>34.959737930000003</c:v>
                </c:pt>
                <c:pt idx="5376">
                  <c:v>34.959534859999998</c:v>
                </c:pt>
                <c:pt idx="5377">
                  <c:v>34.95933153</c:v>
                </c:pt>
                <c:pt idx="5378">
                  <c:v>34.959127930000001</c:v>
                </c:pt>
                <c:pt idx="5379">
                  <c:v>34.958924060000001</c:v>
                </c:pt>
                <c:pt idx="5380">
                  <c:v>34.95871992</c:v>
                </c:pt>
                <c:pt idx="5381">
                  <c:v>34.958515499999997</c:v>
                </c:pt>
                <c:pt idx="5382">
                  <c:v>34.958310820000001</c:v>
                </c:pt>
                <c:pt idx="5383">
                  <c:v>34.958105869999997</c:v>
                </c:pt>
                <c:pt idx="5384">
                  <c:v>34.957900639999998</c:v>
                </c:pt>
                <c:pt idx="5385">
                  <c:v>34.957695149999999</c:v>
                </c:pt>
                <c:pt idx="5386">
                  <c:v>34.957489389999999</c:v>
                </c:pt>
                <c:pt idx="5387">
                  <c:v>34.957283349999997</c:v>
                </c:pt>
                <c:pt idx="5388">
                  <c:v>34.957077050000002</c:v>
                </c:pt>
                <c:pt idx="5389">
                  <c:v>34.956870469999998</c:v>
                </c:pt>
                <c:pt idx="5390">
                  <c:v>34.95666362</c:v>
                </c:pt>
                <c:pt idx="5391">
                  <c:v>34.956456510000002</c:v>
                </c:pt>
                <c:pt idx="5392">
                  <c:v>34.956249120000003</c:v>
                </c:pt>
                <c:pt idx="5393">
                  <c:v>34.956041460000002</c:v>
                </c:pt>
                <c:pt idx="5394">
                  <c:v>34.95583354</c:v>
                </c:pt>
                <c:pt idx="5395">
                  <c:v>34.955625339999997</c:v>
                </c:pt>
                <c:pt idx="5396">
                  <c:v>34.955416870000001</c:v>
                </c:pt>
                <c:pt idx="5397">
                  <c:v>34.955208130000003</c:v>
                </c:pt>
                <c:pt idx="5398">
                  <c:v>34.954999119999997</c:v>
                </c:pt>
                <c:pt idx="5399">
                  <c:v>34.954789839999997</c:v>
                </c:pt>
                <c:pt idx="5400">
                  <c:v>34.954580280000002</c:v>
                </c:pt>
                <c:pt idx="5401">
                  <c:v>34.95437046</c:v>
                </c:pt>
                <c:pt idx="5402">
                  <c:v>34.954160369999997</c:v>
                </c:pt>
                <c:pt idx="5403">
                  <c:v>34.95395001</c:v>
                </c:pt>
                <c:pt idx="5404">
                  <c:v>34.953739380000002</c:v>
                </c:pt>
                <c:pt idx="5405">
                  <c:v>34.953528480000003</c:v>
                </c:pt>
                <c:pt idx="5406">
                  <c:v>34.953317310000003</c:v>
                </c:pt>
                <c:pt idx="5407">
                  <c:v>34.953105870000002</c:v>
                </c:pt>
                <c:pt idx="5408">
                  <c:v>34.95289416</c:v>
                </c:pt>
                <c:pt idx="5409">
                  <c:v>34.952682170000003</c:v>
                </c:pt>
                <c:pt idx="5410">
                  <c:v>34.952469919999999</c:v>
                </c:pt>
                <c:pt idx="5411">
                  <c:v>34.952257400000001</c:v>
                </c:pt>
                <c:pt idx="5412">
                  <c:v>34.952044610000002</c:v>
                </c:pt>
                <c:pt idx="5413">
                  <c:v>34.951831550000001</c:v>
                </c:pt>
                <c:pt idx="5414">
                  <c:v>34.951618209999999</c:v>
                </c:pt>
                <c:pt idx="5415">
                  <c:v>34.951404609999997</c:v>
                </c:pt>
                <c:pt idx="5416">
                  <c:v>34.951190740000001</c:v>
                </c:pt>
                <c:pt idx="5417">
                  <c:v>34.950976590000003</c:v>
                </c:pt>
                <c:pt idx="5418">
                  <c:v>34.950762179999998</c:v>
                </c:pt>
                <c:pt idx="5419">
                  <c:v>34.950547499999999</c:v>
                </c:pt>
                <c:pt idx="5420">
                  <c:v>34.950332539999998</c:v>
                </c:pt>
                <c:pt idx="5421">
                  <c:v>34.950117319999997</c:v>
                </c:pt>
                <c:pt idx="5422">
                  <c:v>34.949901830000002</c:v>
                </c:pt>
                <c:pt idx="5423">
                  <c:v>34.949686059999998</c:v>
                </c:pt>
                <c:pt idx="5424">
                  <c:v>34.94947002</c:v>
                </c:pt>
                <c:pt idx="5425">
                  <c:v>34.949253710000001</c:v>
                </c:pt>
                <c:pt idx="5426">
                  <c:v>34.949037140000002</c:v>
                </c:pt>
                <c:pt idx="5427">
                  <c:v>34.94882029</c:v>
                </c:pt>
                <c:pt idx="5428">
                  <c:v>34.948603179999999</c:v>
                </c:pt>
                <c:pt idx="5429">
                  <c:v>34.948385790000003</c:v>
                </c:pt>
                <c:pt idx="5430">
                  <c:v>34.94816814</c:v>
                </c:pt>
                <c:pt idx="5431">
                  <c:v>34.947950210000002</c:v>
                </c:pt>
                <c:pt idx="5432">
                  <c:v>34.947732019999997</c:v>
                </c:pt>
                <c:pt idx="5433">
                  <c:v>34.947513559999997</c:v>
                </c:pt>
                <c:pt idx="5434">
                  <c:v>34.947294820000003</c:v>
                </c:pt>
                <c:pt idx="5435">
                  <c:v>34.947075820000002</c:v>
                </c:pt>
                <c:pt idx="5436">
                  <c:v>34.946856539999999</c:v>
                </c:pt>
                <c:pt idx="5437">
                  <c:v>34.946637000000003</c:v>
                </c:pt>
                <c:pt idx="5438">
                  <c:v>34.946417179999997</c:v>
                </c:pt>
                <c:pt idx="5439">
                  <c:v>34.946197099999999</c:v>
                </c:pt>
                <c:pt idx="5440">
                  <c:v>34.945976739999999</c:v>
                </c:pt>
                <c:pt idx="5441">
                  <c:v>34.945756119999999</c:v>
                </c:pt>
                <c:pt idx="5442">
                  <c:v>34.945535219999996</c:v>
                </c:pt>
                <c:pt idx="5443">
                  <c:v>34.945314060000001</c:v>
                </c:pt>
                <c:pt idx="5444">
                  <c:v>34.945092629999998</c:v>
                </c:pt>
                <c:pt idx="5445">
                  <c:v>34.94487092</c:v>
                </c:pt>
                <c:pt idx="5446">
                  <c:v>34.944648950000001</c:v>
                </c:pt>
                <c:pt idx="5447">
                  <c:v>34.944426700000001</c:v>
                </c:pt>
                <c:pt idx="5448">
                  <c:v>34.94420418</c:v>
                </c:pt>
                <c:pt idx="5449">
                  <c:v>34.943981389999998</c:v>
                </c:pt>
                <c:pt idx="5450">
                  <c:v>34.943758340000002</c:v>
                </c:pt>
                <c:pt idx="5451">
                  <c:v>34.943535009999998</c:v>
                </c:pt>
                <c:pt idx="5452">
                  <c:v>34.943311420000001</c:v>
                </c:pt>
                <c:pt idx="5453">
                  <c:v>34.943087560000002</c:v>
                </c:pt>
                <c:pt idx="5454">
                  <c:v>34.942863420000002</c:v>
                </c:pt>
                <c:pt idx="5455">
                  <c:v>34.942639020000001</c:v>
                </c:pt>
                <c:pt idx="5456">
                  <c:v>34.94241435</c:v>
                </c:pt>
                <c:pt idx="5457">
                  <c:v>34.942189409999997</c:v>
                </c:pt>
                <c:pt idx="5458">
                  <c:v>34.94196419</c:v>
                </c:pt>
                <c:pt idx="5459">
                  <c:v>34.941738710000003</c:v>
                </c:pt>
                <c:pt idx="5460">
                  <c:v>34.941512959999997</c:v>
                </c:pt>
                <c:pt idx="5461">
                  <c:v>34.941286939999998</c:v>
                </c:pt>
                <c:pt idx="5462">
                  <c:v>34.941060649999997</c:v>
                </c:pt>
                <c:pt idx="5463">
                  <c:v>34.940834090000003</c:v>
                </c:pt>
                <c:pt idx="5464">
                  <c:v>34.940607249999999</c:v>
                </c:pt>
                <c:pt idx="5465">
                  <c:v>34.940380150000003</c:v>
                </c:pt>
                <c:pt idx="5466">
                  <c:v>34.940152779999998</c:v>
                </c:pt>
                <c:pt idx="5467">
                  <c:v>34.93992514</c:v>
                </c:pt>
                <c:pt idx="5468">
                  <c:v>34.93969723</c:v>
                </c:pt>
                <c:pt idx="5469">
                  <c:v>34.93946905</c:v>
                </c:pt>
                <c:pt idx="5470">
                  <c:v>34.939240599999998</c:v>
                </c:pt>
                <c:pt idx="5471">
                  <c:v>34.939011880000002</c:v>
                </c:pt>
                <c:pt idx="5472">
                  <c:v>34.938782879999998</c:v>
                </c:pt>
                <c:pt idx="5473">
                  <c:v>34.93855362</c:v>
                </c:pt>
                <c:pt idx="5474">
                  <c:v>34.938324090000002</c:v>
                </c:pt>
                <c:pt idx="5475">
                  <c:v>34.938094300000003</c:v>
                </c:pt>
                <c:pt idx="5476">
                  <c:v>34.937864230000002</c:v>
                </c:pt>
                <c:pt idx="5477">
                  <c:v>34.937633890000001</c:v>
                </c:pt>
                <c:pt idx="5478">
                  <c:v>34.937403289999999</c:v>
                </c:pt>
                <c:pt idx="5479">
                  <c:v>34.937172410000002</c:v>
                </c:pt>
                <c:pt idx="5480">
                  <c:v>34.936941259999998</c:v>
                </c:pt>
                <c:pt idx="5481">
                  <c:v>34.93670985</c:v>
                </c:pt>
                <c:pt idx="5482">
                  <c:v>34.93647816</c:v>
                </c:pt>
                <c:pt idx="5483">
                  <c:v>34.93624621</c:v>
                </c:pt>
                <c:pt idx="5484">
                  <c:v>34.936013979999998</c:v>
                </c:pt>
                <c:pt idx="5485">
                  <c:v>34.935781489999997</c:v>
                </c:pt>
                <c:pt idx="5486">
                  <c:v>34.935548730000001</c:v>
                </c:pt>
                <c:pt idx="5487">
                  <c:v>34.935315690000003</c:v>
                </c:pt>
                <c:pt idx="5488">
                  <c:v>34.935082389999998</c:v>
                </c:pt>
                <c:pt idx="5489">
                  <c:v>34.934848819999999</c:v>
                </c:pt>
                <c:pt idx="5490">
                  <c:v>34.934614979999999</c:v>
                </c:pt>
                <c:pt idx="5491">
                  <c:v>34.934380859999997</c:v>
                </c:pt>
                <c:pt idx="5492">
                  <c:v>34.934146480000003</c:v>
                </c:pt>
                <c:pt idx="5493">
                  <c:v>34.93391183</c:v>
                </c:pt>
                <c:pt idx="5494">
                  <c:v>34.933676910000003</c:v>
                </c:pt>
                <c:pt idx="5495">
                  <c:v>34.933441719999998</c:v>
                </c:pt>
                <c:pt idx="5496">
                  <c:v>34.933206249999998</c:v>
                </c:pt>
                <c:pt idx="5497">
                  <c:v>34.932970519999998</c:v>
                </c:pt>
                <c:pt idx="5498">
                  <c:v>34.932734529999998</c:v>
                </c:pt>
                <c:pt idx="5499">
                  <c:v>34.932498260000003</c:v>
                </c:pt>
                <c:pt idx="5500">
                  <c:v>34.93226172</c:v>
                </c:pt>
                <c:pt idx="5501">
                  <c:v>34.932024920000003</c:v>
                </c:pt>
                <c:pt idx="5502">
                  <c:v>34.931787839999998</c:v>
                </c:pt>
                <c:pt idx="5503">
                  <c:v>34.9315505</c:v>
                </c:pt>
                <c:pt idx="5504">
                  <c:v>34.93131288</c:v>
                </c:pt>
                <c:pt idx="5505">
                  <c:v>34.931075</c:v>
                </c:pt>
                <c:pt idx="5506">
                  <c:v>34.930836849999999</c:v>
                </c:pt>
                <c:pt idx="5507">
                  <c:v>34.930598420000003</c:v>
                </c:pt>
                <c:pt idx="5508">
                  <c:v>34.930359729999999</c:v>
                </c:pt>
                <c:pt idx="5509">
                  <c:v>34.930120770000002</c:v>
                </c:pt>
                <c:pt idx="5510">
                  <c:v>34.929881539999997</c:v>
                </c:pt>
                <c:pt idx="5511">
                  <c:v>34.929642039999997</c:v>
                </c:pt>
                <c:pt idx="5512">
                  <c:v>34.929402269999997</c:v>
                </c:pt>
                <c:pt idx="5513">
                  <c:v>34.929162230000003</c:v>
                </c:pt>
                <c:pt idx="5514">
                  <c:v>34.928921930000001</c:v>
                </c:pt>
                <c:pt idx="5515">
                  <c:v>34.928681349999998</c:v>
                </c:pt>
                <c:pt idx="5516">
                  <c:v>34.928440500000001</c:v>
                </c:pt>
                <c:pt idx="5517">
                  <c:v>34.928199390000003</c:v>
                </c:pt>
                <c:pt idx="5518">
                  <c:v>34.927957999999997</c:v>
                </c:pt>
                <c:pt idx="5519">
                  <c:v>34.927716349999997</c:v>
                </c:pt>
                <c:pt idx="5520">
                  <c:v>34.927474410000002</c:v>
                </c:pt>
                <c:pt idx="5521">
                  <c:v>34.92723222</c:v>
                </c:pt>
                <c:pt idx="5522">
                  <c:v>34.926989759999998</c:v>
                </c:pt>
                <c:pt idx="5523">
                  <c:v>34.926747030000001</c:v>
                </c:pt>
                <c:pt idx="5524">
                  <c:v>34.926504029999997</c:v>
                </c:pt>
                <c:pt idx="5525">
                  <c:v>34.926260759999998</c:v>
                </c:pt>
                <c:pt idx="5526">
                  <c:v>34.926017219999999</c:v>
                </c:pt>
                <c:pt idx="5527">
                  <c:v>34.925773409999998</c:v>
                </c:pt>
                <c:pt idx="5528">
                  <c:v>34.925529330000003</c:v>
                </c:pt>
                <c:pt idx="5529">
                  <c:v>34.925284990000002</c:v>
                </c:pt>
                <c:pt idx="5530">
                  <c:v>34.925040369999998</c:v>
                </c:pt>
                <c:pt idx="5531">
                  <c:v>34.924795490000001</c:v>
                </c:pt>
                <c:pt idx="5532">
                  <c:v>34.924550340000003</c:v>
                </c:pt>
                <c:pt idx="5533">
                  <c:v>34.924304909999996</c:v>
                </c:pt>
                <c:pt idx="5534">
                  <c:v>34.924059219999997</c:v>
                </c:pt>
                <c:pt idx="5535">
                  <c:v>34.923813260000003</c:v>
                </c:pt>
                <c:pt idx="5536">
                  <c:v>34.923567030000001</c:v>
                </c:pt>
                <c:pt idx="5537">
                  <c:v>34.923320529999998</c:v>
                </c:pt>
                <c:pt idx="5538">
                  <c:v>34.923073760000001</c:v>
                </c:pt>
                <c:pt idx="5539">
                  <c:v>34.922826729999997</c:v>
                </c:pt>
                <c:pt idx="5540">
                  <c:v>34.922579419999998</c:v>
                </c:pt>
                <c:pt idx="5541">
                  <c:v>34.922331839999998</c:v>
                </c:pt>
                <c:pt idx="5542">
                  <c:v>34.922083999999998</c:v>
                </c:pt>
                <c:pt idx="5543">
                  <c:v>34.921835889999997</c:v>
                </c:pt>
                <c:pt idx="5544">
                  <c:v>34.92158749</c:v>
                </c:pt>
                <c:pt idx="5545">
                  <c:v>34.921338839999997</c:v>
                </c:pt>
                <c:pt idx="5546">
                  <c:v>34.92108992</c:v>
                </c:pt>
                <c:pt idx="5547">
                  <c:v>34.920840730000002</c:v>
                </c:pt>
                <c:pt idx="5548">
                  <c:v>34.920591270000003</c:v>
                </c:pt>
                <c:pt idx="5549">
                  <c:v>34.920341540000003</c:v>
                </c:pt>
                <c:pt idx="5550">
                  <c:v>34.920091550000002</c:v>
                </c:pt>
                <c:pt idx="5551">
                  <c:v>34.91984128</c:v>
                </c:pt>
                <c:pt idx="5552">
                  <c:v>34.919590749999998</c:v>
                </c:pt>
                <c:pt idx="5553">
                  <c:v>34.91933994</c:v>
                </c:pt>
                <c:pt idx="5554">
                  <c:v>34.919088870000003</c:v>
                </c:pt>
                <c:pt idx="5555">
                  <c:v>34.918837529999998</c:v>
                </c:pt>
                <c:pt idx="5556">
                  <c:v>34.918585919999998</c:v>
                </c:pt>
                <c:pt idx="5557">
                  <c:v>34.918334039999998</c:v>
                </c:pt>
                <c:pt idx="5558">
                  <c:v>34.918081890000003</c:v>
                </c:pt>
                <c:pt idx="5559">
                  <c:v>34.917829480000002</c:v>
                </c:pt>
                <c:pt idx="5560">
                  <c:v>34.917576789999998</c:v>
                </c:pt>
                <c:pt idx="5561">
                  <c:v>34.917323840000002</c:v>
                </c:pt>
                <c:pt idx="5562">
                  <c:v>34.917070610000003</c:v>
                </c:pt>
                <c:pt idx="5563">
                  <c:v>34.916817119999997</c:v>
                </c:pt>
                <c:pt idx="5564">
                  <c:v>34.916563359999998</c:v>
                </c:pt>
                <c:pt idx="5565">
                  <c:v>34.916309329999997</c:v>
                </c:pt>
                <c:pt idx="5566">
                  <c:v>34.916055030000003</c:v>
                </c:pt>
                <c:pt idx="5567">
                  <c:v>34.91580046</c:v>
                </c:pt>
                <c:pt idx="5568">
                  <c:v>34.915545610000002</c:v>
                </c:pt>
                <c:pt idx="5569">
                  <c:v>34.915290509999998</c:v>
                </c:pt>
                <c:pt idx="5570">
                  <c:v>34.915035140000001</c:v>
                </c:pt>
                <c:pt idx="5571">
                  <c:v>34.914779490000001</c:v>
                </c:pt>
                <c:pt idx="5572">
                  <c:v>34.914523580000001</c:v>
                </c:pt>
                <c:pt idx="5573">
                  <c:v>34.9142674</c:v>
                </c:pt>
                <c:pt idx="5574">
                  <c:v>34.914010949999998</c:v>
                </c:pt>
                <c:pt idx="5575">
                  <c:v>34.913754240000003</c:v>
                </c:pt>
                <c:pt idx="5576">
                  <c:v>34.913497249999999</c:v>
                </c:pt>
                <c:pt idx="5577">
                  <c:v>34.913240000000002</c:v>
                </c:pt>
                <c:pt idx="5578">
                  <c:v>34.912982470000003</c:v>
                </c:pt>
                <c:pt idx="5579">
                  <c:v>34.912724679999997</c:v>
                </c:pt>
                <c:pt idx="5580">
                  <c:v>34.912466619999996</c:v>
                </c:pt>
                <c:pt idx="5581">
                  <c:v>34.912208290000002</c:v>
                </c:pt>
                <c:pt idx="5582">
                  <c:v>34.91194969</c:v>
                </c:pt>
                <c:pt idx="5583">
                  <c:v>34.911690819999997</c:v>
                </c:pt>
                <c:pt idx="5584">
                  <c:v>34.911431690000001</c:v>
                </c:pt>
                <c:pt idx="5585">
                  <c:v>34.911172280000002</c:v>
                </c:pt>
                <c:pt idx="5586">
                  <c:v>34.910912609999997</c:v>
                </c:pt>
                <c:pt idx="5587">
                  <c:v>34.910652669999997</c:v>
                </c:pt>
                <c:pt idx="5588">
                  <c:v>34.910392459999997</c:v>
                </c:pt>
                <c:pt idx="5589">
                  <c:v>34.910131980000003</c:v>
                </c:pt>
                <c:pt idx="5590">
                  <c:v>34.909871240000001</c:v>
                </c:pt>
                <c:pt idx="5591">
                  <c:v>34.909610219999998</c:v>
                </c:pt>
                <c:pt idx="5592">
                  <c:v>34.909348919999999</c:v>
                </c:pt>
                <c:pt idx="5593">
                  <c:v>34.909087370000002</c:v>
                </c:pt>
                <c:pt idx="5594">
                  <c:v>34.908825550000003</c:v>
                </c:pt>
                <c:pt idx="5595">
                  <c:v>34.908563460000003</c:v>
                </c:pt>
                <c:pt idx="5596">
                  <c:v>34.908301100000003</c:v>
                </c:pt>
                <c:pt idx="5597">
                  <c:v>34.908038470000001</c:v>
                </c:pt>
                <c:pt idx="5598">
                  <c:v>34.907775579999999</c:v>
                </c:pt>
                <c:pt idx="5599">
                  <c:v>34.907512410000002</c:v>
                </c:pt>
                <c:pt idx="5600">
                  <c:v>34.907248979999999</c:v>
                </c:pt>
                <c:pt idx="5601">
                  <c:v>34.906985280000001</c:v>
                </c:pt>
                <c:pt idx="5602">
                  <c:v>34.906721310000002</c:v>
                </c:pt>
                <c:pt idx="5603">
                  <c:v>34.906457070000002</c:v>
                </c:pt>
                <c:pt idx="5604">
                  <c:v>34.906192570000002</c:v>
                </c:pt>
                <c:pt idx="5605">
                  <c:v>34.90592779</c:v>
                </c:pt>
                <c:pt idx="5606">
                  <c:v>34.905662749999998</c:v>
                </c:pt>
                <c:pt idx="5607">
                  <c:v>34.905397440000002</c:v>
                </c:pt>
                <c:pt idx="5608">
                  <c:v>34.905131859999997</c:v>
                </c:pt>
                <c:pt idx="5609">
                  <c:v>34.904866009999999</c:v>
                </c:pt>
                <c:pt idx="5610">
                  <c:v>34.904599900000001</c:v>
                </c:pt>
                <c:pt idx="5611">
                  <c:v>34.904333510000001</c:v>
                </c:pt>
                <c:pt idx="5612">
                  <c:v>34.90406686</c:v>
                </c:pt>
                <c:pt idx="5613">
                  <c:v>34.903799939999999</c:v>
                </c:pt>
                <c:pt idx="5614">
                  <c:v>34.903532749999997</c:v>
                </c:pt>
                <c:pt idx="5615">
                  <c:v>34.90326529</c:v>
                </c:pt>
                <c:pt idx="5616">
                  <c:v>34.902997550000002</c:v>
                </c:pt>
                <c:pt idx="5617">
                  <c:v>34.902729549999997</c:v>
                </c:pt>
                <c:pt idx="5618">
                  <c:v>34.902461289999998</c:v>
                </c:pt>
                <c:pt idx="5619">
                  <c:v>34.902192759999998</c:v>
                </c:pt>
                <c:pt idx="5620">
                  <c:v>34.901923959999998</c:v>
                </c:pt>
                <c:pt idx="5621">
                  <c:v>34.901654890000003</c:v>
                </c:pt>
                <c:pt idx="5622">
                  <c:v>34.901385560000001</c:v>
                </c:pt>
                <c:pt idx="5623">
                  <c:v>34.901115949999998</c:v>
                </c:pt>
                <c:pt idx="5624">
                  <c:v>34.900846080000001</c:v>
                </c:pt>
                <c:pt idx="5625">
                  <c:v>34.900575940000003</c:v>
                </c:pt>
                <c:pt idx="5626">
                  <c:v>34.900305529999997</c:v>
                </c:pt>
                <c:pt idx="5627">
                  <c:v>34.900034849999997</c:v>
                </c:pt>
                <c:pt idx="5628">
                  <c:v>34.899763909999997</c:v>
                </c:pt>
                <c:pt idx="5629">
                  <c:v>34.899492700000003</c:v>
                </c:pt>
                <c:pt idx="5630">
                  <c:v>34.89922121</c:v>
                </c:pt>
                <c:pt idx="5631">
                  <c:v>34.898949459999997</c:v>
                </c:pt>
                <c:pt idx="5632">
                  <c:v>34.898677450000001</c:v>
                </c:pt>
                <c:pt idx="5633">
                  <c:v>34.898405160000003</c:v>
                </c:pt>
                <c:pt idx="5634">
                  <c:v>34.898132609999998</c:v>
                </c:pt>
                <c:pt idx="5635">
                  <c:v>34.897859779999997</c:v>
                </c:pt>
                <c:pt idx="5636">
                  <c:v>34.897586689999997</c:v>
                </c:pt>
                <c:pt idx="5637">
                  <c:v>34.897313339999997</c:v>
                </c:pt>
                <c:pt idx="5638">
                  <c:v>34.897039710000001</c:v>
                </c:pt>
                <c:pt idx="5639">
                  <c:v>34.896765809999998</c:v>
                </c:pt>
                <c:pt idx="5640">
                  <c:v>34.896491640000001</c:v>
                </c:pt>
                <c:pt idx="5641">
                  <c:v>34.896217210000003</c:v>
                </c:pt>
                <c:pt idx="5642">
                  <c:v>34.895942509999998</c:v>
                </c:pt>
                <c:pt idx="5643">
                  <c:v>34.895667539999998</c:v>
                </c:pt>
                <c:pt idx="5644">
                  <c:v>34.895392309999998</c:v>
                </c:pt>
                <c:pt idx="5645">
                  <c:v>34.895116799999997</c:v>
                </c:pt>
                <c:pt idx="5646">
                  <c:v>34.894841030000002</c:v>
                </c:pt>
                <c:pt idx="5647">
                  <c:v>34.894565</c:v>
                </c:pt>
                <c:pt idx="5648">
                  <c:v>34.894288690000003</c:v>
                </c:pt>
                <c:pt idx="5649">
                  <c:v>34.894012109999998</c:v>
                </c:pt>
                <c:pt idx="5650">
                  <c:v>34.893735270000001</c:v>
                </c:pt>
                <c:pt idx="5651">
                  <c:v>34.893458160000002</c:v>
                </c:pt>
                <c:pt idx="5652">
                  <c:v>34.893180780000002</c:v>
                </c:pt>
                <c:pt idx="5653">
                  <c:v>34.892903140000001</c:v>
                </c:pt>
                <c:pt idx="5654">
                  <c:v>34.892625219999999</c:v>
                </c:pt>
                <c:pt idx="5655">
                  <c:v>34.892347039999997</c:v>
                </c:pt>
                <c:pt idx="5656">
                  <c:v>34.892068590000001</c:v>
                </c:pt>
                <c:pt idx="5657">
                  <c:v>34.891789869999997</c:v>
                </c:pt>
                <c:pt idx="5658">
                  <c:v>34.891510889999999</c:v>
                </c:pt>
                <c:pt idx="5659">
                  <c:v>34.89123163</c:v>
                </c:pt>
                <c:pt idx="5660">
                  <c:v>34.890952110000001</c:v>
                </c:pt>
                <c:pt idx="5661">
                  <c:v>34.89067232</c:v>
                </c:pt>
                <c:pt idx="5662">
                  <c:v>34.890392259999999</c:v>
                </c:pt>
                <c:pt idx="5663">
                  <c:v>34.890111939999997</c:v>
                </c:pt>
                <c:pt idx="5664">
                  <c:v>34.88983133</c:v>
                </c:pt>
                <c:pt idx="5665">
                  <c:v>34.889550470000003</c:v>
                </c:pt>
                <c:pt idx="5666">
                  <c:v>34.889269339999998</c:v>
                </c:pt>
                <c:pt idx="5667">
                  <c:v>34.888987950000001</c:v>
                </c:pt>
                <c:pt idx="5668">
                  <c:v>34.888706280000001</c:v>
                </c:pt>
                <c:pt idx="5669">
                  <c:v>34.888424350000001</c:v>
                </c:pt>
                <c:pt idx="5670">
                  <c:v>34.88814215</c:v>
                </c:pt>
                <c:pt idx="5671">
                  <c:v>34.887859689999999</c:v>
                </c:pt>
                <c:pt idx="5672">
                  <c:v>34.887576950000003</c:v>
                </c:pt>
                <c:pt idx="5673">
                  <c:v>34.88729395</c:v>
                </c:pt>
                <c:pt idx="5674">
                  <c:v>34.887010680000003</c:v>
                </c:pt>
                <c:pt idx="5675">
                  <c:v>34.886727139999998</c:v>
                </c:pt>
                <c:pt idx="5676">
                  <c:v>34.88644334</c:v>
                </c:pt>
                <c:pt idx="5677">
                  <c:v>34.886159259999999</c:v>
                </c:pt>
                <c:pt idx="5678">
                  <c:v>34.885874919999999</c:v>
                </c:pt>
                <c:pt idx="5679">
                  <c:v>34.885590309999998</c:v>
                </c:pt>
                <c:pt idx="5680">
                  <c:v>34.885305440000003</c:v>
                </c:pt>
                <c:pt idx="5681">
                  <c:v>34.88502029</c:v>
                </c:pt>
                <c:pt idx="5682">
                  <c:v>34.884734880000003</c:v>
                </c:pt>
                <c:pt idx="5683">
                  <c:v>34.884449199999999</c:v>
                </c:pt>
                <c:pt idx="5684">
                  <c:v>34.884163260000001</c:v>
                </c:pt>
                <c:pt idx="5685">
                  <c:v>34.883877040000002</c:v>
                </c:pt>
                <c:pt idx="5686">
                  <c:v>34.883590560000002</c:v>
                </c:pt>
                <c:pt idx="5687">
                  <c:v>34.883303810000001</c:v>
                </c:pt>
                <c:pt idx="5688">
                  <c:v>34.883016779999998</c:v>
                </c:pt>
                <c:pt idx="5689">
                  <c:v>34.882729500000003</c:v>
                </c:pt>
                <c:pt idx="5690">
                  <c:v>34.88244195</c:v>
                </c:pt>
                <c:pt idx="5691">
                  <c:v>34.882154130000004</c:v>
                </c:pt>
                <c:pt idx="5692">
                  <c:v>34.881866039999998</c:v>
                </c:pt>
                <c:pt idx="5693">
                  <c:v>34.88157769</c:v>
                </c:pt>
                <c:pt idx="5694">
                  <c:v>34.88128906</c:v>
                </c:pt>
                <c:pt idx="5695">
                  <c:v>34.88100017</c:v>
                </c:pt>
                <c:pt idx="5696">
                  <c:v>34.88071102</c:v>
                </c:pt>
                <c:pt idx="5697">
                  <c:v>34.880421589999997</c:v>
                </c:pt>
                <c:pt idx="5698">
                  <c:v>34.880131900000002</c:v>
                </c:pt>
                <c:pt idx="5699">
                  <c:v>34.879841939999999</c:v>
                </c:pt>
                <c:pt idx="5700">
                  <c:v>34.879551720000002</c:v>
                </c:pt>
                <c:pt idx="5701">
                  <c:v>34.879261219999997</c:v>
                </c:pt>
                <c:pt idx="5702">
                  <c:v>34.878970459999998</c:v>
                </c:pt>
                <c:pt idx="5703">
                  <c:v>34.878679429999998</c:v>
                </c:pt>
                <c:pt idx="5704">
                  <c:v>34.878388139999998</c:v>
                </c:pt>
                <c:pt idx="5705">
                  <c:v>34.878096579999998</c:v>
                </c:pt>
                <c:pt idx="5706">
                  <c:v>34.877804740000002</c:v>
                </c:pt>
                <c:pt idx="5707">
                  <c:v>34.87751265</c:v>
                </c:pt>
                <c:pt idx="5708">
                  <c:v>34.877220280000003</c:v>
                </c:pt>
                <c:pt idx="5709">
                  <c:v>34.876927649999999</c:v>
                </c:pt>
                <c:pt idx="5710">
                  <c:v>34.876634750000001</c:v>
                </c:pt>
                <c:pt idx="5711">
                  <c:v>34.876341580000002</c:v>
                </c:pt>
                <c:pt idx="5712">
                  <c:v>34.876048140000002</c:v>
                </c:pt>
                <c:pt idx="5713">
                  <c:v>34.875754430000001</c:v>
                </c:pt>
                <c:pt idx="5714">
                  <c:v>34.87546047</c:v>
                </c:pt>
                <c:pt idx="5715">
                  <c:v>34.875166229999998</c:v>
                </c:pt>
                <c:pt idx="5716">
                  <c:v>34.874871730000002</c:v>
                </c:pt>
                <c:pt idx="5717">
                  <c:v>34.874576959999999</c:v>
                </c:pt>
                <c:pt idx="5718">
                  <c:v>34.874281920000001</c:v>
                </c:pt>
                <c:pt idx="5719">
                  <c:v>34.873986610000003</c:v>
                </c:pt>
                <c:pt idx="5720">
                  <c:v>34.873691039999997</c:v>
                </c:pt>
                <c:pt idx="5721">
                  <c:v>34.873395199999997</c:v>
                </c:pt>
                <c:pt idx="5722">
                  <c:v>34.873099099999997</c:v>
                </c:pt>
                <c:pt idx="5723">
                  <c:v>34.872802720000003</c:v>
                </c:pt>
                <c:pt idx="5724">
                  <c:v>34.872506080000001</c:v>
                </c:pt>
                <c:pt idx="5725">
                  <c:v>34.872209169999998</c:v>
                </c:pt>
                <c:pt idx="5726">
                  <c:v>34.871912000000002</c:v>
                </c:pt>
                <c:pt idx="5727">
                  <c:v>34.871614559999998</c:v>
                </c:pt>
                <c:pt idx="5728">
                  <c:v>34.871316849999999</c:v>
                </c:pt>
                <c:pt idx="5729">
                  <c:v>34.87101887</c:v>
                </c:pt>
                <c:pt idx="5730">
                  <c:v>34.870720630000001</c:v>
                </c:pt>
                <c:pt idx="5731">
                  <c:v>34.870422120000001</c:v>
                </c:pt>
                <c:pt idx="5732">
                  <c:v>34.870123339999999</c:v>
                </c:pt>
                <c:pt idx="5733">
                  <c:v>34.869824299999998</c:v>
                </c:pt>
                <c:pt idx="5734">
                  <c:v>34.869524990000002</c:v>
                </c:pt>
                <c:pt idx="5735">
                  <c:v>34.869225409999999</c:v>
                </c:pt>
                <c:pt idx="5736">
                  <c:v>34.86892555</c:v>
                </c:pt>
                <c:pt idx="5737">
                  <c:v>34.868625440000002</c:v>
                </c:pt>
                <c:pt idx="5738">
                  <c:v>34.868325059999997</c:v>
                </c:pt>
                <c:pt idx="5739">
                  <c:v>34.868024409999997</c:v>
                </c:pt>
                <c:pt idx="5740">
                  <c:v>34.867723499999997</c:v>
                </c:pt>
                <c:pt idx="5741">
                  <c:v>34.867422320000003</c:v>
                </c:pt>
                <c:pt idx="5742">
                  <c:v>34.867120870000001</c:v>
                </c:pt>
                <c:pt idx="5743">
                  <c:v>34.866819159999999</c:v>
                </c:pt>
                <c:pt idx="5744">
                  <c:v>34.866517180000002</c:v>
                </c:pt>
                <c:pt idx="5745">
                  <c:v>34.866214929999998</c:v>
                </c:pt>
                <c:pt idx="5746">
                  <c:v>34.86591241</c:v>
                </c:pt>
                <c:pt idx="5747">
                  <c:v>34.865609630000002</c:v>
                </c:pt>
                <c:pt idx="5748">
                  <c:v>34.865306580000002</c:v>
                </c:pt>
                <c:pt idx="5749">
                  <c:v>34.865003270000003</c:v>
                </c:pt>
                <c:pt idx="5750">
                  <c:v>34.864699690000002</c:v>
                </c:pt>
                <c:pt idx="5751">
                  <c:v>34.86439584</c:v>
                </c:pt>
                <c:pt idx="5752">
                  <c:v>34.864091719999998</c:v>
                </c:pt>
                <c:pt idx="5753">
                  <c:v>34.863787340000002</c:v>
                </c:pt>
                <c:pt idx="5754">
                  <c:v>34.863482689999998</c:v>
                </c:pt>
                <c:pt idx="5755">
                  <c:v>34.863177780000001</c:v>
                </c:pt>
                <c:pt idx="5756">
                  <c:v>34.862872590000002</c:v>
                </c:pt>
                <c:pt idx="5757">
                  <c:v>34.862567140000003</c:v>
                </c:pt>
                <c:pt idx="5758">
                  <c:v>34.862261429999997</c:v>
                </c:pt>
                <c:pt idx="5759">
                  <c:v>34.861955440000003</c:v>
                </c:pt>
                <c:pt idx="5760">
                  <c:v>34.861649180000001</c:v>
                </c:pt>
                <c:pt idx="5761">
                  <c:v>34.861342669999999</c:v>
                </c:pt>
                <c:pt idx="5762">
                  <c:v>34.861035880000003</c:v>
                </c:pt>
                <c:pt idx="5763">
                  <c:v>34.860728829999999</c:v>
                </c:pt>
                <c:pt idx="5764">
                  <c:v>34.860421520000003</c:v>
                </c:pt>
                <c:pt idx="5765">
                  <c:v>34.860113929999997</c:v>
                </c:pt>
                <c:pt idx="5766">
                  <c:v>34.859806079999998</c:v>
                </c:pt>
                <c:pt idx="5767">
                  <c:v>34.85949797</c:v>
                </c:pt>
                <c:pt idx="5768">
                  <c:v>34.859189579999999</c:v>
                </c:pt>
                <c:pt idx="5769">
                  <c:v>34.858880929999998</c:v>
                </c:pt>
                <c:pt idx="5770">
                  <c:v>34.858572019999997</c:v>
                </c:pt>
                <c:pt idx="5771">
                  <c:v>34.858262840000002</c:v>
                </c:pt>
                <c:pt idx="5772">
                  <c:v>34.857953389999999</c:v>
                </c:pt>
                <c:pt idx="5773">
                  <c:v>34.857643670000002</c:v>
                </c:pt>
                <c:pt idx="5774">
                  <c:v>34.857333689999997</c:v>
                </c:pt>
                <c:pt idx="5775">
                  <c:v>34.857023439999999</c:v>
                </c:pt>
                <c:pt idx="5776">
                  <c:v>34.85671292</c:v>
                </c:pt>
                <c:pt idx="5777">
                  <c:v>34.85640214</c:v>
                </c:pt>
                <c:pt idx="5778">
                  <c:v>34.85609109</c:v>
                </c:pt>
                <c:pt idx="5779">
                  <c:v>34.855779779999999</c:v>
                </c:pt>
                <c:pt idx="5780">
                  <c:v>34.855468199999997</c:v>
                </c:pt>
                <c:pt idx="5781">
                  <c:v>34.855156350000001</c:v>
                </c:pt>
                <c:pt idx="5782">
                  <c:v>34.854844229999998</c:v>
                </c:pt>
                <c:pt idx="5783">
                  <c:v>34.854531850000001</c:v>
                </c:pt>
                <c:pt idx="5784">
                  <c:v>34.854219190000002</c:v>
                </c:pt>
                <c:pt idx="5785">
                  <c:v>34.853906279999997</c:v>
                </c:pt>
                <c:pt idx="5786">
                  <c:v>34.853593099999998</c:v>
                </c:pt>
                <c:pt idx="5787">
                  <c:v>34.853279649999998</c:v>
                </c:pt>
                <c:pt idx="5788">
                  <c:v>34.852965939999997</c:v>
                </c:pt>
                <c:pt idx="5789">
                  <c:v>34.852651960000003</c:v>
                </c:pt>
                <c:pt idx="5790">
                  <c:v>34.852337720000001</c:v>
                </c:pt>
                <c:pt idx="5791">
                  <c:v>34.852023199999998</c:v>
                </c:pt>
                <c:pt idx="5792">
                  <c:v>34.851708430000002</c:v>
                </c:pt>
                <c:pt idx="5793">
                  <c:v>34.851393379999998</c:v>
                </c:pt>
                <c:pt idx="5794">
                  <c:v>34.85107807</c:v>
                </c:pt>
                <c:pt idx="5795">
                  <c:v>34.850762490000001</c:v>
                </c:pt>
                <c:pt idx="5796">
                  <c:v>34.850446650000002</c:v>
                </c:pt>
                <c:pt idx="5797">
                  <c:v>34.850130540000002</c:v>
                </c:pt>
                <c:pt idx="5798">
                  <c:v>34.849814160000001</c:v>
                </c:pt>
                <c:pt idx="5799">
                  <c:v>34.84949752</c:v>
                </c:pt>
                <c:pt idx="5800">
                  <c:v>34.849180609999998</c:v>
                </c:pt>
                <c:pt idx="5801">
                  <c:v>34.848863440000002</c:v>
                </c:pt>
                <c:pt idx="5802">
                  <c:v>34.848545999999999</c:v>
                </c:pt>
                <c:pt idx="5803">
                  <c:v>34.848228290000002</c:v>
                </c:pt>
                <c:pt idx="5804">
                  <c:v>34.847910319999997</c:v>
                </c:pt>
                <c:pt idx="5805">
                  <c:v>34.847592079999998</c:v>
                </c:pt>
                <c:pt idx="5806">
                  <c:v>34.847273569999999</c:v>
                </c:pt>
                <c:pt idx="5807">
                  <c:v>34.846954799999999</c:v>
                </c:pt>
                <c:pt idx="5808">
                  <c:v>34.846635749999997</c:v>
                </c:pt>
                <c:pt idx="5809">
                  <c:v>34.846316450000003</c:v>
                </c:pt>
                <c:pt idx="5810">
                  <c:v>34.845996880000001</c:v>
                </c:pt>
                <c:pt idx="5811">
                  <c:v>34.845677039999998</c:v>
                </c:pt>
                <c:pt idx="5812">
                  <c:v>34.845356940000002</c:v>
                </c:pt>
                <c:pt idx="5813">
                  <c:v>34.845036569999998</c:v>
                </c:pt>
                <c:pt idx="5814">
                  <c:v>34.84471593</c:v>
                </c:pt>
                <c:pt idx="5815">
                  <c:v>34.844395030000001</c:v>
                </c:pt>
                <c:pt idx="5816">
                  <c:v>34.844073870000003</c:v>
                </c:pt>
                <c:pt idx="5817">
                  <c:v>34.843752440000003</c:v>
                </c:pt>
                <c:pt idx="5818">
                  <c:v>34.843430740000002</c:v>
                </c:pt>
                <c:pt idx="5819">
                  <c:v>34.843108770000001</c:v>
                </c:pt>
                <c:pt idx="5820">
                  <c:v>34.842786539999999</c:v>
                </c:pt>
                <c:pt idx="5821">
                  <c:v>34.842464049999997</c:v>
                </c:pt>
                <c:pt idx="5822">
                  <c:v>34.84214128</c:v>
                </c:pt>
                <c:pt idx="5823">
                  <c:v>34.841818250000003</c:v>
                </c:pt>
                <c:pt idx="5824">
                  <c:v>34.841494959999999</c:v>
                </c:pt>
                <c:pt idx="5825">
                  <c:v>34.8411714</c:v>
                </c:pt>
                <c:pt idx="5826">
                  <c:v>34.840847570000001</c:v>
                </c:pt>
                <c:pt idx="5827">
                  <c:v>34.840523480000002</c:v>
                </c:pt>
                <c:pt idx="5828">
                  <c:v>34.840199120000001</c:v>
                </c:pt>
                <c:pt idx="5829">
                  <c:v>34.839874500000001</c:v>
                </c:pt>
                <c:pt idx="5830">
                  <c:v>34.839549609999999</c:v>
                </c:pt>
                <c:pt idx="5831">
                  <c:v>34.839224450000003</c:v>
                </c:pt>
                <c:pt idx="5832">
                  <c:v>34.838899019999999</c:v>
                </c:pt>
                <c:pt idx="5833">
                  <c:v>34.838573330000003</c:v>
                </c:pt>
                <c:pt idx="5834">
                  <c:v>34.838247379999999</c:v>
                </c:pt>
                <c:pt idx="5835">
                  <c:v>34.83792116</c:v>
                </c:pt>
                <c:pt idx="5836">
                  <c:v>34.837594680000002</c:v>
                </c:pt>
                <c:pt idx="5837">
                  <c:v>34.837267930000003</c:v>
                </c:pt>
                <c:pt idx="5838">
                  <c:v>34.836940910000003</c:v>
                </c:pt>
                <c:pt idx="5839">
                  <c:v>34.836613630000002</c:v>
                </c:pt>
                <c:pt idx="5840">
                  <c:v>34.836286080000001</c:v>
                </c:pt>
                <c:pt idx="5841">
                  <c:v>34.835958269999999</c:v>
                </c:pt>
                <c:pt idx="5842">
                  <c:v>34.835630190000003</c:v>
                </c:pt>
                <c:pt idx="5843">
                  <c:v>34.83530184</c:v>
                </c:pt>
                <c:pt idx="5844">
                  <c:v>34.834973230000003</c:v>
                </c:pt>
                <c:pt idx="5845">
                  <c:v>34.834644359999999</c:v>
                </c:pt>
                <c:pt idx="5846">
                  <c:v>34.83431521</c:v>
                </c:pt>
                <c:pt idx="5847">
                  <c:v>34.833985810000001</c:v>
                </c:pt>
                <c:pt idx="5848">
                  <c:v>34.833656130000001</c:v>
                </c:pt>
                <c:pt idx="5849">
                  <c:v>34.833326190000001</c:v>
                </c:pt>
                <c:pt idx="5850">
                  <c:v>34.832995990000001</c:v>
                </c:pt>
                <c:pt idx="5851">
                  <c:v>34.832665519999999</c:v>
                </c:pt>
                <c:pt idx="5852">
                  <c:v>34.832334779999996</c:v>
                </c:pt>
                <c:pt idx="5853">
                  <c:v>34.832003780000001</c:v>
                </c:pt>
                <c:pt idx="5854">
                  <c:v>34.831672519999998</c:v>
                </c:pt>
                <c:pt idx="5855">
                  <c:v>34.831340990000001</c:v>
                </c:pt>
                <c:pt idx="5856">
                  <c:v>34.831009170000002</c:v>
                </c:pt>
                <c:pt idx="5857">
                  <c:v>34.830677110000003</c:v>
                </c:pt>
                <c:pt idx="5858">
                  <c:v>34.830344779999997</c:v>
                </c:pt>
                <c:pt idx="5859">
                  <c:v>34.830012189999998</c:v>
                </c:pt>
                <c:pt idx="5860">
                  <c:v>34.829679329999998</c:v>
                </c:pt>
                <c:pt idx="5861">
                  <c:v>34.829346200000003</c:v>
                </c:pt>
                <c:pt idx="5862">
                  <c:v>34.829012810000002</c:v>
                </c:pt>
                <c:pt idx="5863">
                  <c:v>34.82867916</c:v>
                </c:pt>
                <c:pt idx="5864">
                  <c:v>34.828345229999996</c:v>
                </c:pt>
                <c:pt idx="5865">
                  <c:v>34.828011050000001</c:v>
                </c:pt>
                <c:pt idx="5866">
                  <c:v>34.827676590000003</c:v>
                </c:pt>
                <c:pt idx="5867">
                  <c:v>34.827341879999999</c:v>
                </c:pt>
                <c:pt idx="5868">
                  <c:v>34.82700689</c:v>
                </c:pt>
                <c:pt idx="5869">
                  <c:v>34.826671650000002</c:v>
                </c:pt>
                <c:pt idx="5870">
                  <c:v>34.826336130000001</c:v>
                </c:pt>
                <c:pt idx="5871">
                  <c:v>34.826000350000001</c:v>
                </c:pt>
                <c:pt idx="5872">
                  <c:v>34.825664310000001</c:v>
                </c:pt>
                <c:pt idx="5873">
                  <c:v>34.825327999999999</c:v>
                </c:pt>
                <c:pt idx="5874">
                  <c:v>34.824991420000003</c:v>
                </c:pt>
                <c:pt idx="5875">
                  <c:v>34.824654580000001</c:v>
                </c:pt>
                <c:pt idx="5876">
                  <c:v>34.824317479999998</c:v>
                </c:pt>
                <c:pt idx="5877">
                  <c:v>34.823980110000001</c:v>
                </c:pt>
                <c:pt idx="5878">
                  <c:v>34.823642470000003</c:v>
                </c:pt>
                <c:pt idx="5879">
                  <c:v>34.823304569999998</c:v>
                </c:pt>
                <c:pt idx="5880">
                  <c:v>34.822966389999998</c:v>
                </c:pt>
                <c:pt idx="5881">
                  <c:v>34.822627959999998</c:v>
                </c:pt>
                <c:pt idx="5882">
                  <c:v>34.822289259999998</c:v>
                </c:pt>
                <c:pt idx="5883">
                  <c:v>34.821950299999997</c:v>
                </c:pt>
                <c:pt idx="5884">
                  <c:v>34.821611070000003</c:v>
                </c:pt>
                <c:pt idx="5885">
                  <c:v>34.821271580000001</c:v>
                </c:pt>
                <c:pt idx="5886">
                  <c:v>34.820931819999998</c:v>
                </c:pt>
                <c:pt idx="5887">
                  <c:v>34.820591800000003</c:v>
                </c:pt>
                <c:pt idx="5888">
                  <c:v>34.820251509999999</c:v>
                </c:pt>
                <c:pt idx="5889">
                  <c:v>34.819910950000001</c:v>
                </c:pt>
                <c:pt idx="5890">
                  <c:v>34.819570140000003</c:v>
                </c:pt>
                <c:pt idx="5891">
                  <c:v>34.819229049999997</c:v>
                </c:pt>
                <c:pt idx="5892">
                  <c:v>34.818887699999998</c:v>
                </c:pt>
                <c:pt idx="5893">
                  <c:v>34.818546089999998</c:v>
                </c:pt>
                <c:pt idx="5894">
                  <c:v>34.818204209999998</c:v>
                </c:pt>
                <c:pt idx="5895">
                  <c:v>34.817862069999997</c:v>
                </c:pt>
                <c:pt idx="5896">
                  <c:v>34.817519660000002</c:v>
                </c:pt>
                <c:pt idx="5897">
                  <c:v>34.81717699</c:v>
                </c:pt>
                <c:pt idx="5898">
                  <c:v>34.816834049999997</c:v>
                </c:pt>
                <c:pt idx="5899">
                  <c:v>34.81649084</c:v>
                </c:pt>
                <c:pt idx="5900">
                  <c:v>34.816147379999997</c:v>
                </c:pt>
                <c:pt idx="5901">
                  <c:v>34.815803639999999</c:v>
                </c:pt>
                <c:pt idx="5902">
                  <c:v>34.81545964</c:v>
                </c:pt>
                <c:pt idx="5903">
                  <c:v>34.815115380000002</c:v>
                </c:pt>
                <c:pt idx="5904">
                  <c:v>34.814770840000001</c:v>
                </c:pt>
                <c:pt idx="5905">
                  <c:v>34.814426050000002</c:v>
                </c:pt>
                <c:pt idx="5906">
                  <c:v>34.814080990000001</c:v>
                </c:pt>
                <c:pt idx="5907">
                  <c:v>34.81373567</c:v>
                </c:pt>
                <c:pt idx="5908">
                  <c:v>34.813390079999998</c:v>
                </c:pt>
                <c:pt idx="5909">
                  <c:v>34.813044230000003</c:v>
                </c:pt>
                <c:pt idx="5910">
                  <c:v>34.812698109999999</c:v>
                </c:pt>
                <c:pt idx="5911">
                  <c:v>34.812351730000003</c:v>
                </c:pt>
                <c:pt idx="5912">
                  <c:v>34.812005079999999</c:v>
                </c:pt>
                <c:pt idx="5913">
                  <c:v>34.811658170000001</c:v>
                </c:pt>
                <c:pt idx="5914">
                  <c:v>34.811310990000003</c:v>
                </c:pt>
                <c:pt idx="5915">
                  <c:v>34.810963549999997</c:v>
                </c:pt>
                <c:pt idx="5916">
                  <c:v>34.810615839999997</c:v>
                </c:pt>
                <c:pt idx="5917">
                  <c:v>34.810267869999997</c:v>
                </c:pt>
                <c:pt idx="5918">
                  <c:v>34.809919639999997</c:v>
                </c:pt>
                <c:pt idx="5919">
                  <c:v>34.809571140000003</c:v>
                </c:pt>
                <c:pt idx="5920">
                  <c:v>34.809222370000001</c:v>
                </c:pt>
                <c:pt idx="5921">
                  <c:v>34.808873339999998</c:v>
                </c:pt>
                <c:pt idx="5922">
                  <c:v>34.808524050000003</c:v>
                </c:pt>
                <c:pt idx="5923">
                  <c:v>34.808174489999999</c:v>
                </c:pt>
                <c:pt idx="5924">
                  <c:v>34.807824670000002</c:v>
                </c:pt>
                <c:pt idx="5925">
                  <c:v>34.807474579999997</c:v>
                </c:pt>
                <c:pt idx="5926">
                  <c:v>34.807124219999999</c:v>
                </c:pt>
                <c:pt idx="5927">
                  <c:v>34.80677361</c:v>
                </c:pt>
                <c:pt idx="5928">
                  <c:v>34.80642271</c:v>
                </c:pt>
                <c:pt idx="5929">
                  <c:v>34.806071559999999</c:v>
                </c:pt>
                <c:pt idx="5930">
                  <c:v>34.805720149999999</c:v>
                </c:pt>
                <c:pt idx="5931">
                  <c:v>34.805368479999998</c:v>
                </c:pt>
                <c:pt idx="5932">
                  <c:v>34.805016539999997</c:v>
                </c:pt>
                <c:pt idx="5933">
                  <c:v>34.804664330000001</c:v>
                </c:pt>
                <c:pt idx="5934">
                  <c:v>34.804311859999999</c:v>
                </c:pt>
                <c:pt idx="5935">
                  <c:v>34.803959130000003</c:v>
                </c:pt>
                <c:pt idx="5936">
                  <c:v>34.803606129999999</c:v>
                </c:pt>
                <c:pt idx="5937">
                  <c:v>34.803252870000001</c:v>
                </c:pt>
                <c:pt idx="5938">
                  <c:v>34.802899340000003</c:v>
                </c:pt>
                <c:pt idx="5939">
                  <c:v>34.802545549999998</c:v>
                </c:pt>
                <c:pt idx="5940">
                  <c:v>34.802191489999998</c:v>
                </c:pt>
                <c:pt idx="5941">
                  <c:v>34.801837169999999</c:v>
                </c:pt>
                <c:pt idx="5942">
                  <c:v>34.801482589999999</c:v>
                </c:pt>
                <c:pt idx="5943">
                  <c:v>34.801127739999998</c:v>
                </c:pt>
                <c:pt idx="5944">
                  <c:v>34.800772629999997</c:v>
                </c:pt>
                <c:pt idx="5945">
                  <c:v>34.800417250000002</c:v>
                </c:pt>
                <c:pt idx="5946">
                  <c:v>34.80006161</c:v>
                </c:pt>
                <c:pt idx="5947">
                  <c:v>34.799705699999997</c:v>
                </c:pt>
                <c:pt idx="5948">
                  <c:v>34.799349530000001</c:v>
                </c:pt>
                <c:pt idx="5949">
                  <c:v>34.798993090000003</c:v>
                </c:pt>
                <c:pt idx="5950">
                  <c:v>34.798636389999999</c:v>
                </c:pt>
                <c:pt idx="5951">
                  <c:v>34.798279430000001</c:v>
                </c:pt>
                <c:pt idx="5952">
                  <c:v>34.797922190000001</c:v>
                </c:pt>
                <c:pt idx="5953">
                  <c:v>34.797564700000002</c:v>
                </c:pt>
                <c:pt idx="5954">
                  <c:v>34.797206940000002</c:v>
                </c:pt>
                <c:pt idx="5955">
                  <c:v>34.796848920000002</c:v>
                </c:pt>
                <c:pt idx="5956">
                  <c:v>34.796490630000001</c:v>
                </c:pt>
                <c:pt idx="5957">
                  <c:v>34.79613208</c:v>
                </c:pt>
                <c:pt idx="5958">
                  <c:v>34.795773269999998</c:v>
                </c:pt>
                <c:pt idx="5959">
                  <c:v>34.795414190000002</c:v>
                </c:pt>
                <c:pt idx="5960">
                  <c:v>34.79505485</c:v>
                </c:pt>
                <c:pt idx="5961">
                  <c:v>34.794695249999997</c:v>
                </c:pt>
                <c:pt idx="5962">
                  <c:v>34.79433538</c:v>
                </c:pt>
                <c:pt idx="5963">
                  <c:v>34.793975240000002</c:v>
                </c:pt>
                <c:pt idx="5964">
                  <c:v>34.793614839999996</c:v>
                </c:pt>
                <c:pt idx="5965">
                  <c:v>34.793254179999998</c:v>
                </c:pt>
                <c:pt idx="5966">
                  <c:v>34.792893249999999</c:v>
                </c:pt>
                <c:pt idx="5967">
                  <c:v>34.792532059999999</c:v>
                </c:pt>
                <c:pt idx="5968">
                  <c:v>34.792170609999999</c:v>
                </c:pt>
                <c:pt idx="5969">
                  <c:v>34.791808889999999</c:v>
                </c:pt>
                <c:pt idx="5970">
                  <c:v>34.791446909999998</c:v>
                </c:pt>
                <c:pt idx="5971">
                  <c:v>34.791084660000003</c:v>
                </c:pt>
                <c:pt idx="5972">
                  <c:v>34.790722150000001</c:v>
                </c:pt>
                <c:pt idx="5973">
                  <c:v>34.790359379999998</c:v>
                </c:pt>
                <c:pt idx="5974">
                  <c:v>34.789996340000002</c:v>
                </c:pt>
                <c:pt idx="5975">
                  <c:v>34.789633039999998</c:v>
                </c:pt>
                <c:pt idx="5976">
                  <c:v>34.78926946</c:v>
                </c:pt>
                <c:pt idx="5977">
                  <c:v>34.788905630000002</c:v>
                </c:pt>
                <c:pt idx="5978">
                  <c:v>34.788541530000003</c:v>
                </c:pt>
                <c:pt idx="5979">
                  <c:v>34.788177169999997</c:v>
                </c:pt>
                <c:pt idx="5980">
                  <c:v>34.787812549999998</c:v>
                </c:pt>
                <c:pt idx="5981">
                  <c:v>34.787447669999999</c:v>
                </c:pt>
                <c:pt idx="5982">
                  <c:v>34.787082519999998</c:v>
                </c:pt>
                <c:pt idx="5983">
                  <c:v>34.786717099999997</c:v>
                </c:pt>
                <c:pt idx="5984">
                  <c:v>34.786351430000003</c:v>
                </c:pt>
                <c:pt idx="5985">
                  <c:v>34.785985490000002</c:v>
                </c:pt>
                <c:pt idx="5986">
                  <c:v>34.785619279999999</c:v>
                </c:pt>
                <c:pt idx="5987">
                  <c:v>34.785252810000003</c:v>
                </c:pt>
                <c:pt idx="5988">
                  <c:v>34.78488608</c:v>
                </c:pt>
                <c:pt idx="5989">
                  <c:v>34.784519080000003</c:v>
                </c:pt>
                <c:pt idx="5990">
                  <c:v>34.784151819999998</c:v>
                </c:pt>
                <c:pt idx="5991">
                  <c:v>34.783784300000001</c:v>
                </c:pt>
                <c:pt idx="5992">
                  <c:v>34.783416510000002</c:v>
                </c:pt>
                <c:pt idx="5993">
                  <c:v>34.783048460000003</c:v>
                </c:pt>
                <c:pt idx="5994">
                  <c:v>34.782680149999997</c:v>
                </c:pt>
                <c:pt idx="5995">
                  <c:v>34.782311569999997</c:v>
                </c:pt>
                <c:pt idx="5996">
                  <c:v>34.781942729999997</c:v>
                </c:pt>
                <c:pt idx="5997">
                  <c:v>34.781573620000003</c:v>
                </c:pt>
                <c:pt idx="5998">
                  <c:v>34.781204250000002</c:v>
                </c:pt>
                <c:pt idx="5999">
                  <c:v>34.78083462</c:v>
                </c:pt>
                <c:pt idx="6000">
                  <c:v>34.780464709999997</c:v>
                </c:pt>
                <c:pt idx="6001">
                  <c:v>34.780094550000001</c:v>
                </c:pt>
                <c:pt idx="6002">
                  <c:v>34.779724129999998</c:v>
                </c:pt>
                <c:pt idx="6003">
                  <c:v>34.779353440000001</c:v>
                </c:pt>
                <c:pt idx="6004">
                  <c:v>34.778982489999997</c:v>
                </c:pt>
                <c:pt idx="6005">
                  <c:v>34.77861128</c:v>
                </c:pt>
                <c:pt idx="6006">
                  <c:v>34.778239800000001</c:v>
                </c:pt>
                <c:pt idx="6007">
                  <c:v>34.777868060000003</c:v>
                </c:pt>
                <c:pt idx="6008">
                  <c:v>34.777496050000003</c:v>
                </c:pt>
                <c:pt idx="6009">
                  <c:v>34.777123779999997</c:v>
                </c:pt>
                <c:pt idx="6010">
                  <c:v>34.776751249999997</c:v>
                </c:pt>
                <c:pt idx="6011">
                  <c:v>34.776378459999997</c:v>
                </c:pt>
                <c:pt idx="6012">
                  <c:v>34.776005400000003</c:v>
                </c:pt>
                <c:pt idx="6013">
                  <c:v>34.775632080000001</c:v>
                </c:pt>
                <c:pt idx="6014">
                  <c:v>34.775258489999999</c:v>
                </c:pt>
                <c:pt idx="6015">
                  <c:v>34.774884640000003</c:v>
                </c:pt>
                <c:pt idx="6016">
                  <c:v>34.774510530000001</c:v>
                </c:pt>
                <c:pt idx="6017">
                  <c:v>34.774136159999998</c:v>
                </c:pt>
                <c:pt idx="6018">
                  <c:v>34.773761520000001</c:v>
                </c:pt>
                <c:pt idx="6019">
                  <c:v>34.773386619999997</c:v>
                </c:pt>
                <c:pt idx="6020">
                  <c:v>34.773011449999998</c:v>
                </c:pt>
                <c:pt idx="6021">
                  <c:v>34.77263602</c:v>
                </c:pt>
                <c:pt idx="6022">
                  <c:v>34.772260330000002</c:v>
                </c:pt>
                <c:pt idx="6023">
                  <c:v>34.771884380000003</c:v>
                </c:pt>
                <c:pt idx="6024">
                  <c:v>34.771508140000002</c:v>
                </c:pt>
                <c:pt idx="6025">
                  <c:v>34.771131660000002</c:v>
                </c:pt>
                <c:pt idx="6026">
                  <c:v>34.770754920000002</c:v>
                </c:pt>
                <c:pt idx="6027">
                  <c:v>34.770377910000001</c:v>
                </c:pt>
                <c:pt idx="6028">
                  <c:v>34.770000639999999</c:v>
                </c:pt>
                <c:pt idx="6029">
                  <c:v>34.769623109999998</c:v>
                </c:pt>
                <c:pt idx="6030">
                  <c:v>34.769245310000002</c:v>
                </c:pt>
                <c:pt idx="6031">
                  <c:v>34.76886725</c:v>
                </c:pt>
                <c:pt idx="6032">
                  <c:v>34.768488920000003</c:v>
                </c:pt>
                <c:pt idx="6033">
                  <c:v>34.76811034</c:v>
                </c:pt>
                <c:pt idx="6034">
                  <c:v>34.767731490000003</c:v>
                </c:pt>
                <c:pt idx="6035">
                  <c:v>34.767352369999998</c:v>
                </c:pt>
                <c:pt idx="6036">
                  <c:v>34.766973</c:v>
                </c:pt>
                <c:pt idx="6037">
                  <c:v>34.766593360000002</c:v>
                </c:pt>
                <c:pt idx="6038">
                  <c:v>34.766213460000003</c:v>
                </c:pt>
                <c:pt idx="6039">
                  <c:v>34.765833290000003</c:v>
                </c:pt>
                <c:pt idx="6040">
                  <c:v>34.765452860000003</c:v>
                </c:pt>
                <c:pt idx="6041">
                  <c:v>34.765072170000003</c:v>
                </c:pt>
                <c:pt idx="6042">
                  <c:v>34.764691220000003</c:v>
                </c:pt>
                <c:pt idx="6043">
                  <c:v>34.764310000000002</c:v>
                </c:pt>
                <c:pt idx="6044">
                  <c:v>34.76392852</c:v>
                </c:pt>
                <c:pt idx="6045">
                  <c:v>34.763546779999999</c:v>
                </c:pt>
                <c:pt idx="6046">
                  <c:v>34.763164770000003</c:v>
                </c:pt>
                <c:pt idx="6047">
                  <c:v>34.7627825</c:v>
                </c:pt>
                <c:pt idx="6048">
                  <c:v>34.762399960000003</c:v>
                </c:pt>
                <c:pt idx="6049">
                  <c:v>34.762017159999999</c:v>
                </c:pt>
                <c:pt idx="6050">
                  <c:v>34.761634100000002</c:v>
                </c:pt>
                <c:pt idx="6051">
                  <c:v>34.761250779999997</c:v>
                </c:pt>
                <c:pt idx="6052">
                  <c:v>34.7608672</c:v>
                </c:pt>
                <c:pt idx="6053">
                  <c:v>34.760483350000001</c:v>
                </c:pt>
                <c:pt idx="6054">
                  <c:v>34.760099250000003</c:v>
                </c:pt>
                <c:pt idx="6055">
                  <c:v>34.759714870000003</c:v>
                </c:pt>
                <c:pt idx="6056">
                  <c:v>34.759330239999997</c:v>
                </c:pt>
                <c:pt idx="6057">
                  <c:v>34.758945339999997</c:v>
                </c:pt>
                <c:pt idx="6058">
                  <c:v>34.758560180000003</c:v>
                </c:pt>
                <c:pt idx="6059">
                  <c:v>34.758174760000003</c:v>
                </c:pt>
                <c:pt idx="6060">
                  <c:v>34.757789070000001</c:v>
                </c:pt>
                <c:pt idx="6061">
                  <c:v>34.75740313</c:v>
                </c:pt>
                <c:pt idx="6062">
                  <c:v>34.757016909999997</c:v>
                </c:pt>
                <c:pt idx="6063">
                  <c:v>34.756630440000002</c:v>
                </c:pt>
                <c:pt idx="6064">
                  <c:v>34.75624371</c:v>
                </c:pt>
                <c:pt idx="6065">
                  <c:v>34.755856710000003</c:v>
                </c:pt>
                <c:pt idx="6066">
                  <c:v>34.755469439999999</c:v>
                </c:pt>
                <c:pt idx="6067">
                  <c:v>34.755081920000002</c:v>
                </c:pt>
                <c:pt idx="6068">
                  <c:v>34.754694129999997</c:v>
                </c:pt>
                <c:pt idx="6069">
                  <c:v>34.754306079999999</c:v>
                </c:pt>
                <c:pt idx="6070">
                  <c:v>34.753917770000001</c:v>
                </c:pt>
                <c:pt idx="6071">
                  <c:v>34.753529200000003</c:v>
                </c:pt>
                <c:pt idx="6072">
                  <c:v>34.753140350000002</c:v>
                </c:pt>
                <c:pt idx="6073">
                  <c:v>34.752751250000003</c:v>
                </c:pt>
                <c:pt idx="6074">
                  <c:v>34.752361890000003</c:v>
                </c:pt>
                <c:pt idx="6075">
                  <c:v>34.751972260000002</c:v>
                </c:pt>
                <c:pt idx="6076">
                  <c:v>34.751582380000002</c:v>
                </c:pt>
                <c:pt idx="6077">
                  <c:v>34.751192230000001</c:v>
                </c:pt>
                <c:pt idx="6078">
                  <c:v>34.750801809999999</c:v>
                </c:pt>
                <c:pt idx="6079">
                  <c:v>34.750411139999997</c:v>
                </c:pt>
                <c:pt idx="6080">
                  <c:v>34.750020200000002</c:v>
                </c:pt>
                <c:pt idx="6081">
                  <c:v>34.749628999999999</c:v>
                </c:pt>
                <c:pt idx="6082">
                  <c:v>34.749237540000003</c:v>
                </c:pt>
                <c:pt idx="6083">
                  <c:v>34.74884582</c:v>
                </c:pt>
                <c:pt idx="6084">
                  <c:v>34.748453830000003</c:v>
                </c:pt>
                <c:pt idx="6085">
                  <c:v>34.748061579999998</c:v>
                </c:pt>
                <c:pt idx="6086">
                  <c:v>34.747669070000001</c:v>
                </c:pt>
                <c:pt idx="6087">
                  <c:v>34.747276300000003</c:v>
                </c:pt>
                <c:pt idx="6088">
                  <c:v>34.746883259999997</c:v>
                </c:pt>
                <c:pt idx="6089">
                  <c:v>34.746489969999999</c:v>
                </c:pt>
                <c:pt idx="6090">
                  <c:v>34.74609641</c:v>
                </c:pt>
                <c:pt idx="6091">
                  <c:v>34.74570258</c:v>
                </c:pt>
                <c:pt idx="6092">
                  <c:v>34.7453085</c:v>
                </c:pt>
                <c:pt idx="6093">
                  <c:v>34.74491415</c:v>
                </c:pt>
                <c:pt idx="6094">
                  <c:v>34.744519539999999</c:v>
                </c:pt>
                <c:pt idx="6095">
                  <c:v>34.744124669999998</c:v>
                </c:pt>
                <c:pt idx="6096">
                  <c:v>34.743729520000002</c:v>
                </c:pt>
                <c:pt idx="6097">
                  <c:v>34.743334130000001</c:v>
                </c:pt>
                <c:pt idx="6098">
                  <c:v>34.742938469999999</c:v>
                </c:pt>
                <c:pt idx="6099">
                  <c:v>34.742542550000003</c:v>
                </c:pt>
                <c:pt idx="6100">
                  <c:v>34.74214637</c:v>
                </c:pt>
                <c:pt idx="6101">
                  <c:v>34.741749919999997</c:v>
                </c:pt>
                <c:pt idx="6102">
                  <c:v>34.741353220000001</c:v>
                </c:pt>
                <c:pt idx="6103">
                  <c:v>34.740956250000004</c:v>
                </c:pt>
                <c:pt idx="6104">
                  <c:v>34.740559019999999</c:v>
                </c:pt>
                <c:pt idx="6105">
                  <c:v>34.740161530000002</c:v>
                </c:pt>
                <c:pt idx="6106">
                  <c:v>34.739763770000003</c:v>
                </c:pt>
                <c:pt idx="6107">
                  <c:v>34.739365759999998</c:v>
                </c:pt>
                <c:pt idx="6108">
                  <c:v>34.738967479999999</c:v>
                </c:pt>
                <c:pt idx="6109">
                  <c:v>34.73856894</c:v>
                </c:pt>
                <c:pt idx="6110">
                  <c:v>34.738170140000001</c:v>
                </c:pt>
                <c:pt idx="6111">
                  <c:v>34.737771070000001</c:v>
                </c:pt>
                <c:pt idx="6112">
                  <c:v>34.737371750000001</c:v>
                </c:pt>
                <c:pt idx="6113">
                  <c:v>34.736972160000001</c:v>
                </c:pt>
                <c:pt idx="6114">
                  <c:v>34.73657231</c:v>
                </c:pt>
                <c:pt idx="6115">
                  <c:v>34.736172189999998</c:v>
                </c:pt>
                <c:pt idx="6116">
                  <c:v>34.735771819999997</c:v>
                </c:pt>
                <c:pt idx="6117">
                  <c:v>34.735371190000002</c:v>
                </c:pt>
                <c:pt idx="6118">
                  <c:v>34.73497029</c:v>
                </c:pt>
                <c:pt idx="6119">
                  <c:v>34.734569129999997</c:v>
                </c:pt>
                <c:pt idx="6120">
                  <c:v>34.73416769</c:v>
                </c:pt>
                <c:pt idx="6121">
                  <c:v>34.733766009999997</c:v>
                </c:pt>
                <c:pt idx="6122">
                  <c:v>34.73336407</c:v>
                </c:pt>
                <c:pt idx="6123">
                  <c:v>34.732961860000003</c:v>
                </c:pt>
                <c:pt idx="6124">
                  <c:v>34.732559389999999</c:v>
                </c:pt>
                <c:pt idx="6125">
                  <c:v>34.732156660000001</c:v>
                </c:pt>
                <c:pt idx="6126">
                  <c:v>34.731753670000003</c:v>
                </c:pt>
                <c:pt idx="6127">
                  <c:v>34.731350419999998</c:v>
                </c:pt>
                <c:pt idx="6128">
                  <c:v>34.730946899999999</c:v>
                </c:pt>
                <c:pt idx="6129">
                  <c:v>34.73054312</c:v>
                </c:pt>
                <c:pt idx="6130">
                  <c:v>34.730139080000001</c:v>
                </c:pt>
                <c:pt idx="6131">
                  <c:v>34.729734780000001</c:v>
                </c:pt>
                <c:pt idx="6132">
                  <c:v>34.729330220000001</c:v>
                </c:pt>
                <c:pt idx="6133">
                  <c:v>34.728925400000001</c:v>
                </c:pt>
                <c:pt idx="6134">
                  <c:v>34.72852031</c:v>
                </c:pt>
                <c:pt idx="6135">
                  <c:v>34.72811497</c:v>
                </c:pt>
                <c:pt idx="6136">
                  <c:v>34.727709359999999</c:v>
                </c:pt>
                <c:pt idx="6137">
                  <c:v>34.727303489999997</c:v>
                </c:pt>
                <c:pt idx="6138">
                  <c:v>34.726897360000002</c:v>
                </c:pt>
                <c:pt idx="6139">
                  <c:v>34.72649097</c:v>
                </c:pt>
                <c:pt idx="6140">
                  <c:v>34.726084309999997</c:v>
                </c:pt>
                <c:pt idx="6141">
                  <c:v>34.725677400000002</c:v>
                </c:pt>
                <c:pt idx="6142">
                  <c:v>34.725270219999999</c:v>
                </c:pt>
                <c:pt idx="6143">
                  <c:v>34.724862780000002</c:v>
                </c:pt>
                <c:pt idx="6144">
                  <c:v>34.724455069999998</c:v>
                </c:pt>
                <c:pt idx="6145">
                  <c:v>34.724047110000001</c:v>
                </c:pt>
                <c:pt idx="6146">
                  <c:v>34.723638880000003</c:v>
                </c:pt>
                <c:pt idx="6147">
                  <c:v>34.723230399999998</c:v>
                </c:pt>
                <c:pt idx="6148">
                  <c:v>34.72282165</c:v>
                </c:pt>
                <c:pt idx="6149">
                  <c:v>34.722412650000003</c:v>
                </c:pt>
                <c:pt idx="6150">
                  <c:v>34.722003379999997</c:v>
                </c:pt>
                <c:pt idx="6151">
                  <c:v>34.721593849999998</c:v>
                </c:pt>
                <c:pt idx="6152">
                  <c:v>34.721184059999999</c:v>
                </c:pt>
                <c:pt idx="6153">
                  <c:v>34.720773999999999</c:v>
                </c:pt>
                <c:pt idx="6154">
                  <c:v>34.720363689999999</c:v>
                </c:pt>
                <c:pt idx="6155">
                  <c:v>34.71995312</c:v>
                </c:pt>
                <c:pt idx="6156">
                  <c:v>34.719542279999999</c:v>
                </c:pt>
                <c:pt idx="6157">
                  <c:v>34.719131179999998</c:v>
                </c:pt>
                <c:pt idx="6158">
                  <c:v>34.718719819999997</c:v>
                </c:pt>
                <c:pt idx="6159">
                  <c:v>34.718308200000003</c:v>
                </c:pt>
                <c:pt idx="6160">
                  <c:v>34.717896320000001</c:v>
                </c:pt>
                <c:pt idx="6161">
                  <c:v>34.71748418</c:v>
                </c:pt>
                <c:pt idx="6162">
                  <c:v>34.717071779999998</c:v>
                </c:pt>
                <c:pt idx="6163">
                  <c:v>34.716659110000002</c:v>
                </c:pt>
                <c:pt idx="6164">
                  <c:v>34.71624619</c:v>
                </c:pt>
                <c:pt idx="6165">
                  <c:v>34.715833000000003</c:v>
                </c:pt>
                <c:pt idx="6166">
                  <c:v>34.71541955</c:v>
                </c:pt>
                <c:pt idx="6167">
                  <c:v>34.715005840000003</c:v>
                </c:pt>
                <c:pt idx="6168">
                  <c:v>34.714591859999999</c:v>
                </c:pt>
                <c:pt idx="6169">
                  <c:v>34.714177630000002</c:v>
                </c:pt>
                <c:pt idx="6170">
                  <c:v>34.713763139999998</c:v>
                </c:pt>
                <c:pt idx="6171">
                  <c:v>34.713348379999999</c:v>
                </c:pt>
                <c:pt idx="6172">
                  <c:v>34.712933370000002</c:v>
                </c:pt>
                <c:pt idx="6173">
                  <c:v>34.712518090000003</c:v>
                </c:pt>
                <c:pt idx="6174">
                  <c:v>34.712102559999998</c:v>
                </c:pt>
                <c:pt idx="6175">
                  <c:v>34.711686759999999</c:v>
                </c:pt>
                <c:pt idx="6176">
                  <c:v>34.7112707</c:v>
                </c:pt>
                <c:pt idx="6177">
                  <c:v>34.710854380000001</c:v>
                </c:pt>
                <c:pt idx="6178">
                  <c:v>34.710437800000001</c:v>
                </c:pt>
                <c:pt idx="6179">
                  <c:v>34.710020960000001</c:v>
                </c:pt>
                <c:pt idx="6180">
                  <c:v>34.709603860000001</c:v>
                </c:pt>
                <c:pt idx="6181">
                  <c:v>34.709186500000001</c:v>
                </c:pt>
                <c:pt idx="6182">
                  <c:v>34.708768880000001</c:v>
                </c:pt>
                <c:pt idx="6183">
                  <c:v>34.70835099</c:v>
                </c:pt>
                <c:pt idx="6184">
                  <c:v>34.707932849999999</c:v>
                </c:pt>
                <c:pt idx="6185">
                  <c:v>34.707514439999997</c:v>
                </c:pt>
                <c:pt idx="6186">
                  <c:v>34.707095780000003</c:v>
                </c:pt>
                <c:pt idx="6187">
                  <c:v>34.706676850000001</c:v>
                </c:pt>
                <c:pt idx="6188">
                  <c:v>34.706257659999999</c:v>
                </c:pt>
                <c:pt idx="6189">
                  <c:v>34.705838210000003</c:v>
                </c:pt>
                <c:pt idx="6190">
                  <c:v>34.7054185</c:v>
                </c:pt>
                <c:pt idx="6191">
                  <c:v>34.704998529999997</c:v>
                </c:pt>
                <c:pt idx="6192">
                  <c:v>34.704578290000001</c:v>
                </c:pt>
                <c:pt idx="6193">
                  <c:v>34.704157799999997</c:v>
                </c:pt>
                <c:pt idx="6194">
                  <c:v>34.703737050000001</c:v>
                </c:pt>
                <c:pt idx="6195">
                  <c:v>34.703316030000003</c:v>
                </c:pt>
                <c:pt idx="6196">
                  <c:v>34.70289476</c:v>
                </c:pt>
                <c:pt idx="6197">
                  <c:v>34.702473230000003</c:v>
                </c:pt>
                <c:pt idx="6198">
                  <c:v>34.702051429999997</c:v>
                </c:pt>
                <c:pt idx="6199">
                  <c:v>34.70162938</c:v>
                </c:pt>
                <c:pt idx="6200">
                  <c:v>34.701207060000002</c:v>
                </c:pt>
                <c:pt idx="6201">
                  <c:v>34.700784480000003</c:v>
                </c:pt>
                <c:pt idx="6202">
                  <c:v>34.700361649999998</c:v>
                </c:pt>
                <c:pt idx="6203">
                  <c:v>34.699938549999999</c:v>
                </c:pt>
                <c:pt idx="6204">
                  <c:v>34.69951519</c:v>
                </c:pt>
                <c:pt idx="6205">
                  <c:v>34.699091580000001</c:v>
                </c:pt>
                <c:pt idx="6206">
                  <c:v>34.698667700000001</c:v>
                </c:pt>
                <c:pt idx="6207">
                  <c:v>34.698243560000002</c:v>
                </c:pt>
                <c:pt idx="6208">
                  <c:v>34.697819160000002</c:v>
                </c:pt>
                <c:pt idx="6209">
                  <c:v>34.697394500000001</c:v>
                </c:pt>
                <c:pt idx="6210">
                  <c:v>34.696969580000001</c:v>
                </c:pt>
                <c:pt idx="6211">
                  <c:v>34.696544400000001</c:v>
                </c:pt>
                <c:pt idx="6212">
                  <c:v>34.69611896</c:v>
                </c:pt>
                <c:pt idx="6213">
                  <c:v>34.695693259999999</c:v>
                </c:pt>
                <c:pt idx="6214">
                  <c:v>34.695267289999997</c:v>
                </c:pt>
                <c:pt idx="6215">
                  <c:v>34.694841070000003</c:v>
                </c:pt>
                <c:pt idx="6216">
                  <c:v>34.69441458</c:v>
                </c:pt>
                <c:pt idx="6217">
                  <c:v>34.693987829999998</c:v>
                </c:pt>
                <c:pt idx="6218">
                  <c:v>34.693560830000003</c:v>
                </c:pt>
                <c:pt idx="6219">
                  <c:v>34.693133570000001</c:v>
                </c:pt>
                <c:pt idx="6220">
                  <c:v>34.692706049999998</c:v>
                </c:pt>
                <c:pt idx="6221">
                  <c:v>34.692278260000002</c:v>
                </c:pt>
                <c:pt idx="6222">
                  <c:v>34.691850219999999</c:v>
                </c:pt>
                <c:pt idx="6223">
                  <c:v>34.691421920000003</c:v>
                </c:pt>
                <c:pt idx="6224">
                  <c:v>34.690993349999999</c:v>
                </c:pt>
                <c:pt idx="6225">
                  <c:v>34.690564530000003</c:v>
                </c:pt>
                <c:pt idx="6226">
                  <c:v>34.690135439999999</c:v>
                </c:pt>
                <c:pt idx="6227">
                  <c:v>34.689706100000002</c:v>
                </c:pt>
                <c:pt idx="6228">
                  <c:v>34.689276499999998</c:v>
                </c:pt>
                <c:pt idx="6229">
                  <c:v>34.68884663</c:v>
                </c:pt>
                <c:pt idx="6230">
                  <c:v>34.688416510000003</c:v>
                </c:pt>
                <c:pt idx="6231">
                  <c:v>34.687986119999998</c:v>
                </c:pt>
                <c:pt idx="6232">
                  <c:v>34.68755548</c:v>
                </c:pt>
                <c:pt idx="6233">
                  <c:v>34.687124570000002</c:v>
                </c:pt>
                <c:pt idx="6234">
                  <c:v>34.686693409999997</c:v>
                </c:pt>
                <c:pt idx="6235">
                  <c:v>34.686261979999998</c:v>
                </c:pt>
                <c:pt idx="6236">
                  <c:v>34.685830299999999</c:v>
                </c:pt>
                <c:pt idx="6237">
                  <c:v>34.68539835</c:v>
                </c:pt>
                <c:pt idx="6238">
                  <c:v>34.684966150000001</c:v>
                </c:pt>
                <c:pt idx="6239">
                  <c:v>34.684533690000002</c:v>
                </c:pt>
                <c:pt idx="6240">
                  <c:v>34.684100950000001</c:v>
                </c:pt>
                <c:pt idx="6241">
                  <c:v>34.683667960000001</c:v>
                </c:pt>
                <c:pt idx="6242">
                  <c:v>34.683234720000002</c:v>
                </c:pt>
                <c:pt idx="6243">
                  <c:v>34.682801220000002</c:v>
                </c:pt>
                <c:pt idx="6244">
                  <c:v>34.682367450000001</c:v>
                </c:pt>
                <c:pt idx="6245">
                  <c:v>34.681933430000001</c:v>
                </c:pt>
                <c:pt idx="6246">
                  <c:v>34.68149915</c:v>
                </c:pt>
                <c:pt idx="6247">
                  <c:v>34.681064599999999</c:v>
                </c:pt>
                <c:pt idx="6248">
                  <c:v>34.680629799999998</c:v>
                </c:pt>
                <c:pt idx="6249">
                  <c:v>34.680194739999997</c:v>
                </c:pt>
                <c:pt idx="6250">
                  <c:v>34.679759420000003</c:v>
                </c:pt>
                <c:pt idx="6251">
                  <c:v>34.679323830000001</c:v>
                </c:pt>
                <c:pt idx="6252">
                  <c:v>34.67888799</c:v>
                </c:pt>
                <c:pt idx="6253">
                  <c:v>34.678451889999998</c:v>
                </c:pt>
                <c:pt idx="6254">
                  <c:v>34.678015530000003</c:v>
                </c:pt>
                <c:pt idx="6255">
                  <c:v>34.677578910000001</c:v>
                </c:pt>
                <c:pt idx="6256">
                  <c:v>34.677142029999999</c:v>
                </c:pt>
                <c:pt idx="6257">
                  <c:v>34.676704890000003</c:v>
                </c:pt>
                <c:pt idx="6258">
                  <c:v>34.676267490000001</c:v>
                </c:pt>
                <c:pt idx="6259">
                  <c:v>34.675829829999998</c:v>
                </c:pt>
                <c:pt idx="6260">
                  <c:v>34.675391910000002</c:v>
                </c:pt>
                <c:pt idx="6261">
                  <c:v>34.674953739999999</c:v>
                </c:pt>
                <c:pt idx="6262">
                  <c:v>34.674515300000003</c:v>
                </c:pt>
                <c:pt idx="6263">
                  <c:v>34.674076599999999</c:v>
                </c:pt>
                <c:pt idx="6264">
                  <c:v>34.673637630000002</c:v>
                </c:pt>
                <c:pt idx="6265">
                  <c:v>34.673198409999998</c:v>
                </c:pt>
                <c:pt idx="6266">
                  <c:v>34.672758940000001</c:v>
                </c:pt>
                <c:pt idx="6267">
                  <c:v>34.672319199999997</c:v>
                </c:pt>
                <c:pt idx="6268">
                  <c:v>34.67187921</c:v>
                </c:pt>
                <c:pt idx="6269">
                  <c:v>34.671438960000003</c:v>
                </c:pt>
                <c:pt idx="6270">
                  <c:v>34.670998439999998</c:v>
                </c:pt>
                <c:pt idx="6271">
                  <c:v>34.670557670000001</c:v>
                </c:pt>
                <c:pt idx="6272">
                  <c:v>34.670116640000003</c:v>
                </c:pt>
                <c:pt idx="6273">
                  <c:v>34.669675349999999</c:v>
                </c:pt>
                <c:pt idx="6274">
                  <c:v>34.669233800000001</c:v>
                </c:pt>
                <c:pt idx="6275">
                  <c:v>34.668791990000003</c:v>
                </c:pt>
                <c:pt idx="6276">
                  <c:v>34.668349919999997</c:v>
                </c:pt>
                <c:pt idx="6277">
                  <c:v>34.667907589999999</c:v>
                </c:pt>
                <c:pt idx="6278">
                  <c:v>34.667465</c:v>
                </c:pt>
                <c:pt idx="6279">
                  <c:v>34.667022150000001</c:v>
                </c:pt>
                <c:pt idx="6280">
                  <c:v>34.666579050000003</c:v>
                </c:pt>
                <c:pt idx="6281">
                  <c:v>34.666135679999996</c:v>
                </c:pt>
                <c:pt idx="6282">
                  <c:v>34.665692059999998</c:v>
                </c:pt>
                <c:pt idx="6283">
                  <c:v>34.665248169999998</c:v>
                </c:pt>
                <c:pt idx="6284">
                  <c:v>34.664804029999999</c:v>
                </c:pt>
                <c:pt idx="6285">
                  <c:v>34.66435963</c:v>
                </c:pt>
                <c:pt idx="6286">
                  <c:v>34.66391497</c:v>
                </c:pt>
                <c:pt idx="6287">
                  <c:v>34.663470050000001</c:v>
                </c:pt>
                <c:pt idx="6288">
                  <c:v>34.663024849999999</c:v>
                </c:pt>
                <c:pt idx="6289">
                  <c:v>34.66257942</c:v>
                </c:pt>
                <c:pt idx="6290">
                  <c:v>34.66213372</c:v>
                </c:pt>
                <c:pt idx="6291">
                  <c:v>34.66168776</c:v>
                </c:pt>
                <c:pt idx="6292">
                  <c:v>34.66124155</c:v>
                </c:pt>
                <c:pt idx="6293">
                  <c:v>34.660795069999999</c:v>
                </c:pt>
                <c:pt idx="6294">
                  <c:v>34.660348339999999</c:v>
                </c:pt>
                <c:pt idx="6295">
                  <c:v>34.659901349999998</c:v>
                </c:pt>
                <c:pt idx="6296">
                  <c:v>34.659454089999997</c:v>
                </c:pt>
                <c:pt idx="6297">
                  <c:v>34.659006580000003</c:v>
                </c:pt>
                <c:pt idx="6298">
                  <c:v>34.658558820000003</c:v>
                </c:pt>
                <c:pt idx="6299">
                  <c:v>34.658110790000002</c:v>
                </c:pt>
                <c:pt idx="6300">
                  <c:v>34.657662500000001</c:v>
                </c:pt>
                <c:pt idx="6301">
                  <c:v>34.657213949999999</c:v>
                </c:pt>
                <c:pt idx="6302">
                  <c:v>34.656765149999998</c:v>
                </c:pt>
                <c:pt idx="6303">
                  <c:v>34.656316089999997</c:v>
                </c:pt>
                <c:pt idx="6304">
                  <c:v>34.655866760000002</c:v>
                </c:pt>
                <c:pt idx="6305">
                  <c:v>34.655417180000001</c:v>
                </c:pt>
                <c:pt idx="6306">
                  <c:v>34.654967339999999</c:v>
                </c:pt>
                <c:pt idx="6307">
                  <c:v>34.654517239999997</c:v>
                </c:pt>
                <c:pt idx="6308">
                  <c:v>34.654066890000003</c:v>
                </c:pt>
                <c:pt idx="6309">
                  <c:v>34.653616270000001</c:v>
                </c:pt>
                <c:pt idx="6310">
                  <c:v>34.653165389999998</c:v>
                </c:pt>
                <c:pt idx="6311">
                  <c:v>34.652714260000003</c:v>
                </c:pt>
                <c:pt idx="6312">
                  <c:v>34.65226286</c:v>
                </c:pt>
                <c:pt idx="6313">
                  <c:v>34.651811199999997</c:v>
                </c:pt>
                <c:pt idx="6314">
                  <c:v>34.651359290000002</c:v>
                </c:pt>
                <c:pt idx="6315">
                  <c:v>34.65090713</c:v>
                </c:pt>
                <c:pt idx="6316">
                  <c:v>34.650454699999997</c:v>
                </c:pt>
                <c:pt idx="6317">
                  <c:v>34.650002010000001</c:v>
                </c:pt>
                <c:pt idx="6318">
                  <c:v>34.649549069999999</c:v>
                </c:pt>
                <c:pt idx="6319">
                  <c:v>34.649095869999996</c:v>
                </c:pt>
                <c:pt idx="6320">
                  <c:v>34.648642410000001</c:v>
                </c:pt>
                <c:pt idx="6321">
                  <c:v>34.648188689999998</c:v>
                </c:pt>
                <c:pt idx="6322">
                  <c:v>34.647734710000002</c:v>
                </c:pt>
                <c:pt idx="6323">
                  <c:v>34.647280469999998</c:v>
                </c:pt>
                <c:pt idx="6324">
                  <c:v>34.646825980000003</c:v>
                </c:pt>
                <c:pt idx="6325">
                  <c:v>34.646371219999999</c:v>
                </c:pt>
                <c:pt idx="6326">
                  <c:v>34.645916210000003</c:v>
                </c:pt>
                <c:pt idx="6327">
                  <c:v>34.64546094</c:v>
                </c:pt>
                <c:pt idx="6328">
                  <c:v>34.645005410000003</c:v>
                </c:pt>
                <c:pt idx="6329">
                  <c:v>34.64454963</c:v>
                </c:pt>
                <c:pt idx="6330">
                  <c:v>34.644093580000003</c:v>
                </c:pt>
                <c:pt idx="6331">
                  <c:v>34.64363728</c:v>
                </c:pt>
                <c:pt idx="6332">
                  <c:v>34.643180710000003</c:v>
                </c:pt>
                <c:pt idx="6333">
                  <c:v>34.642723889999999</c:v>
                </c:pt>
                <c:pt idx="6334">
                  <c:v>34.642266820000003</c:v>
                </c:pt>
                <c:pt idx="6335">
                  <c:v>34.641809479999999</c:v>
                </c:pt>
                <c:pt idx="6336">
                  <c:v>34.641351870000001</c:v>
                </c:pt>
                <c:pt idx="6337">
                  <c:v>34.640894019999998</c:v>
                </c:pt>
                <c:pt idx="6338">
                  <c:v>34.6404359</c:v>
                </c:pt>
                <c:pt idx="6339">
                  <c:v>34.639977530000003</c:v>
                </c:pt>
                <c:pt idx="6340">
                  <c:v>34.63951891</c:v>
                </c:pt>
                <c:pt idx="6341">
                  <c:v>34.639060020000002</c:v>
                </c:pt>
                <c:pt idx="6342">
                  <c:v>34.638600879999998</c:v>
                </c:pt>
                <c:pt idx="6343">
                  <c:v>34.638141470000001</c:v>
                </c:pt>
                <c:pt idx="6344">
                  <c:v>34.637681809999997</c:v>
                </c:pt>
                <c:pt idx="6345">
                  <c:v>34.637221889999999</c:v>
                </c:pt>
                <c:pt idx="6346">
                  <c:v>34.636761720000003</c:v>
                </c:pt>
                <c:pt idx="6347">
                  <c:v>34.636301279999998</c:v>
                </c:pt>
                <c:pt idx="6348">
                  <c:v>34.635840590000001</c:v>
                </c:pt>
                <c:pt idx="6349">
                  <c:v>34.635379639999996</c:v>
                </c:pt>
                <c:pt idx="6350">
                  <c:v>34.634918429999999</c:v>
                </c:pt>
                <c:pt idx="6351">
                  <c:v>34.634456960000001</c:v>
                </c:pt>
                <c:pt idx="6352">
                  <c:v>34.633995239999997</c:v>
                </c:pt>
                <c:pt idx="6353">
                  <c:v>34.633533249999999</c:v>
                </c:pt>
                <c:pt idx="6354">
                  <c:v>34.633071010000002</c:v>
                </c:pt>
                <c:pt idx="6355">
                  <c:v>34.632608509999997</c:v>
                </c:pt>
                <c:pt idx="6356">
                  <c:v>34.63214576</c:v>
                </c:pt>
                <c:pt idx="6357">
                  <c:v>34.631682740000002</c:v>
                </c:pt>
                <c:pt idx="6358">
                  <c:v>34.631219469999998</c:v>
                </c:pt>
                <c:pt idx="6359">
                  <c:v>34.63075594</c:v>
                </c:pt>
                <c:pt idx="6360">
                  <c:v>34.630292140000002</c:v>
                </c:pt>
                <c:pt idx="6361">
                  <c:v>34.629828089999997</c:v>
                </c:pt>
                <c:pt idx="6362">
                  <c:v>34.629363789999999</c:v>
                </c:pt>
                <c:pt idx="6363">
                  <c:v>34.628899230000002</c:v>
                </c:pt>
                <c:pt idx="6364">
                  <c:v>34.628434409999997</c:v>
                </c:pt>
                <c:pt idx="6365">
                  <c:v>34.627969329999999</c:v>
                </c:pt>
                <c:pt idx="6366">
                  <c:v>34.627504000000002</c:v>
                </c:pt>
                <c:pt idx="6367">
                  <c:v>34.627038400000004</c:v>
                </c:pt>
                <c:pt idx="6368">
                  <c:v>34.626572549999999</c:v>
                </c:pt>
                <c:pt idx="6369">
                  <c:v>34.626106450000002</c:v>
                </c:pt>
                <c:pt idx="6370">
                  <c:v>34.625640079999997</c:v>
                </c:pt>
                <c:pt idx="6371">
                  <c:v>34.625173459999999</c:v>
                </c:pt>
                <c:pt idx="6372">
                  <c:v>34.624706580000002</c:v>
                </c:pt>
                <c:pt idx="6373">
                  <c:v>34.624239439999997</c:v>
                </c:pt>
                <c:pt idx="6374">
                  <c:v>34.623772039999999</c:v>
                </c:pt>
                <c:pt idx="6375">
                  <c:v>34.623304390000001</c:v>
                </c:pt>
                <c:pt idx="6376">
                  <c:v>34.622836479999997</c:v>
                </c:pt>
                <c:pt idx="6377">
                  <c:v>34.622368309999999</c:v>
                </c:pt>
                <c:pt idx="6378">
                  <c:v>34.621899880000001</c:v>
                </c:pt>
                <c:pt idx="6379">
                  <c:v>34.621431200000004</c:v>
                </c:pt>
                <c:pt idx="6380">
                  <c:v>34.620962259999999</c:v>
                </c:pt>
                <c:pt idx="6381">
                  <c:v>34.620493060000001</c:v>
                </c:pt>
                <c:pt idx="6382">
                  <c:v>34.620023600000003</c:v>
                </c:pt>
                <c:pt idx="6383">
                  <c:v>34.619553889999999</c:v>
                </c:pt>
                <c:pt idx="6384">
                  <c:v>34.619083910000001</c:v>
                </c:pt>
                <c:pt idx="6385">
                  <c:v>34.618613680000003</c:v>
                </c:pt>
                <c:pt idx="6386">
                  <c:v>34.618143189999998</c:v>
                </c:pt>
                <c:pt idx="6387">
                  <c:v>34.617672450000001</c:v>
                </c:pt>
                <c:pt idx="6388">
                  <c:v>34.617201450000003</c:v>
                </c:pt>
                <c:pt idx="6389">
                  <c:v>34.616730189999998</c:v>
                </c:pt>
                <c:pt idx="6390">
                  <c:v>34.616258680000001</c:v>
                </c:pt>
                <c:pt idx="6391">
                  <c:v>34.615786900000003</c:v>
                </c:pt>
                <c:pt idx="6392">
                  <c:v>34.615314869999999</c:v>
                </c:pt>
                <c:pt idx="6393">
                  <c:v>34.614842590000002</c:v>
                </c:pt>
                <c:pt idx="6394">
                  <c:v>34.614370039999997</c:v>
                </c:pt>
                <c:pt idx="6395">
                  <c:v>34.61389724</c:v>
                </c:pt>
                <c:pt idx="6396">
                  <c:v>34.613424180000003</c:v>
                </c:pt>
                <c:pt idx="6397">
                  <c:v>34.612950869999999</c:v>
                </c:pt>
                <c:pt idx="6398">
                  <c:v>34.612477300000002</c:v>
                </c:pt>
                <c:pt idx="6399">
                  <c:v>34.612003469999998</c:v>
                </c:pt>
                <c:pt idx="6400">
                  <c:v>34.61152938</c:v>
                </c:pt>
                <c:pt idx="6401">
                  <c:v>34.611055039999997</c:v>
                </c:pt>
                <c:pt idx="6402">
                  <c:v>34.61058044</c:v>
                </c:pt>
                <c:pt idx="6403">
                  <c:v>34.610105580000003</c:v>
                </c:pt>
                <c:pt idx="6404">
                  <c:v>34.609630459999998</c:v>
                </c:pt>
                <c:pt idx="6405">
                  <c:v>34.609155090000002</c:v>
                </c:pt>
                <c:pt idx="6406">
                  <c:v>34.608679459999998</c:v>
                </c:pt>
                <c:pt idx="6407">
                  <c:v>34.608203580000001</c:v>
                </c:pt>
                <c:pt idx="6408">
                  <c:v>34.607727420000003</c:v>
                </c:pt>
                <c:pt idx="6409">
                  <c:v>34.60725102</c:v>
                </c:pt>
                <c:pt idx="6410">
                  <c:v>34.606774360000003</c:v>
                </c:pt>
                <c:pt idx="6411">
                  <c:v>34.60629745</c:v>
                </c:pt>
                <c:pt idx="6412">
                  <c:v>34.605820280000003</c:v>
                </c:pt>
                <c:pt idx="6413">
                  <c:v>34.60534285</c:v>
                </c:pt>
                <c:pt idx="6414">
                  <c:v>34.604865160000003</c:v>
                </c:pt>
                <c:pt idx="6415">
                  <c:v>34.60438722</c:v>
                </c:pt>
                <c:pt idx="6416">
                  <c:v>34.603909029999997</c:v>
                </c:pt>
                <c:pt idx="6417">
                  <c:v>34.60343057</c:v>
                </c:pt>
                <c:pt idx="6418">
                  <c:v>34.602951859999997</c:v>
                </c:pt>
                <c:pt idx="6419">
                  <c:v>34.602472890000001</c:v>
                </c:pt>
                <c:pt idx="6420">
                  <c:v>34.601993659999998</c:v>
                </c:pt>
                <c:pt idx="6421">
                  <c:v>34.601514180000002</c:v>
                </c:pt>
                <c:pt idx="6422">
                  <c:v>34.601034439999999</c:v>
                </c:pt>
                <c:pt idx="6423">
                  <c:v>34.600554449999997</c:v>
                </c:pt>
                <c:pt idx="6424">
                  <c:v>34.600074200000002</c:v>
                </c:pt>
                <c:pt idx="6425">
                  <c:v>34.599593689999999</c:v>
                </c:pt>
                <c:pt idx="6426">
                  <c:v>34.599112920000003</c:v>
                </c:pt>
                <c:pt idx="6427">
                  <c:v>34.598631900000001</c:v>
                </c:pt>
                <c:pt idx="6428">
                  <c:v>34.598150619999998</c:v>
                </c:pt>
                <c:pt idx="6429">
                  <c:v>34.597669089999997</c:v>
                </c:pt>
                <c:pt idx="6430">
                  <c:v>34.597187290000001</c:v>
                </c:pt>
                <c:pt idx="6431">
                  <c:v>34.596705249999999</c:v>
                </c:pt>
                <c:pt idx="6432">
                  <c:v>34.596222930000003</c:v>
                </c:pt>
                <c:pt idx="6433">
                  <c:v>34.595740370000001</c:v>
                </c:pt>
                <c:pt idx="6434">
                  <c:v>34.595257549999999</c:v>
                </c:pt>
                <c:pt idx="6435">
                  <c:v>34.594774469999997</c:v>
                </c:pt>
                <c:pt idx="6436">
                  <c:v>34.594291140000003</c:v>
                </c:pt>
                <c:pt idx="6437">
                  <c:v>34.593807560000002</c:v>
                </c:pt>
                <c:pt idx="6438">
                  <c:v>34.59332371</c:v>
                </c:pt>
                <c:pt idx="6439">
                  <c:v>34.592839609999999</c:v>
                </c:pt>
                <c:pt idx="6440">
                  <c:v>34.592355259999998</c:v>
                </c:pt>
                <c:pt idx="6441">
                  <c:v>34.591870640000003</c:v>
                </c:pt>
                <c:pt idx="6442">
                  <c:v>34.591385770000002</c:v>
                </c:pt>
                <c:pt idx="6443">
                  <c:v>34.590900650000002</c:v>
                </c:pt>
                <c:pt idx="6444">
                  <c:v>34.590415270000001</c:v>
                </c:pt>
                <c:pt idx="6445">
                  <c:v>34.58992963</c:v>
                </c:pt>
                <c:pt idx="6446">
                  <c:v>34.589443729999999</c:v>
                </c:pt>
                <c:pt idx="6447">
                  <c:v>34.588957579999999</c:v>
                </c:pt>
                <c:pt idx="6448">
                  <c:v>34.588471179999999</c:v>
                </c:pt>
                <c:pt idx="6449">
                  <c:v>34.587984509999998</c:v>
                </c:pt>
                <c:pt idx="6450">
                  <c:v>34.587497589999998</c:v>
                </c:pt>
                <c:pt idx="6451">
                  <c:v>34.587010419999999</c:v>
                </c:pt>
                <c:pt idx="6452">
                  <c:v>34.586522989999999</c:v>
                </c:pt>
                <c:pt idx="6453">
                  <c:v>34.586035299999999</c:v>
                </c:pt>
                <c:pt idx="6454">
                  <c:v>34.58554736</c:v>
                </c:pt>
                <c:pt idx="6455">
                  <c:v>34.58505916</c:v>
                </c:pt>
                <c:pt idx="6456">
                  <c:v>34.58457069</c:v>
                </c:pt>
                <c:pt idx="6457">
                  <c:v>34.58408197</c:v>
                </c:pt>
                <c:pt idx="6458">
                  <c:v>34.583593010000001</c:v>
                </c:pt>
                <c:pt idx="6459">
                  <c:v>34.583103780000002</c:v>
                </c:pt>
                <c:pt idx="6460">
                  <c:v>34.582614300000003</c:v>
                </c:pt>
                <c:pt idx="6461">
                  <c:v>34.582124569999998</c:v>
                </c:pt>
                <c:pt idx="6462">
                  <c:v>34.581634569999999</c:v>
                </c:pt>
                <c:pt idx="6463">
                  <c:v>34.581144330000001</c:v>
                </c:pt>
                <c:pt idx="6464">
                  <c:v>34.580653820000002</c:v>
                </c:pt>
                <c:pt idx="6465">
                  <c:v>34.580163059999997</c:v>
                </c:pt>
                <c:pt idx="6466">
                  <c:v>34.579672049999999</c:v>
                </c:pt>
                <c:pt idx="6467">
                  <c:v>34.579180770000001</c:v>
                </c:pt>
                <c:pt idx="6468">
                  <c:v>34.578689249999996</c:v>
                </c:pt>
                <c:pt idx="6469">
                  <c:v>34.578197459999998</c:v>
                </c:pt>
                <c:pt idx="6470">
                  <c:v>34.577705420000001</c:v>
                </c:pt>
                <c:pt idx="6471">
                  <c:v>34.577213129999997</c:v>
                </c:pt>
                <c:pt idx="6472">
                  <c:v>34.57672058</c:v>
                </c:pt>
                <c:pt idx="6473">
                  <c:v>34.576227770000003</c:v>
                </c:pt>
                <c:pt idx="6474">
                  <c:v>34.575734709999999</c:v>
                </c:pt>
                <c:pt idx="6475">
                  <c:v>34.575241390000002</c:v>
                </c:pt>
                <c:pt idx="6476">
                  <c:v>34.574747819999999</c:v>
                </c:pt>
                <c:pt idx="6477">
                  <c:v>34.574253990000003</c:v>
                </c:pt>
                <c:pt idx="6478">
                  <c:v>34.573759899999999</c:v>
                </c:pt>
                <c:pt idx="6479">
                  <c:v>34.573265560000003</c:v>
                </c:pt>
                <c:pt idx="6480">
                  <c:v>34.572770949999999</c:v>
                </c:pt>
                <c:pt idx="6481">
                  <c:v>34.572276100000003</c:v>
                </c:pt>
                <c:pt idx="6482">
                  <c:v>34.571780990000001</c:v>
                </c:pt>
                <c:pt idx="6483">
                  <c:v>34.571285629999998</c:v>
                </c:pt>
                <c:pt idx="6484">
                  <c:v>34.570790010000003</c:v>
                </c:pt>
                <c:pt idx="6485">
                  <c:v>34.570294140000001</c:v>
                </c:pt>
                <c:pt idx="6486">
                  <c:v>34.56979801</c:v>
                </c:pt>
                <c:pt idx="6487">
                  <c:v>34.569301619999997</c:v>
                </c:pt>
                <c:pt idx="6488">
                  <c:v>34.568804980000003</c:v>
                </c:pt>
                <c:pt idx="6489">
                  <c:v>34.568308080000001</c:v>
                </c:pt>
                <c:pt idx="6490">
                  <c:v>34.56781093</c:v>
                </c:pt>
                <c:pt idx="6491">
                  <c:v>34.567313519999999</c:v>
                </c:pt>
                <c:pt idx="6492">
                  <c:v>34.566815859999998</c:v>
                </c:pt>
                <c:pt idx="6493">
                  <c:v>34.566317939999998</c:v>
                </c:pt>
                <c:pt idx="6494">
                  <c:v>34.565819769999997</c:v>
                </c:pt>
                <c:pt idx="6495">
                  <c:v>34.565321339999997</c:v>
                </c:pt>
                <c:pt idx="6496">
                  <c:v>34.564822659999997</c:v>
                </c:pt>
                <c:pt idx="6497">
                  <c:v>34.564323719999997</c:v>
                </c:pt>
                <c:pt idx="6498">
                  <c:v>34.563824519999997</c:v>
                </c:pt>
                <c:pt idx="6499">
                  <c:v>34.563325069999998</c:v>
                </c:pt>
                <c:pt idx="6500">
                  <c:v>34.562825369999999</c:v>
                </c:pt>
                <c:pt idx="6501">
                  <c:v>34.56232541</c:v>
                </c:pt>
                <c:pt idx="6502">
                  <c:v>34.56182519</c:v>
                </c:pt>
                <c:pt idx="6503">
                  <c:v>34.561324720000002</c:v>
                </c:pt>
                <c:pt idx="6504">
                  <c:v>34.560823980000002</c:v>
                </c:pt>
                <c:pt idx="6505">
                  <c:v>34.560322999999997</c:v>
                </c:pt>
                <c:pt idx="6506">
                  <c:v>34.559821769999999</c:v>
                </c:pt>
                <c:pt idx="6507">
                  <c:v>34.559320270000001</c:v>
                </c:pt>
                <c:pt idx="6508">
                  <c:v>34.558818530000003</c:v>
                </c:pt>
                <c:pt idx="6509">
                  <c:v>34.558316529999999</c:v>
                </c:pt>
                <c:pt idx="6510">
                  <c:v>34.557814270000001</c:v>
                </c:pt>
                <c:pt idx="6511">
                  <c:v>34.557311759999997</c:v>
                </c:pt>
                <c:pt idx="6512">
                  <c:v>34.55680899</c:v>
                </c:pt>
                <c:pt idx="6513">
                  <c:v>34.556305969999997</c:v>
                </c:pt>
                <c:pt idx="6514">
                  <c:v>34.55580269</c:v>
                </c:pt>
                <c:pt idx="6515">
                  <c:v>34.555299159999997</c:v>
                </c:pt>
                <c:pt idx="6516">
                  <c:v>34.554795370000001</c:v>
                </c:pt>
                <c:pt idx="6517">
                  <c:v>34.554291329999998</c:v>
                </c:pt>
                <c:pt idx="6518">
                  <c:v>34.553787040000003</c:v>
                </c:pt>
                <c:pt idx="6519">
                  <c:v>34.553282490000001</c:v>
                </c:pt>
                <c:pt idx="6520">
                  <c:v>34.552777679999998</c:v>
                </c:pt>
                <c:pt idx="6521">
                  <c:v>34.552272619999997</c:v>
                </c:pt>
                <c:pt idx="6522">
                  <c:v>34.551767300000002</c:v>
                </c:pt>
                <c:pt idx="6523">
                  <c:v>34.55126173</c:v>
                </c:pt>
                <c:pt idx="6524">
                  <c:v>34.550755909999999</c:v>
                </c:pt>
                <c:pt idx="6525">
                  <c:v>34.550249829999998</c:v>
                </c:pt>
                <c:pt idx="6526">
                  <c:v>34.549743489999997</c:v>
                </c:pt>
                <c:pt idx="6527">
                  <c:v>34.549236899999997</c:v>
                </c:pt>
                <c:pt idx="6528">
                  <c:v>34.548730040000002</c:v>
                </c:pt>
                <c:pt idx="6529">
                  <c:v>34.548222940000002</c:v>
                </c:pt>
                <c:pt idx="6530">
                  <c:v>34.547715590000003</c:v>
                </c:pt>
                <c:pt idx="6531">
                  <c:v>34.547207980000003</c:v>
                </c:pt>
                <c:pt idx="6532">
                  <c:v>34.546700119999997</c:v>
                </c:pt>
                <c:pt idx="6533">
                  <c:v>34.546191999999998</c:v>
                </c:pt>
                <c:pt idx="6534">
                  <c:v>34.545683629999999</c:v>
                </c:pt>
                <c:pt idx="6535">
                  <c:v>34.545175</c:v>
                </c:pt>
                <c:pt idx="6536">
                  <c:v>34.544666120000002</c:v>
                </c:pt>
                <c:pt idx="6537">
                  <c:v>34.544156979999997</c:v>
                </c:pt>
                <c:pt idx="6538">
                  <c:v>34.543647589999999</c:v>
                </c:pt>
                <c:pt idx="6539">
                  <c:v>34.543137950000002</c:v>
                </c:pt>
                <c:pt idx="6540">
                  <c:v>34.542628049999998</c:v>
                </c:pt>
                <c:pt idx="6541">
                  <c:v>34.542117900000001</c:v>
                </c:pt>
                <c:pt idx="6542">
                  <c:v>34.541607489999997</c:v>
                </c:pt>
                <c:pt idx="6543">
                  <c:v>34.54109682</c:v>
                </c:pt>
                <c:pt idx="6544">
                  <c:v>34.540585909999997</c:v>
                </c:pt>
                <c:pt idx="6545">
                  <c:v>34.540074740000001</c:v>
                </c:pt>
                <c:pt idx="6546">
                  <c:v>34.539563309999998</c:v>
                </c:pt>
                <c:pt idx="6547">
                  <c:v>34.539051630000003</c:v>
                </c:pt>
                <c:pt idx="6548">
                  <c:v>34.53853969</c:v>
                </c:pt>
                <c:pt idx="6549">
                  <c:v>34.538027509999999</c:v>
                </c:pt>
                <c:pt idx="6550">
                  <c:v>34.537515059999997</c:v>
                </c:pt>
                <c:pt idx="6551">
                  <c:v>34.537002360000002</c:v>
                </c:pt>
                <c:pt idx="6552">
                  <c:v>34.536489400000001</c:v>
                </c:pt>
                <c:pt idx="6553">
                  <c:v>34.53597619</c:v>
                </c:pt>
                <c:pt idx="6554">
                  <c:v>34.535462729999999</c:v>
                </c:pt>
                <c:pt idx="6555">
                  <c:v>34.534949019999999</c:v>
                </c:pt>
                <c:pt idx="6556">
                  <c:v>34.534435049999999</c:v>
                </c:pt>
                <c:pt idx="6557">
                  <c:v>34.53392083</c:v>
                </c:pt>
                <c:pt idx="6558">
                  <c:v>34.53340635</c:v>
                </c:pt>
                <c:pt idx="6559">
                  <c:v>34.532891620000001</c:v>
                </c:pt>
                <c:pt idx="6560">
                  <c:v>34.532376640000003</c:v>
                </c:pt>
                <c:pt idx="6561">
                  <c:v>34.531861399999997</c:v>
                </c:pt>
                <c:pt idx="6562">
                  <c:v>34.531345899999998</c:v>
                </c:pt>
                <c:pt idx="6563">
                  <c:v>34.530830160000001</c:v>
                </c:pt>
                <c:pt idx="6564">
                  <c:v>34.530314150000002</c:v>
                </c:pt>
                <c:pt idx="6565">
                  <c:v>34.529797899999998</c:v>
                </c:pt>
                <c:pt idx="6566">
                  <c:v>34.529281390000001</c:v>
                </c:pt>
                <c:pt idx="6567">
                  <c:v>34.528764629999998</c:v>
                </c:pt>
                <c:pt idx="6568">
                  <c:v>34.528247610000001</c:v>
                </c:pt>
                <c:pt idx="6569">
                  <c:v>34.527730339999998</c:v>
                </c:pt>
                <c:pt idx="6570">
                  <c:v>34.527212810000002</c:v>
                </c:pt>
                <c:pt idx="6571">
                  <c:v>34.52669504</c:v>
                </c:pt>
                <c:pt idx="6572">
                  <c:v>34.526176999999997</c:v>
                </c:pt>
                <c:pt idx="6573">
                  <c:v>34.525658720000003</c:v>
                </c:pt>
                <c:pt idx="6574">
                  <c:v>34.525140180000001</c:v>
                </c:pt>
                <c:pt idx="6575">
                  <c:v>34.524621379999999</c:v>
                </c:pt>
                <c:pt idx="6576">
                  <c:v>34.524102319999997</c:v>
                </c:pt>
                <c:pt idx="6577">
                  <c:v>34.523583019999997</c:v>
                </c:pt>
                <c:pt idx="6578">
                  <c:v>34.523063460000003</c:v>
                </c:pt>
                <c:pt idx="6579">
                  <c:v>34.522543659999997</c:v>
                </c:pt>
                <c:pt idx="6580">
                  <c:v>34.522023590000003</c:v>
                </c:pt>
                <c:pt idx="6581">
                  <c:v>34.521503279999997</c:v>
                </c:pt>
                <c:pt idx="6582">
                  <c:v>34.520982709999998</c:v>
                </c:pt>
                <c:pt idx="6583">
                  <c:v>34.520461879999999</c:v>
                </c:pt>
                <c:pt idx="6584">
                  <c:v>34.519940810000001</c:v>
                </c:pt>
                <c:pt idx="6585">
                  <c:v>34.519419470000003</c:v>
                </c:pt>
                <c:pt idx="6586">
                  <c:v>34.518897889999998</c:v>
                </c:pt>
                <c:pt idx="6587">
                  <c:v>34.518376050000001</c:v>
                </c:pt>
                <c:pt idx="6588">
                  <c:v>34.517853959999997</c:v>
                </c:pt>
                <c:pt idx="6589">
                  <c:v>34.51733162</c:v>
                </c:pt>
                <c:pt idx="6590">
                  <c:v>34.516809019999997</c:v>
                </c:pt>
                <c:pt idx="6591">
                  <c:v>34.51628616</c:v>
                </c:pt>
                <c:pt idx="6592">
                  <c:v>34.515763059999998</c:v>
                </c:pt>
                <c:pt idx="6593">
                  <c:v>34.515239700000002</c:v>
                </c:pt>
                <c:pt idx="6594">
                  <c:v>34.51471609</c:v>
                </c:pt>
                <c:pt idx="6595">
                  <c:v>34.514192219999998</c:v>
                </c:pt>
                <c:pt idx="6596">
                  <c:v>34.513668099999997</c:v>
                </c:pt>
                <c:pt idx="6597">
                  <c:v>34.513143730000003</c:v>
                </c:pt>
                <c:pt idx="6598">
                  <c:v>34.512619100000002</c:v>
                </c:pt>
                <c:pt idx="6599">
                  <c:v>34.512094230000002</c:v>
                </c:pt>
                <c:pt idx="6600">
                  <c:v>34.511569080000001</c:v>
                </c:pt>
                <c:pt idx="6601">
                  <c:v>34.511043690000001</c:v>
                </c:pt>
                <c:pt idx="6602">
                  <c:v>34.510518050000002</c:v>
                </c:pt>
                <c:pt idx="6603">
                  <c:v>34.509992160000003</c:v>
                </c:pt>
                <c:pt idx="6604">
                  <c:v>34.509466019999998</c:v>
                </c:pt>
                <c:pt idx="6605">
                  <c:v>34.50893962</c:v>
                </c:pt>
                <c:pt idx="6606">
                  <c:v>34.508412970000002</c:v>
                </c:pt>
                <c:pt idx="6607">
                  <c:v>34.507886059999997</c:v>
                </c:pt>
                <c:pt idx="6608">
                  <c:v>34.5073589</c:v>
                </c:pt>
                <c:pt idx="6609">
                  <c:v>34.506831490000003</c:v>
                </c:pt>
                <c:pt idx="6610">
                  <c:v>34.50630383</c:v>
                </c:pt>
                <c:pt idx="6611">
                  <c:v>34.505775909999997</c:v>
                </c:pt>
                <c:pt idx="6612">
                  <c:v>34.505247740000001</c:v>
                </c:pt>
                <c:pt idx="6613">
                  <c:v>34.50471932</c:v>
                </c:pt>
                <c:pt idx="6614">
                  <c:v>34.504190639999997</c:v>
                </c:pt>
                <c:pt idx="6615">
                  <c:v>34.503661710000003</c:v>
                </c:pt>
                <c:pt idx="6616">
                  <c:v>34.503132530000002</c:v>
                </c:pt>
                <c:pt idx="6617">
                  <c:v>34.502603090000001</c:v>
                </c:pt>
                <c:pt idx="6618">
                  <c:v>34.502073410000001</c:v>
                </c:pt>
                <c:pt idx="6619">
                  <c:v>34.501543460000001</c:v>
                </c:pt>
                <c:pt idx="6620">
                  <c:v>34.501013270000001</c:v>
                </c:pt>
                <c:pt idx="6621">
                  <c:v>34.500482820000002</c:v>
                </c:pt>
                <c:pt idx="6622">
                  <c:v>34.499952120000003</c:v>
                </c:pt>
                <c:pt idx="6623">
                  <c:v>34.499421169999998</c:v>
                </c:pt>
                <c:pt idx="6624">
                  <c:v>34.498889949999999</c:v>
                </c:pt>
                <c:pt idx="6625">
                  <c:v>34.498358490000001</c:v>
                </c:pt>
                <c:pt idx="6626">
                  <c:v>34.497826779999997</c:v>
                </c:pt>
                <c:pt idx="6627">
                  <c:v>34.49729482</c:v>
                </c:pt>
                <c:pt idx="6628">
                  <c:v>34.496762599999997</c:v>
                </c:pt>
                <c:pt idx="6629">
                  <c:v>34.496230130000001</c:v>
                </c:pt>
                <c:pt idx="6630">
                  <c:v>34.495697409999998</c:v>
                </c:pt>
                <c:pt idx="6631">
                  <c:v>34.495164440000003</c:v>
                </c:pt>
                <c:pt idx="6632">
                  <c:v>34.494631210000001</c:v>
                </c:pt>
                <c:pt idx="6633">
                  <c:v>34.49409773</c:v>
                </c:pt>
                <c:pt idx="6634">
                  <c:v>34.493563999999999</c:v>
                </c:pt>
                <c:pt idx="6635">
                  <c:v>34.493030009999998</c:v>
                </c:pt>
                <c:pt idx="6636">
                  <c:v>34.492495769999998</c:v>
                </c:pt>
                <c:pt idx="6637">
                  <c:v>34.491961279999998</c:v>
                </c:pt>
                <c:pt idx="6638">
                  <c:v>34.491426539999999</c:v>
                </c:pt>
                <c:pt idx="6639">
                  <c:v>34.490891550000001</c:v>
                </c:pt>
                <c:pt idx="6640">
                  <c:v>34.490356300000002</c:v>
                </c:pt>
                <c:pt idx="6641">
                  <c:v>34.489820799999997</c:v>
                </c:pt>
                <c:pt idx="6642">
                  <c:v>34.489285039999999</c:v>
                </c:pt>
                <c:pt idx="6643">
                  <c:v>34.488749040000002</c:v>
                </c:pt>
                <c:pt idx="6644">
                  <c:v>34.488212779999998</c:v>
                </c:pt>
                <c:pt idx="6645">
                  <c:v>34.487676270000001</c:v>
                </c:pt>
                <c:pt idx="6646">
                  <c:v>34.487139509999999</c:v>
                </c:pt>
                <c:pt idx="6647">
                  <c:v>34.486602499999996</c:v>
                </c:pt>
                <c:pt idx="6648">
                  <c:v>34.48606522</c:v>
                </c:pt>
                <c:pt idx="6649">
                  <c:v>34.485527699999999</c:v>
                </c:pt>
                <c:pt idx="6650">
                  <c:v>34.484989919999997</c:v>
                </c:pt>
                <c:pt idx="6651">
                  <c:v>34.484451900000003</c:v>
                </c:pt>
                <c:pt idx="6652">
                  <c:v>34.483913620000003</c:v>
                </c:pt>
                <c:pt idx="6653">
                  <c:v>34.483375100000003</c:v>
                </c:pt>
                <c:pt idx="6654">
                  <c:v>34.482836319999997</c:v>
                </c:pt>
                <c:pt idx="6655">
                  <c:v>34.482297279999997</c:v>
                </c:pt>
                <c:pt idx="6656">
                  <c:v>34.481757999999999</c:v>
                </c:pt>
                <c:pt idx="6657">
                  <c:v>34.481218460000001</c:v>
                </c:pt>
                <c:pt idx="6658">
                  <c:v>34.480678670000003</c:v>
                </c:pt>
                <c:pt idx="6659">
                  <c:v>34.480138629999999</c:v>
                </c:pt>
                <c:pt idx="6660">
                  <c:v>34.479598340000003</c:v>
                </c:pt>
                <c:pt idx="6661">
                  <c:v>34.479057789999999</c:v>
                </c:pt>
                <c:pt idx="6662">
                  <c:v>34.478516999999997</c:v>
                </c:pt>
                <c:pt idx="6663">
                  <c:v>34.477975950000001</c:v>
                </c:pt>
                <c:pt idx="6664">
                  <c:v>34.477434649999999</c:v>
                </c:pt>
                <c:pt idx="6665">
                  <c:v>34.476893089999997</c:v>
                </c:pt>
                <c:pt idx="6666">
                  <c:v>34.476351289999997</c:v>
                </c:pt>
                <c:pt idx="6667">
                  <c:v>34.475809230000003</c:v>
                </c:pt>
                <c:pt idx="6668">
                  <c:v>34.475266920000003</c:v>
                </c:pt>
                <c:pt idx="6669">
                  <c:v>34.474724360000003</c:v>
                </c:pt>
                <c:pt idx="6670">
                  <c:v>34.474181549999997</c:v>
                </c:pt>
                <c:pt idx="6671">
                  <c:v>34.473638479999998</c:v>
                </c:pt>
                <c:pt idx="6672">
                  <c:v>34.473095149999999</c:v>
                </c:pt>
                <c:pt idx="6673">
                  <c:v>34.472551580000001</c:v>
                </c:pt>
                <c:pt idx="6674">
                  <c:v>34.472007759999997</c:v>
                </c:pt>
                <c:pt idx="6675">
                  <c:v>34.47146369</c:v>
                </c:pt>
                <c:pt idx="6676">
                  <c:v>34.470919369999997</c:v>
                </c:pt>
                <c:pt idx="6677">
                  <c:v>34.470374790000001</c:v>
                </c:pt>
                <c:pt idx="6678">
                  <c:v>34.469829969999999</c:v>
                </c:pt>
                <c:pt idx="6679">
                  <c:v>34.469284889999997</c:v>
                </c:pt>
                <c:pt idx="6680">
                  <c:v>34.468739560000003</c:v>
                </c:pt>
                <c:pt idx="6681">
                  <c:v>34.468193980000002</c:v>
                </c:pt>
                <c:pt idx="6682">
                  <c:v>34.467648140000001</c:v>
                </c:pt>
                <c:pt idx="6683">
                  <c:v>34.467102060000002</c:v>
                </c:pt>
                <c:pt idx="6684">
                  <c:v>34.466555720000002</c:v>
                </c:pt>
                <c:pt idx="6685">
                  <c:v>34.466009130000003</c:v>
                </c:pt>
                <c:pt idx="6686">
                  <c:v>34.465462289999998</c:v>
                </c:pt>
                <c:pt idx="6687">
                  <c:v>34.4649152</c:v>
                </c:pt>
                <c:pt idx="6688">
                  <c:v>34.464367860000003</c:v>
                </c:pt>
                <c:pt idx="6689">
                  <c:v>34.463820259999999</c:v>
                </c:pt>
                <c:pt idx="6690">
                  <c:v>34.463272420000003</c:v>
                </c:pt>
                <c:pt idx="6691">
                  <c:v>34.46272432</c:v>
                </c:pt>
                <c:pt idx="6692">
                  <c:v>34.462175969999997</c:v>
                </c:pt>
                <c:pt idx="6693">
                  <c:v>34.461627370000002</c:v>
                </c:pt>
                <c:pt idx="6694">
                  <c:v>34.461078520000001</c:v>
                </c:pt>
                <c:pt idx="6695">
                  <c:v>34.46052942</c:v>
                </c:pt>
                <c:pt idx="6696">
                  <c:v>34.459980049999999</c:v>
                </c:pt>
                <c:pt idx="6697">
                  <c:v>34.459430439999998</c:v>
                </c:pt>
                <c:pt idx="6698">
                  <c:v>34.45888059</c:v>
                </c:pt>
                <c:pt idx="6699">
                  <c:v>34.458330480000001</c:v>
                </c:pt>
                <c:pt idx="6700">
                  <c:v>34.457780120000002</c:v>
                </c:pt>
                <c:pt idx="6701">
                  <c:v>34.457229509999998</c:v>
                </c:pt>
                <c:pt idx="6702">
                  <c:v>34.456678650000001</c:v>
                </c:pt>
                <c:pt idx="6703">
                  <c:v>34.456127530000003</c:v>
                </c:pt>
                <c:pt idx="6704">
                  <c:v>34.455576170000001</c:v>
                </c:pt>
                <c:pt idx="6705">
                  <c:v>34.455024559999998</c:v>
                </c:pt>
                <c:pt idx="6706">
                  <c:v>34.454472690000003</c:v>
                </c:pt>
                <c:pt idx="6707">
                  <c:v>34.453920570000001</c:v>
                </c:pt>
                <c:pt idx="6708">
                  <c:v>34.4533682</c:v>
                </c:pt>
                <c:pt idx="6709">
                  <c:v>34.452815579999999</c:v>
                </c:pt>
                <c:pt idx="6710">
                  <c:v>34.452262709999999</c:v>
                </c:pt>
                <c:pt idx="6711">
                  <c:v>34.45170959</c:v>
                </c:pt>
                <c:pt idx="6712">
                  <c:v>34.451156220000001</c:v>
                </c:pt>
                <c:pt idx="6713">
                  <c:v>34.450602600000003</c:v>
                </c:pt>
                <c:pt idx="6714">
                  <c:v>34.450048719999998</c:v>
                </c:pt>
                <c:pt idx="6715">
                  <c:v>34.449494600000001</c:v>
                </c:pt>
                <c:pt idx="6716">
                  <c:v>34.448940219999997</c:v>
                </c:pt>
                <c:pt idx="6717">
                  <c:v>34.448385590000001</c:v>
                </c:pt>
                <c:pt idx="6718">
                  <c:v>34.447830709999998</c:v>
                </c:pt>
                <c:pt idx="6719">
                  <c:v>34.447275589999997</c:v>
                </c:pt>
                <c:pt idx="6720">
                  <c:v>34.446720190000001</c:v>
                </c:pt>
                <c:pt idx="6721">
                  <c:v>34.44616456</c:v>
                </c:pt>
                <c:pt idx="6722">
                  <c:v>34.445608679999999</c:v>
                </c:pt>
                <c:pt idx="6723">
                  <c:v>34.44505255</c:v>
                </c:pt>
                <c:pt idx="6724">
                  <c:v>34.444496170000001</c:v>
                </c:pt>
                <c:pt idx="6725">
                  <c:v>34.443939530000002</c:v>
                </c:pt>
                <c:pt idx="6726">
                  <c:v>34.443382649999997</c:v>
                </c:pt>
                <c:pt idx="6727">
                  <c:v>34.442825509999999</c:v>
                </c:pt>
                <c:pt idx="6728">
                  <c:v>34.442268130000002</c:v>
                </c:pt>
                <c:pt idx="6729">
                  <c:v>34.441710489999998</c:v>
                </c:pt>
                <c:pt idx="6730">
                  <c:v>34.441152600000002</c:v>
                </c:pt>
                <c:pt idx="6731">
                  <c:v>34.440594470000001</c:v>
                </c:pt>
                <c:pt idx="6732">
                  <c:v>34.440036079999999</c:v>
                </c:pt>
                <c:pt idx="6733">
                  <c:v>34.439477439999997</c:v>
                </c:pt>
                <c:pt idx="6734">
                  <c:v>34.438918549999997</c:v>
                </c:pt>
                <c:pt idx="6735">
                  <c:v>34.438359409999997</c:v>
                </c:pt>
                <c:pt idx="6736">
                  <c:v>34.437800019999997</c:v>
                </c:pt>
                <c:pt idx="6737">
                  <c:v>34.437240379999999</c:v>
                </c:pt>
                <c:pt idx="6738">
                  <c:v>34.436680490000001</c:v>
                </c:pt>
                <c:pt idx="6739">
                  <c:v>34.436120350000003</c:v>
                </c:pt>
                <c:pt idx="6740">
                  <c:v>34.435559959999999</c:v>
                </c:pt>
                <c:pt idx="6741">
                  <c:v>34.434999320000003</c:v>
                </c:pt>
                <c:pt idx="6742">
                  <c:v>34.434438419999999</c:v>
                </c:pt>
                <c:pt idx="6743">
                  <c:v>34.433877279999997</c:v>
                </c:pt>
                <c:pt idx="6744">
                  <c:v>34.433315870000001</c:v>
                </c:pt>
                <c:pt idx="6745">
                  <c:v>34.43275423</c:v>
                </c:pt>
                <c:pt idx="6746">
                  <c:v>34.43219234</c:v>
                </c:pt>
                <c:pt idx="6747">
                  <c:v>34.43163019</c:v>
                </c:pt>
                <c:pt idx="6748">
                  <c:v>34.431067800000001</c:v>
                </c:pt>
                <c:pt idx="6749">
                  <c:v>34.430505150000002</c:v>
                </c:pt>
                <c:pt idx="6750">
                  <c:v>34.429942259999997</c:v>
                </c:pt>
                <c:pt idx="6751">
                  <c:v>34.429379109999999</c:v>
                </c:pt>
                <c:pt idx="6752">
                  <c:v>34.428815720000003</c:v>
                </c:pt>
                <c:pt idx="6753">
                  <c:v>34.428252069999999</c:v>
                </c:pt>
                <c:pt idx="6754">
                  <c:v>34.427688179999997</c:v>
                </c:pt>
                <c:pt idx="6755">
                  <c:v>34.427124030000002</c:v>
                </c:pt>
                <c:pt idx="6756">
                  <c:v>34.426559640000001</c:v>
                </c:pt>
                <c:pt idx="6757">
                  <c:v>34.42599499</c:v>
                </c:pt>
                <c:pt idx="6758">
                  <c:v>34.4254301</c:v>
                </c:pt>
                <c:pt idx="6759">
                  <c:v>34.42486495</c:v>
                </c:pt>
                <c:pt idx="6760">
                  <c:v>34.424299560000001</c:v>
                </c:pt>
                <c:pt idx="6761">
                  <c:v>34.423733910000003</c:v>
                </c:pt>
                <c:pt idx="6762">
                  <c:v>34.423168019999999</c:v>
                </c:pt>
                <c:pt idx="6763">
                  <c:v>34.422601870000001</c:v>
                </c:pt>
                <c:pt idx="6764">
                  <c:v>34.422035479999998</c:v>
                </c:pt>
                <c:pt idx="6765">
                  <c:v>34.421468830000002</c:v>
                </c:pt>
                <c:pt idx="6766">
                  <c:v>34.42090194</c:v>
                </c:pt>
                <c:pt idx="6767">
                  <c:v>34.420334789999998</c:v>
                </c:pt>
                <c:pt idx="6768">
                  <c:v>34.419767389999997</c:v>
                </c:pt>
                <c:pt idx="6769">
                  <c:v>34.419199740000003</c:v>
                </c:pt>
                <c:pt idx="6770">
                  <c:v>34.418631849999997</c:v>
                </c:pt>
                <c:pt idx="6771">
                  <c:v>34.418063709999998</c:v>
                </c:pt>
                <c:pt idx="6772">
                  <c:v>34.41749531</c:v>
                </c:pt>
                <c:pt idx="6773">
                  <c:v>34.416926670000002</c:v>
                </c:pt>
                <c:pt idx="6774">
                  <c:v>34.416357779999998</c:v>
                </c:pt>
                <c:pt idx="6775">
                  <c:v>34.415788630000002</c:v>
                </c:pt>
                <c:pt idx="6776">
                  <c:v>34.415219239999999</c:v>
                </c:pt>
                <c:pt idx="6777">
                  <c:v>34.414649599999997</c:v>
                </c:pt>
                <c:pt idx="6778">
                  <c:v>34.414079710000003</c:v>
                </c:pt>
                <c:pt idx="6779">
                  <c:v>34.413509570000002</c:v>
                </c:pt>
                <c:pt idx="6780">
                  <c:v>34.412939180000002</c:v>
                </c:pt>
                <c:pt idx="6781">
                  <c:v>34.412368540000003</c:v>
                </c:pt>
                <c:pt idx="6782">
                  <c:v>34.411797649999997</c:v>
                </c:pt>
                <c:pt idx="6783">
                  <c:v>34.411226509999999</c:v>
                </c:pt>
                <c:pt idx="6784">
                  <c:v>34.410655120000001</c:v>
                </c:pt>
                <c:pt idx="6785">
                  <c:v>34.410083489999998</c:v>
                </c:pt>
                <c:pt idx="6786">
                  <c:v>34.409511600000002</c:v>
                </c:pt>
                <c:pt idx="6787">
                  <c:v>34.408939459999999</c:v>
                </c:pt>
                <c:pt idx="6788">
                  <c:v>34.408367079999998</c:v>
                </c:pt>
                <c:pt idx="6789">
                  <c:v>34.407794440000004</c:v>
                </c:pt>
                <c:pt idx="6790">
                  <c:v>34.407221560000004</c:v>
                </c:pt>
                <c:pt idx="6791">
                  <c:v>34.406648429999997</c:v>
                </c:pt>
                <c:pt idx="6792">
                  <c:v>34.406075029999997</c:v>
                </c:pt>
                <c:pt idx="6793">
                  <c:v>34.405501399999999</c:v>
                </c:pt>
                <c:pt idx="6794">
                  <c:v>34.404927520000001</c:v>
                </c:pt>
                <c:pt idx="6795">
                  <c:v>34.404353389999997</c:v>
                </c:pt>
                <c:pt idx="6796">
                  <c:v>34.403779010000001</c:v>
                </c:pt>
                <c:pt idx="6797">
                  <c:v>34.403204379999998</c:v>
                </c:pt>
                <c:pt idx="6798">
                  <c:v>34.402629500000003</c:v>
                </c:pt>
                <c:pt idx="6799">
                  <c:v>34.402054370000002</c:v>
                </c:pt>
                <c:pt idx="6800">
                  <c:v>34.401479000000002</c:v>
                </c:pt>
                <c:pt idx="6801">
                  <c:v>34.400903370000002</c:v>
                </c:pt>
                <c:pt idx="6802">
                  <c:v>34.400327500000003</c:v>
                </c:pt>
                <c:pt idx="6803">
                  <c:v>34.399751369999997</c:v>
                </c:pt>
                <c:pt idx="6804">
                  <c:v>34.399175</c:v>
                </c:pt>
                <c:pt idx="6805">
                  <c:v>34.398598380000003</c:v>
                </c:pt>
                <c:pt idx="6806">
                  <c:v>34.39802151</c:v>
                </c:pt>
                <c:pt idx="6807">
                  <c:v>34.397444389999997</c:v>
                </c:pt>
                <c:pt idx="6808">
                  <c:v>34.396867020000002</c:v>
                </c:pt>
                <c:pt idx="6809">
                  <c:v>34.396289400000001</c:v>
                </c:pt>
                <c:pt idx="6810">
                  <c:v>34.395711540000001</c:v>
                </c:pt>
                <c:pt idx="6811">
                  <c:v>34.395133420000001</c:v>
                </c:pt>
                <c:pt idx="6812">
                  <c:v>34.394555060000002</c:v>
                </c:pt>
                <c:pt idx="6813">
                  <c:v>34.393976449999997</c:v>
                </c:pt>
                <c:pt idx="6814">
                  <c:v>34.393397579999998</c:v>
                </c:pt>
                <c:pt idx="6815">
                  <c:v>34.392818470000002</c:v>
                </c:pt>
                <c:pt idx="6816">
                  <c:v>34.392239099999998</c:v>
                </c:pt>
                <c:pt idx="6817">
                  <c:v>34.391659490000002</c:v>
                </c:pt>
                <c:pt idx="6818">
                  <c:v>34.391079640000001</c:v>
                </c:pt>
                <c:pt idx="6819">
                  <c:v>34.39049953</c:v>
                </c:pt>
                <c:pt idx="6820">
                  <c:v>34.38991918</c:v>
                </c:pt>
                <c:pt idx="6821">
                  <c:v>34.38933858</c:v>
                </c:pt>
                <c:pt idx="6822">
                  <c:v>34.388757730000002</c:v>
                </c:pt>
                <c:pt idx="6823">
                  <c:v>34.388176629999997</c:v>
                </c:pt>
                <c:pt idx="6824">
                  <c:v>34.387595279999999</c:v>
                </c:pt>
                <c:pt idx="6825">
                  <c:v>34.387013680000003</c:v>
                </c:pt>
                <c:pt idx="6826">
                  <c:v>34.38643184</c:v>
                </c:pt>
                <c:pt idx="6827">
                  <c:v>34.385849739999998</c:v>
                </c:pt>
                <c:pt idx="6828">
                  <c:v>34.385267399999996</c:v>
                </c:pt>
                <c:pt idx="6829">
                  <c:v>34.384684810000003</c:v>
                </c:pt>
                <c:pt idx="6830">
                  <c:v>34.384101970000003</c:v>
                </c:pt>
                <c:pt idx="6831">
                  <c:v>34.383518879999997</c:v>
                </c:pt>
                <c:pt idx="6832">
                  <c:v>34.382935549999999</c:v>
                </c:pt>
                <c:pt idx="6833">
                  <c:v>34.382351960000001</c:v>
                </c:pt>
                <c:pt idx="6834">
                  <c:v>34.381768129999998</c:v>
                </c:pt>
                <c:pt idx="6835">
                  <c:v>34.381184050000002</c:v>
                </c:pt>
                <c:pt idx="6836">
                  <c:v>34.380599719999999</c:v>
                </c:pt>
                <c:pt idx="6837">
                  <c:v>34.380015139999998</c:v>
                </c:pt>
                <c:pt idx="6838">
                  <c:v>34.379430319999997</c:v>
                </c:pt>
                <c:pt idx="6839">
                  <c:v>34.378845239999997</c:v>
                </c:pt>
                <c:pt idx="6840">
                  <c:v>34.378259909999997</c:v>
                </c:pt>
                <c:pt idx="6841">
                  <c:v>34.377674339999999</c:v>
                </c:pt>
                <c:pt idx="6842">
                  <c:v>34.377088520000001</c:v>
                </c:pt>
                <c:pt idx="6843">
                  <c:v>34.376502449999997</c:v>
                </c:pt>
                <c:pt idx="6844">
                  <c:v>34.375916140000001</c:v>
                </c:pt>
                <c:pt idx="6845">
                  <c:v>34.375329569999998</c:v>
                </c:pt>
                <c:pt idx="6846">
                  <c:v>34.374742759999997</c:v>
                </c:pt>
                <c:pt idx="6847">
                  <c:v>34.374155700000003</c:v>
                </c:pt>
                <c:pt idx="6848">
                  <c:v>34.373568400000003</c:v>
                </c:pt>
                <c:pt idx="6849">
                  <c:v>34.372980839999997</c:v>
                </c:pt>
                <c:pt idx="6850">
                  <c:v>34.372393039999999</c:v>
                </c:pt>
                <c:pt idx="6851">
                  <c:v>34.371804990000001</c:v>
                </c:pt>
                <c:pt idx="6852">
                  <c:v>34.371216689999997</c:v>
                </c:pt>
                <c:pt idx="6853">
                  <c:v>34.370628140000001</c:v>
                </c:pt>
                <c:pt idx="6854">
                  <c:v>34.370039349999999</c:v>
                </c:pt>
                <c:pt idx="6855">
                  <c:v>34.369450299999997</c:v>
                </c:pt>
                <c:pt idx="6856">
                  <c:v>34.368861010000003</c:v>
                </c:pt>
                <c:pt idx="6857">
                  <c:v>34.368271470000003</c:v>
                </c:pt>
                <c:pt idx="6858">
                  <c:v>34.367681689999998</c:v>
                </c:pt>
                <c:pt idx="6859">
                  <c:v>34.367091649999999</c:v>
                </c:pt>
                <c:pt idx="6860">
                  <c:v>34.366501370000002</c:v>
                </c:pt>
                <c:pt idx="6861">
                  <c:v>34.365910839999998</c:v>
                </c:pt>
                <c:pt idx="6862">
                  <c:v>34.365320070000003</c:v>
                </c:pt>
                <c:pt idx="6863">
                  <c:v>34.36472904</c:v>
                </c:pt>
                <c:pt idx="6864">
                  <c:v>34.364137749999998</c:v>
                </c:pt>
                <c:pt idx="6865">
                  <c:v>34.363546229999997</c:v>
                </c:pt>
                <c:pt idx="6866">
                  <c:v>34.362954469999998</c:v>
                </c:pt>
                <c:pt idx="6867">
                  <c:v>34.362362449999999</c:v>
                </c:pt>
                <c:pt idx="6868">
                  <c:v>34.361770190000001</c:v>
                </c:pt>
                <c:pt idx="6869">
                  <c:v>34.361177679999997</c:v>
                </c:pt>
                <c:pt idx="6870">
                  <c:v>34.360584920000001</c:v>
                </c:pt>
                <c:pt idx="6871">
                  <c:v>34.359991909999998</c:v>
                </c:pt>
                <c:pt idx="6872">
                  <c:v>34.359398659999997</c:v>
                </c:pt>
                <c:pt idx="6873">
                  <c:v>34.358805160000003</c:v>
                </c:pt>
                <c:pt idx="6874">
                  <c:v>34.358211410000003</c:v>
                </c:pt>
                <c:pt idx="6875">
                  <c:v>34.357617410000003</c:v>
                </c:pt>
                <c:pt idx="6876">
                  <c:v>34.357023169999998</c:v>
                </c:pt>
                <c:pt idx="6877">
                  <c:v>34.35642868</c:v>
                </c:pt>
                <c:pt idx="6878">
                  <c:v>34.355833939999997</c:v>
                </c:pt>
                <c:pt idx="6879">
                  <c:v>34.355238960000001</c:v>
                </c:pt>
                <c:pt idx="6880">
                  <c:v>34.354643719999999</c:v>
                </c:pt>
                <c:pt idx="6881">
                  <c:v>34.354048239999997</c:v>
                </c:pt>
                <c:pt idx="6882">
                  <c:v>34.353452519999998</c:v>
                </c:pt>
                <c:pt idx="6883">
                  <c:v>34.352856539999998</c:v>
                </c:pt>
                <c:pt idx="6884">
                  <c:v>34.352260319999999</c:v>
                </c:pt>
                <c:pt idx="6885">
                  <c:v>34.351663850000001</c:v>
                </c:pt>
                <c:pt idx="6886">
                  <c:v>34.351067139999998</c:v>
                </c:pt>
                <c:pt idx="6887">
                  <c:v>34.350470170000001</c:v>
                </c:pt>
                <c:pt idx="6888">
                  <c:v>34.349872949999998</c:v>
                </c:pt>
                <c:pt idx="6889">
                  <c:v>34.349275489999997</c:v>
                </c:pt>
                <c:pt idx="6890">
                  <c:v>34.348677790000004</c:v>
                </c:pt>
                <c:pt idx="6891">
                  <c:v>34.348079839999997</c:v>
                </c:pt>
                <c:pt idx="6892">
                  <c:v>34.347481639999998</c:v>
                </c:pt>
                <c:pt idx="6893">
                  <c:v>34.34688319</c:v>
                </c:pt>
                <c:pt idx="6894">
                  <c:v>34.346284500000003</c:v>
                </c:pt>
                <c:pt idx="6895">
                  <c:v>34.34568556</c:v>
                </c:pt>
                <c:pt idx="6896">
                  <c:v>34.345086369999997</c:v>
                </c:pt>
                <c:pt idx="6897">
                  <c:v>34.344486940000003</c:v>
                </c:pt>
                <c:pt idx="6898">
                  <c:v>34.343887260000002</c:v>
                </c:pt>
                <c:pt idx="6899">
                  <c:v>34.343287330000003</c:v>
                </c:pt>
                <c:pt idx="6900">
                  <c:v>34.342687159999997</c:v>
                </c:pt>
                <c:pt idx="6901">
                  <c:v>34.342086739999999</c:v>
                </c:pt>
                <c:pt idx="6902">
                  <c:v>34.341486070000002</c:v>
                </c:pt>
                <c:pt idx="6903">
                  <c:v>34.340885149999998</c:v>
                </c:pt>
                <c:pt idx="6904">
                  <c:v>34.340283990000003</c:v>
                </c:pt>
                <c:pt idx="6905">
                  <c:v>34.339682580000002</c:v>
                </c:pt>
                <c:pt idx="6906">
                  <c:v>34.339080930000002</c:v>
                </c:pt>
                <c:pt idx="6907">
                  <c:v>34.338479030000002</c:v>
                </c:pt>
                <c:pt idx="6908">
                  <c:v>34.337876880000003</c:v>
                </c:pt>
                <c:pt idx="6909">
                  <c:v>34.337274479999998</c:v>
                </c:pt>
                <c:pt idx="6910">
                  <c:v>34.336671840000001</c:v>
                </c:pt>
                <c:pt idx="6911">
                  <c:v>34.336068949999998</c:v>
                </c:pt>
                <c:pt idx="6912">
                  <c:v>34.335465810000002</c:v>
                </c:pt>
                <c:pt idx="6913">
                  <c:v>34.33486242</c:v>
                </c:pt>
                <c:pt idx="6914">
                  <c:v>34.334258800000001</c:v>
                </c:pt>
                <c:pt idx="6915">
                  <c:v>34.333654920000001</c:v>
                </c:pt>
                <c:pt idx="6916">
                  <c:v>34.333050800000002</c:v>
                </c:pt>
                <c:pt idx="6917">
                  <c:v>34.332446429999997</c:v>
                </c:pt>
                <c:pt idx="6918">
                  <c:v>34.331841820000001</c:v>
                </c:pt>
                <c:pt idx="6919">
                  <c:v>34.331236959999998</c:v>
                </c:pt>
                <c:pt idx="6920">
                  <c:v>34.330631850000003</c:v>
                </c:pt>
                <c:pt idx="6921">
                  <c:v>34.330026500000002</c:v>
                </c:pt>
                <c:pt idx="6922">
                  <c:v>34.329420900000002</c:v>
                </c:pt>
                <c:pt idx="6923">
                  <c:v>34.328815059999997</c:v>
                </c:pt>
                <c:pt idx="6924">
                  <c:v>34.328208959999998</c:v>
                </c:pt>
                <c:pt idx="6925">
                  <c:v>34.32760262</c:v>
                </c:pt>
                <c:pt idx="6926">
                  <c:v>34.326996039999997</c:v>
                </c:pt>
                <c:pt idx="6927">
                  <c:v>34.326389210000002</c:v>
                </c:pt>
                <c:pt idx="6928">
                  <c:v>34.32578213</c:v>
                </c:pt>
                <c:pt idx="6929">
                  <c:v>34.32517481</c:v>
                </c:pt>
                <c:pt idx="6930">
                  <c:v>34.32456724</c:v>
                </c:pt>
                <c:pt idx="6931">
                  <c:v>34.323959420000001</c:v>
                </c:pt>
                <c:pt idx="6932">
                  <c:v>34.323351359999997</c:v>
                </c:pt>
                <c:pt idx="6933">
                  <c:v>34.32274305</c:v>
                </c:pt>
                <c:pt idx="6934">
                  <c:v>34.322134499999997</c:v>
                </c:pt>
                <c:pt idx="6935">
                  <c:v>34.321525700000002</c:v>
                </c:pt>
                <c:pt idx="6936">
                  <c:v>34.32091664</c:v>
                </c:pt>
                <c:pt idx="6937">
                  <c:v>34.32030735</c:v>
                </c:pt>
                <c:pt idx="6938">
                  <c:v>34.319697810000001</c:v>
                </c:pt>
                <c:pt idx="6939">
                  <c:v>34.319088030000003</c:v>
                </c:pt>
                <c:pt idx="6940">
                  <c:v>34.318477999999999</c:v>
                </c:pt>
                <c:pt idx="6941">
                  <c:v>34.317867720000002</c:v>
                </c:pt>
                <c:pt idx="6942">
                  <c:v>34.3172572</c:v>
                </c:pt>
                <c:pt idx="6943">
                  <c:v>34.316646429999999</c:v>
                </c:pt>
                <c:pt idx="6944">
                  <c:v>34.316035419999999</c:v>
                </c:pt>
                <c:pt idx="6945">
                  <c:v>34.315424159999999</c:v>
                </c:pt>
                <c:pt idx="6946">
                  <c:v>34.31481265</c:v>
                </c:pt>
                <c:pt idx="6947">
                  <c:v>34.314200900000003</c:v>
                </c:pt>
                <c:pt idx="6948">
                  <c:v>34.31358891</c:v>
                </c:pt>
                <c:pt idx="6949">
                  <c:v>34.312976659999997</c:v>
                </c:pt>
                <c:pt idx="6950">
                  <c:v>34.312364170000002</c:v>
                </c:pt>
                <c:pt idx="6951">
                  <c:v>34.311751440000002</c:v>
                </c:pt>
                <c:pt idx="6952">
                  <c:v>34.311138460000002</c:v>
                </c:pt>
                <c:pt idx="6953">
                  <c:v>34.310525239999997</c:v>
                </c:pt>
                <c:pt idx="6954">
                  <c:v>34.309911769999999</c:v>
                </c:pt>
                <c:pt idx="6955">
                  <c:v>34.309298050000002</c:v>
                </c:pt>
                <c:pt idx="6956">
                  <c:v>34.30868409</c:v>
                </c:pt>
                <c:pt idx="6957">
                  <c:v>34.308069879999998</c:v>
                </c:pt>
                <c:pt idx="6958">
                  <c:v>34.307455429999997</c:v>
                </c:pt>
                <c:pt idx="6959">
                  <c:v>34.306840729999998</c:v>
                </c:pt>
                <c:pt idx="6960">
                  <c:v>34.306225769999998</c:v>
                </c:pt>
                <c:pt idx="6961">
                  <c:v>34.30561058</c:v>
                </c:pt>
                <c:pt idx="6962">
                  <c:v>34.304995150000003</c:v>
                </c:pt>
                <c:pt idx="6963">
                  <c:v>34.304379470000001</c:v>
                </c:pt>
                <c:pt idx="6964">
                  <c:v>34.303763539999998</c:v>
                </c:pt>
                <c:pt idx="6965">
                  <c:v>34.303147369999998</c:v>
                </c:pt>
                <c:pt idx="6966">
                  <c:v>34.302530949999998</c:v>
                </c:pt>
                <c:pt idx="6967">
                  <c:v>34.301914289999999</c:v>
                </c:pt>
                <c:pt idx="6968">
                  <c:v>34.301297380000001</c:v>
                </c:pt>
                <c:pt idx="6969">
                  <c:v>34.300680229999998</c:v>
                </c:pt>
                <c:pt idx="6970">
                  <c:v>34.300062830000002</c:v>
                </c:pt>
                <c:pt idx="6971">
                  <c:v>34.29944519</c:v>
                </c:pt>
                <c:pt idx="6972">
                  <c:v>34.298827299999999</c:v>
                </c:pt>
                <c:pt idx="6973">
                  <c:v>34.29820917</c:v>
                </c:pt>
                <c:pt idx="6974">
                  <c:v>34.297590790000001</c:v>
                </c:pt>
                <c:pt idx="6975">
                  <c:v>34.296972169999997</c:v>
                </c:pt>
                <c:pt idx="6976">
                  <c:v>34.2963533</c:v>
                </c:pt>
                <c:pt idx="6977">
                  <c:v>34.295734189999997</c:v>
                </c:pt>
                <c:pt idx="6978">
                  <c:v>34.295114830000003</c:v>
                </c:pt>
                <c:pt idx="6979">
                  <c:v>34.294495220000002</c:v>
                </c:pt>
                <c:pt idx="6980">
                  <c:v>34.293875380000003</c:v>
                </c:pt>
                <c:pt idx="6981">
                  <c:v>34.293255279999997</c:v>
                </c:pt>
                <c:pt idx="6982">
                  <c:v>34.292634939999999</c:v>
                </c:pt>
                <c:pt idx="6983">
                  <c:v>34.292014360000003</c:v>
                </c:pt>
                <c:pt idx="6984">
                  <c:v>34.29139352</c:v>
                </c:pt>
                <c:pt idx="6985">
                  <c:v>34.290772439999998</c:v>
                </c:pt>
                <c:pt idx="6986">
                  <c:v>34.290151129999998</c:v>
                </c:pt>
                <c:pt idx="6987">
                  <c:v>34.289529559999998</c:v>
                </c:pt>
                <c:pt idx="6988">
                  <c:v>34.28890775</c:v>
                </c:pt>
                <c:pt idx="6989">
                  <c:v>34.288285700000003</c:v>
                </c:pt>
                <c:pt idx="6990">
                  <c:v>34.2876634</c:v>
                </c:pt>
                <c:pt idx="6991">
                  <c:v>34.287040859999998</c:v>
                </c:pt>
                <c:pt idx="6992">
                  <c:v>34.286418079999997</c:v>
                </c:pt>
                <c:pt idx="6993">
                  <c:v>34.285795039999996</c:v>
                </c:pt>
                <c:pt idx="6994">
                  <c:v>34.285171769999998</c:v>
                </c:pt>
                <c:pt idx="6995">
                  <c:v>34.28454825</c:v>
                </c:pt>
                <c:pt idx="6996">
                  <c:v>34.283924480000003</c:v>
                </c:pt>
                <c:pt idx="6997">
                  <c:v>34.28330047</c:v>
                </c:pt>
                <c:pt idx="6998">
                  <c:v>34.282676219999999</c:v>
                </c:pt>
                <c:pt idx="6999">
                  <c:v>34.282051719999998</c:v>
                </c:pt>
                <c:pt idx="7000">
                  <c:v>34.281426969999998</c:v>
                </c:pt>
                <c:pt idx="7001">
                  <c:v>34.28080198</c:v>
                </c:pt>
                <c:pt idx="7002">
                  <c:v>34.280176750000003</c:v>
                </c:pt>
                <c:pt idx="7003">
                  <c:v>34.279551269999999</c:v>
                </c:pt>
                <c:pt idx="7004">
                  <c:v>34.278925549999997</c:v>
                </c:pt>
                <c:pt idx="7005">
                  <c:v>34.278299590000003</c:v>
                </c:pt>
                <c:pt idx="7006">
                  <c:v>34.277673370000002</c:v>
                </c:pt>
                <c:pt idx="7007">
                  <c:v>34.277046919999997</c:v>
                </c:pt>
                <c:pt idx="7008">
                  <c:v>34.276420209999998</c:v>
                </c:pt>
                <c:pt idx="7009">
                  <c:v>34.27579326</c:v>
                </c:pt>
                <c:pt idx="7010">
                  <c:v>34.275166069999997</c:v>
                </c:pt>
                <c:pt idx="7011">
                  <c:v>34.274538640000003</c:v>
                </c:pt>
                <c:pt idx="7012">
                  <c:v>34.273910970000003</c:v>
                </c:pt>
                <c:pt idx="7013">
                  <c:v>34.273283050000003</c:v>
                </c:pt>
                <c:pt idx="7014">
                  <c:v>34.272654879999997</c:v>
                </c:pt>
                <c:pt idx="7015">
                  <c:v>34.27202647</c:v>
                </c:pt>
                <c:pt idx="7016">
                  <c:v>34.271397819999997</c:v>
                </c:pt>
                <c:pt idx="7017">
                  <c:v>34.270768920000002</c:v>
                </c:pt>
                <c:pt idx="7018">
                  <c:v>34.270139780000001</c:v>
                </c:pt>
                <c:pt idx="7019">
                  <c:v>34.269510390000001</c:v>
                </c:pt>
                <c:pt idx="7020">
                  <c:v>34.268880760000002</c:v>
                </c:pt>
                <c:pt idx="7021">
                  <c:v>34.268250889999997</c:v>
                </c:pt>
                <c:pt idx="7022">
                  <c:v>34.267620770000001</c:v>
                </c:pt>
                <c:pt idx="7023">
                  <c:v>34.266990409999998</c:v>
                </c:pt>
                <c:pt idx="7024">
                  <c:v>34.266359799999996</c:v>
                </c:pt>
                <c:pt idx="7025">
                  <c:v>34.265728950000003</c:v>
                </c:pt>
                <c:pt idx="7026">
                  <c:v>34.265097859999997</c:v>
                </c:pt>
                <c:pt idx="7027">
                  <c:v>34.264466519999999</c:v>
                </c:pt>
                <c:pt idx="7028">
                  <c:v>34.263834940000002</c:v>
                </c:pt>
                <c:pt idx="7029">
                  <c:v>34.26320312</c:v>
                </c:pt>
                <c:pt idx="7030">
                  <c:v>34.262571049999998</c:v>
                </c:pt>
                <c:pt idx="7031">
                  <c:v>34.261938739999998</c:v>
                </c:pt>
                <c:pt idx="7032">
                  <c:v>34.261306169999997</c:v>
                </c:pt>
                <c:pt idx="7033">
                  <c:v>34.260673359999998</c:v>
                </c:pt>
                <c:pt idx="7034">
                  <c:v>34.260040320000002</c:v>
                </c:pt>
                <c:pt idx="7035">
                  <c:v>34.259407029999998</c:v>
                </c:pt>
                <c:pt idx="7036">
                  <c:v>34.258773499999997</c:v>
                </c:pt>
                <c:pt idx="7037">
                  <c:v>34.258139730000003</c:v>
                </c:pt>
                <c:pt idx="7038">
                  <c:v>34.257505709999997</c:v>
                </c:pt>
                <c:pt idx="7039">
                  <c:v>34.256871449999998</c:v>
                </c:pt>
                <c:pt idx="7040">
                  <c:v>34.256236940000001</c:v>
                </c:pt>
                <c:pt idx="7041">
                  <c:v>34.255602189999998</c:v>
                </c:pt>
                <c:pt idx="7042">
                  <c:v>34.254967200000003</c:v>
                </c:pt>
                <c:pt idx="7043">
                  <c:v>34.254331960000002</c:v>
                </c:pt>
                <c:pt idx="7044">
                  <c:v>34.253696480000002</c:v>
                </c:pt>
                <c:pt idx="7045">
                  <c:v>34.253060759999997</c:v>
                </c:pt>
                <c:pt idx="7046">
                  <c:v>34.252424789999999</c:v>
                </c:pt>
                <c:pt idx="7047">
                  <c:v>34.251788580000003</c:v>
                </c:pt>
                <c:pt idx="7048">
                  <c:v>34.251152130000001</c:v>
                </c:pt>
                <c:pt idx="7049">
                  <c:v>34.25051543</c:v>
                </c:pt>
                <c:pt idx="7050">
                  <c:v>34.24987849</c:v>
                </c:pt>
                <c:pt idx="7051">
                  <c:v>34.249241300000001</c:v>
                </c:pt>
                <c:pt idx="7052">
                  <c:v>34.248603879999997</c:v>
                </c:pt>
                <c:pt idx="7053">
                  <c:v>34.247966210000001</c:v>
                </c:pt>
                <c:pt idx="7054">
                  <c:v>34.247328289999999</c:v>
                </c:pt>
                <c:pt idx="7055">
                  <c:v>34.246690139999998</c:v>
                </c:pt>
                <c:pt idx="7056">
                  <c:v>34.246051719999997</c:v>
                </c:pt>
                <c:pt idx="7057">
                  <c:v>34.245413079999999</c:v>
                </c:pt>
                <c:pt idx="7058">
                  <c:v>34.244774190000001</c:v>
                </c:pt>
                <c:pt idx="7059">
                  <c:v>34.244135059999998</c:v>
                </c:pt>
                <c:pt idx="7060">
                  <c:v>34.243495690000003</c:v>
                </c:pt>
                <c:pt idx="7061">
                  <c:v>34.242856080000003</c:v>
                </c:pt>
                <c:pt idx="7062">
                  <c:v>34.242216220000003</c:v>
                </c:pt>
                <c:pt idx="7063">
                  <c:v>34.241576119999998</c:v>
                </c:pt>
                <c:pt idx="7064">
                  <c:v>34.24093577</c:v>
                </c:pt>
                <c:pt idx="7065">
                  <c:v>34.240295179999997</c:v>
                </c:pt>
                <c:pt idx="7066">
                  <c:v>34.239654350000002</c:v>
                </c:pt>
                <c:pt idx="7067">
                  <c:v>34.239013280000002</c:v>
                </c:pt>
                <c:pt idx="7068">
                  <c:v>34.238371960000002</c:v>
                </c:pt>
                <c:pt idx="7069">
                  <c:v>34.237730399999997</c:v>
                </c:pt>
                <c:pt idx="7070">
                  <c:v>34.2370886</c:v>
                </c:pt>
                <c:pt idx="7071">
                  <c:v>34.236446559999997</c:v>
                </c:pt>
                <c:pt idx="7072">
                  <c:v>34.235804270000003</c:v>
                </c:pt>
                <c:pt idx="7073">
                  <c:v>34.235161740000002</c:v>
                </c:pt>
                <c:pt idx="7074">
                  <c:v>34.234518960000003</c:v>
                </c:pt>
                <c:pt idx="7075">
                  <c:v>34.233875949999998</c:v>
                </c:pt>
                <c:pt idx="7076">
                  <c:v>34.233232690000001</c:v>
                </c:pt>
                <c:pt idx="7077">
                  <c:v>34.232589189999999</c:v>
                </c:pt>
                <c:pt idx="7078">
                  <c:v>34.231945439999997</c:v>
                </c:pt>
                <c:pt idx="7079">
                  <c:v>34.231301459999997</c:v>
                </c:pt>
                <c:pt idx="7080">
                  <c:v>34.230657209999997</c:v>
                </c:pt>
                <c:pt idx="7081">
                  <c:v>34.230012739999999</c:v>
                </c:pt>
                <c:pt idx="7082">
                  <c:v>34.229368030000003</c:v>
                </c:pt>
                <c:pt idx="7083">
                  <c:v>34.228723070000001</c:v>
                </c:pt>
                <c:pt idx="7084">
                  <c:v>34.22807787</c:v>
                </c:pt>
                <c:pt idx="7085">
                  <c:v>34.22743243</c:v>
                </c:pt>
                <c:pt idx="7086">
                  <c:v>34.226786740000001</c:v>
                </c:pt>
                <c:pt idx="7087">
                  <c:v>34.226140819999998</c:v>
                </c:pt>
                <c:pt idx="7088">
                  <c:v>34.225494650000002</c:v>
                </c:pt>
                <c:pt idx="7089">
                  <c:v>34.22484824</c:v>
                </c:pt>
                <c:pt idx="7090">
                  <c:v>34.224201579999999</c:v>
                </c:pt>
                <c:pt idx="7091">
                  <c:v>34.22355469</c:v>
                </c:pt>
                <c:pt idx="7092">
                  <c:v>34.222907550000002</c:v>
                </c:pt>
                <c:pt idx="7093">
                  <c:v>34.222260169999998</c:v>
                </c:pt>
                <c:pt idx="7094">
                  <c:v>34.221612540000002</c:v>
                </c:pt>
                <c:pt idx="7095">
                  <c:v>34.220964680000002</c:v>
                </c:pt>
                <c:pt idx="7096">
                  <c:v>34.220316570000001</c:v>
                </c:pt>
                <c:pt idx="7097">
                  <c:v>34.219668220000003</c:v>
                </c:pt>
                <c:pt idx="7098">
                  <c:v>34.219019629999998</c:v>
                </c:pt>
                <c:pt idx="7099">
                  <c:v>34.218370790000002</c:v>
                </c:pt>
                <c:pt idx="7100">
                  <c:v>34.217721709999999</c:v>
                </c:pt>
                <c:pt idx="7101">
                  <c:v>34.217072399999999</c:v>
                </c:pt>
                <c:pt idx="7102">
                  <c:v>34.21642284</c:v>
                </c:pt>
                <c:pt idx="7103">
                  <c:v>34.215773030000001</c:v>
                </c:pt>
                <c:pt idx="7104">
                  <c:v>34.215122970000003</c:v>
                </c:pt>
                <c:pt idx="7105">
                  <c:v>34.214472690000001</c:v>
                </c:pt>
                <c:pt idx="7106">
                  <c:v>34.213822159999999</c:v>
                </c:pt>
                <c:pt idx="7107">
                  <c:v>34.213171389999999</c:v>
                </c:pt>
                <c:pt idx="7108">
                  <c:v>34.212520380000001</c:v>
                </c:pt>
                <c:pt idx="7109">
                  <c:v>34.211869120000003</c:v>
                </c:pt>
                <c:pt idx="7110">
                  <c:v>34.211217619999999</c:v>
                </c:pt>
                <c:pt idx="7111">
                  <c:v>34.210565889999998</c:v>
                </c:pt>
                <c:pt idx="7112">
                  <c:v>34.209913909999997</c:v>
                </c:pt>
                <c:pt idx="7113">
                  <c:v>34.209261679999997</c:v>
                </c:pt>
                <c:pt idx="7114">
                  <c:v>34.20860922</c:v>
                </c:pt>
                <c:pt idx="7115">
                  <c:v>34.207956520000003</c:v>
                </c:pt>
                <c:pt idx="7116">
                  <c:v>34.207303570000001</c:v>
                </c:pt>
                <c:pt idx="7117">
                  <c:v>34.206650379999999</c:v>
                </c:pt>
                <c:pt idx="7118">
                  <c:v>34.205996949999999</c:v>
                </c:pt>
                <c:pt idx="7119">
                  <c:v>34.205343280000001</c:v>
                </c:pt>
                <c:pt idx="7120">
                  <c:v>34.204689360000003</c:v>
                </c:pt>
                <c:pt idx="7121">
                  <c:v>34.204035210000001</c:v>
                </c:pt>
                <c:pt idx="7122">
                  <c:v>34.203380809999999</c:v>
                </c:pt>
                <c:pt idx="7123">
                  <c:v>34.202726169999998</c:v>
                </c:pt>
                <c:pt idx="7124">
                  <c:v>34.202071289999999</c:v>
                </c:pt>
                <c:pt idx="7125">
                  <c:v>34.201416170000002</c:v>
                </c:pt>
                <c:pt idx="7126">
                  <c:v>34.200760809999998</c:v>
                </c:pt>
                <c:pt idx="7127">
                  <c:v>34.200105200000003</c:v>
                </c:pt>
                <c:pt idx="7128">
                  <c:v>34.199449340000001</c:v>
                </c:pt>
                <c:pt idx="7129">
                  <c:v>34.198793260000002</c:v>
                </c:pt>
                <c:pt idx="7130">
                  <c:v>34.198136929999997</c:v>
                </c:pt>
                <c:pt idx="7131">
                  <c:v>34.19748036</c:v>
                </c:pt>
                <c:pt idx="7132">
                  <c:v>34.196823549999998</c:v>
                </c:pt>
                <c:pt idx="7133">
                  <c:v>34.196166490000003</c:v>
                </c:pt>
                <c:pt idx="7134">
                  <c:v>34.195509199999996</c:v>
                </c:pt>
                <c:pt idx="7135">
                  <c:v>34.194851659999998</c:v>
                </c:pt>
                <c:pt idx="7136">
                  <c:v>34.194193890000001</c:v>
                </c:pt>
                <c:pt idx="7137">
                  <c:v>34.193535869999998</c:v>
                </c:pt>
                <c:pt idx="7138">
                  <c:v>34.192877609999996</c:v>
                </c:pt>
                <c:pt idx="7139">
                  <c:v>34.192219110000003</c:v>
                </c:pt>
                <c:pt idx="7140">
                  <c:v>34.191560369999998</c:v>
                </c:pt>
                <c:pt idx="7141">
                  <c:v>34.190901390000001</c:v>
                </c:pt>
                <c:pt idx="7142">
                  <c:v>34.190242159999997</c:v>
                </c:pt>
                <c:pt idx="7143">
                  <c:v>34.189582700000003</c:v>
                </c:pt>
                <c:pt idx="7144">
                  <c:v>34.188922990000002</c:v>
                </c:pt>
                <c:pt idx="7145">
                  <c:v>34.188263050000003</c:v>
                </c:pt>
                <c:pt idx="7146">
                  <c:v>34.187602859999998</c:v>
                </c:pt>
                <c:pt idx="7147">
                  <c:v>34.186942430000002</c:v>
                </c:pt>
                <c:pt idx="7148">
                  <c:v>34.18628176</c:v>
                </c:pt>
                <c:pt idx="7149">
                  <c:v>34.185620849999999</c:v>
                </c:pt>
                <c:pt idx="7150">
                  <c:v>34.1849597</c:v>
                </c:pt>
                <c:pt idx="7151">
                  <c:v>34.184298310000003</c:v>
                </c:pt>
                <c:pt idx="7152">
                  <c:v>34.183636659999998</c:v>
                </c:pt>
                <c:pt idx="7153">
                  <c:v>34.182974790000003</c:v>
                </c:pt>
                <c:pt idx="7154">
                  <c:v>34.182312680000003</c:v>
                </c:pt>
                <c:pt idx="7155">
                  <c:v>34.181650320000003</c:v>
                </c:pt>
                <c:pt idx="7156">
                  <c:v>34.180987719999997</c:v>
                </c:pt>
                <c:pt idx="7157">
                  <c:v>34.180324890000001</c:v>
                </c:pt>
                <c:pt idx="7158">
                  <c:v>34.179661809999999</c:v>
                </c:pt>
                <c:pt idx="7159">
                  <c:v>34.178998489999998</c:v>
                </c:pt>
                <c:pt idx="7160">
                  <c:v>34.178334929999998</c:v>
                </c:pt>
                <c:pt idx="7161">
                  <c:v>34.17767113</c:v>
                </c:pt>
                <c:pt idx="7162">
                  <c:v>34.177007089999996</c:v>
                </c:pt>
                <c:pt idx="7163">
                  <c:v>34.176342810000001</c:v>
                </c:pt>
                <c:pt idx="7164">
                  <c:v>34.17567829</c:v>
                </c:pt>
                <c:pt idx="7165">
                  <c:v>34.175013530000001</c:v>
                </c:pt>
                <c:pt idx="7166">
                  <c:v>34.174348530000003</c:v>
                </c:pt>
                <c:pt idx="7167">
                  <c:v>34.17368329</c:v>
                </c:pt>
                <c:pt idx="7168">
                  <c:v>34.173017809999997</c:v>
                </c:pt>
                <c:pt idx="7169">
                  <c:v>34.172352080000003</c:v>
                </c:pt>
                <c:pt idx="7170">
                  <c:v>34.171686119999997</c:v>
                </c:pt>
                <c:pt idx="7171">
                  <c:v>34.171019919999999</c:v>
                </c:pt>
                <c:pt idx="7172">
                  <c:v>34.170353470000002</c:v>
                </c:pt>
                <c:pt idx="7173">
                  <c:v>34.16968679</c:v>
                </c:pt>
                <c:pt idx="7174">
                  <c:v>34.169019859999999</c:v>
                </c:pt>
                <c:pt idx="7175">
                  <c:v>34.1683527</c:v>
                </c:pt>
                <c:pt idx="7176">
                  <c:v>34.167685280000001</c:v>
                </c:pt>
                <c:pt idx="7177">
                  <c:v>34.167017629999997</c:v>
                </c:pt>
                <c:pt idx="7178">
                  <c:v>34.166349750000002</c:v>
                </c:pt>
                <c:pt idx="7179">
                  <c:v>34.165681620000001</c:v>
                </c:pt>
                <c:pt idx="7180">
                  <c:v>34.165013260000002</c:v>
                </c:pt>
                <c:pt idx="7181">
                  <c:v>34.164344649999997</c:v>
                </c:pt>
                <c:pt idx="7182">
                  <c:v>34.1636758</c:v>
                </c:pt>
                <c:pt idx="7183">
                  <c:v>34.163006719999998</c:v>
                </c:pt>
                <c:pt idx="7184">
                  <c:v>34.162337389999998</c:v>
                </c:pt>
                <c:pt idx="7185">
                  <c:v>34.161667829999999</c:v>
                </c:pt>
                <c:pt idx="7186">
                  <c:v>34.160998020000001</c:v>
                </c:pt>
                <c:pt idx="7187">
                  <c:v>34.160327969999997</c:v>
                </c:pt>
                <c:pt idx="7188">
                  <c:v>34.159657690000003</c:v>
                </c:pt>
                <c:pt idx="7189">
                  <c:v>34.158987160000002</c:v>
                </c:pt>
                <c:pt idx="7190">
                  <c:v>34.158316399999997</c:v>
                </c:pt>
                <c:pt idx="7191">
                  <c:v>34.157645389999999</c:v>
                </c:pt>
                <c:pt idx="7192">
                  <c:v>34.156974150000003</c:v>
                </c:pt>
                <c:pt idx="7193">
                  <c:v>34.156302660000001</c:v>
                </c:pt>
                <c:pt idx="7194">
                  <c:v>34.155630930000001</c:v>
                </c:pt>
                <c:pt idx="7195">
                  <c:v>34.154958970000003</c:v>
                </c:pt>
                <c:pt idx="7196">
                  <c:v>34.154286769999999</c:v>
                </c:pt>
                <c:pt idx="7197">
                  <c:v>34.153614320000003</c:v>
                </c:pt>
                <c:pt idx="7198">
                  <c:v>34.152941640000002</c:v>
                </c:pt>
                <c:pt idx="7199">
                  <c:v>34.152268710000001</c:v>
                </c:pt>
                <c:pt idx="7200">
                  <c:v>34.151595540000002</c:v>
                </c:pt>
                <c:pt idx="7201">
                  <c:v>34.150922139999999</c:v>
                </c:pt>
                <c:pt idx="7202">
                  <c:v>34.150248490000003</c:v>
                </c:pt>
                <c:pt idx="7203">
                  <c:v>34.149574610000002</c:v>
                </c:pt>
                <c:pt idx="7204">
                  <c:v>34.148900490000003</c:v>
                </c:pt>
                <c:pt idx="7205">
                  <c:v>34.148226129999998</c:v>
                </c:pt>
                <c:pt idx="7206">
                  <c:v>34.147551530000001</c:v>
                </c:pt>
                <c:pt idx="7207">
                  <c:v>34.146876689999999</c:v>
                </c:pt>
                <c:pt idx="7208">
                  <c:v>34.146201609999999</c:v>
                </c:pt>
                <c:pt idx="7209">
                  <c:v>34.145526289999999</c:v>
                </c:pt>
                <c:pt idx="7210">
                  <c:v>34.144850730000002</c:v>
                </c:pt>
                <c:pt idx="7211">
                  <c:v>34.144174939999999</c:v>
                </c:pt>
                <c:pt idx="7212">
                  <c:v>34.143498899999997</c:v>
                </c:pt>
                <c:pt idx="7213">
                  <c:v>34.142822619999997</c:v>
                </c:pt>
                <c:pt idx="7214">
                  <c:v>34.142146109999999</c:v>
                </c:pt>
                <c:pt idx="7215">
                  <c:v>34.141469350000001</c:v>
                </c:pt>
                <c:pt idx="7216">
                  <c:v>34.140792359999999</c:v>
                </c:pt>
                <c:pt idx="7217">
                  <c:v>34.140115129999998</c:v>
                </c:pt>
                <c:pt idx="7218">
                  <c:v>34.139437659999999</c:v>
                </c:pt>
                <c:pt idx="7219">
                  <c:v>34.138759950000001</c:v>
                </c:pt>
                <c:pt idx="7220">
                  <c:v>34.138081999999997</c:v>
                </c:pt>
                <c:pt idx="7221">
                  <c:v>34.137403810000002</c:v>
                </c:pt>
                <c:pt idx="7222">
                  <c:v>34.136725380000001</c:v>
                </c:pt>
                <c:pt idx="7223">
                  <c:v>34.136046710000002</c:v>
                </c:pt>
                <c:pt idx="7224">
                  <c:v>34.135367789999997</c:v>
                </c:pt>
                <c:pt idx="7225">
                  <c:v>34.134688650000001</c:v>
                </c:pt>
                <c:pt idx="7226">
                  <c:v>34.134009259999999</c:v>
                </c:pt>
                <c:pt idx="7227">
                  <c:v>34.133329639999999</c:v>
                </c:pt>
                <c:pt idx="7228">
                  <c:v>34.132649780000001</c:v>
                </c:pt>
                <c:pt idx="7229">
                  <c:v>34.131969679999997</c:v>
                </c:pt>
                <c:pt idx="7230">
                  <c:v>34.131289340000002</c:v>
                </c:pt>
                <c:pt idx="7231">
                  <c:v>34.130608760000001</c:v>
                </c:pt>
                <c:pt idx="7232">
                  <c:v>34.129927940000002</c:v>
                </c:pt>
                <c:pt idx="7233">
                  <c:v>34.129246879999997</c:v>
                </c:pt>
                <c:pt idx="7234">
                  <c:v>34.128565590000001</c:v>
                </c:pt>
                <c:pt idx="7235">
                  <c:v>34.12788406</c:v>
                </c:pt>
                <c:pt idx="7236">
                  <c:v>34.127202279999999</c:v>
                </c:pt>
                <c:pt idx="7237">
                  <c:v>34.12652027</c:v>
                </c:pt>
                <c:pt idx="7238">
                  <c:v>34.125838020000003</c:v>
                </c:pt>
                <c:pt idx="7239">
                  <c:v>34.125155530000001</c:v>
                </c:pt>
                <c:pt idx="7240">
                  <c:v>34.12447281</c:v>
                </c:pt>
                <c:pt idx="7241">
                  <c:v>34.123789840000001</c:v>
                </c:pt>
                <c:pt idx="7242">
                  <c:v>34.123106640000003</c:v>
                </c:pt>
                <c:pt idx="7243">
                  <c:v>34.1224232</c:v>
                </c:pt>
                <c:pt idx="7244">
                  <c:v>34.121739519999998</c:v>
                </c:pt>
                <c:pt idx="7245">
                  <c:v>34.121055599999998</c:v>
                </c:pt>
                <c:pt idx="7246">
                  <c:v>34.12037144</c:v>
                </c:pt>
                <c:pt idx="7247">
                  <c:v>34.119687040000002</c:v>
                </c:pt>
                <c:pt idx="7248">
                  <c:v>34.119002389999999</c:v>
                </c:pt>
                <c:pt idx="7249">
                  <c:v>34.118317519999998</c:v>
                </c:pt>
                <c:pt idx="7250">
                  <c:v>34.117632409999999</c:v>
                </c:pt>
                <c:pt idx="7251">
                  <c:v>34.116947060000001</c:v>
                </c:pt>
                <c:pt idx="7252">
                  <c:v>34.116261469999998</c:v>
                </c:pt>
                <c:pt idx="7253">
                  <c:v>34.115575649999997</c:v>
                </c:pt>
                <c:pt idx="7254">
                  <c:v>34.114889580000003</c:v>
                </c:pt>
                <c:pt idx="7255">
                  <c:v>34.114203279999998</c:v>
                </c:pt>
                <c:pt idx="7256">
                  <c:v>34.113516740000001</c:v>
                </c:pt>
                <c:pt idx="7257">
                  <c:v>34.112829959999999</c:v>
                </c:pt>
                <c:pt idx="7258">
                  <c:v>34.112142939999998</c:v>
                </c:pt>
                <c:pt idx="7259">
                  <c:v>34.11145569</c:v>
                </c:pt>
                <c:pt idx="7260">
                  <c:v>34.110768190000002</c:v>
                </c:pt>
                <c:pt idx="7261">
                  <c:v>34.110080459999999</c:v>
                </c:pt>
                <c:pt idx="7262">
                  <c:v>34.109392489999998</c:v>
                </c:pt>
                <c:pt idx="7263">
                  <c:v>34.108704289999999</c:v>
                </c:pt>
                <c:pt idx="7264">
                  <c:v>34.10801584</c:v>
                </c:pt>
                <c:pt idx="7265">
                  <c:v>34.107327159999997</c:v>
                </c:pt>
                <c:pt idx="7266">
                  <c:v>34.106638240000002</c:v>
                </c:pt>
                <c:pt idx="7267">
                  <c:v>34.105949080000002</c:v>
                </c:pt>
                <c:pt idx="7268">
                  <c:v>34.105259680000003</c:v>
                </c:pt>
                <c:pt idx="7269">
                  <c:v>34.10457005</c:v>
                </c:pt>
                <c:pt idx="7270">
                  <c:v>34.103880169999996</c:v>
                </c:pt>
                <c:pt idx="7271">
                  <c:v>34.103190060000003</c:v>
                </c:pt>
                <c:pt idx="7272">
                  <c:v>34.102499700000003</c:v>
                </c:pt>
                <c:pt idx="7273">
                  <c:v>34.101809109999998</c:v>
                </c:pt>
                <c:pt idx="7274">
                  <c:v>34.101118290000002</c:v>
                </c:pt>
                <c:pt idx="7275">
                  <c:v>34.100427230000001</c:v>
                </c:pt>
                <c:pt idx="7276">
                  <c:v>34.099735930000001</c:v>
                </c:pt>
                <c:pt idx="7277">
                  <c:v>34.099044390000003</c:v>
                </c:pt>
                <c:pt idx="7278">
                  <c:v>34.09835262</c:v>
                </c:pt>
                <c:pt idx="7279">
                  <c:v>34.097660609999998</c:v>
                </c:pt>
                <c:pt idx="7280">
                  <c:v>34.096968359999998</c:v>
                </c:pt>
                <c:pt idx="7281">
                  <c:v>34.096275869999999</c:v>
                </c:pt>
                <c:pt idx="7282">
                  <c:v>34.095583150000003</c:v>
                </c:pt>
                <c:pt idx="7283">
                  <c:v>34.094890190000001</c:v>
                </c:pt>
                <c:pt idx="7284">
                  <c:v>34.09419699</c:v>
                </c:pt>
                <c:pt idx="7285">
                  <c:v>34.093503550000001</c:v>
                </c:pt>
                <c:pt idx="7286">
                  <c:v>34.092809879999997</c:v>
                </c:pt>
                <c:pt idx="7287">
                  <c:v>34.092115970000002</c:v>
                </c:pt>
                <c:pt idx="7288">
                  <c:v>34.091421820000001</c:v>
                </c:pt>
                <c:pt idx="7289">
                  <c:v>34.090727430000001</c:v>
                </c:pt>
                <c:pt idx="7290">
                  <c:v>34.090032809999997</c:v>
                </c:pt>
                <c:pt idx="7291">
                  <c:v>34.089337950000001</c:v>
                </c:pt>
                <c:pt idx="7292">
                  <c:v>34.088642849999999</c:v>
                </c:pt>
                <c:pt idx="7293">
                  <c:v>34.087947509999999</c:v>
                </c:pt>
                <c:pt idx="7294">
                  <c:v>34.087251940000002</c:v>
                </c:pt>
                <c:pt idx="7295">
                  <c:v>34.086556129999998</c:v>
                </c:pt>
                <c:pt idx="7296">
                  <c:v>34.085860070000003</c:v>
                </c:pt>
                <c:pt idx="7297">
                  <c:v>34.085163790000003</c:v>
                </c:pt>
                <c:pt idx="7298">
                  <c:v>34.084467269999998</c:v>
                </c:pt>
                <c:pt idx="7299">
                  <c:v>34.083770510000001</c:v>
                </c:pt>
                <c:pt idx="7300">
                  <c:v>34.083073519999999</c:v>
                </c:pt>
                <c:pt idx="7301">
                  <c:v>34.082376279999998</c:v>
                </c:pt>
                <c:pt idx="7302">
                  <c:v>34.08167881</c:v>
                </c:pt>
                <c:pt idx="7303">
                  <c:v>34.080981110000003</c:v>
                </c:pt>
                <c:pt idx="7304">
                  <c:v>34.080283170000001</c:v>
                </c:pt>
                <c:pt idx="7305">
                  <c:v>34.079584990000001</c:v>
                </c:pt>
                <c:pt idx="7306">
                  <c:v>34.078886570000002</c:v>
                </c:pt>
                <c:pt idx="7307">
                  <c:v>34.078187919999998</c:v>
                </c:pt>
                <c:pt idx="7308">
                  <c:v>34.077489030000002</c:v>
                </c:pt>
                <c:pt idx="7309">
                  <c:v>34.076789900000001</c:v>
                </c:pt>
                <c:pt idx="7310">
                  <c:v>34.076090540000003</c:v>
                </c:pt>
                <c:pt idx="7311">
                  <c:v>34.075390939999998</c:v>
                </c:pt>
                <c:pt idx="7312">
                  <c:v>34.074691100000003</c:v>
                </c:pt>
                <c:pt idx="7313">
                  <c:v>34.073991030000002</c:v>
                </c:pt>
                <c:pt idx="7314">
                  <c:v>34.073290710000002</c:v>
                </c:pt>
                <c:pt idx="7315">
                  <c:v>34.072590169999998</c:v>
                </c:pt>
                <c:pt idx="7316">
                  <c:v>34.071889380000002</c:v>
                </c:pt>
                <c:pt idx="7317">
                  <c:v>34.071188360000001</c:v>
                </c:pt>
                <c:pt idx="7318">
                  <c:v>34.070487110000002</c:v>
                </c:pt>
                <c:pt idx="7319">
                  <c:v>34.069785609999997</c:v>
                </c:pt>
                <c:pt idx="7320">
                  <c:v>34.06908387</c:v>
                </c:pt>
                <c:pt idx="7321">
                  <c:v>34.068381899999999</c:v>
                </c:pt>
                <c:pt idx="7322">
                  <c:v>34.067679699999999</c:v>
                </c:pt>
                <c:pt idx="7323">
                  <c:v>34.066977260000002</c:v>
                </c:pt>
                <c:pt idx="7324">
                  <c:v>34.066274589999999</c:v>
                </c:pt>
                <c:pt idx="7325">
                  <c:v>34.065571669999997</c:v>
                </c:pt>
                <c:pt idx="7326">
                  <c:v>34.064868529999998</c:v>
                </c:pt>
                <c:pt idx="7327">
                  <c:v>34.06416514</c:v>
                </c:pt>
                <c:pt idx="7328">
                  <c:v>34.063461519999997</c:v>
                </c:pt>
                <c:pt idx="7329">
                  <c:v>34.062757660000003</c:v>
                </c:pt>
                <c:pt idx="7330">
                  <c:v>34.062053570000003</c:v>
                </c:pt>
                <c:pt idx="7331">
                  <c:v>34.061349239999998</c:v>
                </c:pt>
                <c:pt idx="7332">
                  <c:v>34.060644680000003</c:v>
                </c:pt>
                <c:pt idx="7333">
                  <c:v>34.059939870000001</c:v>
                </c:pt>
                <c:pt idx="7334">
                  <c:v>34.059234840000002</c:v>
                </c:pt>
                <c:pt idx="7335">
                  <c:v>34.058529559999997</c:v>
                </c:pt>
                <c:pt idx="7336">
                  <c:v>34.057824050000001</c:v>
                </c:pt>
                <c:pt idx="7337">
                  <c:v>34.057118299999999</c:v>
                </c:pt>
                <c:pt idx="7338">
                  <c:v>34.05641232</c:v>
                </c:pt>
                <c:pt idx="7339">
                  <c:v>34.055706100000002</c:v>
                </c:pt>
                <c:pt idx="7340">
                  <c:v>34.054999649999999</c:v>
                </c:pt>
                <c:pt idx="7341">
                  <c:v>34.054292959999998</c:v>
                </c:pt>
                <c:pt idx="7342">
                  <c:v>34.053586029999998</c:v>
                </c:pt>
                <c:pt idx="7343">
                  <c:v>34.052878870000001</c:v>
                </c:pt>
                <c:pt idx="7344">
                  <c:v>34.052171459999997</c:v>
                </c:pt>
                <c:pt idx="7345">
                  <c:v>34.051463830000003</c:v>
                </c:pt>
                <c:pt idx="7346">
                  <c:v>34.050755959999996</c:v>
                </c:pt>
                <c:pt idx="7347">
                  <c:v>34.050047849999999</c:v>
                </c:pt>
                <c:pt idx="7348">
                  <c:v>34.049339510000003</c:v>
                </c:pt>
                <c:pt idx="7349">
                  <c:v>34.048630930000002</c:v>
                </c:pt>
                <c:pt idx="7350">
                  <c:v>34.047922120000003</c:v>
                </c:pt>
                <c:pt idx="7351">
                  <c:v>34.047213069999998</c:v>
                </c:pt>
                <c:pt idx="7352">
                  <c:v>34.046503790000003</c:v>
                </c:pt>
                <c:pt idx="7353">
                  <c:v>34.045794270000002</c:v>
                </c:pt>
                <c:pt idx="7354">
                  <c:v>34.045084520000003</c:v>
                </c:pt>
                <c:pt idx="7355">
                  <c:v>34.044374529999999</c:v>
                </c:pt>
                <c:pt idx="7356">
                  <c:v>34.043664300000003</c:v>
                </c:pt>
                <c:pt idx="7357">
                  <c:v>34.042953840000003</c:v>
                </c:pt>
                <c:pt idx="7358">
                  <c:v>34.042243139999997</c:v>
                </c:pt>
                <c:pt idx="7359">
                  <c:v>34.04153221</c:v>
                </c:pt>
                <c:pt idx="7360">
                  <c:v>34.040821039999997</c:v>
                </c:pt>
                <c:pt idx="7361">
                  <c:v>34.040109639999997</c:v>
                </c:pt>
                <c:pt idx="7362">
                  <c:v>34.039397999999998</c:v>
                </c:pt>
                <c:pt idx="7363">
                  <c:v>34.038686120000001</c:v>
                </c:pt>
                <c:pt idx="7364">
                  <c:v>34.037974009999999</c:v>
                </c:pt>
                <c:pt idx="7365">
                  <c:v>34.037261669999999</c:v>
                </c:pt>
                <c:pt idx="7366">
                  <c:v>34.036549090000001</c:v>
                </c:pt>
                <c:pt idx="7367">
                  <c:v>34.035836269999997</c:v>
                </c:pt>
                <c:pt idx="7368">
                  <c:v>34.035123210000002</c:v>
                </c:pt>
                <c:pt idx="7369">
                  <c:v>34.034409920000002</c:v>
                </c:pt>
                <c:pt idx="7370">
                  <c:v>34.033696399999997</c:v>
                </c:pt>
                <c:pt idx="7371">
                  <c:v>34.032982650000001</c:v>
                </c:pt>
                <c:pt idx="7372">
                  <c:v>34.03226866</c:v>
                </c:pt>
                <c:pt idx="7373">
                  <c:v>34.03155443</c:v>
                </c:pt>
                <c:pt idx="7374">
                  <c:v>34.030839970000002</c:v>
                </c:pt>
                <c:pt idx="7375">
                  <c:v>34.030125269999999</c:v>
                </c:pt>
                <c:pt idx="7376">
                  <c:v>34.029410339999998</c:v>
                </c:pt>
                <c:pt idx="7377">
                  <c:v>34.02869518</c:v>
                </c:pt>
                <c:pt idx="7378">
                  <c:v>34.027979770000002</c:v>
                </c:pt>
                <c:pt idx="7379">
                  <c:v>34.02726414</c:v>
                </c:pt>
                <c:pt idx="7380">
                  <c:v>34.026548269999999</c:v>
                </c:pt>
                <c:pt idx="7381">
                  <c:v>34.02583216</c:v>
                </c:pt>
                <c:pt idx="7382">
                  <c:v>34.025115820000003</c:v>
                </c:pt>
                <c:pt idx="7383">
                  <c:v>34.024399250000002</c:v>
                </c:pt>
                <c:pt idx="7384">
                  <c:v>34.023682440000002</c:v>
                </c:pt>
                <c:pt idx="7385">
                  <c:v>34.022965390000003</c:v>
                </c:pt>
                <c:pt idx="7386">
                  <c:v>34.02224811</c:v>
                </c:pt>
                <c:pt idx="7387">
                  <c:v>34.021530599999998</c:v>
                </c:pt>
                <c:pt idx="7388">
                  <c:v>34.020812849999999</c:v>
                </c:pt>
                <c:pt idx="7389">
                  <c:v>34.02009486</c:v>
                </c:pt>
                <c:pt idx="7390">
                  <c:v>34.019376639999997</c:v>
                </c:pt>
                <c:pt idx="7391">
                  <c:v>34.018658189999996</c:v>
                </c:pt>
                <c:pt idx="7392">
                  <c:v>34.017939490000003</c:v>
                </c:pt>
                <c:pt idx="7393">
                  <c:v>34.017220569999999</c:v>
                </c:pt>
                <c:pt idx="7394">
                  <c:v>34.016501409999996</c:v>
                </c:pt>
                <c:pt idx="7395">
                  <c:v>34.015782020000003</c:v>
                </c:pt>
                <c:pt idx="7396">
                  <c:v>34.015062399999998</c:v>
                </c:pt>
                <c:pt idx="7397">
                  <c:v>34.014342540000001</c:v>
                </c:pt>
                <c:pt idx="7398">
                  <c:v>34.013622439999999</c:v>
                </c:pt>
                <c:pt idx="7399">
                  <c:v>34.012902109999999</c:v>
                </c:pt>
                <c:pt idx="7400">
                  <c:v>34.012181550000001</c:v>
                </c:pt>
                <c:pt idx="7401">
                  <c:v>34.011460749999998</c:v>
                </c:pt>
                <c:pt idx="7402">
                  <c:v>34.010739719999997</c:v>
                </c:pt>
                <c:pt idx="7403">
                  <c:v>34.010018449999997</c:v>
                </c:pt>
                <c:pt idx="7404">
                  <c:v>34.00929695</c:v>
                </c:pt>
                <c:pt idx="7405">
                  <c:v>34.008575219999997</c:v>
                </c:pt>
                <c:pt idx="7406">
                  <c:v>34.007853249999997</c:v>
                </c:pt>
                <c:pt idx="7407">
                  <c:v>34.007131049999998</c:v>
                </c:pt>
                <c:pt idx="7408">
                  <c:v>34.006408610000001</c:v>
                </c:pt>
                <c:pt idx="7409">
                  <c:v>34.005685939999999</c:v>
                </c:pt>
                <c:pt idx="7410">
                  <c:v>34.004963029999999</c:v>
                </c:pt>
                <c:pt idx="7411">
                  <c:v>34.004239890000001</c:v>
                </c:pt>
                <c:pt idx="7412">
                  <c:v>34.003516519999998</c:v>
                </c:pt>
                <c:pt idx="7413">
                  <c:v>34.002792909999997</c:v>
                </c:pt>
                <c:pt idx="7414">
                  <c:v>34.002069069999997</c:v>
                </c:pt>
                <c:pt idx="7415">
                  <c:v>34.001345000000001</c:v>
                </c:pt>
                <c:pt idx="7416">
                  <c:v>34.000620679999997</c:v>
                </c:pt>
                <c:pt idx="7417">
                  <c:v>33.999896130000003</c:v>
                </c:pt>
                <c:pt idx="7418">
                  <c:v>33.999171359999998</c:v>
                </c:pt>
                <c:pt idx="7419">
                  <c:v>33.998446340000001</c:v>
                </c:pt>
                <c:pt idx="7420">
                  <c:v>33.9977211</c:v>
                </c:pt>
                <c:pt idx="7421">
                  <c:v>33.99699562</c:v>
                </c:pt>
                <c:pt idx="7422">
                  <c:v>33.996269910000002</c:v>
                </c:pt>
                <c:pt idx="7423">
                  <c:v>33.995543959999999</c:v>
                </c:pt>
                <c:pt idx="7424">
                  <c:v>33.994817789999999</c:v>
                </c:pt>
                <c:pt idx="7425">
                  <c:v>33.99409137</c:v>
                </c:pt>
                <c:pt idx="7426">
                  <c:v>33.993364730000003</c:v>
                </c:pt>
                <c:pt idx="7427">
                  <c:v>33.99263784</c:v>
                </c:pt>
                <c:pt idx="7428">
                  <c:v>33.991910730000001</c:v>
                </c:pt>
                <c:pt idx="7429">
                  <c:v>33.991183380000003</c:v>
                </c:pt>
                <c:pt idx="7430">
                  <c:v>33.990455799999999</c:v>
                </c:pt>
                <c:pt idx="7431">
                  <c:v>33.989727989999999</c:v>
                </c:pt>
                <c:pt idx="7432">
                  <c:v>33.988999939999999</c:v>
                </c:pt>
                <c:pt idx="7433">
                  <c:v>33.988271660000002</c:v>
                </c:pt>
                <c:pt idx="7434">
                  <c:v>33.98754314</c:v>
                </c:pt>
                <c:pt idx="7435">
                  <c:v>33.9868144</c:v>
                </c:pt>
                <c:pt idx="7436">
                  <c:v>33.986085410000001</c:v>
                </c:pt>
                <c:pt idx="7437">
                  <c:v>33.985356199999998</c:v>
                </c:pt>
                <c:pt idx="7438">
                  <c:v>33.984626749999997</c:v>
                </c:pt>
                <c:pt idx="7439">
                  <c:v>33.983897069999998</c:v>
                </c:pt>
                <c:pt idx="7440">
                  <c:v>33.983167139999999</c:v>
                </c:pt>
                <c:pt idx="7441">
                  <c:v>33.982436989999997</c:v>
                </c:pt>
                <c:pt idx="7442">
                  <c:v>33.981706610000003</c:v>
                </c:pt>
                <c:pt idx="7443">
                  <c:v>33.980975999999998</c:v>
                </c:pt>
                <c:pt idx="7444">
                  <c:v>33.980245150000002</c:v>
                </c:pt>
                <c:pt idx="7445">
                  <c:v>33.97951407</c:v>
                </c:pt>
                <c:pt idx="7446">
                  <c:v>33.978782750000001</c:v>
                </c:pt>
                <c:pt idx="7447">
                  <c:v>33.978051209999997</c:v>
                </c:pt>
                <c:pt idx="7448">
                  <c:v>33.977319430000001</c:v>
                </c:pt>
                <c:pt idx="7449">
                  <c:v>33.97658741</c:v>
                </c:pt>
                <c:pt idx="7450">
                  <c:v>33.975855170000003</c:v>
                </c:pt>
                <c:pt idx="7451">
                  <c:v>33.975122689999999</c:v>
                </c:pt>
                <c:pt idx="7452">
                  <c:v>33.974389979999998</c:v>
                </c:pt>
                <c:pt idx="7453">
                  <c:v>33.973657029999998</c:v>
                </c:pt>
                <c:pt idx="7454">
                  <c:v>33.972923860000002</c:v>
                </c:pt>
                <c:pt idx="7455">
                  <c:v>33.972190449999999</c:v>
                </c:pt>
                <c:pt idx="7456">
                  <c:v>33.971456799999999</c:v>
                </c:pt>
                <c:pt idx="7457">
                  <c:v>33.970722930000001</c:v>
                </c:pt>
                <c:pt idx="7458">
                  <c:v>33.969988819999998</c:v>
                </c:pt>
                <c:pt idx="7459">
                  <c:v>33.969254479999996</c:v>
                </c:pt>
                <c:pt idx="7460">
                  <c:v>33.968519899999997</c:v>
                </c:pt>
                <c:pt idx="7461">
                  <c:v>33.9677851</c:v>
                </c:pt>
                <c:pt idx="7462">
                  <c:v>33.967050059999998</c:v>
                </c:pt>
                <c:pt idx="7463">
                  <c:v>33.966314779999998</c:v>
                </c:pt>
                <c:pt idx="7464">
                  <c:v>33.965579269999999</c:v>
                </c:pt>
                <c:pt idx="7465">
                  <c:v>33.964843530000003</c:v>
                </c:pt>
                <c:pt idx="7466">
                  <c:v>33.964107560000002</c:v>
                </c:pt>
                <c:pt idx="7467">
                  <c:v>33.963371359999996</c:v>
                </c:pt>
                <c:pt idx="7468">
                  <c:v>33.962634919999999</c:v>
                </c:pt>
                <c:pt idx="7469">
                  <c:v>33.961898249999997</c:v>
                </c:pt>
                <c:pt idx="7470">
                  <c:v>33.961161349999998</c:v>
                </c:pt>
                <c:pt idx="7471">
                  <c:v>33.96042422</c:v>
                </c:pt>
                <c:pt idx="7472">
                  <c:v>33.959686859999998</c:v>
                </c:pt>
                <c:pt idx="7473">
                  <c:v>33.958949259999997</c:v>
                </c:pt>
                <c:pt idx="7474">
                  <c:v>33.958211429999999</c:v>
                </c:pt>
                <c:pt idx="7475">
                  <c:v>33.957473370000002</c:v>
                </c:pt>
                <c:pt idx="7476">
                  <c:v>33.956735080000001</c:v>
                </c:pt>
                <c:pt idx="7477">
                  <c:v>33.955996550000002</c:v>
                </c:pt>
                <c:pt idx="7478">
                  <c:v>33.955257789999997</c:v>
                </c:pt>
                <c:pt idx="7479">
                  <c:v>33.954518800000002</c:v>
                </c:pt>
                <c:pt idx="7480">
                  <c:v>33.953779580000003</c:v>
                </c:pt>
                <c:pt idx="7481">
                  <c:v>33.953040119999997</c:v>
                </c:pt>
                <c:pt idx="7482">
                  <c:v>33.952300440000002</c:v>
                </c:pt>
                <c:pt idx="7483">
                  <c:v>33.951560520000001</c:v>
                </c:pt>
                <c:pt idx="7484">
                  <c:v>33.950820370000002</c:v>
                </c:pt>
                <c:pt idx="7485">
                  <c:v>33.950079989999999</c:v>
                </c:pt>
                <c:pt idx="7486">
                  <c:v>33.949339369999997</c:v>
                </c:pt>
                <c:pt idx="7487">
                  <c:v>33.948598519999997</c:v>
                </c:pt>
                <c:pt idx="7488">
                  <c:v>33.947857429999999</c:v>
                </c:pt>
                <c:pt idx="7489">
                  <c:v>33.947116119999997</c:v>
                </c:pt>
                <c:pt idx="7490">
                  <c:v>33.946374579999997</c:v>
                </c:pt>
                <c:pt idx="7491">
                  <c:v>33.945632799999998</c:v>
                </c:pt>
                <c:pt idx="7492">
                  <c:v>33.944890800000003</c:v>
                </c:pt>
                <c:pt idx="7493">
                  <c:v>33.944148560000002</c:v>
                </c:pt>
                <c:pt idx="7494">
                  <c:v>33.943406090000003</c:v>
                </c:pt>
                <c:pt idx="7495">
                  <c:v>33.94266339</c:v>
                </c:pt>
                <c:pt idx="7496">
                  <c:v>33.941920459999999</c:v>
                </c:pt>
                <c:pt idx="7497">
                  <c:v>33.941177289999999</c:v>
                </c:pt>
                <c:pt idx="7498">
                  <c:v>33.940433890000001</c:v>
                </c:pt>
                <c:pt idx="7499">
                  <c:v>33.93969027</c:v>
                </c:pt>
                <c:pt idx="7500">
                  <c:v>33.93894641</c:v>
                </c:pt>
                <c:pt idx="7501">
                  <c:v>33.938202320000002</c:v>
                </c:pt>
                <c:pt idx="7502">
                  <c:v>33.937457989999999</c:v>
                </c:pt>
                <c:pt idx="7503">
                  <c:v>33.936713439999998</c:v>
                </c:pt>
                <c:pt idx="7504">
                  <c:v>33.93596865</c:v>
                </c:pt>
                <c:pt idx="7505">
                  <c:v>33.935223639999997</c:v>
                </c:pt>
                <c:pt idx="7506">
                  <c:v>33.934478390000002</c:v>
                </c:pt>
                <c:pt idx="7507">
                  <c:v>33.933732910000003</c:v>
                </c:pt>
                <c:pt idx="7508">
                  <c:v>33.932987199999999</c:v>
                </c:pt>
                <c:pt idx="7509">
                  <c:v>33.932241249999997</c:v>
                </c:pt>
                <c:pt idx="7510">
                  <c:v>33.931495079999998</c:v>
                </c:pt>
                <c:pt idx="7511">
                  <c:v>33.93074867</c:v>
                </c:pt>
                <c:pt idx="7512">
                  <c:v>33.930002020000003</c:v>
                </c:pt>
                <c:pt idx="7513">
                  <c:v>33.929255159999997</c:v>
                </c:pt>
                <c:pt idx="7514">
                  <c:v>33.928508059999999</c:v>
                </c:pt>
                <c:pt idx="7515">
                  <c:v>33.927760730000003</c:v>
                </c:pt>
                <c:pt idx="7516">
                  <c:v>33.927013170000002</c:v>
                </c:pt>
                <c:pt idx="7517">
                  <c:v>33.926265370000003</c:v>
                </c:pt>
                <c:pt idx="7518">
                  <c:v>33.92551735</c:v>
                </c:pt>
                <c:pt idx="7519">
                  <c:v>33.924769099999999</c:v>
                </c:pt>
                <c:pt idx="7520">
                  <c:v>33.924020609999999</c:v>
                </c:pt>
                <c:pt idx="7521">
                  <c:v>33.923271890000002</c:v>
                </c:pt>
                <c:pt idx="7522">
                  <c:v>33.922522950000001</c:v>
                </c:pt>
                <c:pt idx="7523">
                  <c:v>33.921773770000001</c:v>
                </c:pt>
                <c:pt idx="7524">
                  <c:v>33.921024359999997</c:v>
                </c:pt>
                <c:pt idx="7525">
                  <c:v>33.920274720000002</c:v>
                </c:pt>
                <c:pt idx="7526">
                  <c:v>33.919524850000002</c:v>
                </c:pt>
                <c:pt idx="7527">
                  <c:v>33.918774740000003</c:v>
                </c:pt>
                <c:pt idx="7528">
                  <c:v>33.918024410000001</c:v>
                </c:pt>
                <c:pt idx="7529">
                  <c:v>33.917273850000001</c:v>
                </c:pt>
                <c:pt idx="7530">
                  <c:v>33.916523050000002</c:v>
                </c:pt>
                <c:pt idx="7531">
                  <c:v>33.915772029999999</c:v>
                </c:pt>
                <c:pt idx="7532">
                  <c:v>33.915020769999998</c:v>
                </c:pt>
                <c:pt idx="7533">
                  <c:v>33.91426929</c:v>
                </c:pt>
                <c:pt idx="7534">
                  <c:v>33.913517570000003</c:v>
                </c:pt>
                <c:pt idx="7535">
                  <c:v>33.912765620000002</c:v>
                </c:pt>
                <c:pt idx="7536">
                  <c:v>33.912013430000002</c:v>
                </c:pt>
                <c:pt idx="7537">
                  <c:v>33.911261019999998</c:v>
                </c:pt>
                <c:pt idx="7538">
                  <c:v>33.910508380000003</c:v>
                </c:pt>
                <c:pt idx="7539">
                  <c:v>33.909755509999997</c:v>
                </c:pt>
                <c:pt idx="7540">
                  <c:v>33.909002409999999</c:v>
                </c:pt>
                <c:pt idx="7541">
                  <c:v>33.908249079999997</c:v>
                </c:pt>
                <c:pt idx="7542">
                  <c:v>33.907495519999998</c:v>
                </c:pt>
                <c:pt idx="7543">
                  <c:v>33.90674173</c:v>
                </c:pt>
                <c:pt idx="7544">
                  <c:v>33.905987709999998</c:v>
                </c:pt>
                <c:pt idx="7545">
                  <c:v>33.905233449999997</c:v>
                </c:pt>
                <c:pt idx="7546">
                  <c:v>33.90447897</c:v>
                </c:pt>
                <c:pt idx="7547">
                  <c:v>33.903724259999997</c:v>
                </c:pt>
                <c:pt idx="7548">
                  <c:v>33.902969319999997</c:v>
                </c:pt>
                <c:pt idx="7549">
                  <c:v>33.902214139999998</c:v>
                </c:pt>
                <c:pt idx="7550">
                  <c:v>33.901458740000002</c:v>
                </c:pt>
                <c:pt idx="7551">
                  <c:v>33.900703110000002</c:v>
                </c:pt>
                <c:pt idx="7552">
                  <c:v>33.899947240000003</c:v>
                </c:pt>
                <c:pt idx="7553">
                  <c:v>33.89919115</c:v>
                </c:pt>
                <c:pt idx="7554">
                  <c:v>33.898434829999999</c:v>
                </c:pt>
                <c:pt idx="7555">
                  <c:v>33.89767827</c:v>
                </c:pt>
                <c:pt idx="7556">
                  <c:v>33.896921489999997</c:v>
                </c:pt>
                <c:pt idx="7557">
                  <c:v>33.896164470000002</c:v>
                </c:pt>
                <c:pt idx="7558">
                  <c:v>33.895407230000004</c:v>
                </c:pt>
                <c:pt idx="7559">
                  <c:v>33.89464976</c:v>
                </c:pt>
                <c:pt idx="7560">
                  <c:v>33.893892039999997</c:v>
                </c:pt>
                <c:pt idx="7561">
                  <c:v>33.893134109999998</c:v>
                </c:pt>
                <c:pt idx="7562">
                  <c:v>33.892375940000001</c:v>
                </c:pt>
                <c:pt idx="7563">
                  <c:v>33.891617549999999</c:v>
                </c:pt>
                <c:pt idx="7564">
                  <c:v>33.89085893</c:v>
                </c:pt>
                <c:pt idx="7565">
                  <c:v>33.890100070000003</c:v>
                </c:pt>
                <c:pt idx="7566">
                  <c:v>33.889340990000001</c:v>
                </c:pt>
                <c:pt idx="7567">
                  <c:v>33.888581680000001</c:v>
                </c:pt>
                <c:pt idx="7568">
                  <c:v>33.887822139999997</c:v>
                </c:pt>
                <c:pt idx="7569">
                  <c:v>33.887062370000002</c:v>
                </c:pt>
                <c:pt idx="7570">
                  <c:v>33.886302370000003</c:v>
                </c:pt>
                <c:pt idx="7571">
                  <c:v>33.885542139999998</c:v>
                </c:pt>
                <c:pt idx="7572">
                  <c:v>33.884781680000003</c:v>
                </c:pt>
                <c:pt idx="7573">
                  <c:v>33.884020990000003</c:v>
                </c:pt>
                <c:pt idx="7574">
                  <c:v>33.883260069999999</c:v>
                </c:pt>
                <c:pt idx="7575">
                  <c:v>33.882498920000003</c:v>
                </c:pt>
                <c:pt idx="7576">
                  <c:v>33.881737540000003</c:v>
                </c:pt>
                <c:pt idx="7577">
                  <c:v>33.880975929999998</c:v>
                </c:pt>
                <c:pt idx="7578">
                  <c:v>33.880214100000003</c:v>
                </c:pt>
                <c:pt idx="7579">
                  <c:v>33.879452030000003</c:v>
                </c:pt>
                <c:pt idx="7580">
                  <c:v>33.878689729999998</c:v>
                </c:pt>
                <c:pt idx="7581">
                  <c:v>33.877927210000003</c:v>
                </c:pt>
                <c:pt idx="7582">
                  <c:v>33.877164460000003</c:v>
                </c:pt>
                <c:pt idx="7583">
                  <c:v>33.876401469999998</c:v>
                </c:pt>
                <c:pt idx="7584">
                  <c:v>33.875638250000002</c:v>
                </c:pt>
                <c:pt idx="7585">
                  <c:v>33.874874800000001</c:v>
                </c:pt>
                <c:pt idx="7586">
                  <c:v>33.874111130000003</c:v>
                </c:pt>
                <c:pt idx="7587">
                  <c:v>33.87334723</c:v>
                </c:pt>
                <c:pt idx="7588">
                  <c:v>33.8725831</c:v>
                </c:pt>
                <c:pt idx="7589">
                  <c:v>33.871818750000003</c:v>
                </c:pt>
                <c:pt idx="7590">
                  <c:v>33.87105416</c:v>
                </c:pt>
                <c:pt idx="7591">
                  <c:v>33.870289339999999</c:v>
                </c:pt>
                <c:pt idx="7592">
                  <c:v>33.869524300000002</c:v>
                </c:pt>
                <c:pt idx="7593">
                  <c:v>33.868759019999999</c:v>
                </c:pt>
                <c:pt idx="7594">
                  <c:v>33.867993519999999</c:v>
                </c:pt>
                <c:pt idx="7595">
                  <c:v>33.867227790000001</c:v>
                </c:pt>
                <c:pt idx="7596">
                  <c:v>33.866461829999999</c:v>
                </c:pt>
                <c:pt idx="7597">
                  <c:v>33.865695639999998</c:v>
                </c:pt>
                <c:pt idx="7598">
                  <c:v>33.86492922</c:v>
                </c:pt>
                <c:pt idx="7599">
                  <c:v>33.864162569999998</c:v>
                </c:pt>
                <c:pt idx="7600">
                  <c:v>33.863395699999998</c:v>
                </c:pt>
                <c:pt idx="7601">
                  <c:v>33.86262859</c:v>
                </c:pt>
                <c:pt idx="7602">
                  <c:v>33.861861259999998</c:v>
                </c:pt>
                <c:pt idx="7603">
                  <c:v>33.861093699999998</c:v>
                </c:pt>
                <c:pt idx="7604">
                  <c:v>33.86032591</c:v>
                </c:pt>
                <c:pt idx="7605">
                  <c:v>33.859557889999998</c:v>
                </c:pt>
                <c:pt idx="7606">
                  <c:v>33.858789639999998</c:v>
                </c:pt>
                <c:pt idx="7607">
                  <c:v>33.85802116</c:v>
                </c:pt>
                <c:pt idx="7608">
                  <c:v>33.857252449999997</c:v>
                </c:pt>
                <c:pt idx="7609">
                  <c:v>33.856483509999997</c:v>
                </c:pt>
                <c:pt idx="7610">
                  <c:v>33.85571435</c:v>
                </c:pt>
                <c:pt idx="7611">
                  <c:v>33.854944959999997</c:v>
                </c:pt>
                <c:pt idx="7612">
                  <c:v>33.854175339999998</c:v>
                </c:pt>
                <c:pt idx="7613">
                  <c:v>33.85340549</c:v>
                </c:pt>
                <c:pt idx="7614">
                  <c:v>33.852635419999999</c:v>
                </c:pt>
                <c:pt idx="7615">
                  <c:v>33.851865119999999</c:v>
                </c:pt>
                <c:pt idx="7616">
                  <c:v>33.851094580000002</c:v>
                </c:pt>
                <c:pt idx="7617">
                  <c:v>33.85032382</c:v>
                </c:pt>
                <c:pt idx="7618">
                  <c:v>33.84955283</c:v>
                </c:pt>
                <c:pt idx="7619">
                  <c:v>33.848781619999997</c:v>
                </c:pt>
                <c:pt idx="7620">
                  <c:v>33.848010170000002</c:v>
                </c:pt>
                <c:pt idx="7621">
                  <c:v>33.847238500000003</c:v>
                </c:pt>
                <c:pt idx="7622">
                  <c:v>33.846466599999999</c:v>
                </c:pt>
                <c:pt idx="7623">
                  <c:v>33.845694469999998</c:v>
                </c:pt>
                <c:pt idx="7624">
                  <c:v>33.844922109999999</c:v>
                </c:pt>
                <c:pt idx="7625">
                  <c:v>33.844149530000003</c:v>
                </c:pt>
                <c:pt idx="7626">
                  <c:v>33.843376710000001</c:v>
                </c:pt>
                <c:pt idx="7627">
                  <c:v>33.842603670000003</c:v>
                </c:pt>
                <c:pt idx="7628">
                  <c:v>33.841830399999999</c:v>
                </c:pt>
                <c:pt idx="7629">
                  <c:v>33.841056909999999</c:v>
                </c:pt>
                <c:pt idx="7630">
                  <c:v>33.84028318</c:v>
                </c:pt>
                <c:pt idx="7631">
                  <c:v>33.839509229999997</c:v>
                </c:pt>
                <c:pt idx="7632">
                  <c:v>33.838735030000002</c:v>
                </c:pt>
                <c:pt idx="7633">
                  <c:v>33.837960629999998</c:v>
                </c:pt>
                <c:pt idx="7634">
                  <c:v>33.837185990000002</c:v>
                </c:pt>
                <c:pt idx="7635">
                  <c:v>33.836411130000002</c:v>
                </c:pt>
                <c:pt idx="7636">
                  <c:v>33.835636030000003</c:v>
                </c:pt>
                <c:pt idx="7637">
                  <c:v>33.834860720000002</c:v>
                </c:pt>
                <c:pt idx="7638">
                  <c:v>33.834085170000002</c:v>
                </c:pt>
                <c:pt idx="7639">
                  <c:v>33.833309389999997</c:v>
                </c:pt>
                <c:pt idx="7640">
                  <c:v>33.832533390000002</c:v>
                </c:pt>
                <c:pt idx="7641">
                  <c:v>33.831757160000002</c:v>
                </c:pt>
                <c:pt idx="7642">
                  <c:v>33.830980699999998</c:v>
                </c:pt>
                <c:pt idx="7643">
                  <c:v>33.830204019999996</c:v>
                </c:pt>
                <c:pt idx="7644">
                  <c:v>33.829427109999997</c:v>
                </c:pt>
                <c:pt idx="7645">
                  <c:v>33.828649970000001</c:v>
                </c:pt>
                <c:pt idx="7646">
                  <c:v>33.827872599999999</c:v>
                </c:pt>
                <c:pt idx="7647">
                  <c:v>33.827095010000001</c:v>
                </c:pt>
                <c:pt idx="7648">
                  <c:v>33.826317179999997</c:v>
                </c:pt>
                <c:pt idx="7649">
                  <c:v>33.825539139999997</c:v>
                </c:pt>
                <c:pt idx="7650">
                  <c:v>33.824760859999998</c:v>
                </c:pt>
                <c:pt idx="7651">
                  <c:v>33.823982360000002</c:v>
                </c:pt>
                <c:pt idx="7652">
                  <c:v>33.823203620000001</c:v>
                </c:pt>
                <c:pt idx="7653">
                  <c:v>33.822424669999997</c:v>
                </c:pt>
                <c:pt idx="7654">
                  <c:v>33.821645480000001</c:v>
                </c:pt>
                <c:pt idx="7655">
                  <c:v>33.820866070000001</c:v>
                </c:pt>
                <c:pt idx="7656">
                  <c:v>33.820086420000003</c:v>
                </c:pt>
                <c:pt idx="7657">
                  <c:v>33.81930655</c:v>
                </c:pt>
                <c:pt idx="7658">
                  <c:v>33.81852645</c:v>
                </c:pt>
                <c:pt idx="7659">
                  <c:v>33.817746130000003</c:v>
                </c:pt>
                <c:pt idx="7660">
                  <c:v>33.816965590000002</c:v>
                </c:pt>
                <c:pt idx="7661">
                  <c:v>33.816184810000003</c:v>
                </c:pt>
                <c:pt idx="7662">
                  <c:v>33.815403809999999</c:v>
                </c:pt>
                <c:pt idx="7663">
                  <c:v>33.814622579999998</c:v>
                </c:pt>
                <c:pt idx="7664">
                  <c:v>33.81384113</c:v>
                </c:pt>
                <c:pt idx="7665">
                  <c:v>33.813059440000004</c:v>
                </c:pt>
                <c:pt idx="7666">
                  <c:v>33.812277530000003</c:v>
                </c:pt>
                <c:pt idx="7667">
                  <c:v>33.811495399999998</c:v>
                </c:pt>
                <c:pt idx="7668">
                  <c:v>33.810713040000003</c:v>
                </c:pt>
                <c:pt idx="7669">
                  <c:v>33.809930450000003</c:v>
                </c:pt>
                <c:pt idx="7670">
                  <c:v>33.809147629999998</c:v>
                </c:pt>
                <c:pt idx="7671">
                  <c:v>33.808364589999996</c:v>
                </c:pt>
                <c:pt idx="7672">
                  <c:v>33.807581319999997</c:v>
                </c:pt>
                <c:pt idx="7673">
                  <c:v>33.80679782</c:v>
                </c:pt>
                <c:pt idx="7674">
                  <c:v>33.806014099999999</c:v>
                </c:pt>
                <c:pt idx="7675">
                  <c:v>33.80523015</c:v>
                </c:pt>
                <c:pt idx="7676">
                  <c:v>33.804445970000003</c:v>
                </c:pt>
                <c:pt idx="7677">
                  <c:v>33.803661570000003</c:v>
                </c:pt>
                <c:pt idx="7678">
                  <c:v>33.802876939999997</c:v>
                </c:pt>
                <c:pt idx="7679">
                  <c:v>33.802092090000002</c:v>
                </c:pt>
                <c:pt idx="7680">
                  <c:v>33.80130699</c:v>
                </c:pt>
                <c:pt idx="7681">
                  <c:v>33.800521680000003</c:v>
                </c:pt>
                <c:pt idx="7682">
                  <c:v>33.799736150000001</c:v>
                </c:pt>
                <c:pt idx="7683">
                  <c:v>33.798950390000002</c:v>
                </c:pt>
                <c:pt idx="7684">
                  <c:v>33.798164399999997</c:v>
                </c:pt>
                <c:pt idx="7685">
                  <c:v>33.797378190000003</c:v>
                </c:pt>
                <c:pt idx="7686">
                  <c:v>33.796591749999997</c:v>
                </c:pt>
                <c:pt idx="7687">
                  <c:v>33.795805080000001</c:v>
                </c:pt>
                <c:pt idx="7688">
                  <c:v>33.79501819</c:v>
                </c:pt>
                <c:pt idx="7689">
                  <c:v>33.794231070000002</c:v>
                </c:pt>
                <c:pt idx="7690">
                  <c:v>33.79344373</c:v>
                </c:pt>
                <c:pt idx="7691">
                  <c:v>33.79265616</c:v>
                </c:pt>
                <c:pt idx="7692">
                  <c:v>33.791868360000002</c:v>
                </c:pt>
                <c:pt idx="7693">
                  <c:v>33.791080340000001</c:v>
                </c:pt>
                <c:pt idx="7694">
                  <c:v>33.790292090000001</c:v>
                </c:pt>
                <c:pt idx="7695">
                  <c:v>33.789503619999998</c:v>
                </c:pt>
                <c:pt idx="7696">
                  <c:v>33.788714919999997</c:v>
                </c:pt>
                <c:pt idx="7697">
                  <c:v>33.787925989999998</c:v>
                </c:pt>
                <c:pt idx="7698">
                  <c:v>33.787136840000002</c:v>
                </c:pt>
                <c:pt idx="7699">
                  <c:v>33.786347460000002</c:v>
                </c:pt>
                <c:pt idx="7700">
                  <c:v>33.785557859999997</c:v>
                </c:pt>
                <c:pt idx="7701">
                  <c:v>33.784768030000002</c:v>
                </c:pt>
                <c:pt idx="7702">
                  <c:v>33.783977970000002</c:v>
                </c:pt>
                <c:pt idx="7703">
                  <c:v>33.783187689999998</c:v>
                </c:pt>
                <c:pt idx="7704">
                  <c:v>33.782397170000003</c:v>
                </c:pt>
                <c:pt idx="7705">
                  <c:v>33.781606439999997</c:v>
                </c:pt>
                <c:pt idx="7706">
                  <c:v>33.780815480000001</c:v>
                </c:pt>
                <c:pt idx="7707">
                  <c:v>33.78002429</c:v>
                </c:pt>
                <c:pt idx="7708">
                  <c:v>33.779232880000002</c:v>
                </c:pt>
                <c:pt idx="7709">
                  <c:v>33.77844125</c:v>
                </c:pt>
                <c:pt idx="7710">
                  <c:v>33.777649390000001</c:v>
                </c:pt>
                <c:pt idx="7711">
                  <c:v>33.776857300000003</c:v>
                </c:pt>
                <c:pt idx="7712">
                  <c:v>33.776064990000002</c:v>
                </c:pt>
                <c:pt idx="7713">
                  <c:v>33.775272459999996</c:v>
                </c:pt>
                <c:pt idx="7714">
                  <c:v>33.77447969</c:v>
                </c:pt>
                <c:pt idx="7715">
                  <c:v>33.77368671</c:v>
                </c:pt>
                <c:pt idx="7716">
                  <c:v>33.772893490000001</c:v>
                </c:pt>
                <c:pt idx="7717">
                  <c:v>33.772100049999999</c:v>
                </c:pt>
                <c:pt idx="7718">
                  <c:v>33.771306389999999</c:v>
                </c:pt>
                <c:pt idx="7719">
                  <c:v>33.770512500000002</c:v>
                </c:pt>
                <c:pt idx="7720">
                  <c:v>33.769718390000001</c:v>
                </c:pt>
                <c:pt idx="7721">
                  <c:v>33.768924050000003</c:v>
                </c:pt>
                <c:pt idx="7722">
                  <c:v>33.768129479999999</c:v>
                </c:pt>
                <c:pt idx="7723">
                  <c:v>33.767334689999998</c:v>
                </c:pt>
                <c:pt idx="7724">
                  <c:v>33.766539680000001</c:v>
                </c:pt>
                <c:pt idx="7725">
                  <c:v>33.765744439999999</c:v>
                </c:pt>
                <c:pt idx="7726">
                  <c:v>33.764948969999999</c:v>
                </c:pt>
                <c:pt idx="7727">
                  <c:v>33.764153280000002</c:v>
                </c:pt>
                <c:pt idx="7728">
                  <c:v>33.763357360000001</c:v>
                </c:pt>
                <c:pt idx="7729">
                  <c:v>33.762561220000002</c:v>
                </c:pt>
                <c:pt idx="7730">
                  <c:v>33.761764849999999</c:v>
                </c:pt>
                <c:pt idx="7731">
                  <c:v>33.760968259999999</c:v>
                </c:pt>
                <c:pt idx="7732">
                  <c:v>33.760171450000001</c:v>
                </c:pt>
                <c:pt idx="7733">
                  <c:v>33.75937441</c:v>
                </c:pt>
                <c:pt idx="7734">
                  <c:v>33.75857714</c:v>
                </c:pt>
                <c:pt idx="7735">
                  <c:v>33.757779659999997</c:v>
                </c:pt>
                <c:pt idx="7736">
                  <c:v>33.756981940000003</c:v>
                </c:pt>
                <c:pt idx="7737">
                  <c:v>33.756183999999998</c:v>
                </c:pt>
                <c:pt idx="7738">
                  <c:v>33.755385840000002</c:v>
                </c:pt>
                <c:pt idx="7739">
                  <c:v>33.754587450000002</c:v>
                </c:pt>
                <c:pt idx="7740">
                  <c:v>33.753788839999999</c:v>
                </c:pt>
                <c:pt idx="7741">
                  <c:v>33.752989999999997</c:v>
                </c:pt>
                <c:pt idx="7742">
                  <c:v>33.752190939999998</c:v>
                </c:pt>
                <c:pt idx="7743">
                  <c:v>33.751391650000002</c:v>
                </c:pt>
                <c:pt idx="7744">
                  <c:v>33.750592140000002</c:v>
                </c:pt>
                <c:pt idx="7745">
                  <c:v>33.749792409999998</c:v>
                </c:pt>
                <c:pt idx="7746">
                  <c:v>33.748992450000003</c:v>
                </c:pt>
                <c:pt idx="7747">
                  <c:v>33.748192269999997</c:v>
                </c:pt>
                <c:pt idx="7748">
                  <c:v>33.74739186</c:v>
                </c:pt>
                <c:pt idx="7749">
                  <c:v>33.746591219999999</c:v>
                </c:pt>
                <c:pt idx="7750">
                  <c:v>33.745790370000002</c:v>
                </c:pt>
                <c:pt idx="7751">
                  <c:v>33.744989289999999</c:v>
                </c:pt>
                <c:pt idx="7752">
                  <c:v>33.744187969999999</c:v>
                </c:pt>
                <c:pt idx="7753">
                  <c:v>33.743386440000002</c:v>
                </c:pt>
                <c:pt idx="7754">
                  <c:v>33.74258468</c:v>
                </c:pt>
                <c:pt idx="7755">
                  <c:v>33.741782700000002</c:v>
                </c:pt>
                <c:pt idx="7756">
                  <c:v>33.740980499999999</c:v>
                </c:pt>
                <c:pt idx="7757">
                  <c:v>33.740178069999999</c:v>
                </c:pt>
                <c:pt idx="7758">
                  <c:v>33.739375420000002</c:v>
                </c:pt>
                <c:pt idx="7759">
                  <c:v>33.738572550000001</c:v>
                </c:pt>
                <c:pt idx="7760">
                  <c:v>33.737769450000002</c:v>
                </c:pt>
                <c:pt idx="7761">
                  <c:v>33.736966129999999</c:v>
                </c:pt>
                <c:pt idx="7762">
                  <c:v>33.736162579999998</c:v>
                </c:pt>
                <c:pt idx="7763">
                  <c:v>33.735358810000001</c:v>
                </c:pt>
                <c:pt idx="7764">
                  <c:v>33.73455482</c:v>
                </c:pt>
                <c:pt idx="7765">
                  <c:v>33.7337506</c:v>
                </c:pt>
                <c:pt idx="7766">
                  <c:v>33.732946149999997</c:v>
                </c:pt>
                <c:pt idx="7767">
                  <c:v>33.732141489999997</c:v>
                </c:pt>
                <c:pt idx="7768">
                  <c:v>33.731336599999999</c:v>
                </c:pt>
                <c:pt idx="7769">
                  <c:v>33.730531480000003</c:v>
                </c:pt>
                <c:pt idx="7770">
                  <c:v>33.729726149999998</c:v>
                </c:pt>
                <c:pt idx="7771">
                  <c:v>33.728920590000001</c:v>
                </c:pt>
                <c:pt idx="7772">
                  <c:v>33.7281148</c:v>
                </c:pt>
                <c:pt idx="7773">
                  <c:v>33.727308790000002</c:v>
                </c:pt>
                <c:pt idx="7774">
                  <c:v>33.72650256</c:v>
                </c:pt>
                <c:pt idx="7775">
                  <c:v>33.725696110000001</c:v>
                </c:pt>
                <c:pt idx="7776">
                  <c:v>33.724889410000003</c:v>
                </c:pt>
                <c:pt idx="7777">
                  <c:v>33.724082510000002</c:v>
                </c:pt>
                <c:pt idx="7778">
                  <c:v>33.723275379999997</c:v>
                </c:pt>
                <c:pt idx="7779">
                  <c:v>33.722468030000002</c:v>
                </c:pt>
                <c:pt idx="7780">
                  <c:v>33.721660460000003</c:v>
                </c:pt>
                <c:pt idx="7781">
                  <c:v>33.720852659999998</c:v>
                </c:pt>
                <c:pt idx="7782">
                  <c:v>33.720044639999998</c:v>
                </c:pt>
                <c:pt idx="7783">
                  <c:v>33.7192364</c:v>
                </c:pt>
                <c:pt idx="7784">
                  <c:v>33.718427929999997</c:v>
                </c:pt>
                <c:pt idx="7785">
                  <c:v>33.717619239999998</c:v>
                </c:pt>
                <c:pt idx="7786">
                  <c:v>33.716810330000001</c:v>
                </c:pt>
                <c:pt idx="7787">
                  <c:v>33.716001200000001</c:v>
                </c:pt>
                <c:pt idx="7788">
                  <c:v>33.715191840000003</c:v>
                </c:pt>
                <c:pt idx="7789">
                  <c:v>33.71438225</c:v>
                </c:pt>
                <c:pt idx="7790">
                  <c:v>33.713572450000001</c:v>
                </c:pt>
                <c:pt idx="7791">
                  <c:v>33.712762419999997</c:v>
                </c:pt>
                <c:pt idx="7792">
                  <c:v>33.711952170000004</c:v>
                </c:pt>
                <c:pt idx="7793">
                  <c:v>33.711141689999998</c:v>
                </c:pt>
                <c:pt idx="7794">
                  <c:v>33.710330990000003</c:v>
                </c:pt>
                <c:pt idx="7795">
                  <c:v>33.709520070000003</c:v>
                </c:pt>
                <c:pt idx="7796">
                  <c:v>33.70870893</c:v>
                </c:pt>
                <c:pt idx="7797">
                  <c:v>33.707897559999999</c:v>
                </c:pt>
                <c:pt idx="7798">
                  <c:v>33.707085970000001</c:v>
                </c:pt>
                <c:pt idx="7799">
                  <c:v>33.70627416</c:v>
                </c:pt>
                <c:pt idx="7800">
                  <c:v>33.705462109999999</c:v>
                </c:pt>
                <c:pt idx="7801">
                  <c:v>33.704649850000003</c:v>
                </c:pt>
                <c:pt idx="7802">
                  <c:v>33.703837370000002</c:v>
                </c:pt>
                <c:pt idx="7803">
                  <c:v>33.703024669999998</c:v>
                </c:pt>
                <c:pt idx="7804">
                  <c:v>33.702211740000003</c:v>
                </c:pt>
                <c:pt idx="7805">
                  <c:v>33.701398589999997</c:v>
                </c:pt>
                <c:pt idx="7806">
                  <c:v>33.700585220000001</c:v>
                </c:pt>
                <c:pt idx="7807">
                  <c:v>33.699771630000001</c:v>
                </c:pt>
                <c:pt idx="7808">
                  <c:v>33.698957810000003</c:v>
                </c:pt>
                <c:pt idx="7809">
                  <c:v>33.698143770000001</c:v>
                </c:pt>
                <c:pt idx="7810">
                  <c:v>33.697329510000003</c:v>
                </c:pt>
                <c:pt idx="7811">
                  <c:v>33.69651503</c:v>
                </c:pt>
                <c:pt idx="7812">
                  <c:v>33.69570032</c:v>
                </c:pt>
                <c:pt idx="7813">
                  <c:v>33.694885390000003</c:v>
                </c:pt>
                <c:pt idx="7814">
                  <c:v>33.694070240000002</c:v>
                </c:pt>
                <c:pt idx="7815">
                  <c:v>33.693254860000003</c:v>
                </c:pt>
                <c:pt idx="7816">
                  <c:v>33.692439270000001</c:v>
                </c:pt>
                <c:pt idx="7817">
                  <c:v>33.691623450000002</c:v>
                </c:pt>
                <c:pt idx="7818">
                  <c:v>33.690807409999998</c:v>
                </c:pt>
                <c:pt idx="7819">
                  <c:v>33.689991149999997</c:v>
                </c:pt>
                <c:pt idx="7820">
                  <c:v>33.689174659999999</c:v>
                </c:pt>
                <c:pt idx="7821">
                  <c:v>33.688357949999997</c:v>
                </c:pt>
                <c:pt idx="7822">
                  <c:v>33.687541019999998</c:v>
                </c:pt>
                <c:pt idx="7823">
                  <c:v>33.686723870000002</c:v>
                </c:pt>
                <c:pt idx="7824">
                  <c:v>33.68590648</c:v>
                </c:pt>
                <c:pt idx="7825">
                  <c:v>33.685088890000003</c:v>
                </c:pt>
                <c:pt idx="7826">
                  <c:v>33.684271070000001</c:v>
                </c:pt>
                <c:pt idx="7827">
                  <c:v>33.683453030000003</c:v>
                </c:pt>
                <c:pt idx="7828">
                  <c:v>33.68263477</c:v>
                </c:pt>
                <c:pt idx="7829">
                  <c:v>33.68181628</c:v>
                </c:pt>
                <c:pt idx="7830">
                  <c:v>33.680997580000003</c:v>
                </c:pt>
                <c:pt idx="7831">
                  <c:v>33.680178650000002</c:v>
                </c:pt>
                <c:pt idx="7832">
                  <c:v>33.679359499999997</c:v>
                </c:pt>
                <c:pt idx="7833">
                  <c:v>33.678540130000002</c:v>
                </c:pt>
                <c:pt idx="7834">
                  <c:v>33.677720540000003</c:v>
                </c:pt>
                <c:pt idx="7835">
                  <c:v>33.676900719999999</c:v>
                </c:pt>
                <c:pt idx="7836">
                  <c:v>33.676080689999999</c:v>
                </c:pt>
                <c:pt idx="7837">
                  <c:v>33.675260430000002</c:v>
                </c:pt>
                <c:pt idx="7838">
                  <c:v>33.67443995</c:v>
                </c:pt>
                <c:pt idx="7839">
                  <c:v>33.673619250000002</c:v>
                </c:pt>
                <c:pt idx="7840">
                  <c:v>33.672798319999998</c:v>
                </c:pt>
                <c:pt idx="7841">
                  <c:v>33.671977179999999</c:v>
                </c:pt>
                <c:pt idx="7842">
                  <c:v>33.671155810000002</c:v>
                </c:pt>
                <c:pt idx="7843">
                  <c:v>33.670334220000001</c:v>
                </c:pt>
                <c:pt idx="7844">
                  <c:v>33.669512410000003</c:v>
                </c:pt>
                <c:pt idx="7845">
                  <c:v>33.668690380000001</c:v>
                </c:pt>
                <c:pt idx="7846">
                  <c:v>33.667868130000002</c:v>
                </c:pt>
                <c:pt idx="7847">
                  <c:v>33.667045659999999</c:v>
                </c:pt>
                <c:pt idx="7848">
                  <c:v>33.666222949999998</c:v>
                </c:pt>
                <c:pt idx="7849">
                  <c:v>33.665400030000001</c:v>
                </c:pt>
                <c:pt idx="7850">
                  <c:v>33.6645769</c:v>
                </c:pt>
                <c:pt idx="7851">
                  <c:v>33.663753540000002</c:v>
                </c:pt>
                <c:pt idx="7852">
                  <c:v>33.66292996</c:v>
                </c:pt>
                <c:pt idx="7853">
                  <c:v>33.66210616</c:v>
                </c:pt>
                <c:pt idx="7854">
                  <c:v>33.661282129999996</c:v>
                </c:pt>
                <c:pt idx="7855">
                  <c:v>33.660457890000004</c:v>
                </c:pt>
                <c:pt idx="7856">
                  <c:v>33.65963343</c:v>
                </c:pt>
                <c:pt idx="7857">
                  <c:v>33.658808739999998</c:v>
                </c:pt>
                <c:pt idx="7858">
                  <c:v>33.657983829999999</c:v>
                </c:pt>
                <c:pt idx="7859">
                  <c:v>33.657158709999997</c:v>
                </c:pt>
                <c:pt idx="7860">
                  <c:v>33.656333359999998</c:v>
                </c:pt>
                <c:pt idx="7861">
                  <c:v>33.655507790000001</c:v>
                </c:pt>
                <c:pt idx="7862">
                  <c:v>33.654682000000001</c:v>
                </c:pt>
                <c:pt idx="7863">
                  <c:v>33.653855989999997</c:v>
                </c:pt>
                <c:pt idx="7864">
                  <c:v>33.653029750000002</c:v>
                </c:pt>
                <c:pt idx="7865">
                  <c:v>33.652203299999996</c:v>
                </c:pt>
                <c:pt idx="7866">
                  <c:v>33.651376630000001</c:v>
                </c:pt>
                <c:pt idx="7867">
                  <c:v>33.650549730000002</c:v>
                </c:pt>
                <c:pt idx="7868">
                  <c:v>33.649722619999999</c:v>
                </c:pt>
                <c:pt idx="7869">
                  <c:v>33.648895279999998</c:v>
                </c:pt>
                <c:pt idx="7870">
                  <c:v>33.64806772</c:v>
                </c:pt>
                <c:pt idx="7871">
                  <c:v>33.647239949999999</c:v>
                </c:pt>
                <c:pt idx="7872">
                  <c:v>33.64641194</c:v>
                </c:pt>
                <c:pt idx="7873">
                  <c:v>33.645583719999998</c:v>
                </c:pt>
                <c:pt idx="7874">
                  <c:v>33.644755279999998</c:v>
                </c:pt>
                <c:pt idx="7875">
                  <c:v>33.643926620000002</c:v>
                </c:pt>
                <c:pt idx="7876">
                  <c:v>33.643097740000002</c:v>
                </c:pt>
                <c:pt idx="7877">
                  <c:v>33.642268639999998</c:v>
                </c:pt>
                <c:pt idx="7878">
                  <c:v>33.641439320000003</c:v>
                </c:pt>
                <c:pt idx="7879">
                  <c:v>33.640609779999998</c:v>
                </c:pt>
                <c:pt idx="7880">
                  <c:v>33.639780010000003</c:v>
                </c:pt>
                <c:pt idx="7881">
                  <c:v>33.638950029999997</c:v>
                </c:pt>
                <c:pt idx="7882">
                  <c:v>33.638119830000001</c:v>
                </c:pt>
                <c:pt idx="7883">
                  <c:v>33.637289410000001</c:v>
                </c:pt>
                <c:pt idx="7884">
                  <c:v>33.636458759999996</c:v>
                </c:pt>
                <c:pt idx="7885">
                  <c:v>33.635627900000003</c:v>
                </c:pt>
                <c:pt idx="7886">
                  <c:v>33.634796819999998</c:v>
                </c:pt>
                <c:pt idx="7887">
                  <c:v>33.633965510000003</c:v>
                </c:pt>
                <c:pt idx="7888">
                  <c:v>33.633133989999997</c:v>
                </c:pt>
                <c:pt idx="7889">
                  <c:v>33.632302250000002</c:v>
                </c:pt>
                <c:pt idx="7890">
                  <c:v>33.631470280000002</c:v>
                </c:pt>
                <c:pt idx="7891">
                  <c:v>33.630638099999999</c:v>
                </c:pt>
                <c:pt idx="7892">
                  <c:v>33.629805699999999</c:v>
                </c:pt>
                <c:pt idx="7893">
                  <c:v>33.628973070000001</c:v>
                </c:pt>
                <c:pt idx="7894">
                  <c:v>33.62814023</c:v>
                </c:pt>
                <c:pt idx="7895">
                  <c:v>33.627307160000001</c:v>
                </c:pt>
                <c:pt idx="7896">
                  <c:v>33.626473869999998</c:v>
                </c:pt>
                <c:pt idx="7897">
                  <c:v>33.625640359999998</c:v>
                </c:pt>
                <c:pt idx="7898">
                  <c:v>33.624806640000003</c:v>
                </c:pt>
                <c:pt idx="7899">
                  <c:v>33.623972700000003</c:v>
                </c:pt>
                <c:pt idx="7900">
                  <c:v>33.623138539999999</c:v>
                </c:pt>
                <c:pt idx="7901">
                  <c:v>33.622304149999998</c:v>
                </c:pt>
                <c:pt idx="7902">
                  <c:v>33.62146955</c:v>
                </c:pt>
                <c:pt idx="7903">
                  <c:v>33.620634729999999</c:v>
                </c:pt>
                <c:pt idx="7904">
                  <c:v>33.619799690000001</c:v>
                </c:pt>
                <c:pt idx="7905">
                  <c:v>33.618964429999998</c:v>
                </c:pt>
                <c:pt idx="7906">
                  <c:v>33.618128949999999</c:v>
                </c:pt>
                <c:pt idx="7907">
                  <c:v>33.617293250000003</c:v>
                </c:pt>
                <c:pt idx="7908">
                  <c:v>33.616457330000003</c:v>
                </c:pt>
                <c:pt idx="7909">
                  <c:v>33.615621189999999</c:v>
                </c:pt>
                <c:pt idx="7910">
                  <c:v>33.614784829999998</c:v>
                </c:pt>
                <c:pt idx="7911">
                  <c:v>33.613948260000001</c:v>
                </c:pt>
                <c:pt idx="7912">
                  <c:v>33.613111459999999</c:v>
                </c:pt>
                <c:pt idx="7913">
                  <c:v>33.61227444</c:v>
                </c:pt>
                <c:pt idx="7914">
                  <c:v>33.611437209999998</c:v>
                </c:pt>
                <c:pt idx="7915">
                  <c:v>33.610599749999999</c:v>
                </c:pt>
                <c:pt idx="7916">
                  <c:v>33.609762080000003</c:v>
                </c:pt>
                <c:pt idx="7917">
                  <c:v>33.608924180000002</c:v>
                </c:pt>
                <c:pt idx="7918">
                  <c:v>33.608086069999999</c:v>
                </c:pt>
                <c:pt idx="7919">
                  <c:v>33.607247739999998</c:v>
                </c:pt>
                <c:pt idx="7920">
                  <c:v>33.60640918</c:v>
                </c:pt>
                <c:pt idx="7921">
                  <c:v>33.605570409999999</c:v>
                </c:pt>
                <c:pt idx="7922">
                  <c:v>33.60473142</c:v>
                </c:pt>
                <c:pt idx="7923">
                  <c:v>33.603892209999998</c:v>
                </c:pt>
                <c:pt idx="7924">
                  <c:v>33.603052779999999</c:v>
                </c:pt>
                <c:pt idx="7925">
                  <c:v>33.602213140000003</c:v>
                </c:pt>
                <c:pt idx="7926">
                  <c:v>33.601373270000003</c:v>
                </c:pt>
                <c:pt idx="7927">
                  <c:v>33.60053319</c:v>
                </c:pt>
                <c:pt idx="7928">
                  <c:v>33.59969289</c:v>
                </c:pt>
                <c:pt idx="7929">
                  <c:v>33.598852360000002</c:v>
                </c:pt>
                <c:pt idx="7930">
                  <c:v>33.598011620000001</c:v>
                </c:pt>
                <c:pt idx="7931">
                  <c:v>33.597170669999997</c:v>
                </c:pt>
                <c:pt idx="7932">
                  <c:v>33.596329490000002</c:v>
                </c:pt>
                <c:pt idx="7933">
                  <c:v>33.595488090000003</c:v>
                </c:pt>
                <c:pt idx="7934">
                  <c:v>33.594646480000002</c:v>
                </c:pt>
                <c:pt idx="7935">
                  <c:v>33.593804640000002</c:v>
                </c:pt>
                <c:pt idx="7936">
                  <c:v>33.592962589999999</c:v>
                </c:pt>
                <c:pt idx="7937">
                  <c:v>33.592120319999999</c:v>
                </c:pt>
                <c:pt idx="7938">
                  <c:v>33.591277830000003</c:v>
                </c:pt>
                <c:pt idx="7939">
                  <c:v>33.590435120000002</c:v>
                </c:pt>
                <c:pt idx="7940">
                  <c:v>33.589592199999998</c:v>
                </c:pt>
                <c:pt idx="7941">
                  <c:v>33.588749049999997</c:v>
                </c:pt>
                <c:pt idx="7942">
                  <c:v>33.587905689999999</c:v>
                </c:pt>
                <c:pt idx="7943">
                  <c:v>33.587062109999998</c:v>
                </c:pt>
                <c:pt idx="7944">
                  <c:v>33.586218289999998</c:v>
                </c:pt>
                <c:pt idx="7945">
                  <c:v>33.585374270000003</c:v>
                </c:pt>
                <c:pt idx="7946">
                  <c:v>33.584530039999997</c:v>
                </c:pt>
                <c:pt idx="7947">
                  <c:v>33.583685580000001</c:v>
                </c:pt>
                <c:pt idx="7948">
                  <c:v>33.582840910000002</c:v>
                </c:pt>
                <c:pt idx="7949">
                  <c:v>33.581996019999998</c:v>
                </c:pt>
                <c:pt idx="7950">
                  <c:v>33.581150909999998</c:v>
                </c:pt>
                <c:pt idx="7951">
                  <c:v>33.580305580000001</c:v>
                </c:pt>
                <c:pt idx="7952">
                  <c:v>33.579460040000001</c:v>
                </c:pt>
                <c:pt idx="7953">
                  <c:v>33.578614270000003</c:v>
                </c:pt>
                <c:pt idx="7954">
                  <c:v>33.577768290000002</c:v>
                </c:pt>
                <c:pt idx="7955">
                  <c:v>33.576922089999997</c:v>
                </c:pt>
                <c:pt idx="7956">
                  <c:v>33.576075670000002</c:v>
                </c:pt>
                <c:pt idx="7957">
                  <c:v>33.575229040000004</c:v>
                </c:pt>
                <c:pt idx="7958">
                  <c:v>33.574382180000001</c:v>
                </c:pt>
                <c:pt idx="7959">
                  <c:v>33.573535110000002</c:v>
                </c:pt>
                <c:pt idx="7960">
                  <c:v>33.572687819999999</c:v>
                </c:pt>
                <c:pt idx="7961">
                  <c:v>33.571840309999999</c:v>
                </c:pt>
                <c:pt idx="7962">
                  <c:v>33.570992590000003</c:v>
                </c:pt>
                <c:pt idx="7963">
                  <c:v>33.570144650000003</c:v>
                </c:pt>
                <c:pt idx="7964">
                  <c:v>33.569296489999999</c:v>
                </c:pt>
                <c:pt idx="7965">
                  <c:v>33.568448109999999</c:v>
                </c:pt>
                <c:pt idx="7966">
                  <c:v>33.567599510000001</c:v>
                </c:pt>
                <c:pt idx="7967">
                  <c:v>33.5667507</c:v>
                </c:pt>
                <c:pt idx="7968">
                  <c:v>33.565901650000001</c:v>
                </c:pt>
                <c:pt idx="7969">
                  <c:v>33.565052399999999</c:v>
                </c:pt>
                <c:pt idx="7970">
                  <c:v>33.564202940000001</c:v>
                </c:pt>
                <c:pt idx="7971">
                  <c:v>33.563353249999999</c:v>
                </c:pt>
                <c:pt idx="7972">
                  <c:v>33.56250335</c:v>
                </c:pt>
                <c:pt idx="7973">
                  <c:v>33.561653229999997</c:v>
                </c:pt>
                <c:pt idx="7974">
                  <c:v>33.560802899999999</c:v>
                </c:pt>
                <c:pt idx="7975">
                  <c:v>33.559952340000002</c:v>
                </c:pt>
                <c:pt idx="7976">
                  <c:v>33.559101570000003</c:v>
                </c:pt>
                <c:pt idx="7977">
                  <c:v>33.55825059</c:v>
                </c:pt>
                <c:pt idx="7978">
                  <c:v>33.55739938</c:v>
                </c:pt>
                <c:pt idx="7979">
                  <c:v>33.556547960000003</c:v>
                </c:pt>
                <c:pt idx="7980">
                  <c:v>33.555696320000003</c:v>
                </c:pt>
                <c:pt idx="7981">
                  <c:v>33.554844459999998</c:v>
                </c:pt>
                <c:pt idx="7982">
                  <c:v>33.553992389999998</c:v>
                </c:pt>
                <c:pt idx="7983">
                  <c:v>33.553140089999999</c:v>
                </c:pt>
                <c:pt idx="7984">
                  <c:v>33.552287589999999</c:v>
                </c:pt>
                <c:pt idx="7985">
                  <c:v>33.551434860000001</c:v>
                </c:pt>
                <c:pt idx="7986">
                  <c:v>33.550581919999999</c:v>
                </c:pt>
                <c:pt idx="7987">
                  <c:v>33.549728760000001</c:v>
                </c:pt>
                <c:pt idx="7988">
                  <c:v>33.548875379999998</c:v>
                </c:pt>
                <c:pt idx="7989">
                  <c:v>33.54802179</c:v>
                </c:pt>
                <c:pt idx="7990">
                  <c:v>33.547167979999998</c:v>
                </c:pt>
                <c:pt idx="7991">
                  <c:v>33.546313949999998</c:v>
                </c:pt>
                <c:pt idx="7992">
                  <c:v>33.545459690000001</c:v>
                </c:pt>
                <c:pt idx="7993">
                  <c:v>33.544605230000002</c:v>
                </c:pt>
                <c:pt idx="7994">
                  <c:v>33.543750559999999</c:v>
                </c:pt>
                <c:pt idx="7995">
                  <c:v>33.542895659999999</c:v>
                </c:pt>
                <c:pt idx="7996">
                  <c:v>33.542040550000003</c:v>
                </c:pt>
                <c:pt idx="7997">
                  <c:v>33.541185220000003</c:v>
                </c:pt>
                <c:pt idx="7998">
                  <c:v>33.540329679999999</c:v>
                </c:pt>
                <c:pt idx="7999">
                  <c:v>33.539473919999999</c:v>
                </c:pt>
                <c:pt idx="8000">
                  <c:v>33.538617940000002</c:v>
                </c:pt>
                <c:pt idx="8001">
                  <c:v>33.537761740000001</c:v>
                </c:pt>
                <c:pt idx="8002">
                  <c:v>33.536905330000003</c:v>
                </c:pt>
                <c:pt idx="8003">
                  <c:v>33.536048710000003</c:v>
                </c:pt>
                <c:pt idx="8004">
                  <c:v>33.535191859999998</c:v>
                </c:pt>
                <c:pt idx="8005">
                  <c:v>33.534334800000003</c:v>
                </c:pt>
                <c:pt idx="8006">
                  <c:v>33.533477529999999</c:v>
                </c:pt>
                <c:pt idx="8007">
                  <c:v>33.532620029999997</c:v>
                </c:pt>
                <c:pt idx="8008">
                  <c:v>33.531762329999999</c:v>
                </c:pt>
                <c:pt idx="8009">
                  <c:v>33.530904399999997</c:v>
                </c:pt>
                <c:pt idx="8010">
                  <c:v>33.530046259999999</c:v>
                </c:pt>
                <c:pt idx="8011">
                  <c:v>33.529187899999997</c:v>
                </c:pt>
                <c:pt idx="8012">
                  <c:v>33.528329329999998</c:v>
                </c:pt>
                <c:pt idx="8013">
                  <c:v>33.527470540000003</c:v>
                </c:pt>
                <c:pt idx="8014">
                  <c:v>33.526611529999997</c:v>
                </c:pt>
                <c:pt idx="8015">
                  <c:v>33.525752310000001</c:v>
                </c:pt>
                <c:pt idx="8016">
                  <c:v>33.524892860000001</c:v>
                </c:pt>
                <c:pt idx="8017">
                  <c:v>33.524033199999998</c:v>
                </c:pt>
                <c:pt idx="8018">
                  <c:v>33.523173329999999</c:v>
                </c:pt>
                <c:pt idx="8019">
                  <c:v>33.522313240000003</c:v>
                </c:pt>
                <c:pt idx="8020">
                  <c:v>33.521452940000003</c:v>
                </c:pt>
                <c:pt idx="8021">
                  <c:v>33.52059242</c:v>
                </c:pt>
                <c:pt idx="8022">
                  <c:v>33.51973169</c:v>
                </c:pt>
                <c:pt idx="8023">
                  <c:v>33.518870739999997</c:v>
                </c:pt>
                <c:pt idx="8024">
                  <c:v>33.518009569999997</c:v>
                </c:pt>
                <c:pt idx="8025">
                  <c:v>33.51714819</c:v>
                </c:pt>
                <c:pt idx="8026">
                  <c:v>33.51628659</c:v>
                </c:pt>
                <c:pt idx="8027">
                  <c:v>33.515424779999996</c:v>
                </c:pt>
                <c:pt idx="8028">
                  <c:v>33.514562750000003</c:v>
                </c:pt>
                <c:pt idx="8029">
                  <c:v>33.51370051</c:v>
                </c:pt>
                <c:pt idx="8030">
                  <c:v>33.512838049999999</c:v>
                </c:pt>
                <c:pt idx="8031">
                  <c:v>33.511975370000002</c:v>
                </c:pt>
                <c:pt idx="8032">
                  <c:v>33.511112480000001</c:v>
                </c:pt>
                <c:pt idx="8033">
                  <c:v>33.510249369999997</c:v>
                </c:pt>
                <c:pt idx="8034">
                  <c:v>33.509386050000003</c:v>
                </c:pt>
                <c:pt idx="8035">
                  <c:v>33.508522509999999</c:v>
                </c:pt>
                <c:pt idx="8036">
                  <c:v>33.507658759999998</c:v>
                </c:pt>
                <c:pt idx="8037">
                  <c:v>33.506794790000001</c:v>
                </c:pt>
                <c:pt idx="8038">
                  <c:v>33.50593061</c:v>
                </c:pt>
                <c:pt idx="8039">
                  <c:v>33.505066210000003</c:v>
                </c:pt>
                <c:pt idx="8040">
                  <c:v>33.50420158</c:v>
                </c:pt>
                <c:pt idx="8041">
                  <c:v>33.503336750000003</c:v>
                </c:pt>
                <c:pt idx="8042">
                  <c:v>33.502471700000001</c:v>
                </c:pt>
                <c:pt idx="8043">
                  <c:v>33.501606440000003</c:v>
                </c:pt>
                <c:pt idx="8044">
                  <c:v>33.500740970000003</c:v>
                </c:pt>
                <c:pt idx="8045">
                  <c:v>33.499875279999998</c:v>
                </c:pt>
                <c:pt idx="8046">
                  <c:v>33.499009370000003</c:v>
                </c:pt>
                <c:pt idx="8047">
                  <c:v>33.498143249999998</c:v>
                </c:pt>
                <c:pt idx="8048">
                  <c:v>33.497276919999997</c:v>
                </c:pt>
                <c:pt idx="8049">
                  <c:v>33.49641037</c:v>
                </c:pt>
                <c:pt idx="8050">
                  <c:v>33.495543599999998</c:v>
                </c:pt>
                <c:pt idx="8051">
                  <c:v>33.49467662</c:v>
                </c:pt>
                <c:pt idx="8052">
                  <c:v>33.493809419999998</c:v>
                </c:pt>
                <c:pt idx="8053">
                  <c:v>33.49294201</c:v>
                </c:pt>
                <c:pt idx="8054">
                  <c:v>33.492074389999999</c:v>
                </c:pt>
                <c:pt idx="8055">
                  <c:v>33.491206550000001</c:v>
                </c:pt>
                <c:pt idx="8056">
                  <c:v>33.490338489999999</c:v>
                </c:pt>
                <c:pt idx="8057">
                  <c:v>33.489470220000001</c:v>
                </c:pt>
                <c:pt idx="8058">
                  <c:v>33.48860174</c:v>
                </c:pt>
                <c:pt idx="8059">
                  <c:v>33.487733040000002</c:v>
                </c:pt>
                <c:pt idx="8060">
                  <c:v>33.486864130000001</c:v>
                </c:pt>
                <c:pt idx="8061">
                  <c:v>33.485995000000003</c:v>
                </c:pt>
                <c:pt idx="8062">
                  <c:v>33.485125650000001</c:v>
                </c:pt>
                <c:pt idx="8063">
                  <c:v>33.484256100000003</c:v>
                </c:pt>
                <c:pt idx="8064">
                  <c:v>33.48338631</c:v>
                </c:pt>
                <c:pt idx="8065">
                  <c:v>33.482516330000003</c:v>
                </c:pt>
                <c:pt idx="8066">
                  <c:v>33.481646120000001</c:v>
                </c:pt>
                <c:pt idx="8067">
                  <c:v>33.480775710000003</c:v>
                </c:pt>
                <c:pt idx="8068">
                  <c:v>33.479905080000002</c:v>
                </c:pt>
                <c:pt idx="8069">
                  <c:v>33.479034239999997</c:v>
                </c:pt>
                <c:pt idx="8070">
                  <c:v>33.478163180000003</c:v>
                </c:pt>
                <c:pt idx="8071">
                  <c:v>33.477291899999997</c:v>
                </c:pt>
                <c:pt idx="8072">
                  <c:v>33.476420419999997</c:v>
                </c:pt>
                <c:pt idx="8073">
                  <c:v>33.475548719999999</c:v>
                </c:pt>
                <c:pt idx="8074">
                  <c:v>33.474676799999997</c:v>
                </c:pt>
                <c:pt idx="8075">
                  <c:v>33.47380467</c:v>
                </c:pt>
                <c:pt idx="8076">
                  <c:v>33.472932329999999</c:v>
                </c:pt>
                <c:pt idx="8077">
                  <c:v>33.472059770000001</c:v>
                </c:pt>
                <c:pt idx="8078">
                  <c:v>33.471187</c:v>
                </c:pt>
                <c:pt idx="8079">
                  <c:v>33.470314010000003</c:v>
                </c:pt>
                <c:pt idx="8080">
                  <c:v>33.469440810000002</c:v>
                </c:pt>
                <c:pt idx="8081">
                  <c:v>33.468567399999998</c:v>
                </c:pt>
                <c:pt idx="8082">
                  <c:v>33.467693769999997</c:v>
                </c:pt>
                <c:pt idx="8083">
                  <c:v>33.46681993</c:v>
                </c:pt>
                <c:pt idx="8084">
                  <c:v>33.465945869999999</c:v>
                </c:pt>
                <c:pt idx="8085">
                  <c:v>33.465071600000002</c:v>
                </c:pt>
                <c:pt idx="8086">
                  <c:v>33.464197120000001</c:v>
                </c:pt>
                <c:pt idx="8087">
                  <c:v>33.463322419999997</c:v>
                </c:pt>
                <c:pt idx="8088">
                  <c:v>33.462447500000003</c:v>
                </c:pt>
                <c:pt idx="8089">
                  <c:v>33.461572369999999</c:v>
                </c:pt>
                <c:pt idx="8090">
                  <c:v>33.460697039999999</c:v>
                </c:pt>
                <c:pt idx="8091">
                  <c:v>33.459821480000002</c:v>
                </c:pt>
                <c:pt idx="8092">
                  <c:v>33.458945720000003</c:v>
                </c:pt>
                <c:pt idx="8093">
                  <c:v>33.458069739999999</c:v>
                </c:pt>
                <c:pt idx="8094">
                  <c:v>33.45719355</c:v>
                </c:pt>
                <c:pt idx="8095">
                  <c:v>33.456317140000003</c:v>
                </c:pt>
                <c:pt idx="8096">
                  <c:v>33.455440520000003</c:v>
                </c:pt>
                <c:pt idx="8097">
                  <c:v>33.454563690000001</c:v>
                </c:pt>
                <c:pt idx="8098">
                  <c:v>33.453686640000001</c:v>
                </c:pt>
                <c:pt idx="8099">
                  <c:v>33.452809379999998</c:v>
                </c:pt>
                <c:pt idx="8100">
                  <c:v>33.451931909999999</c:v>
                </c:pt>
                <c:pt idx="8101">
                  <c:v>33.451054220000003</c:v>
                </c:pt>
                <c:pt idx="8102">
                  <c:v>33.450176319999997</c:v>
                </c:pt>
                <c:pt idx="8103">
                  <c:v>33.449298210000002</c:v>
                </c:pt>
                <c:pt idx="8104">
                  <c:v>33.448419889999997</c:v>
                </c:pt>
                <c:pt idx="8105">
                  <c:v>33.447541350000002</c:v>
                </c:pt>
                <c:pt idx="8106">
                  <c:v>33.446662590000003</c:v>
                </c:pt>
                <c:pt idx="8107">
                  <c:v>33.445783630000001</c:v>
                </c:pt>
                <c:pt idx="8108">
                  <c:v>33.444904450000003</c:v>
                </c:pt>
                <c:pt idx="8109">
                  <c:v>33.444025060000001</c:v>
                </c:pt>
                <c:pt idx="8110">
                  <c:v>33.443145450000003</c:v>
                </c:pt>
                <c:pt idx="8111">
                  <c:v>33.442265640000002</c:v>
                </c:pt>
                <c:pt idx="8112">
                  <c:v>33.441385590000003</c:v>
                </c:pt>
                <c:pt idx="8113">
                  <c:v>33.440505350000002</c:v>
                </c:pt>
                <c:pt idx="8114">
                  <c:v>33.439624889999997</c:v>
                </c:pt>
                <c:pt idx="8115">
                  <c:v>33.438744219999997</c:v>
                </c:pt>
                <c:pt idx="8116">
                  <c:v>33.43786334</c:v>
                </c:pt>
                <c:pt idx="8117">
                  <c:v>33.436982239999999</c:v>
                </c:pt>
                <c:pt idx="8118">
                  <c:v>33.436100940000003</c:v>
                </c:pt>
                <c:pt idx="8119">
                  <c:v>33.435219420000003</c:v>
                </c:pt>
                <c:pt idx="8120">
                  <c:v>33.434337679999999</c:v>
                </c:pt>
                <c:pt idx="8121">
                  <c:v>33.433455739999999</c:v>
                </c:pt>
                <c:pt idx="8122">
                  <c:v>33.432573580000003</c:v>
                </c:pt>
                <c:pt idx="8123">
                  <c:v>33.431691209999997</c:v>
                </c:pt>
                <c:pt idx="8124">
                  <c:v>33.430808620000001</c:v>
                </c:pt>
                <c:pt idx="8125">
                  <c:v>33.429925830000002</c:v>
                </c:pt>
                <c:pt idx="8126">
                  <c:v>33.429042819999999</c:v>
                </c:pt>
                <c:pt idx="8127">
                  <c:v>33.428159600000001</c:v>
                </c:pt>
                <c:pt idx="8128">
                  <c:v>33.427276169999999</c:v>
                </c:pt>
                <c:pt idx="8129">
                  <c:v>33.42639252</c:v>
                </c:pt>
                <c:pt idx="8130">
                  <c:v>33.425508659999998</c:v>
                </c:pt>
                <c:pt idx="8131">
                  <c:v>33.424624590000001</c:v>
                </c:pt>
                <c:pt idx="8132">
                  <c:v>33.423740309999999</c:v>
                </c:pt>
                <c:pt idx="8133">
                  <c:v>33.422855810000001</c:v>
                </c:pt>
                <c:pt idx="8134">
                  <c:v>33.421971110000001</c:v>
                </c:pt>
                <c:pt idx="8135">
                  <c:v>33.421086189999997</c:v>
                </c:pt>
                <c:pt idx="8136">
                  <c:v>33.420201040000002</c:v>
                </c:pt>
                <c:pt idx="8137">
                  <c:v>33.419315699999999</c:v>
                </c:pt>
                <c:pt idx="8138">
                  <c:v>33.418430139999998</c:v>
                </c:pt>
                <c:pt idx="8139">
                  <c:v>33.417544370000002</c:v>
                </c:pt>
                <c:pt idx="8140">
                  <c:v>33.416658390000002</c:v>
                </c:pt>
                <c:pt idx="8141">
                  <c:v>33.415772199999999</c:v>
                </c:pt>
                <c:pt idx="8142">
                  <c:v>33.4148858</c:v>
                </c:pt>
                <c:pt idx="8143">
                  <c:v>33.413999179999998</c:v>
                </c:pt>
                <c:pt idx="8144">
                  <c:v>33.413112349999999</c:v>
                </c:pt>
                <c:pt idx="8145">
                  <c:v>33.412225309999997</c:v>
                </c:pt>
                <c:pt idx="8146">
                  <c:v>33.411338059999999</c:v>
                </c:pt>
                <c:pt idx="8147">
                  <c:v>33.410450599999997</c:v>
                </c:pt>
                <c:pt idx="8148">
                  <c:v>33.409562919999999</c:v>
                </c:pt>
                <c:pt idx="8149">
                  <c:v>33.408675039999999</c:v>
                </c:pt>
                <c:pt idx="8150">
                  <c:v>33.407786940000001</c:v>
                </c:pt>
                <c:pt idx="8151">
                  <c:v>33.406898630000001</c:v>
                </c:pt>
                <c:pt idx="8152">
                  <c:v>33.406010100000003</c:v>
                </c:pt>
                <c:pt idx="8153">
                  <c:v>33.405121370000003</c:v>
                </c:pt>
                <c:pt idx="8154">
                  <c:v>33.40423243</c:v>
                </c:pt>
                <c:pt idx="8155">
                  <c:v>33.403343270000001</c:v>
                </c:pt>
                <c:pt idx="8156">
                  <c:v>33.402453899999998</c:v>
                </c:pt>
                <c:pt idx="8157">
                  <c:v>33.401564319999999</c:v>
                </c:pt>
                <c:pt idx="8158">
                  <c:v>33.400674530000003</c:v>
                </c:pt>
                <c:pt idx="8159">
                  <c:v>33.399784529999998</c:v>
                </c:pt>
                <c:pt idx="8160">
                  <c:v>33.398894300000002</c:v>
                </c:pt>
                <c:pt idx="8161">
                  <c:v>33.398003879999997</c:v>
                </c:pt>
                <c:pt idx="8162">
                  <c:v>33.397113240000003</c:v>
                </c:pt>
                <c:pt idx="8163">
                  <c:v>33.396222389999998</c:v>
                </c:pt>
                <c:pt idx="8164">
                  <c:v>33.395331329999998</c:v>
                </c:pt>
                <c:pt idx="8165">
                  <c:v>33.394440060000001</c:v>
                </c:pt>
                <c:pt idx="8166">
                  <c:v>33.393548580000001</c:v>
                </c:pt>
                <c:pt idx="8167">
                  <c:v>33.392656889999998</c:v>
                </c:pt>
                <c:pt idx="8168">
                  <c:v>33.391764989999999</c:v>
                </c:pt>
                <c:pt idx="8169">
                  <c:v>33.390872870000003</c:v>
                </c:pt>
                <c:pt idx="8170">
                  <c:v>33.389980549999997</c:v>
                </c:pt>
                <c:pt idx="8171">
                  <c:v>33.389088010000002</c:v>
                </c:pt>
                <c:pt idx="8172">
                  <c:v>33.388195260000003</c:v>
                </c:pt>
                <c:pt idx="8173">
                  <c:v>33.387302300000002</c:v>
                </c:pt>
                <c:pt idx="8174">
                  <c:v>33.386409129999997</c:v>
                </c:pt>
                <c:pt idx="8175">
                  <c:v>33.385515750000003</c:v>
                </c:pt>
                <c:pt idx="8176">
                  <c:v>33.384622159999999</c:v>
                </c:pt>
                <c:pt idx="8177">
                  <c:v>33.383728359999999</c:v>
                </c:pt>
                <c:pt idx="8178">
                  <c:v>33.382834350000003</c:v>
                </c:pt>
                <c:pt idx="8179">
                  <c:v>33.381940120000003</c:v>
                </c:pt>
                <c:pt idx="8180">
                  <c:v>33.381045690000001</c:v>
                </c:pt>
                <c:pt idx="8181">
                  <c:v>33.380151040000001</c:v>
                </c:pt>
                <c:pt idx="8182">
                  <c:v>33.37925619</c:v>
                </c:pt>
                <c:pt idx="8183">
                  <c:v>33.378361120000001</c:v>
                </c:pt>
                <c:pt idx="8184">
                  <c:v>33.377465829999998</c:v>
                </c:pt>
                <c:pt idx="8185">
                  <c:v>33.376570340000001</c:v>
                </c:pt>
                <c:pt idx="8186">
                  <c:v>33.375674650000001</c:v>
                </c:pt>
                <c:pt idx="8187">
                  <c:v>33.374778739999996</c:v>
                </c:pt>
                <c:pt idx="8188">
                  <c:v>33.373882620000003</c:v>
                </c:pt>
                <c:pt idx="8189">
                  <c:v>33.37298629</c:v>
                </c:pt>
                <c:pt idx="8190">
                  <c:v>33.372089750000001</c:v>
                </c:pt>
                <c:pt idx="8191">
                  <c:v>33.371192999999998</c:v>
                </c:pt>
                <c:pt idx="8192">
                  <c:v>33.370296039999999</c:v>
                </c:pt>
                <c:pt idx="8193">
                  <c:v>33.369398869999998</c:v>
                </c:pt>
                <c:pt idx="8194">
                  <c:v>33.36850149</c:v>
                </c:pt>
                <c:pt idx="8195">
                  <c:v>33.367603899999999</c:v>
                </c:pt>
                <c:pt idx="8196">
                  <c:v>33.366706100000002</c:v>
                </c:pt>
                <c:pt idx="8197">
                  <c:v>33.365808090000002</c:v>
                </c:pt>
                <c:pt idx="8198">
                  <c:v>33.364909859999997</c:v>
                </c:pt>
                <c:pt idx="8199">
                  <c:v>33.364011429999998</c:v>
                </c:pt>
                <c:pt idx="8200">
                  <c:v>33.363112790000002</c:v>
                </c:pt>
                <c:pt idx="8201">
                  <c:v>33.362213939999997</c:v>
                </c:pt>
                <c:pt idx="8202">
                  <c:v>33.361314880000002</c:v>
                </c:pt>
                <c:pt idx="8203">
                  <c:v>33.360415609999997</c:v>
                </c:pt>
                <c:pt idx="8204">
                  <c:v>33.359516130000003</c:v>
                </c:pt>
                <c:pt idx="8205">
                  <c:v>33.358616429999998</c:v>
                </c:pt>
                <c:pt idx="8206">
                  <c:v>33.357716529999998</c:v>
                </c:pt>
                <c:pt idx="8207">
                  <c:v>33.356816420000001</c:v>
                </c:pt>
                <c:pt idx="8208">
                  <c:v>33.355916090000001</c:v>
                </c:pt>
                <c:pt idx="8209">
                  <c:v>33.355015559999998</c:v>
                </c:pt>
                <c:pt idx="8210">
                  <c:v>33.354114819999999</c:v>
                </c:pt>
                <c:pt idx="8211">
                  <c:v>33.353213869999998</c:v>
                </c:pt>
                <c:pt idx="8212">
                  <c:v>33.35231271</c:v>
                </c:pt>
                <c:pt idx="8213">
                  <c:v>33.351411339999999</c:v>
                </c:pt>
                <c:pt idx="8214">
                  <c:v>33.350509760000001</c:v>
                </c:pt>
                <c:pt idx="8215">
                  <c:v>33.349607970000001</c:v>
                </c:pt>
                <c:pt idx="8216">
                  <c:v>33.348705979999998</c:v>
                </c:pt>
                <c:pt idx="8217">
                  <c:v>33.347803769999999</c:v>
                </c:pt>
                <c:pt idx="8218">
                  <c:v>33.346901350000003</c:v>
                </c:pt>
                <c:pt idx="8219">
                  <c:v>33.345998729999998</c:v>
                </c:pt>
                <c:pt idx="8220">
                  <c:v>33.345095890000003</c:v>
                </c:pt>
                <c:pt idx="8221">
                  <c:v>33.344192849999999</c:v>
                </c:pt>
                <c:pt idx="8222">
                  <c:v>33.343289589999998</c:v>
                </c:pt>
                <c:pt idx="8223">
                  <c:v>33.342386130000001</c:v>
                </c:pt>
                <c:pt idx="8224">
                  <c:v>33.341482460000002</c:v>
                </c:pt>
                <c:pt idx="8225">
                  <c:v>33.340578579999999</c:v>
                </c:pt>
                <c:pt idx="8226">
                  <c:v>33.33967449</c:v>
                </c:pt>
                <c:pt idx="8227">
                  <c:v>33.338770189999998</c:v>
                </c:pt>
                <c:pt idx="8228">
                  <c:v>33.33786568</c:v>
                </c:pt>
                <c:pt idx="8229">
                  <c:v>33.336960959999999</c:v>
                </c:pt>
                <c:pt idx="8230">
                  <c:v>33.336056030000002</c:v>
                </c:pt>
                <c:pt idx="8231">
                  <c:v>33.335150900000002</c:v>
                </c:pt>
                <c:pt idx="8232">
                  <c:v>33.334245539999998</c:v>
                </c:pt>
                <c:pt idx="8233">
                  <c:v>33.333339979999998</c:v>
                </c:pt>
                <c:pt idx="8234">
                  <c:v>33.332434220000003</c:v>
                </c:pt>
                <c:pt idx="8235">
                  <c:v>33.331528249999998</c:v>
                </c:pt>
                <c:pt idx="8236">
                  <c:v>33.330622069999997</c:v>
                </c:pt>
                <c:pt idx="8237">
                  <c:v>33.32971568</c:v>
                </c:pt>
                <c:pt idx="8238">
                  <c:v>33.328809079999999</c:v>
                </c:pt>
                <c:pt idx="8239">
                  <c:v>33.327902270000003</c:v>
                </c:pt>
                <c:pt idx="8240">
                  <c:v>33.326995259999997</c:v>
                </c:pt>
                <c:pt idx="8241">
                  <c:v>33.326088030000001</c:v>
                </c:pt>
                <c:pt idx="8242">
                  <c:v>33.325180600000003</c:v>
                </c:pt>
                <c:pt idx="8243">
                  <c:v>33.324272960000002</c:v>
                </c:pt>
                <c:pt idx="8244">
                  <c:v>33.323365109999997</c:v>
                </c:pt>
                <c:pt idx="8245">
                  <c:v>33.322457049999997</c:v>
                </c:pt>
                <c:pt idx="8246">
                  <c:v>33.321548780000001</c:v>
                </c:pt>
                <c:pt idx="8247">
                  <c:v>33.320640310000002</c:v>
                </c:pt>
                <c:pt idx="8248">
                  <c:v>33.319731619999999</c:v>
                </c:pt>
                <c:pt idx="8249">
                  <c:v>33.318822730000001</c:v>
                </c:pt>
                <c:pt idx="8250">
                  <c:v>33.31791363</c:v>
                </c:pt>
                <c:pt idx="8251">
                  <c:v>33.317004320000002</c:v>
                </c:pt>
                <c:pt idx="8252">
                  <c:v>33.316094810000003</c:v>
                </c:pt>
                <c:pt idx="8253">
                  <c:v>33.315185079999999</c:v>
                </c:pt>
                <c:pt idx="8254">
                  <c:v>33.31427515</c:v>
                </c:pt>
                <c:pt idx="8255">
                  <c:v>33.313364999999997</c:v>
                </c:pt>
                <c:pt idx="8256">
                  <c:v>33.312454639999999</c:v>
                </c:pt>
                <c:pt idx="8257">
                  <c:v>33.311544079999997</c:v>
                </c:pt>
                <c:pt idx="8258">
                  <c:v>33.310633320000001</c:v>
                </c:pt>
                <c:pt idx="8259">
                  <c:v>33.30972234</c:v>
                </c:pt>
                <c:pt idx="8260">
                  <c:v>33.308811159999998</c:v>
                </c:pt>
                <c:pt idx="8261">
                  <c:v>33.307899769999999</c:v>
                </c:pt>
                <c:pt idx="8262">
                  <c:v>33.306988169999997</c:v>
                </c:pt>
                <c:pt idx="8263">
                  <c:v>33.306076359999999</c:v>
                </c:pt>
                <c:pt idx="8264">
                  <c:v>33.305164349999998</c:v>
                </c:pt>
                <c:pt idx="8265">
                  <c:v>33.304252130000002</c:v>
                </c:pt>
                <c:pt idx="8266">
                  <c:v>33.303339700000002</c:v>
                </c:pt>
                <c:pt idx="8267">
                  <c:v>33.302427059999999</c:v>
                </c:pt>
                <c:pt idx="8268">
                  <c:v>33.301514210000001</c:v>
                </c:pt>
                <c:pt idx="8269">
                  <c:v>33.300601159999999</c:v>
                </c:pt>
                <c:pt idx="8270">
                  <c:v>33.299687900000002</c:v>
                </c:pt>
                <c:pt idx="8271">
                  <c:v>33.298774430000002</c:v>
                </c:pt>
                <c:pt idx="8272">
                  <c:v>33.297860759999999</c:v>
                </c:pt>
                <c:pt idx="8273">
                  <c:v>33.296946869999999</c:v>
                </c:pt>
                <c:pt idx="8274">
                  <c:v>33.296032779999997</c:v>
                </c:pt>
                <c:pt idx="8275">
                  <c:v>33.295118479999999</c:v>
                </c:pt>
                <c:pt idx="8276">
                  <c:v>33.294203979999999</c:v>
                </c:pt>
                <c:pt idx="8277">
                  <c:v>33.293289260000002</c:v>
                </c:pt>
                <c:pt idx="8278">
                  <c:v>33.292374340000002</c:v>
                </c:pt>
                <c:pt idx="8279">
                  <c:v>33.291459209999999</c:v>
                </c:pt>
                <c:pt idx="8280">
                  <c:v>33.29054386</c:v>
                </c:pt>
                <c:pt idx="8281">
                  <c:v>33.289628319999998</c:v>
                </c:pt>
                <c:pt idx="8282">
                  <c:v>33.288712570000001</c:v>
                </c:pt>
                <c:pt idx="8283">
                  <c:v>33.287796610000001</c:v>
                </c:pt>
                <c:pt idx="8284">
                  <c:v>33.286880449999998</c:v>
                </c:pt>
                <c:pt idx="8285">
                  <c:v>33.285964079999999</c:v>
                </c:pt>
                <c:pt idx="8286">
                  <c:v>33.285047499999997</c:v>
                </c:pt>
                <c:pt idx="8287">
                  <c:v>33.284130709999999</c:v>
                </c:pt>
                <c:pt idx="8288">
                  <c:v>33.283213719999999</c:v>
                </c:pt>
                <c:pt idx="8289">
                  <c:v>33.282296520000003</c:v>
                </c:pt>
                <c:pt idx="8290">
                  <c:v>33.281379110000003</c:v>
                </c:pt>
                <c:pt idx="8291">
                  <c:v>33.280461500000001</c:v>
                </c:pt>
                <c:pt idx="8292">
                  <c:v>33.279543670000002</c:v>
                </c:pt>
                <c:pt idx="8293">
                  <c:v>33.278625650000002</c:v>
                </c:pt>
                <c:pt idx="8294">
                  <c:v>33.277707409999998</c:v>
                </c:pt>
                <c:pt idx="8295">
                  <c:v>33.276788969999998</c:v>
                </c:pt>
                <c:pt idx="8296">
                  <c:v>33.275870320000003</c:v>
                </c:pt>
                <c:pt idx="8297">
                  <c:v>33.274951469999998</c:v>
                </c:pt>
                <c:pt idx="8298">
                  <c:v>33.274032400000003</c:v>
                </c:pt>
                <c:pt idx="8299">
                  <c:v>33.273113129999999</c:v>
                </c:pt>
                <c:pt idx="8300">
                  <c:v>33.272193659999999</c:v>
                </c:pt>
                <c:pt idx="8301">
                  <c:v>33.271273979999997</c:v>
                </c:pt>
                <c:pt idx="8302">
                  <c:v>33.270354089999998</c:v>
                </c:pt>
                <c:pt idx="8303">
                  <c:v>33.269433990000003</c:v>
                </c:pt>
                <c:pt idx="8304">
                  <c:v>33.268513679999998</c:v>
                </c:pt>
                <c:pt idx="8305">
                  <c:v>33.267593169999998</c:v>
                </c:pt>
                <c:pt idx="8306">
                  <c:v>33.266672460000002</c:v>
                </c:pt>
                <c:pt idx="8307">
                  <c:v>33.265751530000003</c:v>
                </c:pt>
                <c:pt idx="8308">
                  <c:v>33.264830410000002</c:v>
                </c:pt>
                <c:pt idx="8309">
                  <c:v>33.263909069999997</c:v>
                </c:pt>
                <c:pt idx="8310">
                  <c:v>33.262987529999997</c:v>
                </c:pt>
                <c:pt idx="8311">
                  <c:v>33.262065790000001</c:v>
                </c:pt>
                <c:pt idx="8312">
                  <c:v>33.261143830000002</c:v>
                </c:pt>
                <c:pt idx="8313">
                  <c:v>33.26022167</c:v>
                </c:pt>
                <c:pt idx="8314">
                  <c:v>33.259299310000003</c:v>
                </c:pt>
                <c:pt idx="8315">
                  <c:v>33.258376740000003</c:v>
                </c:pt>
                <c:pt idx="8316">
                  <c:v>33.257453959999999</c:v>
                </c:pt>
                <c:pt idx="8317">
                  <c:v>33.256530980000001</c:v>
                </c:pt>
                <c:pt idx="8318">
                  <c:v>33.255607789999999</c:v>
                </c:pt>
                <c:pt idx="8319">
                  <c:v>33.254684390000001</c:v>
                </c:pt>
                <c:pt idx="8320">
                  <c:v>33.253760790000001</c:v>
                </c:pt>
                <c:pt idx="8321">
                  <c:v>33.252836979999998</c:v>
                </c:pt>
                <c:pt idx="8322">
                  <c:v>33.251912969999999</c:v>
                </c:pt>
                <c:pt idx="8323">
                  <c:v>33.250988749999998</c:v>
                </c:pt>
                <c:pt idx="8324">
                  <c:v>33.25006432</c:v>
                </c:pt>
                <c:pt idx="8325">
                  <c:v>33.24913969</c:v>
                </c:pt>
                <c:pt idx="8326">
                  <c:v>33.248214859999997</c:v>
                </c:pt>
                <c:pt idx="8327">
                  <c:v>33.247289809999998</c:v>
                </c:pt>
                <c:pt idx="8328">
                  <c:v>33.246364550000003</c:v>
                </c:pt>
                <c:pt idx="8329">
                  <c:v>33.245439099999999</c:v>
                </c:pt>
                <c:pt idx="8330">
                  <c:v>33.244513439999999</c:v>
                </c:pt>
                <c:pt idx="8331">
                  <c:v>33.243587580000003</c:v>
                </c:pt>
                <c:pt idx="8332">
                  <c:v>33.242661499999997</c:v>
                </c:pt>
                <c:pt idx="8333">
                  <c:v>33.241735230000003</c:v>
                </c:pt>
                <c:pt idx="8334">
                  <c:v>33.240808749999999</c:v>
                </c:pt>
                <c:pt idx="8335">
                  <c:v>33.239882059999999</c:v>
                </c:pt>
                <c:pt idx="8336">
                  <c:v>33.238955169999997</c:v>
                </c:pt>
                <c:pt idx="8337">
                  <c:v>33.238028069999999</c:v>
                </c:pt>
                <c:pt idx="8338">
                  <c:v>33.237100769999998</c:v>
                </c:pt>
                <c:pt idx="8339">
                  <c:v>33.236173260000001</c:v>
                </c:pt>
                <c:pt idx="8340">
                  <c:v>33.235245540000001</c:v>
                </c:pt>
                <c:pt idx="8341">
                  <c:v>33.234317619999999</c:v>
                </c:pt>
                <c:pt idx="8342">
                  <c:v>33.233389500000001</c:v>
                </c:pt>
                <c:pt idx="8343">
                  <c:v>33.232461170000001</c:v>
                </c:pt>
                <c:pt idx="8344">
                  <c:v>33.231532639999998</c:v>
                </c:pt>
                <c:pt idx="8345">
                  <c:v>33.230603899999998</c:v>
                </c:pt>
                <c:pt idx="8346">
                  <c:v>33.229674950000003</c:v>
                </c:pt>
                <c:pt idx="8347">
                  <c:v>33.228745799999999</c:v>
                </c:pt>
                <c:pt idx="8348">
                  <c:v>33.227816449999999</c:v>
                </c:pt>
                <c:pt idx="8349">
                  <c:v>33.226886890000003</c:v>
                </c:pt>
                <c:pt idx="8350">
                  <c:v>33.225957119999997</c:v>
                </c:pt>
                <c:pt idx="8351">
                  <c:v>33.225027150000003</c:v>
                </c:pt>
                <c:pt idx="8352">
                  <c:v>33.224096959999997</c:v>
                </c:pt>
                <c:pt idx="8353">
                  <c:v>33.223166579999997</c:v>
                </c:pt>
                <c:pt idx="8354">
                  <c:v>33.222236000000002</c:v>
                </c:pt>
                <c:pt idx="8355">
                  <c:v>33.221305209999997</c:v>
                </c:pt>
                <c:pt idx="8356">
                  <c:v>33.220374219999997</c:v>
                </c:pt>
                <c:pt idx="8357">
                  <c:v>33.21944302</c:v>
                </c:pt>
                <c:pt idx="8358">
                  <c:v>33.218511620000001</c:v>
                </c:pt>
                <c:pt idx="8359">
                  <c:v>33.217580009999999</c:v>
                </c:pt>
                <c:pt idx="8360">
                  <c:v>33.216648200000002</c:v>
                </c:pt>
                <c:pt idx="8361">
                  <c:v>33.215716180000001</c:v>
                </c:pt>
                <c:pt idx="8362">
                  <c:v>33.214783959999998</c:v>
                </c:pt>
                <c:pt idx="8363">
                  <c:v>33.213851529999999</c:v>
                </c:pt>
                <c:pt idx="8364">
                  <c:v>33.212918899999998</c:v>
                </c:pt>
                <c:pt idx="8365">
                  <c:v>33.211986070000002</c:v>
                </c:pt>
                <c:pt idx="8366">
                  <c:v>33.211053030000002</c:v>
                </c:pt>
                <c:pt idx="8367">
                  <c:v>33.210119779999999</c:v>
                </c:pt>
                <c:pt idx="8368">
                  <c:v>33.209186330000001</c:v>
                </c:pt>
                <c:pt idx="8369">
                  <c:v>33.208252680000001</c:v>
                </c:pt>
                <c:pt idx="8370">
                  <c:v>33.207318829999998</c:v>
                </c:pt>
                <c:pt idx="8371">
                  <c:v>33.206384759999999</c:v>
                </c:pt>
                <c:pt idx="8372">
                  <c:v>33.205450499999998</c:v>
                </c:pt>
                <c:pt idx="8373">
                  <c:v>33.204516030000001</c:v>
                </c:pt>
                <c:pt idx="8374">
                  <c:v>33.203581360000001</c:v>
                </c:pt>
                <c:pt idx="8375">
                  <c:v>33.202646479999999</c:v>
                </c:pt>
                <c:pt idx="8376">
                  <c:v>33.20171139</c:v>
                </c:pt>
                <c:pt idx="8377">
                  <c:v>33.200776099999999</c:v>
                </c:pt>
                <c:pt idx="8378">
                  <c:v>33.199840610000003</c:v>
                </c:pt>
                <c:pt idx="8379">
                  <c:v>33.198904919999997</c:v>
                </c:pt>
                <c:pt idx="8380">
                  <c:v>33.197969020000002</c:v>
                </c:pt>
                <c:pt idx="8381">
                  <c:v>33.197032919999998</c:v>
                </c:pt>
                <c:pt idx="8382">
                  <c:v>33.196096609999998</c:v>
                </c:pt>
                <c:pt idx="8383">
                  <c:v>33.195160110000003</c:v>
                </c:pt>
                <c:pt idx="8384">
                  <c:v>33.194223389999998</c:v>
                </c:pt>
                <c:pt idx="8385">
                  <c:v>33.193286479999998</c:v>
                </c:pt>
                <c:pt idx="8386">
                  <c:v>33.192349360000001</c:v>
                </c:pt>
                <c:pt idx="8387">
                  <c:v>33.191412030000002</c:v>
                </c:pt>
                <c:pt idx="8388">
                  <c:v>33.190474510000001</c:v>
                </c:pt>
                <c:pt idx="8389">
                  <c:v>33.189536779999997</c:v>
                </c:pt>
                <c:pt idx="8390">
                  <c:v>33.188598839999997</c:v>
                </c:pt>
                <c:pt idx="8391">
                  <c:v>33.187660700000002</c:v>
                </c:pt>
                <c:pt idx="8392">
                  <c:v>33.186722359999997</c:v>
                </c:pt>
                <c:pt idx="8393">
                  <c:v>33.185783819999997</c:v>
                </c:pt>
                <c:pt idx="8394">
                  <c:v>33.184845070000001</c:v>
                </c:pt>
                <c:pt idx="8395">
                  <c:v>33.183906120000003</c:v>
                </c:pt>
                <c:pt idx="8396">
                  <c:v>33.182966960000002</c:v>
                </c:pt>
                <c:pt idx="8397">
                  <c:v>33.182027599999998</c:v>
                </c:pt>
                <c:pt idx="8398">
                  <c:v>33.181088039999999</c:v>
                </c:pt>
                <c:pt idx="8399">
                  <c:v>33.180148279999997</c:v>
                </c:pt>
                <c:pt idx="8400">
                  <c:v>33.179208299999999</c:v>
                </c:pt>
                <c:pt idx="8401">
                  <c:v>33.178268129999999</c:v>
                </c:pt>
                <c:pt idx="8402">
                  <c:v>33.177327750000003</c:v>
                </c:pt>
                <c:pt idx="8403">
                  <c:v>33.176387169999998</c:v>
                </c:pt>
                <c:pt idx="8404">
                  <c:v>33.175446389999998</c:v>
                </c:pt>
                <c:pt idx="8405">
                  <c:v>33.174505410000002</c:v>
                </c:pt>
                <c:pt idx="8406">
                  <c:v>33.173564220000003</c:v>
                </c:pt>
                <c:pt idx="8407">
                  <c:v>33.172622830000002</c:v>
                </c:pt>
                <c:pt idx="8408">
                  <c:v>33.171681239999998</c:v>
                </c:pt>
                <c:pt idx="8409">
                  <c:v>33.170739449999999</c:v>
                </c:pt>
                <c:pt idx="8410">
                  <c:v>33.169797449999997</c:v>
                </c:pt>
                <c:pt idx="8411">
                  <c:v>33.16885525</c:v>
                </c:pt>
                <c:pt idx="8412">
                  <c:v>33.16791284</c:v>
                </c:pt>
                <c:pt idx="8413">
                  <c:v>33.166970239999998</c:v>
                </c:pt>
                <c:pt idx="8414">
                  <c:v>33.16602743</c:v>
                </c:pt>
                <c:pt idx="8415">
                  <c:v>33.165084409999999</c:v>
                </c:pt>
                <c:pt idx="8416">
                  <c:v>33.164141200000003</c:v>
                </c:pt>
                <c:pt idx="8417">
                  <c:v>33.163197779999997</c:v>
                </c:pt>
                <c:pt idx="8418">
                  <c:v>33.162254160000003</c:v>
                </c:pt>
                <c:pt idx="8419">
                  <c:v>33.16131034</c:v>
                </c:pt>
                <c:pt idx="8420">
                  <c:v>33.160366310000001</c:v>
                </c:pt>
                <c:pt idx="8421">
                  <c:v>33.15942209</c:v>
                </c:pt>
                <c:pt idx="8422">
                  <c:v>33.158477660000003</c:v>
                </c:pt>
                <c:pt idx="8423">
                  <c:v>33.157533030000003</c:v>
                </c:pt>
                <c:pt idx="8424">
                  <c:v>33.15658818</c:v>
                </c:pt>
                <c:pt idx="8425">
                  <c:v>33.155643140000002</c:v>
                </c:pt>
                <c:pt idx="8426">
                  <c:v>33.154697900000002</c:v>
                </c:pt>
                <c:pt idx="8427">
                  <c:v>33.15375246</c:v>
                </c:pt>
                <c:pt idx="8428">
                  <c:v>33.152806820000002</c:v>
                </c:pt>
                <c:pt idx="8429">
                  <c:v>33.151860970000001</c:v>
                </c:pt>
                <c:pt idx="8430">
                  <c:v>33.150914919999998</c:v>
                </c:pt>
                <c:pt idx="8431">
                  <c:v>33.14996867</c:v>
                </c:pt>
                <c:pt idx="8432">
                  <c:v>33.149022219999999</c:v>
                </c:pt>
                <c:pt idx="8433">
                  <c:v>33.148075560000002</c:v>
                </c:pt>
                <c:pt idx="8434">
                  <c:v>33.147128709999997</c:v>
                </c:pt>
                <c:pt idx="8435">
                  <c:v>33.146181650000003</c:v>
                </c:pt>
                <c:pt idx="8436">
                  <c:v>33.145234389999999</c:v>
                </c:pt>
                <c:pt idx="8437">
                  <c:v>33.14428693</c:v>
                </c:pt>
                <c:pt idx="8438">
                  <c:v>33.143339259999998</c:v>
                </c:pt>
                <c:pt idx="8439">
                  <c:v>33.142391400000001</c:v>
                </c:pt>
                <c:pt idx="8440">
                  <c:v>33.141443330000001</c:v>
                </c:pt>
                <c:pt idx="8441">
                  <c:v>33.140495059999999</c:v>
                </c:pt>
                <c:pt idx="8442">
                  <c:v>33.139546590000002</c:v>
                </c:pt>
                <c:pt idx="8443">
                  <c:v>33.138597910000001</c:v>
                </c:pt>
                <c:pt idx="8444">
                  <c:v>33.137649039999999</c:v>
                </c:pt>
                <c:pt idx="8445">
                  <c:v>33.136699960000001</c:v>
                </c:pt>
                <c:pt idx="8446">
                  <c:v>33.135750690000002</c:v>
                </c:pt>
                <c:pt idx="8447">
                  <c:v>33.134801209999999</c:v>
                </c:pt>
                <c:pt idx="8448">
                  <c:v>33.13385151</c:v>
                </c:pt>
                <c:pt idx="8449">
                  <c:v>33.132901629999999</c:v>
                </c:pt>
                <c:pt idx="8450">
                  <c:v>33.131951540000003</c:v>
                </c:pt>
                <c:pt idx="8451">
                  <c:v>33.131001259999998</c:v>
                </c:pt>
                <c:pt idx="8452">
                  <c:v>33.130050769999997</c:v>
                </c:pt>
                <c:pt idx="8453">
                  <c:v>33.129100080000001</c:v>
                </c:pt>
                <c:pt idx="8454">
                  <c:v>33.128149190000002</c:v>
                </c:pt>
                <c:pt idx="8455">
                  <c:v>33.127198100000001</c:v>
                </c:pt>
                <c:pt idx="8456">
                  <c:v>33.126246809999998</c:v>
                </c:pt>
                <c:pt idx="8457">
                  <c:v>33.125295319999999</c:v>
                </c:pt>
                <c:pt idx="8458">
                  <c:v>33.124343619999998</c:v>
                </c:pt>
                <c:pt idx="8459">
                  <c:v>33.123391730000002</c:v>
                </c:pt>
                <c:pt idx="8460">
                  <c:v>33.122439630000002</c:v>
                </c:pt>
                <c:pt idx="8461">
                  <c:v>33.121487330000001</c:v>
                </c:pt>
                <c:pt idx="8462">
                  <c:v>33.120534829999997</c:v>
                </c:pt>
                <c:pt idx="8463">
                  <c:v>33.119582129999998</c:v>
                </c:pt>
                <c:pt idx="8464">
                  <c:v>33.118629230000003</c:v>
                </c:pt>
                <c:pt idx="8465">
                  <c:v>33.11767613</c:v>
                </c:pt>
                <c:pt idx="8466">
                  <c:v>33.11672283</c:v>
                </c:pt>
                <c:pt idx="8467">
                  <c:v>33.115769329999999</c:v>
                </c:pt>
                <c:pt idx="8468">
                  <c:v>33.114815620000002</c:v>
                </c:pt>
                <c:pt idx="8469">
                  <c:v>33.113861720000003</c:v>
                </c:pt>
                <c:pt idx="8470">
                  <c:v>33.112907610000001</c:v>
                </c:pt>
                <c:pt idx="8471">
                  <c:v>33.111953300000003</c:v>
                </c:pt>
                <c:pt idx="8472">
                  <c:v>33.110998780000003</c:v>
                </c:pt>
                <c:pt idx="8473">
                  <c:v>33.110044070000001</c:v>
                </c:pt>
                <c:pt idx="8474">
                  <c:v>33.109089169999997</c:v>
                </c:pt>
                <c:pt idx="8475">
                  <c:v>33.108134059999998</c:v>
                </c:pt>
                <c:pt idx="8476">
                  <c:v>33.107178750000003</c:v>
                </c:pt>
                <c:pt idx="8477">
                  <c:v>33.106223239999998</c:v>
                </c:pt>
                <c:pt idx="8478">
                  <c:v>33.105267529999999</c:v>
                </c:pt>
                <c:pt idx="8479">
                  <c:v>33.104311619999997</c:v>
                </c:pt>
                <c:pt idx="8480">
                  <c:v>33.103355499999999</c:v>
                </c:pt>
                <c:pt idx="8481">
                  <c:v>33.10239919</c:v>
                </c:pt>
                <c:pt idx="8482">
                  <c:v>33.101442679999998</c:v>
                </c:pt>
                <c:pt idx="8483">
                  <c:v>33.100485970000001</c:v>
                </c:pt>
                <c:pt idx="8484">
                  <c:v>33.099529050000001</c:v>
                </c:pt>
                <c:pt idx="8485">
                  <c:v>33.098571939999999</c:v>
                </c:pt>
                <c:pt idx="8486">
                  <c:v>33.097614630000002</c:v>
                </c:pt>
                <c:pt idx="8487">
                  <c:v>33.096657110000002</c:v>
                </c:pt>
                <c:pt idx="8488">
                  <c:v>33.095699400000001</c:v>
                </c:pt>
                <c:pt idx="8489">
                  <c:v>33.094741489999997</c:v>
                </c:pt>
                <c:pt idx="8490">
                  <c:v>33.093783369999997</c:v>
                </c:pt>
                <c:pt idx="8491">
                  <c:v>33.092825060000003</c:v>
                </c:pt>
                <c:pt idx="8492">
                  <c:v>33.091866549999999</c:v>
                </c:pt>
                <c:pt idx="8493">
                  <c:v>33.090907829999999</c:v>
                </c:pt>
                <c:pt idx="8494">
                  <c:v>33.089948919999998</c:v>
                </c:pt>
                <c:pt idx="8495">
                  <c:v>33.088989810000001</c:v>
                </c:pt>
                <c:pt idx="8496">
                  <c:v>33.08803048</c:v>
                </c:pt>
                <c:pt idx="8497">
                  <c:v>33.087070969999999</c:v>
                </c:pt>
                <c:pt idx="8498">
                  <c:v>33.086111250000002</c:v>
                </c:pt>
                <c:pt idx="8499">
                  <c:v>33.085151340000003</c:v>
                </c:pt>
                <c:pt idx="8500">
                  <c:v>33.084191230000002</c:v>
                </c:pt>
                <c:pt idx="8501">
                  <c:v>33.083230919999998</c:v>
                </c:pt>
                <c:pt idx="8502">
                  <c:v>33.08227041</c:v>
                </c:pt>
                <c:pt idx="8503">
                  <c:v>33.081309699999998</c:v>
                </c:pt>
                <c:pt idx="8504">
                  <c:v>33.080348780000001</c:v>
                </c:pt>
                <c:pt idx="8505">
                  <c:v>33.079387670000003</c:v>
                </c:pt>
                <c:pt idx="8506">
                  <c:v>33.078426370000003</c:v>
                </c:pt>
                <c:pt idx="8507">
                  <c:v>33.077464859999999</c:v>
                </c:pt>
                <c:pt idx="8508">
                  <c:v>33.076503150000001</c:v>
                </c:pt>
                <c:pt idx="8509">
                  <c:v>33.07554124</c:v>
                </c:pt>
                <c:pt idx="8510">
                  <c:v>33.074579129999996</c:v>
                </c:pt>
                <c:pt idx="8511">
                  <c:v>33.073616829999999</c:v>
                </c:pt>
                <c:pt idx="8512">
                  <c:v>33.072654319999998</c:v>
                </c:pt>
                <c:pt idx="8513">
                  <c:v>33.071691620000003</c:v>
                </c:pt>
                <c:pt idx="8514">
                  <c:v>33.070728709999997</c:v>
                </c:pt>
                <c:pt idx="8515">
                  <c:v>33.069765609999997</c:v>
                </c:pt>
                <c:pt idx="8516">
                  <c:v>33.068802310000002</c:v>
                </c:pt>
                <c:pt idx="8517">
                  <c:v>33.067838799999997</c:v>
                </c:pt>
                <c:pt idx="8518">
                  <c:v>33.066875099999997</c:v>
                </c:pt>
                <c:pt idx="8519">
                  <c:v>33.065911200000002</c:v>
                </c:pt>
                <c:pt idx="8520">
                  <c:v>33.064947089999997</c:v>
                </c:pt>
                <c:pt idx="8521">
                  <c:v>33.063982789999997</c:v>
                </c:pt>
                <c:pt idx="8522">
                  <c:v>33.063018300000003</c:v>
                </c:pt>
                <c:pt idx="8523">
                  <c:v>33.062053599999999</c:v>
                </c:pt>
                <c:pt idx="8524">
                  <c:v>33.06108871</c:v>
                </c:pt>
                <c:pt idx="8525">
                  <c:v>33.060123619999999</c:v>
                </c:pt>
                <c:pt idx="8526">
                  <c:v>33.059158320000002</c:v>
                </c:pt>
                <c:pt idx="8527">
                  <c:v>33.058192830000003</c:v>
                </c:pt>
                <c:pt idx="8528">
                  <c:v>33.057227140000002</c:v>
                </c:pt>
                <c:pt idx="8529">
                  <c:v>33.056261259999999</c:v>
                </c:pt>
                <c:pt idx="8530">
                  <c:v>33.055295170000001</c:v>
                </c:pt>
                <c:pt idx="8531">
                  <c:v>33.054328890000001</c:v>
                </c:pt>
                <c:pt idx="8532">
                  <c:v>33.053362399999997</c:v>
                </c:pt>
                <c:pt idx="8533">
                  <c:v>33.05239572</c:v>
                </c:pt>
                <c:pt idx="8534">
                  <c:v>33.05142884</c:v>
                </c:pt>
                <c:pt idx="8535">
                  <c:v>33.050461759999997</c:v>
                </c:pt>
                <c:pt idx="8536">
                  <c:v>33.04949448</c:v>
                </c:pt>
                <c:pt idx="8537">
                  <c:v>33.048527010000001</c:v>
                </c:pt>
                <c:pt idx="8538">
                  <c:v>33.047559329999999</c:v>
                </c:pt>
                <c:pt idx="8539">
                  <c:v>33.046591460000002</c:v>
                </c:pt>
                <c:pt idx="8540">
                  <c:v>33.045623390000003</c:v>
                </c:pt>
                <c:pt idx="8541">
                  <c:v>33.044655120000002</c:v>
                </c:pt>
                <c:pt idx="8542">
                  <c:v>33.043686649999998</c:v>
                </c:pt>
                <c:pt idx="8543">
                  <c:v>33.04271799</c:v>
                </c:pt>
                <c:pt idx="8544">
                  <c:v>33.041749109999998</c:v>
                </c:pt>
                <c:pt idx="8545">
                  <c:v>33.040780050000002</c:v>
                </c:pt>
                <c:pt idx="8546">
                  <c:v>33.039810789999997</c:v>
                </c:pt>
                <c:pt idx="8547">
                  <c:v>33.038841329999997</c:v>
                </c:pt>
                <c:pt idx="8548">
                  <c:v>33.037871680000002</c:v>
                </c:pt>
                <c:pt idx="8549">
                  <c:v>33.036901819999997</c:v>
                </c:pt>
                <c:pt idx="8550">
                  <c:v>33.035931769999998</c:v>
                </c:pt>
                <c:pt idx="8551">
                  <c:v>33.034961520000003</c:v>
                </c:pt>
                <c:pt idx="8552">
                  <c:v>33.03399108</c:v>
                </c:pt>
                <c:pt idx="8553">
                  <c:v>33.033020430000001</c:v>
                </c:pt>
                <c:pt idx="8554">
                  <c:v>33.03204959</c:v>
                </c:pt>
                <c:pt idx="8555">
                  <c:v>33.031078549999997</c:v>
                </c:pt>
                <c:pt idx="8556">
                  <c:v>33.030107309999998</c:v>
                </c:pt>
                <c:pt idx="8557">
                  <c:v>33.029135869999998</c:v>
                </c:pt>
                <c:pt idx="8558">
                  <c:v>33.028164240000002</c:v>
                </c:pt>
                <c:pt idx="8559">
                  <c:v>33.027192409999998</c:v>
                </c:pt>
                <c:pt idx="8560">
                  <c:v>33.026220379999998</c:v>
                </c:pt>
                <c:pt idx="8561">
                  <c:v>33.025248150000003</c:v>
                </c:pt>
                <c:pt idx="8562">
                  <c:v>33.024275729999999</c:v>
                </c:pt>
                <c:pt idx="8563">
                  <c:v>33.023303110000001</c:v>
                </c:pt>
                <c:pt idx="8564">
                  <c:v>33.022330289999999</c:v>
                </c:pt>
                <c:pt idx="8565">
                  <c:v>33.021357279999997</c:v>
                </c:pt>
                <c:pt idx="8566">
                  <c:v>33.020384059999998</c:v>
                </c:pt>
                <c:pt idx="8567">
                  <c:v>33.019410649999998</c:v>
                </c:pt>
                <c:pt idx="8568">
                  <c:v>33.018437030000001</c:v>
                </c:pt>
                <c:pt idx="8569">
                  <c:v>33.017463229999997</c:v>
                </c:pt>
                <c:pt idx="8570">
                  <c:v>33.016489219999997</c:v>
                </c:pt>
                <c:pt idx="8571">
                  <c:v>33.015515020000002</c:v>
                </c:pt>
                <c:pt idx="8572">
                  <c:v>33.014540629999999</c:v>
                </c:pt>
                <c:pt idx="8573">
                  <c:v>33.013566040000001</c:v>
                </c:pt>
                <c:pt idx="8574">
                  <c:v>33.012591239999999</c:v>
                </c:pt>
                <c:pt idx="8575">
                  <c:v>33.011616259999997</c:v>
                </c:pt>
                <c:pt idx="8576">
                  <c:v>33.010641069999998</c:v>
                </c:pt>
                <c:pt idx="8577">
                  <c:v>33.009665689999999</c:v>
                </c:pt>
                <c:pt idx="8578">
                  <c:v>33.008690110000003</c:v>
                </c:pt>
                <c:pt idx="8579">
                  <c:v>33.00771434</c:v>
                </c:pt>
                <c:pt idx="8580">
                  <c:v>33.006738370000001</c:v>
                </c:pt>
                <c:pt idx="8581">
                  <c:v>33.005762199999999</c:v>
                </c:pt>
                <c:pt idx="8582">
                  <c:v>33.004785830000003</c:v>
                </c:pt>
                <c:pt idx="8583">
                  <c:v>33.003809269999998</c:v>
                </c:pt>
                <c:pt idx="8584">
                  <c:v>33.002832509999998</c:v>
                </c:pt>
                <c:pt idx="8585">
                  <c:v>33.001855550000002</c:v>
                </c:pt>
                <c:pt idx="8586">
                  <c:v>33.000878399999998</c:v>
                </c:pt>
                <c:pt idx="8587">
                  <c:v>32.999901049999998</c:v>
                </c:pt>
                <c:pt idx="8588">
                  <c:v>32.998923509999997</c:v>
                </c:pt>
                <c:pt idx="8589">
                  <c:v>32.997945770000001</c:v>
                </c:pt>
                <c:pt idx="8590">
                  <c:v>32.996967830000003</c:v>
                </c:pt>
                <c:pt idx="8591">
                  <c:v>32.995989690000002</c:v>
                </c:pt>
                <c:pt idx="8592">
                  <c:v>32.995011349999999</c:v>
                </c:pt>
                <c:pt idx="8593">
                  <c:v>32.994032820000001</c:v>
                </c:pt>
                <c:pt idx="8594">
                  <c:v>32.993054100000002</c:v>
                </c:pt>
                <c:pt idx="8595">
                  <c:v>32.992075180000001</c:v>
                </c:pt>
                <c:pt idx="8596">
                  <c:v>32.991096059999997</c:v>
                </c:pt>
                <c:pt idx="8597">
                  <c:v>32.990116749999999</c:v>
                </c:pt>
                <c:pt idx="8598">
                  <c:v>32.989137239999998</c:v>
                </c:pt>
                <c:pt idx="8599">
                  <c:v>32.988157530000002</c:v>
                </c:pt>
                <c:pt idx="8600">
                  <c:v>32.987177629999998</c:v>
                </c:pt>
                <c:pt idx="8601">
                  <c:v>32.986197539999999</c:v>
                </c:pt>
                <c:pt idx="8602">
                  <c:v>32.985217239999997</c:v>
                </c:pt>
                <c:pt idx="8603">
                  <c:v>32.984236750000001</c:v>
                </c:pt>
                <c:pt idx="8604">
                  <c:v>32.983256070000003</c:v>
                </c:pt>
                <c:pt idx="8605">
                  <c:v>32.982275190000003</c:v>
                </c:pt>
                <c:pt idx="8606">
                  <c:v>32.98129411</c:v>
                </c:pt>
                <c:pt idx="8607">
                  <c:v>32.980312840000003</c:v>
                </c:pt>
                <c:pt idx="8608">
                  <c:v>32.979331369999997</c:v>
                </c:pt>
                <c:pt idx="8609">
                  <c:v>32.978349700000003</c:v>
                </c:pt>
                <c:pt idx="8610">
                  <c:v>32.977367839999999</c:v>
                </c:pt>
                <c:pt idx="8611">
                  <c:v>32.976385790000002</c:v>
                </c:pt>
                <c:pt idx="8612">
                  <c:v>32.975403540000002</c:v>
                </c:pt>
                <c:pt idx="8613">
                  <c:v>32.97442109</c:v>
                </c:pt>
                <c:pt idx="8614">
                  <c:v>32.973438450000003</c:v>
                </c:pt>
                <c:pt idx="8615">
                  <c:v>32.972455609999997</c:v>
                </c:pt>
                <c:pt idx="8616">
                  <c:v>32.971472560000002</c:v>
                </c:pt>
                <c:pt idx="8617">
                  <c:v>32.970489329999999</c:v>
                </c:pt>
                <c:pt idx="8618">
                  <c:v>32.969505910000002</c:v>
                </c:pt>
                <c:pt idx="8619">
                  <c:v>32.968522290000003</c:v>
                </c:pt>
                <c:pt idx="8620">
                  <c:v>32.967538470000001</c:v>
                </c:pt>
                <c:pt idx="8621">
                  <c:v>32.966554459999998</c:v>
                </c:pt>
                <c:pt idx="8622">
                  <c:v>32.965570249999999</c:v>
                </c:pt>
                <c:pt idx="8623">
                  <c:v>32.964585849999999</c:v>
                </c:pt>
                <c:pt idx="8624">
                  <c:v>32.963601259999997</c:v>
                </c:pt>
                <c:pt idx="8625">
                  <c:v>32.96261646</c:v>
                </c:pt>
                <c:pt idx="8626">
                  <c:v>32.961631480000001</c:v>
                </c:pt>
                <c:pt idx="8627">
                  <c:v>32.96064629</c:v>
                </c:pt>
                <c:pt idx="8628">
                  <c:v>32.959660919999997</c:v>
                </c:pt>
                <c:pt idx="8629">
                  <c:v>32.958675339999999</c:v>
                </c:pt>
                <c:pt idx="8630">
                  <c:v>32.95768958</c:v>
                </c:pt>
                <c:pt idx="8631">
                  <c:v>32.956703609999998</c:v>
                </c:pt>
                <c:pt idx="8632">
                  <c:v>32.955717460000002</c:v>
                </c:pt>
                <c:pt idx="8633">
                  <c:v>32.954731099999997</c:v>
                </c:pt>
                <c:pt idx="8634">
                  <c:v>32.953744559999997</c:v>
                </c:pt>
                <c:pt idx="8635">
                  <c:v>32.952757820000002</c:v>
                </c:pt>
                <c:pt idx="8636">
                  <c:v>32.951770879999998</c:v>
                </c:pt>
                <c:pt idx="8637">
                  <c:v>32.950783749999999</c:v>
                </c:pt>
                <c:pt idx="8638">
                  <c:v>32.949796419999998</c:v>
                </c:pt>
                <c:pt idx="8639">
                  <c:v>32.948808900000003</c:v>
                </c:pt>
                <c:pt idx="8640">
                  <c:v>32.947821169999997</c:v>
                </c:pt>
                <c:pt idx="8641">
                  <c:v>32.946833259999998</c:v>
                </c:pt>
                <c:pt idx="8642">
                  <c:v>32.945845159999998</c:v>
                </c:pt>
                <c:pt idx="8643">
                  <c:v>32.944856860000002</c:v>
                </c:pt>
                <c:pt idx="8644">
                  <c:v>32.943868360000003</c:v>
                </c:pt>
                <c:pt idx="8645">
                  <c:v>32.942879670000004</c:v>
                </c:pt>
                <c:pt idx="8646">
                  <c:v>32.941890790000002</c:v>
                </c:pt>
                <c:pt idx="8647">
                  <c:v>32.940901709999999</c:v>
                </c:pt>
                <c:pt idx="8648">
                  <c:v>32.939912440000001</c:v>
                </c:pt>
                <c:pt idx="8649">
                  <c:v>32.938922980000001</c:v>
                </c:pt>
                <c:pt idx="8650">
                  <c:v>32.937933319999999</c:v>
                </c:pt>
                <c:pt idx="8651">
                  <c:v>32.936943460000002</c:v>
                </c:pt>
                <c:pt idx="8652">
                  <c:v>32.935953410000003</c:v>
                </c:pt>
                <c:pt idx="8653">
                  <c:v>32.934963170000003</c:v>
                </c:pt>
                <c:pt idx="8654">
                  <c:v>32.933972730000001</c:v>
                </c:pt>
                <c:pt idx="8655">
                  <c:v>32.932982099999997</c:v>
                </c:pt>
                <c:pt idx="8656">
                  <c:v>32.931991279999998</c:v>
                </c:pt>
                <c:pt idx="8657">
                  <c:v>32.931000259999998</c:v>
                </c:pt>
                <c:pt idx="8658">
                  <c:v>32.930009040000002</c:v>
                </c:pt>
                <c:pt idx="8659">
                  <c:v>32.929017639999998</c:v>
                </c:pt>
                <c:pt idx="8660">
                  <c:v>32.928026039999999</c:v>
                </c:pt>
                <c:pt idx="8661">
                  <c:v>32.927034239999998</c:v>
                </c:pt>
                <c:pt idx="8662">
                  <c:v>32.926042250000002</c:v>
                </c:pt>
                <c:pt idx="8663">
                  <c:v>32.925050069999998</c:v>
                </c:pt>
                <c:pt idx="8664">
                  <c:v>32.924057679999997</c:v>
                </c:pt>
                <c:pt idx="8665">
                  <c:v>32.923065110000003</c:v>
                </c:pt>
                <c:pt idx="8666">
                  <c:v>32.92207234</c:v>
                </c:pt>
                <c:pt idx="8667">
                  <c:v>32.921079390000003</c:v>
                </c:pt>
                <c:pt idx="8668">
                  <c:v>32.920086240000003</c:v>
                </c:pt>
                <c:pt idx="8669">
                  <c:v>32.919092890000002</c:v>
                </c:pt>
                <c:pt idx="8670">
                  <c:v>32.918099349999999</c:v>
                </c:pt>
                <c:pt idx="8671">
                  <c:v>32.917105620000001</c:v>
                </c:pt>
                <c:pt idx="8672">
                  <c:v>32.916111700000002</c:v>
                </c:pt>
                <c:pt idx="8673">
                  <c:v>32.91511758</c:v>
                </c:pt>
                <c:pt idx="8674">
                  <c:v>32.914123259999997</c:v>
                </c:pt>
                <c:pt idx="8675">
                  <c:v>32.913128759999999</c:v>
                </c:pt>
                <c:pt idx="8676">
                  <c:v>32.91213406</c:v>
                </c:pt>
                <c:pt idx="8677">
                  <c:v>32.911139169999998</c:v>
                </c:pt>
                <c:pt idx="8678">
                  <c:v>32.910144080000002</c:v>
                </c:pt>
                <c:pt idx="8679">
                  <c:v>32.909148799999997</c:v>
                </c:pt>
                <c:pt idx="8680">
                  <c:v>32.908153329999998</c:v>
                </c:pt>
                <c:pt idx="8681">
                  <c:v>32.907157669999997</c:v>
                </c:pt>
                <c:pt idx="8682">
                  <c:v>32.90616181</c:v>
                </c:pt>
                <c:pt idx="8683">
                  <c:v>32.905165760000003</c:v>
                </c:pt>
                <c:pt idx="8684">
                  <c:v>32.904169510000003</c:v>
                </c:pt>
                <c:pt idx="8685">
                  <c:v>32.903173070000001</c:v>
                </c:pt>
                <c:pt idx="8686">
                  <c:v>32.902176439999998</c:v>
                </c:pt>
                <c:pt idx="8687">
                  <c:v>32.901179620000001</c:v>
                </c:pt>
                <c:pt idx="8688">
                  <c:v>32.90018259</c:v>
                </c:pt>
                <c:pt idx="8689">
                  <c:v>32.899185379999999</c:v>
                </c:pt>
                <c:pt idx="8690">
                  <c:v>32.898187980000003</c:v>
                </c:pt>
                <c:pt idx="8691">
                  <c:v>32.897190389999999</c:v>
                </c:pt>
                <c:pt idx="8692">
                  <c:v>32.896192599999999</c:v>
                </c:pt>
                <c:pt idx="8693">
                  <c:v>32.895194619999998</c:v>
                </c:pt>
                <c:pt idx="8694">
                  <c:v>32.894196450000003</c:v>
                </c:pt>
                <c:pt idx="8695">
                  <c:v>32.893198079999998</c:v>
                </c:pt>
                <c:pt idx="8696">
                  <c:v>32.892199519999998</c:v>
                </c:pt>
                <c:pt idx="8697">
                  <c:v>32.891200769999998</c:v>
                </c:pt>
                <c:pt idx="8698">
                  <c:v>32.890201830000002</c:v>
                </c:pt>
                <c:pt idx="8699">
                  <c:v>32.889202689999998</c:v>
                </c:pt>
                <c:pt idx="8700">
                  <c:v>32.888203359999999</c:v>
                </c:pt>
                <c:pt idx="8701">
                  <c:v>32.887203839999998</c:v>
                </c:pt>
                <c:pt idx="8702">
                  <c:v>32.886204130000003</c:v>
                </c:pt>
                <c:pt idx="8703">
                  <c:v>32.885204229999999</c:v>
                </c:pt>
                <c:pt idx="8704">
                  <c:v>32.884204130000001</c:v>
                </c:pt>
                <c:pt idx="8705">
                  <c:v>32.88320384</c:v>
                </c:pt>
                <c:pt idx="8706">
                  <c:v>32.882203359999998</c:v>
                </c:pt>
                <c:pt idx="8707">
                  <c:v>32.881202680000001</c:v>
                </c:pt>
                <c:pt idx="8708">
                  <c:v>32.880201820000003</c:v>
                </c:pt>
                <c:pt idx="8709">
                  <c:v>32.879200760000003</c:v>
                </c:pt>
                <c:pt idx="8710">
                  <c:v>32.878199510000002</c:v>
                </c:pt>
                <c:pt idx="8711">
                  <c:v>32.877198059999998</c:v>
                </c:pt>
                <c:pt idx="8712">
                  <c:v>32.876196419999999</c:v>
                </c:pt>
                <c:pt idx="8713">
                  <c:v>32.87519459</c:v>
                </c:pt>
                <c:pt idx="8714">
                  <c:v>32.874192569999998</c:v>
                </c:pt>
                <c:pt idx="8715">
                  <c:v>32.873190360000002</c:v>
                </c:pt>
                <c:pt idx="8716">
                  <c:v>32.872187959999998</c:v>
                </c:pt>
                <c:pt idx="8717">
                  <c:v>32.871185359999998</c:v>
                </c:pt>
                <c:pt idx="8718">
                  <c:v>32.870182579999998</c:v>
                </c:pt>
                <c:pt idx="8719">
                  <c:v>32.869179600000002</c:v>
                </c:pt>
                <c:pt idx="8720">
                  <c:v>32.868176429999998</c:v>
                </c:pt>
                <c:pt idx="8721">
                  <c:v>32.86717307</c:v>
                </c:pt>
                <c:pt idx="8722">
                  <c:v>32.86616952</c:v>
                </c:pt>
                <c:pt idx="8723">
                  <c:v>32.865165769999997</c:v>
                </c:pt>
                <c:pt idx="8724">
                  <c:v>32.86416183</c:v>
                </c:pt>
                <c:pt idx="8725">
                  <c:v>32.863157710000003</c:v>
                </c:pt>
                <c:pt idx="8726">
                  <c:v>32.862153390000003</c:v>
                </c:pt>
                <c:pt idx="8727">
                  <c:v>32.861148880000002</c:v>
                </c:pt>
                <c:pt idx="8728">
                  <c:v>32.860144179999999</c:v>
                </c:pt>
                <c:pt idx="8729">
                  <c:v>32.859139280000001</c:v>
                </c:pt>
                <c:pt idx="8730">
                  <c:v>32.858134200000002</c:v>
                </c:pt>
                <c:pt idx="8731">
                  <c:v>32.857128920000001</c:v>
                </c:pt>
                <c:pt idx="8732">
                  <c:v>32.856123449999998</c:v>
                </c:pt>
                <c:pt idx="8733">
                  <c:v>32.855117800000002</c:v>
                </c:pt>
                <c:pt idx="8734">
                  <c:v>32.854111949999997</c:v>
                </c:pt>
                <c:pt idx="8735">
                  <c:v>32.853105909999996</c:v>
                </c:pt>
                <c:pt idx="8736">
                  <c:v>32.85209966</c:v>
                </c:pt>
                <c:pt idx="8737">
                  <c:v>32.851093239999997</c:v>
                </c:pt>
                <c:pt idx="8738">
                  <c:v>32.850086619999999</c:v>
                </c:pt>
                <c:pt idx="8739">
                  <c:v>32.84907982</c:v>
                </c:pt>
                <c:pt idx="8740">
                  <c:v>32.848072819999999</c:v>
                </c:pt>
                <c:pt idx="8741">
                  <c:v>32.847065630000003</c:v>
                </c:pt>
                <c:pt idx="8742">
                  <c:v>32.84605826</c:v>
                </c:pt>
                <c:pt idx="8743">
                  <c:v>32.845050690000001</c:v>
                </c:pt>
                <c:pt idx="8744">
                  <c:v>32.844042930000001</c:v>
                </c:pt>
                <c:pt idx="8745">
                  <c:v>32.843034979999999</c:v>
                </c:pt>
                <c:pt idx="8746">
                  <c:v>32.842026840000003</c:v>
                </c:pt>
                <c:pt idx="8747">
                  <c:v>32.841018499999997</c:v>
                </c:pt>
                <c:pt idx="8748">
                  <c:v>32.840009979999998</c:v>
                </c:pt>
                <c:pt idx="8749">
                  <c:v>32.839001269999997</c:v>
                </c:pt>
                <c:pt idx="8750">
                  <c:v>32.837992360000001</c:v>
                </c:pt>
                <c:pt idx="8751">
                  <c:v>32.836983269999998</c:v>
                </c:pt>
                <c:pt idx="8752">
                  <c:v>32.835973979999999</c:v>
                </c:pt>
                <c:pt idx="8753">
                  <c:v>32.834964509999999</c:v>
                </c:pt>
                <c:pt idx="8754">
                  <c:v>32.833954839999997</c:v>
                </c:pt>
                <c:pt idx="8755">
                  <c:v>32.832944990000001</c:v>
                </c:pt>
                <c:pt idx="8756">
                  <c:v>32.831934939999996</c:v>
                </c:pt>
                <c:pt idx="8757">
                  <c:v>32.830924699999997</c:v>
                </c:pt>
                <c:pt idx="8758">
                  <c:v>32.829914270000003</c:v>
                </c:pt>
                <c:pt idx="8759">
                  <c:v>32.828903660000002</c:v>
                </c:pt>
                <c:pt idx="8760">
                  <c:v>32.827892839999997</c:v>
                </c:pt>
                <c:pt idx="8761">
                  <c:v>32.826881839999999</c:v>
                </c:pt>
                <c:pt idx="8762">
                  <c:v>32.825870649999999</c:v>
                </c:pt>
                <c:pt idx="8763">
                  <c:v>32.824859269999997</c:v>
                </c:pt>
                <c:pt idx="8764">
                  <c:v>32.823847700000002</c:v>
                </c:pt>
                <c:pt idx="8765">
                  <c:v>32.822835939999997</c:v>
                </c:pt>
                <c:pt idx="8766">
                  <c:v>32.821823999999999</c:v>
                </c:pt>
                <c:pt idx="8767">
                  <c:v>32.820811859999999</c:v>
                </c:pt>
                <c:pt idx="8768">
                  <c:v>32.819799529999997</c:v>
                </c:pt>
                <c:pt idx="8769">
                  <c:v>32.818787010000001</c:v>
                </c:pt>
                <c:pt idx="8770">
                  <c:v>32.817774300000004</c:v>
                </c:pt>
                <c:pt idx="8771">
                  <c:v>32.816761399999997</c:v>
                </c:pt>
                <c:pt idx="8772">
                  <c:v>32.815748319999997</c:v>
                </c:pt>
                <c:pt idx="8773">
                  <c:v>32.814735040000002</c:v>
                </c:pt>
                <c:pt idx="8774">
                  <c:v>32.813721569999998</c:v>
                </c:pt>
                <c:pt idx="8775">
                  <c:v>32.81270791</c:v>
                </c:pt>
                <c:pt idx="8776">
                  <c:v>32.811694070000001</c:v>
                </c:pt>
                <c:pt idx="8777">
                  <c:v>32.81068003</c:v>
                </c:pt>
                <c:pt idx="8778">
                  <c:v>32.809665799999998</c:v>
                </c:pt>
                <c:pt idx="8779">
                  <c:v>32.808651390000001</c:v>
                </c:pt>
                <c:pt idx="8780">
                  <c:v>32.807636780000003</c:v>
                </c:pt>
                <c:pt idx="8781">
                  <c:v>32.806621989999996</c:v>
                </c:pt>
                <c:pt idx="8782">
                  <c:v>32.805607010000003</c:v>
                </c:pt>
                <c:pt idx="8783">
                  <c:v>32.80459183</c:v>
                </c:pt>
                <c:pt idx="8784">
                  <c:v>32.803576460000002</c:v>
                </c:pt>
                <c:pt idx="8785">
                  <c:v>32.802560909999997</c:v>
                </c:pt>
                <c:pt idx="8786">
                  <c:v>32.801545160000003</c:v>
                </c:pt>
                <c:pt idx="8787">
                  <c:v>32.800529230000002</c:v>
                </c:pt>
                <c:pt idx="8788">
                  <c:v>32.79951312</c:v>
                </c:pt>
                <c:pt idx="8789">
                  <c:v>32.798496810000003</c:v>
                </c:pt>
                <c:pt idx="8790">
                  <c:v>32.797480309999997</c:v>
                </c:pt>
                <c:pt idx="8791">
                  <c:v>32.796463619999997</c:v>
                </c:pt>
                <c:pt idx="8792">
                  <c:v>32.795446750000004</c:v>
                </c:pt>
                <c:pt idx="8793">
                  <c:v>32.79442968</c:v>
                </c:pt>
                <c:pt idx="8794">
                  <c:v>32.793412429999997</c:v>
                </c:pt>
                <c:pt idx="8795">
                  <c:v>32.792394979999997</c:v>
                </c:pt>
                <c:pt idx="8796">
                  <c:v>32.791377349999998</c:v>
                </c:pt>
                <c:pt idx="8797">
                  <c:v>32.790359530000003</c:v>
                </c:pt>
                <c:pt idx="8798">
                  <c:v>32.789341520000001</c:v>
                </c:pt>
                <c:pt idx="8799">
                  <c:v>32.788323320000003</c:v>
                </c:pt>
                <c:pt idx="8800">
                  <c:v>32.787304939999999</c:v>
                </c:pt>
                <c:pt idx="8801">
                  <c:v>32.786286359999998</c:v>
                </c:pt>
                <c:pt idx="8802">
                  <c:v>32.785267599999997</c:v>
                </c:pt>
                <c:pt idx="8803">
                  <c:v>32.784248650000002</c:v>
                </c:pt>
                <c:pt idx="8804">
                  <c:v>32.783229499999997</c:v>
                </c:pt>
                <c:pt idx="8805">
                  <c:v>32.782210169999999</c:v>
                </c:pt>
                <c:pt idx="8806">
                  <c:v>32.78119066</c:v>
                </c:pt>
                <c:pt idx="8807">
                  <c:v>32.780170949999999</c:v>
                </c:pt>
                <c:pt idx="8808">
                  <c:v>32.779151040000002</c:v>
                </c:pt>
                <c:pt idx="8809">
                  <c:v>32.778130959999999</c:v>
                </c:pt>
                <c:pt idx="8810">
                  <c:v>32.77711068</c:v>
                </c:pt>
                <c:pt idx="8811">
                  <c:v>32.77609022</c:v>
                </c:pt>
                <c:pt idx="8812">
                  <c:v>32.775069569999999</c:v>
                </c:pt>
                <c:pt idx="8813">
                  <c:v>32.774048739999998</c:v>
                </c:pt>
                <c:pt idx="8814">
                  <c:v>32.773027710000001</c:v>
                </c:pt>
                <c:pt idx="8815">
                  <c:v>32.772006500000003</c:v>
                </c:pt>
                <c:pt idx="8816">
                  <c:v>32.770985099999997</c:v>
                </c:pt>
                <c:pt idx="8817">
                  <c:v>32.769963509999997</c:v>
                </c:pt>
                <c:pt idx="8818">
                  <c:v>32.768941730000002</c:v>
                </c:pt>
                <c:pt idx="8819">
                  <c:v>32.767919759999998</c:v>
                </c:pt>
                <c:pt idx="8820">
                  <c:v>32.766897610000001</c:v>
                </c:pt>
                <c:pt idx="8821">
                  <c:v>32.765875270000002</c:v>
                </c:pt>
                <c:pt idx="8822">
                  <c:v>32.764852740000002</c:v>
                </c:pt>
                <c:pt idx="8823">
                  <c:v>32.76383002</c:v>
                </c:pt>
                <c:pt idx="8824">
                  <c:v>32.762807109999997</c:v>
                </c:pt>
                <c:pt idx="8825">
                  <c:v>32.76178402</c:v>
                </c:pt>
                <c:pt idx="8826">
                  <c:v>32.760760740000002</c:v>
                </c:pt>
                <c:pt idx="8827">
                  <c:v>32.759737270000002</c:v>
                </c:pt>
                <c:pt idx="8828">
                  <c:v>32.758713620000002</c:v>
                </c:pt>
                <c:pt idx="8829">
                  <c:v>32.757689769999999</c:v>
                </c:pt>
                <c:pt idx="8830">
                  <c:v>32.756665740000003</c:v>
                </c:pt>
                <c:pt idx="8831">
                  <c:v>32.755641519999998</c:v>
                </c:pt>
                <c:pt idx="8832">
                  <c:v>32.754617099999997</c:v>
                </c:pt>
                <c:pt idx="8833">
                  <c:v>32.753592509999997</c:v>
                </c:pt>
                <c:pt idx="8834">
                  <c:v>32.752567720000002</c:v>
                </c:pt>
                <c:pt idx="8835">
                  <c:v>32.75154276</c:v>
                </c:pt>
                <c:pt idx="8836">
                  <c:v>32.750517600000002</c:v>
                </c:pt>
                <c:pt idx="8837">
                  <c:v>32.749492250000003</c:v>
                </c:pt>
                <c:pt idx="8838">
                  <c:v>32.748466720000003</c:v>
                </c:pt>
                <c:pt idx="8839">
                  <c:v>32.747441000000002</c:v>
                </c:pt>
                <c:pt idx="8840">
                  <c:v>32.7464151</c:v>
                </c:pt>
                <c:pt idx="8841">
                  <c:v>32.745389009999997</c:v>
                </c:pt>
                <c:pt idx="8842">
                  <c:v>32.744362729999999</c:v>
                </c:pt>
                <c:pt idx="8843">
                  <c:v>32.74333626</c:v>
                </c:pt>
                <c:pt idx="8844">
                  <c:v>32.742309599999999</c:v>
                </c:pt>
                <c:pt idx="8845">
                  <c:v>32.741282759999997</c:v>
                </c:pt>
                <c:pt idx="8846">
                  <c:v>32.740255730000001</c:v>
                </c:pt>
                <c:pt idx="8847">
                  <c:v>32.739228519999998</c:v>
                </c:pt>
                <c:pt idx="8848">
                  <c:v>32.738201119999999</c:v>
                </c:pt>
                <c:pt idx="8849">
                  <c:v>32.73717353</c:v>
                </c:pt>
                <c:pt idx="8850">
                  <c:v>32.736145749999999</c:v>
                </c:pt>
                <c:pt idx="8851">
                  <c:v>32.735117789999997</c:v>
                </c:pt>
                <c:pt idx="8852">
                  <c:v>32.734089640000001</c:v>
                </c:pt>
                <c:pt idx="8853">
                  <c:v>32.733061300000003</c:v>
                </c:pt>
                <c:pt idx="8854">
                  <c:v>32.732032779999997</c:v>
                </c:pt>
                <c:pt idx="8855">
                  <c:v>32.731004069999997</c:v>
                </c:pt>
                <c:pt idx="8856">
                  <c:v>32.729975160000002</c:v>
                </c:pt>
                <c:pt idx="8857">
                  <c:v>32.72894608</c:v>
                </c:pt>
                <c:pt idx="8858">
                  <c:v>32.727916810000004</c:v>
                </c:pt>
                <c:pt idx="8859">
                  <c:v>32.726887349999998</c:v>
                </c:pt>
                <c:pt idx="8860">
                  <c:v>32.72585771</c:v>
                </c:pt>
                <c:pt idx="8861">
                  <c:v>32.724827879999999</c:v>
                </c:pt>
                <c:pt idx="8862">
                  <c:v>32.723797859999998</c:v>
                </c:pt>
                <c:pt idx="8863">
                  <c:v>32.722767660000002</c:v>
                </c:pt>
                <c:pt idx="8864">
                  <c:v>32.721737269999998</c:v>
                </c:pt>
                <c:pt idx="8865">
                  <c:v>32.720706700000001</c:v>
                </c:pt>
                <c:pt idx="8866">
                  <c:v>32.719675940000002</c:v>
                </c:pt>
                <c:pt idx="8867">
                  <c:v>32.718644990000001</c:v>
                </c:pt>
                <c:pt idx="8868">
                  <c:v>32.71761386</c:v>
                </c:pt>
                <c:pt idx="8869">
                  <c:v>32.716582539999997</c:v>
                </c:pt>
                <c:pt idx="8870">
                  <c:v>32.71555103</c:v>
                </c:pt>
                <c:pt idx="8871">
                  <c:v>32.714519340000003</c:v>
                </c:pt>
                <c:pt idx="8872">
                  <c:v>32.713487460000003</c:v>
                </c:pt>
                <c:pt idx="8873">
                  <c:v>32.712455400000003</c:v>
                </c:pt>
                <c:pt idx="8874">
                  <c:v>32.711423150000002</c:v>
                </c:pt>
                <c:pt idx="8875">
                  <c:v>32.710390709999999</c:v>
                </c:pt>
                <c:pt idx="8876">
                  <c:v>32.709358090000002</c:v>
                </c:pt>
                <c:pt idx="8877">
                  <c:v>32.708325289999998</c:v>
                </c:pt>
                <c:pt idx="8878">
                  <c:v>32.707292289999998</c:v>
                </c:pt>
                <c:pt idx="8879">
                  <c:v>32.706259109999998</c:v>
                </c:pt>
                <c:pt idx="8880">
                  <c:v>32.705225740000003</c:v>
                </c:pt>
                <c:pt idx="8881">
                  <c:v>32.704192190000001</c:v>
                </c:pt>
                <c:pt idx="8882">
                  <c:v>32.703158449999997</c:v>
                </c:pt>
                <c:pt idx="8883">
                  <c:v>32.702124529999999</c:v>
                </c:pt>
                <c:pt idx="8884">
                  <c:v>32.70109042</c:v>
                </c:pt>
                <c:pt idx="8885">
                  <c:v>32.70005613</c:v>
                </c:pt>
                <c:pt idx="8886">
                  <c:v>32.699021649999999</c:v>
                </c:pt>
                <c:pt idx="8887">
                  <c:v>32.697986989999997</c:v>
                </c:pt>
                <c:pt idx="8888">
                  <c:v>32.69695214</c:v>
                </c:pt>
                <c:pt idx="8889">
                  <c:v>32.695917110000003</c:v>
                </c:pt>
                <c:pt idx="8890">
                  <c:v>32.694881889999998</c:v>
                </c:pt>
                <c:pt idx="8891">
                  <c:v>32.693846479999998</c:v>
                </c:pt>
                <c:pt idx="8892">
                  <c:v>32.692810889999997</c:v>
                </c:pt>
                <c:pt idx="8893">
                  <c:v>32.691775120000003</c:v>
                </c:pt>
                <c:pt idx="8894">
                  <c:v>32.69073916</c:v>
                </c:pt>
                <c:pt idx="8895">
                  <c:v>32.689703010000002</c:v>
                </c:pt>
                <c:pt idx="8896">
                  <c:v>32.688666679999997</c:v>
                </c:pt>
                <c:pt idx="8897">
                  <c:v>32.687630159999998</c:v>
                </c:pt>
                <c:pt idx="8898">
                  <c:v>32.686593459999997</c:v>
                </c:pt>
                <c:pt idx="8899">
                  <c:v>32.685556579999997</c:v>
                </c:pt>
                <c:pt idx="8900">
                  <c:v>32.6845195</c:v>
                </c:pt>
                <c:pt idx="8901">
                  <c:v>32.683482249999997</c:v>
                </c:pt>
                <c:pt idx="8902">
                  <c:v>32.68244481</c:v>
                </c:pt>
                <c:pt idx="8903">
                  <c:v>32.681407180000001</c:v>
                </c:pt>
                <c:pt idx="8904">
                  <c:v>32.68036936</c:v>
                </c:pt>
                <c:pt idx="8905">
                  <c:v>32.679331359999999</c:v>
                </c:pt>
                <c:pt idx="8906">
                  <c:v>32.678293179999997</c:v>
                </c:pt>
                <c:pt idx="8907">
                  <c:v>32.677254820000002</c:v>
                </c:pt>
                <c:pt idx="8908">
                  <c:v>32.676216269999998</c:v>
                </c:pt>
                <c:pt idx="8909">
                  <c:v>32.67517754</c:v>
                </c:pt>
                <c:pt idx="8910">
                  <c:v>32.674138620000001</c:v>
                </c:pt>
                <c:pt idx="8911">
                  <c:v>32.67309951</c:v>
                </c:pt>
                <c:pt idx="8912">
                  <c:v>32.67206023</c:v>
                </c:pt>
                <c:pt idx="8913">
                  <c:v>32.671020749999997</c:v>
                </c:pt>
                <c:pt idx="8914">
                  <c:v>32.669981100000001</c:v>
                </c:pt>
                <c:pt idx="8915">
                  <c:v>32.668941259999997</c:v>
                </c:pt>
                <c:pt idx="8916">
                  <c:v>32.667901229999998</c:v>
                </c:pt>
                <c:pt idx="8917">
                  <c:v>32.666861019999999</c:v>
                </c:pt>
                <c:pt idx="8918">
                  <c:v>32.665820629999999</c:v>
                </c:pt>
                <c:pt idx="8919">
                  <c:v>32.664780049999997</c:v>
                </c:pt>
                <c:pt idx="8920">
                  <c:v>32.663739290000002</c:v>
                </c:pt>
                <c:pt idx="8921">
                  <c:v>32.662698339999999</c:v>
                </c:pt>
                <c:pt idx="8922">
                  <c:v>32.661657210000001</c:v>
                </c:pt>
                <c:pt idx="8923">
                  <c:v>32.660615900000003</c:v>
                </c:pt>
                <c:pt idx="8924">
                  <c:v>32.659574399999997</c:v>
                </c:pt>
                <c:pt idx="8925">
                  <c:v>32.658532710000003</c:v>
                </c:pt>
                <c:pt idx="8926">
                  <c:v>32.657490850000002</c:v>
                </c:pt>
                <c:pt idx="8927">
                  <c:v>32.6564488</c:v>
                </c:pt>
                <c:pt idx="8928">
                  <c:v>32.655406550000002</c:v>
                </c:pt>
                <c:pt idx="8929">
                  <c:v>32.654364129999998</c:v>
                </c:pt>
                <c:pt idx="8930">
                  <c:v>32.653321529999999</c:v>
                </c:pt>
                <c:pt idx="8931">
                  <c:v>32.65227874</c:v>
                </c:pt>
                <c:pt idx="8932">
                  <c:v>32.65123577</c:v>
                </c:pt>
                <c:pt idx="8933">
                  <c:v>32.650192619999999</c:v>
                </c:pt>
                <c:pt idx="8934">
                  <c:v>32.649149280000003</c:v>
                </c:pt>
                <c:pt idx="8935">
                  <c:v>32.64810576</c:v>
                </c:pt>
                <c:pt idx="8936">
                  <c:v>32.647062060000003</c:v>
                </c:pt>
                <c:pt idx="8937">
                  <c:v>32.646018169999998</c:v>
                </c:pt>
                <c:pt idx="8938">
                  <c:v>32.644974099999999</c:v>
                </c:pt>
                <c:pt idx="8939">
                  <c:v>32.643929839999998</c:v>
                </c:pt>
                <c:pt idx="8940">
                  <c:v>32.642885409999998</c:v>
                </c:pt>
                <c:pt idx="8941">
                  <c:v>32.641840780000003</c:v>
                </c:pt>
                <c:pt idx="8942">
                  <c:v>32.64079598</c:v>
                </c:pt>
                <c:pt idx="8943">
                  <c:v>32.639750990000003</c:v>
                </c:pt>
                <c:pt idx="8944">
                  <c:v>32.638705819999998</c:v>
                </c:pt>
                <c:pt idx="8945">
                  <c:v>32.637660459999999</c:v>
                </c:pt>
                <c:pt idx="8946">
                  <c:v>32.63661492</c:v>
                </c:pt>
                <c:pt idx="8947">
                  <c:v>32.635569199999999</c:v>
                </c:pt>
                <c:pt idx="8948">
                  <c:v>32.634523299999998</c:v>
                </c:pt>
                <c:pt idx="8949">
                  <c:v>32.633477210000002</c:v>
                </c:pt>
                <c:pt idx="8950">
                  <c:v>32.632430939999999</c:v>
                </c:pt>
                <c:pt idx="8951">
                  <c:v>32.631384490000002</c:v>
                </c:pt>
                <c:pt idx="8952">
                  <c:v>32.630337840000003</c:v>
                </c:pt>
                <c:pt idx="8953">
                  <c:v>32.629291019999997</c:v>
                </c:pt>
                <c:pt idx="8954">
                  <c:v>32.628244019999997</c:v>
                </c:pt>
                <c:pt idx="8955">
                  <c:v>32.627196830000003</c:v>
                </c:pt>
                <c:pt idx="8956">
                  <c:v>32.626149460000001</c:v>
                </c:pt>
                <c:pt idx="8957">
                  <c:v>32.625101909999998</c:v>
                </c:pt>
                <c:pt idx="8958">
                  <c:v>32.624054180000002</c:v>
                </c:pt>
                <c:pt idx="8959">
                  <c:v>32.623006259999997</c:v>
                </c:pt>
                <c:pt idx="8960">
                  <c:v>32.621958159999998</c:v>
                </c:pt>
                <c:pt idx="8961">
                  <c:v>32.620909879999999</c:v>
                </c:pt>
                <c:pt idx="8962">
                  <c:v>32.619861419999999</c:v>
                </c:pt>
                <c:pt idx="8963">
                  <c:v>32.618812769999998</c:v>
                </c:pt>
                <c:pt idx="8964">
                  <c:v>32.617763940000003</c:v>
                </c:pt>
                <c:pt idx="8965">
                  <c:v>32.616714930000001</c:v>
                </c:pt>
                <c:pt idx="8966">
                  <c:v>32.615665730000003</c:v>
                </c:pt>
                <c:pt idx="8967">
                  <c:v>32.614616359999999</c:v>
                </c:pt>
                <c:pt idx="8968">
                  <c:v>32.613566800000001</c:v>
                </c:pt>
                <c:pt idx="8969">
                  <c:v>32.612517060000002</c:v>
                </c:pt>
                <c:pt idx="8970">
                  <c:v>32.611467130000001</c:v>
                </c:pt>
                <c:pt idx="8971">
                  <c:v>32.610417030000001</c:v>
                </c:pt>
                <c:pt idx="8972">
                  <c:v>32.609366739999999</c:v>
                </c:pt>
                <c:pt idx="8973">
                  <c:v>32.608316270000003</c:v>
                </c:pt>
                <c:pt idx="8974">
                  <c:v>32.60726562</c:v>
                </c:pt>
                <c:pt idx="8975">
                  <c:v>32.606214780000002</c:v>
                </c:pt>
                <c:pt idx="8976">
                  <c:v>32.605163750000003</c:v>
                </c:pt>
                <c:pt idx="8977">
                  <c:v>32.604112550000004</c:v>
                </c:pt>
                <c:pt idx="8978">
                  <c:v>32.603061169999997</c:v>
                </c:pt>
                <c:pt idx="8979">
                  <c:v>32.602009610000003</c:v>
                </c:pt>
                <c:pt idx="8980">
                  <c:v>32.600957870000002</c:v>
                </c:pt>
                <c:pt idx="8981">
                  <c:v>32.599905939999999</c:v>
                </c:pt>
                <c:pt idx="8982">
                  <c:v>32.598853830000003</c:v>
                </c:pt>
                <c:pt idx="8983">
                  <c:v>32.597801539999999</c:v>
                </c:pt>
                <c:pt idx="8984">
                  <c:v>32.596749070000001</c:v>
                </c:pt>
                <c:pt idx="8985">
                  <c:v>32.595696420000003</c:v>
                </c:pt>
                <c:pt idx="8986">
                  <c:v>32.594643580000003</c:v>
                </c:pt>
                <c:pt idx="8987">
                  <c:v>32.593590570000003</c:v>
                </c:pt>
                <c:pt idx="8988">
                  <c:v>32.592537370000002</c:v>
                </c:pt>
                <c:pt idx="8989">
                  <c:v>32.59148399</c:v>
                </c:pt>
                <c:pt idx="8990">
                  <c:v>32.590430429999998</c:v>
                </c:pt>
                <c:pt idx="8991">
                  <c:v>32.589376680000001</c:v>
                </c:pt>
                <c:pt idx="8992">
                  <c:v>32.588322759999997</c:v>
                </c:pt>
                <c:pt idx="8993">
                  <c:v>32.587268649999999</c:v>
                </c:pt>
                <c:pt idx="8994">
                  <c:v>32.58621437</c:v>
                </c:pt>
                <c:pt idx="8995">
                  <c:v>32.585159900000001</c:v>
                </c:pt>
                <c:pt idx="8996">
                  <c:v>32.58410525</c:v>
                </c:pt>
                <c:pt idx="8997">
                  <c:v>32.583050419999999</c:v>
                </c:pt>
                <c:pt idx="8998">
                  <c:v>32.581995409999998</c:v>
                </c:pt>
                <c:pt idx="8999">
                  <c:v>32.580940210000001</c:v>
                </c:pt>
                <c:pt idx="9000">
                  <c:v>32.579884829999997</c:v>
                </c:pt>
                <c:pt idx="9001">
                  <c:v>32.57882927</c:v>
                </c:pt>
                <c:pt idx="9002">
                  <c:v>32.577773530000002</c:v>
                </c:pt>
                <c:pt idx="9003">
                  <c:v>32.576717619999997</c:v>
                </c:pt>
                <c:pt idx="9004">
                  <c:v>32.575661519999997</c:v>
                </c:pt>
                <c:pt idx="9005">
                  <c:v>32.574605239999997</c:v>
                </c:pt>
                <c:pt idx="9006">
                  <c:v>32.573548780000003</c:v>
                </c:pt>
                <c:pt idx="9007">
                  <c:v>32.572492140000001</c:v>
                </c:pt>
                <c:pt idx="9008">
                  <c:v>32.571435309999998</c:v>
                </c:pt>
                <c:pt idx="9009">
                  <c:v>32.570378310000002</c:v>
                </c:pt>
                <c:pt idx="9010">
                  <c:v>32.569321129999999</c:v>
                </c:pt>
                <c:pt idx="9011">
                  <c:v>32.568263760000001</c:v>
                </c:pt>
                <c:pt idx="9012">
                  <c:v>32.567206220000003</c:v>
                </c:pt>
                <c:pt idx="9013">
                  <c:v>32.566148490000003</c:v>
                </c:pt>
                <c:pt idx="9014">
                  <c:v>32.565090589999997</c:v>
                </c:pt>
                <c:pt idx="9015">
                  <c:v>32.564032500000003</c:v>
                </c:pt>
                <c:pt idx="9016">
                  <c:v>32.562974230000002</c:v>
                </c:pt>
                <c:pt idx="9017">
                  <c:v>32.56191579</c:v>
                </c:pt>
                <c:pt idx="9018">
                  <c:v>32.560857159999998</c:v>
                </c:pt>
                <c:pt idx="9019">
                  <c:v>32.559798350000001</c:v>
                </c:pt>
                <c:pt idx="9020">
                  <c:v>32.558739359999997</c:v>
                </c:pt>
                <c:pt idx="9021">
                  <c:v>32.557680189999999</c:v>
                </c:pt>
                <c:pt idx="9022">
                  <c:v>32.556620840000001</c:v>
                </c:pt>
                <c:pt idx="9023">
                  <c:v>32.555561310000002</c:v>
                </c:pt>
                <c:pt idx="9024">
                  <c:v>32.554501590000001</c:v>
                </c:pt>
                <c:pt idx="9025">
                  <c:v>32.5534417</c:v>
                </c:pt>
                <c:pt idx="9026">
                  <c:v>32.552381629999999</c:v>
                </c:pt>
                <c:pt idx="9027">
                  <c:v>32.551321379999997</c:v>
                </c:pt>
                <c:pt idx="9028">
                  <c:v>32.550260950000002</c:v>
                </c:pt>
                <c:pt idx="9029">
                  <c:v>32.549200339999999</c:v>
                </c:pt>
                <c:pt idx="9030">
                  <c:v>32.548139550000002</c:v>
                </c:pt>
                <c:pt idx="9031">
                  <c:v>32.547078579999997</c:v>
                </c:pt>
                <c:pt idx="9032">
                  <c:v>32.546017429999999</c:v>
                </c:pt>
                <c:pt idx="9033">
                  <c:v>32.5449561</c:v>
                </c:pt>
                <c:pt idx="9034">
                  <c:v>32.543894590000001</c:v>
                </c:pt>
                <c:pt idx="9035">
                  <c:v>32.542832900000001</c:v>
                </c:pt>
                <c:pt idx="9036">
                  <c:v>32.54177103</c:v>
                </c:pt>
                <c:pt idx="9037">
                  <c:v>32.540708979999998</c:v>
                </c:pt>
                <c:pt idx="9038">
                  <c:v>32.539646750000003</c:v>
                </c:pt>
                <c:pt idx="9039">
                  <c:v>32.538584350000001</c:v>
                </c:pt>
                <c:pt idx="9040">
                  <c:v>32.537521759999997</c:v>
                </c:pt>
                <c:pt idx="9041">
                  <c:v>32.53645899</c:v>
                </c:pt>
                <c:pt idx="9042">
                  <c:v>32.535396040000002</c:v>
                </c:pt>
                <c:pt idx="9043">
                  <c:v>32.534332919999997</c:v>
                </c:pt>
                <c:pt idx="9044">
                  <c:v>32.533269609999998</c:v>
                </c:pt>
                <c:pt idx="9045">
                  <c:v>32.532206129999999</c:v>
                </c:pt>
                <c:pt idx="9046">
                  <c:v>32.531142459999998</c:v>
                </c:pt>
                <c:pt idx="9047">
                  <c:v>32.530078619999998</c:v>
                </c:pt>
                <c:pt idx="9048">
                  <c:v>32.529014580000002</c:v>
                </c:pt>
                <c:pt idx="9049">
                  <c:v>32.52795038</c:v>
                </c:pt>
                <c:pt idx="9050">
                  <c:v>32.526885999999998</c:v>
                </c:pt>
                <c:pt idx="9051">
                  <c:v>32.525821440000001</c:v>
                </c:pt>
                <c:pt idx="9052">
                  <c:v>32.524756699999998</c:v>
                </c:pt>
                <c:pt idx="9053">
                  <c:v>32.52369178</c:v>
                </c:pt>
                <c:pt idx="9054">
                  <c:v>32.522626680000002</c:v>
                </c:pt>
                <c:pt idx="9055">
                  <c:v>32.521561409999997</c:v>
                </c:pt>
                <c:pt idx="9056">
                  <c:v>32.520495949999997</c:v>
                </c:pt>
                <c:pt idx="9057">
                  <c:v>32.519430319999998</c:v>
                </c:pt>
                <c:pt idx="9058">
                  <c:v>32.518364499999997</c:v>
                </c:pt>
                <c:pt idx="9059">
                  <c:v>32.517298510000003</c:v>
                </c:pt>
                <c:pt idx="9060">
                  <c:v>32.516232340000002</c:v>
                </c:pt>
                <c:pt idx="9061">
                  <c:v>32.51516599</c:v>
                </c:pt>
                <c:pt idx="9062">
                  <c:v>32.514099459999997</c:v>
                </c:pt>
                <c:pt idx="9063">
                  <c:v>32.513032750000001</c:v>
                </c:pt>
                <c:pt idx="9064">
                  <c:v>32.511965869999997</c:v>
                </c:pt>
                <c:pt idx="9065">
                  <c:v>32.5108988</c:v>
                </c:pt>
                <c:pt idx="9066">
                  <c:v>32.509831560000002</c:v>
                </c:pt>
                <c:pt idx="9067">
                  <c:v>32.508764139999997</c:v>
                </c:pt>
                <c:pt idx="9068">
                  <c:v>32.507696539999998</c:v>
                </c:pt>
                <c:pt idx="9069">
                  <c:v>32.506628759999998</c:v>
                </c:pt>
                <c:pt idx="9070">
                  <c:v>32.505560799999998</c:v>
                </c:pt>
                <c:pt idx="9071">
                  <c:v>32.504492669999998</c:v>
                </c:pt>
                <c:pt idx="9072">
                  <c:v>32.503424340000002</c:v>
                </c:pt>
                <c:pt idx="9073">
                  <c:v>32.502355850000001</c:v>
                </c:pt>
                <c:pt idx="9074">
                  <c:v>32.501287179999999</c:v>
                </c:pt>
                <c:pt idx="9075">
                  <c:v>32.500218330000003</c:v>
                </c:pt>
                <c:pt idx="9076">
                  <c:v>32.499149299999999</c:v>
                </c:pt>
                <c:pt idx="9077">
                  <c:v>32.498080100000003</c:v>
                </c:pt>
                <c:pt idx="9078">
                  <c:v>32.497010719999999</c:v>
                </c:pt>
                <c:pt idx="9079">
                  <c:v>32.495941160000001</c:v>
                </c:pt>
                <c:pt idx="9080">
                  <c:v>32.494871420000003</c:v>
                </c:pt>
                <c:pt idx="9081">
                  <c:v>32.493801499999996</c:v>
                </c:pt>
                <c:pt idx="9082">
                  <c:v>32.492731399999997</c:v>
                </c:pt>
                <c:pt idx="9083">
                  <c:v>32.491661129999997</c:v>
                </c:pt>
                <c:pt idx="9084">
                  <c:v>32.490590679999997</c:v>
                </c:pt>
                <c:pt idx="9085">
                  <c:v>32.489520050000003</c:v>
                </c:pt>
                <c:pt idx="9086">
                  <c:v>32.488449250000002</c:v>
                </c:pt>
                <c:pt idx="9087">
                  <c:v>32.48737826</c:v>
                </c:pt>
                <c:pt idx="9088">
                  <c:v>32.486307099999998</c:v>
                </c:pt>
                <c:pt idx="9089">
                  <c:v>32.485235760000002</c:v>
                </c:pt>
                <c:pt idx="9090">
                  <c:v>32.484164249999999</c:v>
                </c:pt>
                <c:pt idx="9091">
                  <c:v>32.483092550000002</c:v>
                </c:pt>
                <c:pt idx="9092">
                  <c:v>32.482020679999998</c:v>
                </c:pt>
                <c:pt idx="9093">
                  <c:v>32.48094863</c:v>
                </c:pt>
                <c:pt idx="9094">
                  <c:v>32.479876400000002</c:v>
                </c:pt>
                <c:pt idx="9095">
                  <c:v>32.478803999999997</c:v>
                </c:pt>
                <c:pt idx="9096">
                  <c:v>32.477731400000003</c:v>
                </c:pt>
                <c:pt idx="9097">
                  <c:v>32.476658639999997</c:v>
                </c:pt>
                <c:pt idx="9098">
                  <c:v>32.475585709999997</c:v>
                </c:pt>
                <c:pt idx="9099">
                  <c:v>32.474512590000003</c:v>
                </c:pt>
                <c:pt idx="9100">
                  <c:v>32.473439300000003</c:v>
                </c:pt>
                <c:pt idx="9101">
                  <c:v>32.472365830000001</c:v>
                </c:pt>
                <c:pt idx="9102">
                  <c:v>32.47129219</c:v>
                </c:pt>
                <c:pt idx="9103">
                  <c:v>32.470218369999998</c:v>
                </c:pt>
                <c:pt idx="9104">
                  <c:v>32.469144370000002</c:v>
                </c:pt>
                <c:pt idx="9105">
                  <c:v>32.468070189999999</c:v>
                </c:pt>
                <c:pt idx="9106">
                  <c:v>32.466995840000003</c:v>
                </c:pt>
                <c:pt idx="9107">
                  <c:v>32.465921309999999</c:v>
                </c:pt>
                <c:pt idx="9108">
                  <c:v>32.464846600000001</c:v>
                </c:pt>
                <c:pt idx="9109">
                  <c:v>32.463771710000003</c:v>
                </c:pt>
                <c:pt idx="9110">
                  <c:v>32.462696649999998</c:v>
                </c:pt>
                <c:pt idx="9111">
                  <c:v>32.46162142</c:v>
                </c:pt>
                <c:pt idx="9112">
                  <c:v>32.460546000000001</c:v>
                </c:pt>
                <c:pt idx="9113">
                  <c:v>32.459470410000002</c:v>
                </c:pt>
                <c:pt idx="9114">
                  <c:v>32.458394640000002</c:v>
                </c:pt>
                <c:pt idx="9115">
                  <c:v>32.457318700000002</c:v>
                </c:pt>
                <c:pt idx="9116">
                  <c:v>32.456242580000001</c:v>
                </c:pt>
                <c:pt idx="9117">
                  <c:v>32.45516628</c:v>
                </c:pt>
                <c:pt idx="9118">
                  <c:v>32.454089799999998</c:v>
                </c:pt>
                <c:pt idx="9119">
                  <c:v>32.453013149999997</c:v>
                </c:pt>
                <c:pt idx="9120">
                  <c:v>32.451936310000001</c:v>
                </c:pt>
                <c:pt idx="9121">
                  <c:v>32.450859309999998</c:v>
                </c:pt>
                <c:pt idx="9122">
                  <c:v>32.449782130000003</c:v>
                </c:pt>
                <c:pt idx="9123">
                  <c:v>32.448704769999999</c:v>
                </c:pt>
                <c:pt idx="9124">
                  <c:v>32.447627240000003</c:v>
                </c:pt>
                <c:pt idx="9125">
                  <c:v>32.446549529999999</c:v>
                </c:pt>
                <c:pt idx="9126">
                  <c:v>32.445471640000001</c:v>
                </c:pt>
                <c:pt idx="9127">
                  <c:v>32.444393580000003</c:v>
                </c:pt>
                <c:pt idx="9128">
                  <c:v>32.443315349999999</c:v>
                </c:pt>
                <c:pt idx="9129">
                  <c:v>32.44223693</c:v>
                </c:pt>
                <c:pt idx="9130">
                  <c:v>32.441158340000001</c:v>
                </c:pt>
                <c:pt idx="9131">
                  <c:v>32.440079580000003</c:v>
                </c:pt>
                <c:pt idx="9132">
                  <c:v>32.439000630000002</c:v>
                </c:pt>
                <c:pt idx="9133">
                  <c:v>32.437921520000003</c:v>
                </c:pt>
                <c:pt idx="9134">
                  <c:v>32.436842220000003</c:v>
                </c:pt>
                <c:pt idx="9135">
                  <c:v>32.435762750000002</c:v>
                </c:pt>
                <c:pt idx="9136">
                  <c:v>32.434683110000002</c:v>
                </c:pt>
                <c:pt idx="9137">
                  <c:v>32.433603290000001</c:v>
                </c:pt>
                <c:pt idx="9138">
                  <c:v>32.432523289999999</c:v>
                </c:pt>
                <c:pt idx="9139">
                  <c:v>32.431443119999997</c:v>
                </c:pt>
                <c:pt idx="9140">
                  <c:v>32.430362770000002</c:v>
                </c:pt>
                <c:pt idx="9141">
                  <c:v>32.42928225</c:v>
                </c:pt>
                <c:pt idx="9142">
                  <c:v>32.428201549999997</c:v>
                </c:pt>
                <c:pt idx="9143">
                  <c:v>32.427120670000001</c:v>
                </c:pt>
                <c:pt idx="9144">
                  <c:v>32.426039609999997</c:v>
                </c:pt>
                <c:pt idx="9145">
                  <c:v>32.42495838</c:v>
                </c:pt>
                <c:pt idx="9146">
                  <c:v>32.423876980000003</c:v>
                </c:pt>
                <c:pt idx="9147">
                  <c:v>32.422795409999999</c:v>
                </c:pt>
                <c:pt idx="9148">
                  <c:v>32.421713650000001</c:v>
                </c:pt>
                <c:pt idx="9149">
                  <c:v>32.420631729999997</c:v>
                </c:pt>
                <c:pt idx="9150">
                  <c:v>32.419549629999999</c:v>
                </c:pt>
                <c:pt idx="9151">
                  <c:v>32.41846735</c:v>
                </c:pt>
                <c:pt idx="9152">
                  <c:v>32.417384890000001</c:v>
                </c:pt>
                <c:pt idx="9153">
                  <c:v>32.416302270000003</c:v>
                </c:pt>
                <c:pt idx="9154">
                  <c:v>32.415219460000003</c:v>
                </c:pt>
                <c:pt idx="9155">
                  <c:v>32.414136489999997</c:v>
                </c:pt>
                <c:pt idx="9156">
                  <c:v>32.413053329999997</c:v>
                </c:pt>
                <c:pt idx="9157">
                  <c:v>32.411969999999997</c:v>
                </c:pt>
                <c:pt idx="9158">
                  <c:v>32.410886499999997</c:v>
                </c:pt>
                <c:pt idx="9159">
                  <c:v>32.409802820000003</c:v>
                </c:pt>
                <c:pt idx="9160">
                  <c:v>32.408718970000002</c:v>
                </c:pt>
                <c:pt idx="9161">
                  <c:v>32.407634940000001</c:v>
                </c:pt>
                <c:pt idx="9162">
                  <c:v>32.40655074</c:v>
                </c:pt>
                <c:pt idx="9163">
                  <c:v>32.405466359999998</c:v>
                </c:pt>
                <c:pt idx="9164">
                  <c:v>32.404381809999997</c:v>
                </c:pt>
                <c:pt idx="9165">
                  <c:v>32.403297080000002</c:v>
                </c:pt>
                <c:pt idx="9166">
                  <c:v>32.402212179999999</c:v>
                </c:pt>
                <c:pt idx="9167">
                  <c:v>32.401127109999997</c:v>
                </c:pt>
                <c:pt idx="9168">
                  <c:v>32.40004184</c:v>
                </c:pt>
                <c:pt idx="9169">
                  <c:v>32.398956419999998</c:v>
                </c:pt>
                <c:pt idx="9170">
                  <c:v>32.397870820000001</c:v>
                </c:pt>
                <c:pt idx="9171">
                  <c:v>32.396785039999997</c:v>
                </c:pt>
                <c:pt idx="9172">
                  <c:v>32.395699100000002</c:v>
                </c:pt>
                <c:pt idx="9173">
                  <c:v>32.394612969999997</c:v>
                </c:pt>
                <c:pt idx="9174">
                  <c:v>32.393526680000001</c:v>
                </c:pt>
                <c:pt idx="9175">
                  <c:v>32.392440209999997</c:v>
                </c:pt>
                <c:pt idx="9176">
                  <c:v>32.391353559999999</c:v>
                </c:pt>
                <c:pt idx="9177">
                  <c:v>32.390266740000001</c:v>
                </c:pt>
                <c:pt idx="9178">
                  <c:v>32.389179749999997</c:v>
                </c:pt>
                <c:pt idx="9179">
                  <c:v>32.388092579999999</c:v>
                </c:pt>
                <c:pt idx="9180">
                  <c:v>32.387005240000001</c:v>
                </c:pt>
                <c:pt idx="9181">
                  <c:v>32.385917720000002</c:v>
                </c:pt>
                <c:pt idx="9182">
                  <c:v>32.384830030000003</c:v>
                </c:pt>
                <c:pt idx="9183">
                  <c:v>32.383742169999998</c:v>
                </c:pt>
                <c:pt idx="9184">
                  <c:v>32.382654129999999</c:v>
                </c:pt>
                <c:pt idx="9185">
                  <c:v>32.38156592</c:v>
                </c:pt>
                <c:pt idx="9186">
                  <c:v>32.38047753</c:v>
                </c:pt>
                <c:pt idx="9187">
                  <c:v>32.379388970000001</c:v>
                </c:pt>
                <c:pt idx="9188">
                  <c:v>32.378300240000002</c:v>
                </c:pt>
                <c:pt idx="9189">
                  <c:v>32.377211330000002</c:v>
                </c:pt>
                <c:pt idx="9190">
                  <c:v>32.376122250000002</c:v>
                </c:pt>
                <c:pt idx="9191">
                  <c:v>32.375033000000002</c:v>
                </c:pt>
                <c:pt idx="9192">
                  <c:v>32.373943560000001</c:v>
                </c:pt>
                <c:pt idx="9193">
                  <c:v>32.37285396</c:v>
                </c:pt>
                <c:pt idx="9194">
                  <c:v>32.37176418</c:v>
                </c:pt>
                <c:pt idx="9195">
                  <c:v>32.370674229999999</c:v>
                </c:pt>
                <c:pt idx="9196">
                  <c:v>32.369584109999998</c:v>
                </c:pt>
                <c:pt idx="9197">
                  <c:v>32.368493819999998</c:v>
                </c:pt>
                <c:pt idx="9198">
                  <c:v>32.367403349999996</c:v>
                </c:pt>
                <c:pt idx="9199">
                  <c:v>32.366312710000003</c:v>
                </c:pt>
                <c:pt idx="9200">
                  <c:v>32.365221890000001</c:v>
                </c:pt>
                <c:pt idx="9201">
                  <c:v>32.364130899999999</c:v>
                </c:pt>
                <c:pt idx="9202">
                  <c:v>32.363039739999998</c:v>
                </c:pt>
                <c:pt idx="9203">
                  <c:v>32.361948409999997</c:v>
                </c:pt>
                <c:pt idx="9204">
                  <c:v>32.360856900000002</c:v>
                </c:pt>
                <c:pt idx="9205">
                  <c:v>32.35976522</c:v>
                </c:pt>
                <c:pt idx="9206">
                  <c:v>32.358673359999997</c:v>
                </c:pt>
                <c:pt idx="9207">
                  <c:v>32.357581340000003</c:v>
                </c:pt>
                <c:pt idx="9208">
                  <c:v>32.356489140000001</c:v>
                </c:pt>
                <c:pt idx="9209">
                  <c:v>32.355396759999998</c:v>
                </c:pt>
                <c:pt idx="9210">
                  <c:v>32.354304220000003</c:v>
                </c:pt>
                <c:pt idx="9211">
                  <c:v>32.3532115</c:v>
                </c:pt>
                <c:pt idx="9212">
                  <c:v>32.352118609999998</c:v>
                </c:pt>
                <c:pt idx="9213">
                  <c:v>32.351025540000002</c:v>
                </c:pt>
                <c:pt idx="9214">
                  <c:v>32.34993231</c:v>
                </c:pt>
                <c:pt idx="9215">
                  <c:v>32.348838899999997</c:v>
                </c:pt>
                <c:pt idx="9216">
                  <c:v>32.3477453</c:v>
                </c:pt>
                <c:pt idx="9217">
                  <c:v>32.346651549999997</c:v>
                </c:pt>
                <c:pt idx="9218">
                  <c:v>32.345557620000001</c:v>
                </c:pt>
                <c:pt idx="9219">
                  <c:v>32.344463519999998</c:v>
                </c:pt>
                <c:pt idx="9220">
                  <c:v>32.343369250000002</c:v>
                </c:pt>
                <c:pt idx="9221">
                  <c:v>32.342274799999998</c:v>
                </c:pt>
                <c:pt idx="9222">
                  <c:v>32.341180190000003</c:v>
                </c:pt>
                <c:pt idx="9223">
                  <c:v>32.3400854</c:v>
                </c:pt>
                <c:pt idx="9224">
                  <c:v>32.338990440000003</c:v>
                </c:pt>
                <c:pt idx="9225">
                  <c:v>32.3378953</c:v>
                </c:pt>
                <c:pt idx="9226">
                  <c:v>32.336799990000003</c:v>
                </c:pt>
                <c:pt idx="9227">
                  <c:v>32.33570452</c:v>
                </c:pt>
                <c:pt idx="9228">
                  <c:v>32.334608869999997</c:v>
                </c:pt>
                <c:pt idx="9229">
                  <c:v>32.33351304</c:v>
                </c:pt>
                <c:pt idx="9230">
                  <c:v>32.332417049999997</c:v>
                </c:pt>
                <c:pt idx="9231">
                  <c:v>32.33132088</c:v>
                </c:pt>
                <c:pt idx="9232">
                  <c:v>32.330224540000003</c:v>
                </c:pt>
                <c:pt idx="9233">
                  <c:v>32.32912803</c:v>
                </c:pt>
                <c:pt idx="9234">
                  <c:v>32.328031350000003</c:v>
                </c:pt>
                <c:pt idx="9235">
                  <c:v>32.326934489999999</c:v>
                </c:pt>
                <c:pt idx="9236">
                  <c:v>32.325837470000003</c:v>
                </c:pt>
                <c:pt idx="9237">
                  <c:v>32.324740269999999</c:v>
                </c:pt>
                <c:pt idx="9238">
                  <c:v>32.323642900000003</c:v>
                </c:pt>
                <c:pt idx="9239">
                  <c:v>32.322545359999999</c:v>
                </c:pt>
                <c:pt idx="9240">
                  <c:v>32.321447630000002</c:v>
                </c:pt>
                <c:pt idx="9241">
                  <c:v>32.320349739999997</c:v>
                </c:pt>
                <c:pt idx="9242">
                  <c:v>32.319251690000002</c:v>
                </c:pt>
                <c:pt idx="9243">
                  <c:v>32.318153459999998</c:v>
                </c:pt>
                <c:pt idx="9244">
                  <c:v>32.317055060000001</c:v>
                </c:pt>
                <c:pt idx="9245">
                  <c:v>32.315956489999998</c:v>
                </c:pt>
                <c:pt idx="9246">
                  <c:v>32.314857740000001</c:v>
                </c:pt>
                <c:pt idx="9247">
                  <c:v>32.313758829999998</c:v>
                </c:pt>
                <c:pt idx="9248">
                  <c:v>32.312659750000002</c:v>
                </c:pt>
                <c:pt idx="9249">
                  <c:v>32.311560489999998</c:v>
                </c:pt>
                <c:pt idx="9250">
                  <c:v>32.310461060000002</c:v>
                </c:pt>
                <c:pt idx="9251">
                  <c:v>32.309361459999998</c:v>
                </c:pt>
                <c:pt idx="9252">
                  <c:v>32.308261690000002</c:v>
                </c:pt>
                <c:pt idx="9253">
                  <c:v>32.307161749999999</c:v>
                </c:pt>
                <c:pt idx="9254">
                  <c:v>32.306061640000003</c:v>
                </c:pt>
                <c:pt idx="9255">
                  <c:v>32.304961349999999</c:v>
                </c:pt>
                <c:pt idx="9256">
                  <c:v>32.303860899999997</c:v>
                </c:pt>
                <c:pt idx="9257">
                  <c:v>32.30276027</c:v>
                </c:pt>
                <c:pt idx="9258">
                  <c:v>32.301659469999997</c:v>
                </c:pt>
                <c:pt idx="9259">
                  <c:v>32.300558500000001</c:v>
                </c:pt>
                <c:pt idx="9260">
                  <c:v>32.299457369999999</c:v>
                </c:pt>
                <c:pt idx="9261">
                  <c:v>32.298356060000003</c:v>
                </c:pt>
                <c:pt idx="9262">
                  <c:v>32.297254580000001</c:v>
                </c:pt>
                <c:pt idx="9263">
                  <c:v>32.296152919999997</c:v>
                </c:pt>
                <c:pt idx="9264">
                  <c:v>32.295051090000001</c:v>
                </c:pt>
                <c:pt idx="9265">
                  <c:v>32.293949099999999</c:v>
                </c:pt>
                <c:pt idx="9266">
                  <c:v>32.292846930000003</c:v>
                </c:pt>
                <c:pt idx="9267">
                  <c:v>32.291744600000001</c:v>
                </c:pt>
                <c:pt idx="9268">
                  <c:v>32.290642099999999</c:v>
                </c:pt>
                <c:pt idx="9269">
                  <c:v>32.289539419999997</c:v>
                </c:pt>
                <c:pt idx="9270">
                  <c:v>32.288436580000003</c:v>
                </c:pt>
                <c:pt idx="9271">
                  <c:v>32.28733356</c:v>
                </c:pt>
                <c:pt idx="9272">
                  <c:v>32.286230369999998</c:v>
                </c:pt>
                <c:pt idx="9273">
                  <c:v>32.285127019999997</c:v>
                </c:pt>
                <c:pt idx="9274">
                  <c:v>32.284023490000003</c:v>
                </c:pt>
                <c:pt idx="9275">
                  <c:v>32.282919790000001</c:v>
                </c:pt>
                <c:pt idx="9276">
                  <c:v>32.28181593</c:v>
                </c:pt>
                <c:pt idx="9277">
                  <c:v>32.280711889999999</c:v>
                </c:pt>
                <c:pt idx="9278">
                  <c:v>32.279607679999998</c:v>
                </c:pt>
                <c:pt idx="9279">
                  <c:v>32.278503299999997</c:v>
                </c:pt>
                <c:pt idx="9280">
                  <c:v>32.277398750000003</c:v>
                </c:pt>
                <c:pt idx="9281">
                  <c:v>32.276294040000003</c:v>
                </c:pt>
                <c:pt idx="9282">
                  <c:v>32.275189150000003</c:v>
                </c:pt>
                <c:pt idx="9283">
                  <c:v>32.274084090000002</c:v>
                </c:pt>
                <c:pt idx="9284">
                  <c:v>32.272978860000002</c:v>
                </c:pt>
                <c:pt idx="9285">
                  <c:v>32.271873460000002</c:v>
                </c:pt>
                <c:pt idx="9286">
                  <c:v>32.270767900000003</c:v>
                </c:pt>
                <c:pt idx="9287">
                  <c:v>32.269662160000003</c:v>
                </c:pt>
                <c:pt idx="9288">
                  <c:v>32.268556240000002</c:v>
                </c:pt>
                <c:pt idx="9289">
                  <c:v>32.267450160000003</c:v>
                </c:pt>
                <c:pt idx="9290">
                  <c:v>32.266343919999997</c:v>
                </c:pt>
                <c:pt idx="9291">
                  <c:v>32.265237499999998</c:v>
                </c:pt>
                <c:pt idx="9292">
                  <c:v>32.264130909999999</c:v>
                </c:pt>
                <c:pt idx="9293">
                  <c:v>32.263024160000001</c:v>
                </c:pt>
                <c:pt idx="9294">
                  <c:v>32.261917230000002</c:v>
                </c:pt>
                <c:pt idx="9295">
                  <c:v>32.260810139999997</c:v>
                </c:pt>
                <c:pt idx="9296">
                  <c:v>32.259702879999999</c:v>
                </c:pt>
                <c:pt idx="9297">
                  <c:v>32.258595440000001</c:v>
                </c:pt>
                <c:pt idx="9298">
                  <c:v>32.257487840000003</c:v>
                </c:pt>
                <c:pt idx="9299">
                  <c:v>32.256380069999999</c:v>
                </c:pt>
                <c:pt idx="9300">
                  <c:v>32.255272130000002</c:v>
                </c:pt>
                <c:pt idx="9301">
                  <c:v>32.254164019999997</c:v>
                </c:pt>
                <c:pt idx="9302">
                  <c:v>32.253055740000001</c:v>
                </c:pt>
                <c:pt idx="9303">
                  <c:v>32.251947289999997</c:v>
                </c:pt>
                <c:pt idx="9304">
                  <c:v>32.25083867</c:v>
                </c:pt>
                <c:pt idx="9305">
                  <c:v>32.249729879999997</c:v>
                </c:pt>
                <c:pt idx="9306">
                  <c:v>32.248620930000001</c:v>
                </c:pt>
                <c:pt idx="9307">
                  <c:v>32.247511799999998</c:v>
                </c:pt>
                <c:pt idx="9308">
                  <c:v>32.246402510000003</c:v>
                </c:pt>
                <c:pt idx="9309">
                  <c:v>32.245293050000001</c:v>
                </c:pt>
                <c:pt idx="9310">
                  <c:v>32.244183409999998</c:v>
                </c:pt>
                <c:pt idx="9311">
                  <c:v>32.243073610000003</c:v>
                </c:pt>
                <c:pt idx="9312">
                  <c:v>32.241963630000001</c:v>
                </c:pt>
                <c:pt idx="9313">
                  <c:v>32.240853489999999</c:v>
                </c:pt>
                <c:pt idx="9314">
                  <c:v>32.239743189999999</c:v>
                </c:pt>
                <c:pt idx="9315">
                  <c:v>32.238632709999997</c:v>
                </c:pt>
                <c:pt idx="9316">
                  <c:v>32.237522069999997</c:v>
                </c:pt>
                <c:pt idx="9317">
                  <c:v>32.236411259999997</c:v>
                </c:pt>
                <c:pt idx="9318">
                  <c:v>32.235300279999997</c:v>
                </c:pt>
                <c:pt idx="9319">
                  <c:v>32.234189129999997</c:v>
                </c:pt>
                <c:pt idx="9320">
                  <c:v>32.233077809999997</c:v>
                </c:pt>
                <c:pt idx="9321">
                  <c:v>32.231966319999998</c:v>
                </c:pt>
                <c:pt idx="9322">
                  <c:v>32.230854669999999</c:v>
                </c:pt>
                <c:pt idx="9323">
                  <c:v>32.22974284</c:v>
                </c:pt>
                <c:pt idx="9324">
                  <c:v>32.228630850000002</c:v>
                </c:pt>
                <c:pt idx="9325">
                  <c:v>32.227518689999997</c:v>
                </c:pt>
                <c:pt idx="9326">
                  <c:v>32.226406359999999</c:v>
                </c:pt>
                <c:pt idx="9327">
                  <c:v>32.225293870000002</c:v>
                </c:pt>
                <c:pt idx="9328">
                  <c:v>32.224181199999997</c:v>
                </c:pt>
                <c:pt idx="9329">
                  <c:v>32.22306837</c:v>
                </c:pt>
                <c:pt idx="9330">
                  <c:v>32.221955370000003</c:v>
                </c:pt>
                <c:pt idx="9331">
                  <c:v>32.2208422</c:v>
                </c:pt>
                <c:pt idx="9332">
                  <c:v>32.219728869999997</c:v>
                </c:pt>
                <c:pt idx="9333">
                  <c:v>32.218615360000001</c:v>
                </c:pt>
                <c:pt idx="9334">
                  <c:v>32.217501689999999</c:v>
                </c:pt>
                <c:pt idx="9335">
                  <c:v>32.216387849999997</c:v>
                </c:pt>
                <c:pt idx="9336">
                  <c:v>32.215273830000001</c:v>
                </c:pt>
                <c:pt idx="9337">
                  <c:v>32.214159649999999</c:v>
                </c:pt>
                <c:pt idx="9338">
                  <c:v>32.213045309999998</c:v>
                </c:pt>
                <c:pt idx="9339">
                  <c:v>32.211930799999998</c:v>
                </c:pt>
                <c:pt idx="9340">
                  <c:v>32.210816119999997</c:v>
                </c:pt>
                <c:pt idx="9341">
                  <c:v>32.209701269999996</c:v>
                </c:pt>
                <c:pt idx="9342">
                  <c:v>32.208586259999997</c:v>
                </c:pt>
                <c:pt idx="9343">
                  <c:v>32.207471079999998</c:v>
                </c:pt>
                <c:pt idx="9344">
                  <c:v>32.206355729999999</c:v>
                </c:pt>
                <c:pt idx="9345">
                  <c:v>32.205240209999999</c:v>
                </c:pt>
                <c:pt idx="9346">
                  <c:v>32.204124530000001</c:v>
                </c:pt>
                <c:pt idx="9347">
                  <c:v>32.203008680000003</c:v>
                </c:pt>
                <c:pt idx="9348">
                  <c:v>32.201892659999999</c:v>
                </c:pt>
                <c:pt idx="9349">
                  <c:v>32.200776470000001</c:v>
                </c:pt>
                <c:pt idx="9350">
                  <c:v>32.199660119999997</c:v>
                </c:pt>
                <c:pt idx="9351">
                  <c:v>32.198543600000001</c:v>
                </c:pt>
                <c:pt idx="9352">
                  <c:v>32.197426909999997</c:v>
                </c:pt>
                <c:pt idx="9353">
                  <c:v>32.196310060000002</c:v>
                </c:pt>
                <c:pt idx="9354">
                  <c:v>32.195193039999999</c:v>
                </c:pt>
                <c:pt idx="9355">
                  <c:v>32.194075849999997</c:v>
                </c:pt>
                <c:pt idx="9356">
                  <c:v>32.192958490000002</c:v>
                </c:pt>
                <c:pt idx="9357">
                  <c:v>32.191840970000001</c:v>
                </c:pt>
                <c:pt idx="9358">
                  <c:v>32.19072328</c:v>
                </c:pt>
                <c:pt idx="9359">
                  <c:v>32.189605419999999</c:v>
                </c:pt>
                <c:pt idx="9360">
                  <c:v>32.188487389999999</c:v>
                </c:pt>
                <c:pt idx="9361">
                  <c:v>32.187369199999999</c:v>
                </c:pt>
                <c:pt idx="9362">
                  <c:v>32.18625084</c:v>
                </c:pt>
                <c:pt idx="9363">
                  <c:v>32.185132320000001</c:v>
                </c:pt>
                <c:pt idx="9364">
                  <c:v>32.184013630000003</c:v>
                </c:pt>
                <c:pt idx="9365">
                  <c:v>32.182894769999997</c:v>
                </c:pt>
                <c:pt idx="9366">
                  <c:v>32.18177575</c:v>
                </c:pt>
                <c:pt idx="9367">
                  <c:v>32.180656560000003</c:v>
                </c:pt>
                <c:pt idx="9368">
                  <c:v>32.179537199999999</c:v>
                </c:pt>
                <c:pt idx="9369">
                  <c:v>32.178417680000003</c:v>
                </c:pt>
                <c:pt idx="9370">
                  <c:v>32.17729799</c:v>
                </c:pt>
                <c:pt idx="9371">
                  <c:v>32.176178129999997</c:v>
                </c:pt>
                <c:pt idx="9372">
                  <c:v>32.175058110000002</c:v>
                </c:pt>
                <c:pt idx="9373">
                  <c:v>32.17393792</c:v>
                </c:pt>
                <c:pt idx="9374">
                  <c:v>32.172817569999999</c:v>
                </c:pt>
                <c:pt idx="9375">
                  <c:v>32.171697039999998</c:v>
                </c:pt>
                <c:pt idx="9376">
                  <c:v>32.170576359999998</c:v>
                </c:pt>
                <c:pt idx="9377">
                  <c:v>32.169455499999998</c:v>
                </c:pt>
                <c:pt idx="9378">
                  <c:v>32.168334479999999</c:v>
                </c:pt>
                <c:pt idx="9379">
                  <c:v>32.1672133</c:v>
                </c:pt>
                <c:pt idx="9380">
                  <c:v>32.166091950000002</c:v>
                </c:pt>
                <c:pt idx="9381">
                  <c:v>32.164970429999997</c:v>
                </c:pt>
                <c:pt idx="9382">
                  <c:v>32.16384875</c:v>
                </c:pt>
                <c:pt idx="9383">
                  <c:v>32.162726900000003</c:v>
                </c:pt>
                <c:pt idx="9384">
                  <c:v>32.161604869999998</c:v>
                </c:pt>
                <c:pt idx="9385">
                  <c:v>32.160482690000002</c:v>
                </c:pt>
                <c:pt idx="9386">
                  <c:v>32.159360339999999</c:v>
                </c:pt>
                <c:pt idx="9387">
                  <c:v>32.158237829999997</c:v>
                </c:pt>
                <c:pt idx="9388">
                  <c:v>32.157115150000003</c:v>
                </c:pt>
                <c:pt idx="9389">
                  <c:v>32.155992310000002</c:v>
                </c:pt>
                <c:pt idx="9390">
                  <c:v>32.154869300000001</c:v>
                </c:pt>
                <c:pt idx="9391">
                  <c:v>32.153746120000001</c:v>
                </c:pt>
                <c:pt idx="9392">
                  <c:v>32.152622780000002</c:v>
                </c:pt>
                <c:pt idx="9393">
                  <c:v>32.151499280000003</c:v>
                </c:pt>
                <c:pt idx="9394">
                  <c:v>32.150375599999997</c:v>
                </c:pt>
                <c:pt idx="9395">
                  <c:v>32.149251769999999</c:v>
                </c:pt>
                <c:pt idx="9396">
                  <c:v>32.148127760000001</c:v>
                </c:pt>
                <c:pt idx="9397">
                  <c:v>32.147003599999998</c:v>
                </c:pt>
                <c:pt idx="9398">
                  <c:v>32.145879260000001</c:v>
                </c:pt>
                <c:pt idx="9399">
                  <c:v>32.144754769999999</c:v>
                </c:pt>
                <c:pt idx="9400">
                  <c:v>32.143630100000003</c:v>
                </c:pt>
                <c:pt idx="9401">
                  <c:v>32.142505270000001</c:v>
                </c:pt>
                <c:pt idx="9402">
                  <c:v>32.14138028</c:v>
                </c:pt>
                <c:pt idx="9403">
                  <c:v>32.140255119999999</c:v>
                </c:pt>
                <c:pt idx="9404">
                  <c:v>32.139129799999999</c:v>
                </c:pt>
                <c:pt idx="9405">
                  <c:v>32.138004309999999</c:v>
                </c:pt>
                <c:pt idx="9406">
                  <c:v>32.13687865</c:v>
                </c:pt>
                <c:pt idx="9407">
                  <c:v>32.135752840000002</c:v>
                </c:pt>
                <c:pt idx="9408">
                  <c:v>32.134626840000003</c:v>
                </c:pt>
                <c:pt idx="9409">
                  <c:v>32.133500689999998</c:v>
                </c:pt>
                <c:pt idx="9410">
                  <c:v>32.132374380000002</c:v>
                </c:pt>
                <c:pt idx="9411">
                  <c:v>32.131247899999998</c:v>
                </c:pt>
                <c:pt idx="9412">
                  <c:v>32.130121260000003</c:v>
                </c:pt>
                <c:pt idx="9413">
                  <c:v>32.12899445</c:v>
                </c:pt>
                <c:pt idx="9414">
                  <c:v>32.127867479999999</c:v>
                </c:pt>
                <c:pt idx="9415">
                  <c:v>32.126740339999998</c:v>
                </c:pt>
                <c:pt idx="9416">
                  <c:v>32.125613039999998</c:v>
                </c:pt>
                <c:pt idx="9417">
                  <c:v>32.124485569999997</c:v>
                </c:pt>
                <c:pt idx="9418">
                  <c:v>32.123357939999998</c:v>
                </c:pt>
                <c:pt idx="9419">
                  <c:v>32.12223015</c:v>
                </c:pt>
                <c:pt idx="9420">
                  <c:v>32.121102190000002</c:v>
                </c:pt>
                <c:pt idx="9421">
                  <c:v>32.119974069999998</c:v>
                </c:pt>
                <c:pt idx="9422">
                  <c:v>32.118845780000001</c:v>
                </c:pt>
                <c:pt idx="9423">
                  <c:v>32.117717329999998</c:v>
                </c:pt>
                <c:pt idx="9424">
                  <c:v>32.116588710000002</c:v>
                </c:pt>
                <c:pt idx="9425">
                  <c:v>32.11545993</c:v>
                </c:pt>
                <c:pt idx="9426">
                  <c:v>32.114330989999999</c:v>
                </c:pt>
                <c:pt idx="9427">
                  <c:v>32.113201879999998</c:v>
                </c:pt>
                <c:pt idx="9428">
                  <c:v>32.112072599999998</c:v>
                </c:pt>
                <c:pt idx="9429">
                  <c:v>32.110943169999999</c:v>
                </c:pt>
                <c:pt idx="9430">
                  <c:v>32.10981357</c:v>
                </c:pt>
                <c:pt idx="9431">
                  <c:v>32.108683800000001</c:v>
                </c:pt>
                <c:pt idx="9432">
                  <c:v>32.107553860000003</c:v>
                </c:pt>
                <c:pt idx="9433">
                  <c:v>32.106423769999999</c:v>
                </c:pt>
                <c:pt idx="9434">
                  <c:v>32.105293510000003</c:v>
                </c:pt>
                <c:pt idx="9435">
                  <c:v>32.10416309</c:v>
                </c:pt>
                <c:pt idx="9436">
                  <c:v>32.103032509999998</c:v>
                </c:pt>
                <c:pt idx="9437">
                  <c:v>32.101901759999997</c:v>
                </c:pt>
                <c:pt idx="9438">
                  <c:v>32.100770850000004</c:v>
                </c:pt>
                <c:pt idx="9439">
                  <c:v>32.099639779999997</c:v>
                </c:pt>
                <c:pt idx="9440">
                  <c:v>32.098508539999997</c:v>
                </c:pt>
                <c:pt idx="9441">
                  <c:v>32.097377139999999</c:v>
                </c:pt>
                <c:pt idx="9442">
                  <c:v>32.096245570000001</c:v>
                </c:pt>
                <c:pt idx="9443">
                  <c:v>32.095113840000003</c:v>
                </c:pt>
                <c:pt idx="9444">
                  <c:v>32.09398195</c:v>
                </c:pt>
                <c:pt idx="9445">
                  <c:v>32.092849889999997</c:v>
                </c:pt>
                <c:pt idx="9446">
                  <c:v>32.091717680000002</c:v>
                </c:pt>
                <c:pt idx="9447">
                  <c:v>32.09058529</c:v>
                </c:pt>
                <c:pt idx="9448">
                  <c:v>32.08945275</c:v>
                </c:pt>
                <c:pt idx="9449">
                  <c:v>32.088320039999999</c:v>
                </c:pt>
                <c:pt idx="9450">
                  <c:v>32.08718717</c:v>
                </c:pt>
                <c:pt idx="9451">
                  <c:v>32.086054130000001</c:v>
                </c:pt>
                <c:pt idx="9452">
                  <c:v>32.084920940000003</c:v>
                </c:pt>
                <c:pt idx="9453">
                  <c:v>32.083787569999998</c:v>
                </c:pt>
                <c:pt idx="9454">
                  <c:v>32.082654050000002</c:v>
                </c:pt>
                <c:pt idx="9455">
                  <c:v>32.081520359999999</c:v>
                </c:pt>
                <c:pt idx="9456">
                  <c:v>32.080386500000003</c:v>
                </c:pt>
                <c:pt idx="9457">
                  <c:v>32.079252490000002</c:v>
                </c:pt>
                <c:pt idx="9458">
                  <c:v>32.078118310000001</c:v>
                </c:pt>
                <c:pt idx="9459">
                  <c:v>32.076983980000001</c:v>
                </c:pt>
                <c:pt idx="9460">
                  <c:v>32.075849480000002</c:v>
                </c:pt>
                <c:pt idx="9461">
                  <c:v>32.074714810000003</c:v>
                </c:pt>
                <c:pt idx="9462">
                  <c:v>32.073579989999999</c:v>
                </c:pt>
                <c:pt idx="9463">
                  <c:v>32.072445000000002</c:v>
                </c:pt>
                <c:pt idx="9464">
                  <c:v>32.071309839999998</c:v>
                </c:pt>
                <c:pt idx="9465">
                  <c:v>32.070174530000003</c:v>
                </c:pt>
                <c:pt idx="9466">
                  <c:v>32.069039050000001</c:v>
                </c:pt>
                <c:pt idx="9467">
                  <c:v>32.06790341</c:v>
                </c:pt>
                <c:pt idx="9468">
                  <c:v>32.066767609999999</c:v>
                </c:pt>
                <c:pt idx="9469">
                  <c:v>32.06563165</c:v>
                </c:pt>
                <c:pt idx="9470">
                  <c:v>32.064495520000001</c:v>
                </c:pt>
                <c:pt idx="9471">
                  <c:v>32.063359239999997</c:v>
                </c:pt>
                <c:pt idx="9472">
                  <c:v>32.062222779999999</c:v>
                </c:pt>
                <c:pt idx="9473">
                  <c:v>32.061086170000003</c:v>
                </c:pt>
                <c:pt idx="9474">
                  <c:v>32.059949400000001</c:v>
                </c:pt>
                <c:pt idx="9475">
                  <c:v>32.058812459999999</c:v>
                </c:pt>
                <c:pt idx="9476">
                  <c:v>32.057675359999998</c:v>
                </c:pt>
                <c:pt idx="9477">
                  <c:v>32.056538099999997</c:v>
                </c:pt>
                <c:pt idx="9478">
                  <c:v>32.055400679999998</c:v>
                </c:pt>
                <c:pt idx="9479">
                  <c:v>32.054263089999999</c:v>
                </c:pt>
                <c:pt idx="9480">
                  <c:v>32.05312533</c:v>
                </c:pt>
                <c:pt idx="9481">
                  <c:v>32.051987420000003</c:v>
                </c:pt>
                <c:pt idx="9482">
                  <c:v>32.05084935</c:v>
                </c:pt>
                <c:pt idx="9483">
                  <c:v>32.049711119999998</c:v>
                </c:pt>
                <c:pt idx="9484">
                  <c:v>32.048572720000003</c:v>
                </c:pt>
                <c:pt idx="9485">
                  <c:v>32.047434170000002</c:v>
                </c:pt>
                <c:pt idx="9486">
                  <c:v>32.046295450000002</c:v>
                </c:pt>
                <c:pt idx="9487">
                  <c:v>32.045156570000003</c:v>
                </c:pt>
                <c:pt idx="9488">
                  <c:v>32.044017529999998</c:v>
                </c:pt>
                <c:pt idx="9489">
                  <c:v>32.042878330000001</c:v>
                </c:pt>
                <c:pt idx="9490">
                  <c:v>32.041738960000004</c:v>
                </c:pt>
                <c:pt idx="9491">
                  <c:v>32.040599440000001</c:v>
                </c:pt>
                <c:pt idx="9492">
                  <c:v>32.039459749999999</c:v>
                </c:pt>
                <c:pt idx="9493">
                  <c:v>32.038319899999998</c:v>
                </c:pt>
                <c:pt idx="9494">
                  <c:v>32.037179889999997</c:v>
                </c:pt>
                <c:pt idx="9495">
                  <c:v>32.036039719999998</c:v>
                </c:pt>
                <c:pt idx="9496">
                  <c:v>32.03489939</c:v>
                </c:pt>
                <c:pt idx="9497">
                  <c:v>32.033758890000001</c:v>
                </c:pt>
                <c:pt idx="9498">
                  <c:v>32.032618239999998</c:v>
                </c:pt>
                <c:pt idx="9499">
                  <c:v>32.031477420000002</c:v>
                </c:pt>
                <c:pt idx="9500">
                  <c:v>32.03033645</c:v>
                </c:pt>
                <c:pt idx="9501">
                  <c:v>32.029195309999999</c:v>
                </c:pt>
                <c:pt idx="9502">
                  <c:v>32.028054009999998</c:v>
                </c:pt>
                <c:pt idx="9503">
                  <c:v>32.026912549999999</c:v>
                </c:pt>
                <c:pt idx="9504">
                  <c:v>32.025770919999999</c:v>
                </c:pt>
                <c:pt idx="9505">
                  <c:v>32.024629130000001</c:v>
                </c:pt>
                <c:pt idx="9506">
                  <c:v>32.023487189999997</c:v>
                </c:pt>
                <c:pt idx="9507">
                  <c:v>32.022345090000002</c:v>
                </c:pt>
                <c:pt idx="9508">
                  <c:v>32.021202819999999</c:v>
                </c:pt>
                <c:pt idx="9509">
                  <c:v>32.020060399999998</c:v>
                </c:pt>
                <c:pt idx="9510">
                  <c:v>32.018917809999998</c:v>
                </c:pt>
                <c:pt idx="9511">
                  <c:v>32.017775069999999</c:v>
                </c:pt>
                <c:pt idx="9512">
                  <c:v>32.01663216</c:v>
                </c:pt>
                <c:pt idx="9513">
                  <c:v>32.015489090000003</c:v>
                </c:pt>
                <c:pt idx="9514">
                  <c:v>32.01434587</c:v>
                </c:pt>
                <c:pt idx="9515">
                  <c:v>32.013202479999997</c:v>
                </c:pt>
                <c:pt idx="9516">
                  <c:v>32.012058930000002</c:v>
                </c:pt>
                <c:pt idx="9517">
                  <c:v>32.010915220000001</c:v>
                </c:pt>
                <c:pt idx="9518">
                  <c:v>32.009771350000001</c:v>
                </c:pt>
                <c:pt idx="9519">
                  <c:v>32.008627320000002</c:v>
                </c:pt>
                <c:pt idx="9520">
                  <c:v>32.007483129999997</c:v>
                </c:pt>
                <c:pt idx="9521">
                  <c:v>32.00633878</c:v>
                </c:pt>
                <c:pt idx="9522">
                  <c:v>32.005194269999997</c:v>
                </c:pt>
                <c:pt idx="9523">
                  <c:v>32.004049600000002</c:v>
                </c:pt>
                <c:pt idx="9524">
                  <c:v>32.002904770000001</c:v>
                </c:pt>
                <c:pt idx="9525">
                  <c:v>32.00175978</c:v>
                </c:pt>
                <c:pt idx="9526">
                  <c:v>32.000614630000001</c:v>
                </c:pt>
                <c:pt idx="9527">
                  <c:v>31.999469309999999</c:v>
                </c:pt>
                <c:pt idx="9528">
                  <c:v>31.99832383</c:v>
                </c:pt>
                <c:pt idx="9529">
                  <c:v>31.9971782</c:v>
                </c:pt>
                <c:pt idx="9530">
                  <c:v>31.996032410000002</c:v>
                </c:pt>
                <c:pt idx="9531">
                  <c:v>31.99488646</c:v>
                </c:pt>
                <c:pt idx="9532">
                  <c:v>31.993740349999999</c:v>
                </c:pt>
                <c:pt idx="9533">
                  <c:v>31.99259408</c:v>
                </c:pt>
                <c:pt idx="9534">
                  <c:v>31.991447650000001</c:v>
                </c:pt>
                <c:pt idx="9535">
                  <c:v>31.99030106</c:v>
                </c:pt>
                <c:pt idx="9536">
                  <c:v>31.98915431</c:v>
                </c:pt>
                <c:pt idx="9537">
                  <c:v>31.988007400000001</c:v>
                </c:pt>
                <c:pt idx="9538">
                  <c:v>31.98686034</c:v>
                </c:pt>
                <c:pt idx="9539">
                  <c:v>31.985713109999999</c:v>
                </c:pt>
                <c:pt idx="9540">
                  <c:v>31.984565719999999</c:v>
                </c:pt>
                <c:pt idx="9541">
                  <c:v>31.983418180000001</c:v>
                </c:pt>
                <c:pt idx="9542">
                  <c:v>31.98227047</c:v>
                </c:pt>
                <c:pt idx="9543">
                  <c:v>31.98112261</c:v>
                </c:pt>
                <c:pt idx="9544">
                  <c:v>31.97997458</c:v>
                </c:pt>
                <c:pt idx="9545">
                  <c:v>31.978826399999999</c:v>
                </c:pt>
                <c:pt idx="9546">
                  <c:v>31.977678059999999</c:v>
                </c:pt>
                <c:pt idx="9547">
                  <c:v>31.976529559999999</c:v>
                </c:pt>
                <c:pt idx="9548">
                  <c:v>31.97538089</c:v>
                </c:pt>
                <c:pt idx="9549">
                  <c:v>31.974232069999999</c:v>
                </c:pt>
                <c:pt idx="9550">
                  <c:v>31.9730831</c:v>
                </c:pt>
                <c:pt idx="9551">
                  <c:v>31.971933960000001</c:v>
                </c:pt>
                <c:pt idx="9552">
                  <c:v>31.970784649999999</c:v>
                </c:pt>
                <c:pt idx="9553">
                  <c:v>31.969635190000002</c:v>
                </c:pt>
                <c:pt idx="9554">
                  <c:v>31.968485579999999</c:v>
                </c:pt>
                <c:pt idx="9555">
                  <c:v>31.967335810000002</c:v>
                </c:pt>
                <c:pt idx="9556">
                  <c:v>31.96618587</c:v>
                </c:pt>
                <c:pt idx="9557">
                  <c:v>31.965035780000001</c:v>
                </c:pt>
                <c:pt idx="9558">
                  <c:v>31.963885529999999</c:v>
                </c:pt>
                <c:pt idx="9559">
                  <c:v>31.962735129999999</c:v>
                </c:pt>
                <c:pt idx="9560">
                  <c:v>31.961584559999999</c:v>
                </c:pt>
                <c:pt idx="9561">
                  <c:v>31.960433829999999</c:v>
                </c:pt>
                <c:pt idx="9562">
                  <c:v>31.959282949999999</c:v>
                </c:pt>
                <c:pt idx="9563">
                  <c:v>31.958131909999999</c:v>
                </c:pt>
                <c:pt idx="9564">
                  <c:v>31.95698071</c:v>
                </c:pt>
                <c:pt idx="9565">
                  <c:v>31.955829349999998</c:v>
                </c:pt>
                <c:pt idx="9566">
                  <c:v>31.954677830000001</c:v>
                </c:pt>
                <c:pt idx="9567">
                  <c:v>31.953526159999999</c:v>
                </c:pt>
                <c:pt idx="9568">
                  <c:v>31.952374320000001</c:v>
                </c:pt>
                <c:pt idx="9569">
                  <c:v>31.95122233</c:v>
                </c:pt>
                <c:pt idx="9570">
                  <c:v>31.950070180000001</c:v>
                </c:pt>
                <c:pt idx="9571">
                  <c:v>31.948917869999999</c:v>
                </c:pt>
                <c:pt idx="9572">
                  <c:v>31.947765400000002</c:v>
                </c:pt>
                <c:pt idx="9573">
                  <c:v>31.946612779999999</c:v>
                </c:pt>
                <c:pt idx="9574">
                  <c:v>31.945460000000001</c:v>
                </c:pt>
                <c:pt idx="9575">
                  <c:v>31.94430706</c:v>
                </c:pt>
                <c:pt idx="9576">
                  <c:v>31.943153949999999</c:v>
                </c:pt>
                <c:pt idx="9577">
                  <c:v>31.94200069</c:v>
                </c:pt>
                <c:pt idx="9578">
                  <c:v>31.940847269999999</c:v>
                </c:pt>
                <c:pt idx="9579">
                  <c:v>31.939693699999999</c:v>
                </c:pt>
                <c:pt idx="9580">
                  <c:v>31.938539970000001</c:v>
                </c:pt>
                <c:pt idx="9581">
                  <c:v>31.93738609</c:v>
                </c:pt>
                <c:pt idx="9582">
                  <c:v>31.93623204</c:v>
                </c:pt>
                <c:pt idx="9583">
                  <c:v>31.935077840000002</c:v>
                </c:pt>
                <c:pt idx="9584">
                  <c:v>31.933923480000001</c:v>
                </c:pt>
                <c:pt idx="9585">
                  <c:v>31.932768960000001</c:v>
                </c:pt>
                <c:pt idx="9586">
                  <c:v>31.931614280000002</c:v>
                </c:pt>
                <c:pt idx="9587">
                  <c:v>31.930459450000001</c:v>
                </c:pt>
                <c:pt idx="9588">
                  <c:v>31.929304460000001</c:v>
                </c:pt>
                <c:pt idx="9589">
                  <c:v>31.928149309999998</c:v>
                </c:pt>
                <c:pt idx="9590">
                  <c:v>31.926994010000001</c:v>
                </c:pt>
                <c:pt idx="9591">
                  <c:v>31.925838540000001</c:v>
                </c:pt>
                <c:pt idx="9592">
                  <c:v>31.924682919999999</c:v>
                </c:pt>
                <c:pt idx="9593">
                  <c:v>31.923527150000002</c:v>
                </c:pt>
                <c:pt idx="9594">
                  <c:v>31.922371210000001</c:v>
                </c:pt>
                <c:pt idx="9595">
                  <c:v>31.921215119999999</c:v>
                </c:pt>
                <c:pt idx="9596">
                  <c:v>31.920058869999998</c:v>
                </c:pt>
                <c:pt idx="9597">
                  <c:v>31.918902469999999</c:v>
                </c:pt>
                <c:pt idx="9598">
                  <c:v>31.9177459</c:v>
                </c:pt>
                <c:pt idx="9599">
                  <c:v>31.91658919</c:v>
                </c:pt>
                <c:pt idx="9600">
                  <c:v>31.915432299999999</c:v>
                </c:pt>
                <c:pt idx="9601">
                  <c:v>31.91427526</c:v>
                </c:pt>
                <c:pt idx="9602">
                  <c:v>31.913118069999999</c:v>
                </c:pt>
                <c:pt idx="9603">
                  <c:v>31.911960730000001</c:v>
                </c:pt>
                <c:pt idx="9604">
                  <c:v>31.910803219999998</c:v>
                </c:pt>
                <c:pt idx="9605">
                  <c:v>31.909645560000001</c:v>
                </c:pt>
                <c:pt idx="9606">
                  <c:v>31.908487749999999</c:v>
                </c:pt>
                <c:pt idx="9607">
                  <c:v>31.90732977</c:v>
                </c:pt>
                <c:pt idx="9608">
                  <c:v>31.90617164</c:v>
                </c:pt>
                <c:pt idx="9609">
                  <c:v>31.905013350000001</c:v>
                </c:pt>
                <c:pt idx="9610">
                  <c:v>31.90385491</c:v>
                </c:pt>
                <c:pt idx="9611">
                  <c:v>31.90269631</c:v>
                </c:pt>
                <c:pt idx="9612">
                  <c:v>31.90153755</c:v>
                </c:pt>
                <c:pt idx="9613">
                  <c:v>31.90037864</c:v>
                </c:pt>
                <c:pt idx="9614">
                  <c:v>31.89921957</c:v>
                </c:pt>
                <c:pt idx="9615">
                  <c:v>31.898060350000002</c:v>
                </c:pt>
                <c:pt idx="9616">
                  <c:v>31.896900970000001</c:v>
                </c:pt>
                <c:pt idx="9617">
                  <c:v>31.895741430000001</c:v>
                </c:pt>
                <c:pt idx="9618">
                  <c:v>31.894581729999999</c:v>
                </c:pt>
                <c:pt idx="9619">
                  <c:v>31.893421879999998</c:v>
                </c:pt>
                <c:pt idx="9620">
                  <c:v>31.89226188</c:v>
                </c:pt>
                <c:pt idx="9621">
                  <c:v>31.891101720000002</c:v>
                </c:pt>
                <c:pt idx="9622">
                  <c:v>31.889941400000001</c:v>
                </c:pt>
                <c:pt idx="9623">
                  <c:v>31.888780919999999</c:v>
                </c:pt>
                <c:pt idx="9624">
                  <c:v>31.88762028</c:v>
                </c:pt>
                <c:pt idx="9625">
                  <c:v>31.886459500000001</c:v>
                </c:pt>
                <c:pt idx="9626">
                  <c:v>31.885298550000002</c:v>
                </c:pt>
                <c:pt idx="9627">
                  <c:v>31.884137460000002</c:v>
                </c:pt>
                <c:pt idx="9628">
                  <c:v>31.882976200000002</c:v>
                </c:pt>
                <c:pt idx="9629">
                  <c:v>31.88181479</c:v>
                </c:pt>
                <c:pt idx="9630">
                  <c:v>31.88065323</c:v>
                </c:pt>
                <c:pt idx="9631">
                  <c:v>31.879491510000001</c:v>
                </c:pt>
                <c:pt idx="9632">
                  <c:v>31.87832963</c:v>
                </c:pt>
                <c:pt idx="9633">
                  <c:v>31.8771676</c:v>
                </c:pt>
                <c:pt idx="9634">
                  <c:v>31.876005410000001</c:v>
                </c:pt>
                <c:pt idx="9635">
                  <c:v>31.874843070000001</c:v>
                </c:pt>
                <c:pt idx="9636">
                  <c:v>31.873680570000001</c:v>
                </c:pt>
                <c:pt idx="9637">
                  <c:v>31.87251792</c:v>
                </c:pt>
                <c:pt idx="9638">
                  <c:v>31.87135511</c:v>
                </c:pt>
                <c:pt idx="9639">
                  <c:v>31.870192150000001</c:v>
                </c:pt>
                <c:pt idx="9640">
                  <c:v>31.86902903</c:v>
                </c:pt>
                <c:pt idx="9641">
                  <c:v>31.86786575</c:v>
                </c:pt>
                <c:pt idx="9642">
                  <c:v>31.866702320000002</c:v>
                </c:pt>
                <c:pt idx="9643">
                  <c:v>31.865538740000002</c:v>
                </c:pt>
                <c:pt idx="9644">
                  <c:v>31.864374999999999</c:v>
                </c:pt>
                <c:pt idx="9645">
                  <c:v>31.863211100000001</c:v>
                </c:pt>
                <c:pt idx="9646">
                  <c:v>31.862047059999998</c:v>
                </c:pt>
                <c:pt idx="9647">
                  <c:v>31.860882849999999</c:v>
                </c:pt>
                <c:pt idx="9648">
                  <c:v>31.859718480000002</c:v>
                </c:pt>
                <c:pt idx="9649">
                  <c:v>31.858553959999998</c:v>
                </c:pt>
                <c:pt idx="9650">
                  <c:v>31.85738929</c:v>
                </c:pt>
                <c:pt idx="9651">
                  <c:v>31.856224470000001</c:v>
                </c:pt>
                <c:pt idx="9652">
                  <c:v>31.855059489999999</c:v>
                </c:pt>
                <c:pt idx="9653">
                  <c:v>31.853894360000002</c:v>
                </c:pt>
                <c:pt idx="9654">
                  <c:v>31.852729069999999</c:v>
                </c:pt>
                <c:pt idx="9655">
                  <c:v>31.851563630000001</c:v>
                </c:pt>
                <c:pt idx="9656">
                  <c:v>31.850398030000001</c:v>
                </c:pt>
                <c:pt idx="9657">
                  <c:v>31.849232279999999</c:v>
                </c:pt>
                <c:pt idx="9658">
                  <c:v>31.848066370000002</c:v>
                </c:pt>
                <c:pt idx="9659">
                  <c:v>31.846900309999999</c:v>
                </c:pt>
                <c:pt idx="9660">
                  <c:v>31.845734100000001</c:v>
                </c:pt>
                <c:pt idx="9661">
                  <c:v>31.844567730000001</c:v>
                </c:pt>
                <c:pt idx="9662">
                  <c:v>31.843401199999999</c:v>
                </c:pt>
                <c:pt idx="9663">
                  <c:v>31.842234520000002</c:v>
                </c:pt>
                <c:pt idx="9664">
                  <c:v>31.841067689999999</c:v>
                </c:pt>
                <c:pt idx="9665">
                  <c:v>31.839900700000001</c:v>
                </c:pt>
                <c:pt idx="9666">
                  <c:v>31.838733560000001</c:v>
                </c:pt>
                <c:pt idx="9667">
                  <c:v>31.83756627</c:v>
                </c:pt>
                <c:pt idx="9668">
                  <c:v>31.836398819999999</c:v>
                </c:pt>
                <c:pt idx="9669">
                  <c:v>31.835231220000001</c:v>
                </c:pt>
                <c:pt idx="9670">
                  <c:v>31.834063459999999</c:v>
                </c:pt>
                <c:pt idx="9671">
                  <c:v>31.83289555</c:v>
                </c:pt>
                <c:pt idx="9672">
                  <c:v>31.831727470000001</c:v>
                </c:pt>
                <c:pt idx="9673">
                  <c:v>31.83055925</c:v>
                </c:pt>
                <c:pt idx="9674">
                  <c:v>31.829390879999998</c:v>
                </c:pt>
                <c:pt idx="9675">
                  <c:v>31.828222350000001</c:v>
                </c:pt>
                <c:pt idx="9676">
                  <c:v>31.827053670000002</c:v>
                </c:pt>
                <c:pt idx="9677">
                  <c:v>31.825884840000001</c:v>
                </c:pt>
                <c:pt idx="9678">
                  <c:v>31.82471585</c:v>
                </c:pt>
                <c:pt idx="9679">
                  <c:v>31.823546709999999</c:v>
                </c:pt>
                <c:pt idx="9680">
                  <c:v>31.822377419999999</c:v>
                </c:pt>
                <c:pt idx="9681">
                  <c:v>31.82120797</c:v>
                </c:pt>
                <c:pt idx="9682">
                  <c:v>31.820038369999999</c:v>
                </c:pt>
                <c:pt idx="9683">
                  <c:v>31.818868609999999</c:v>
                </c:pt>
                <c:pt idx="9684">
                  <c:v>31.817698700000001</c:v>
                </c:pt>
                <c:pt idx="9685">
                  <c:v>31.816528640000001</c:v>
                </c:pt>
                <c:pt idx="9686">
                  <c:v>31.81535843</c:v>
                </c:pt>
                <c:pt idx="9687">
                  <c:v>31.814188059999999</c:v>
                </c:pt>
                <c:pt idx="9688">
                  <c:v>31.813017540000001</c:v>
                </c:pt>
                <c:pt idx="9689">
                  <c:v>31.811846859999999</c:v>
                </c:pt>
                <c:pt idx="9690">
                  <c:v>31.81067603</c:v>
                </c:pt>
                <c:pt idx="9691">
                  <c:v>31.809505049999999</c:v>
                </c:pt>
                <c:pt idx="9692">
                  <c:v>31.808333919999999</c:v>
                </c:pt>
                <c:pt idx="9693">
                  <c:v>31.807162630000001</c:v>
                </c:pt>
                <c:pt idx="9694">
                  <c:v>31.80599119</c:v>
                </c:pt>
                <c:pt idx="9695">
                  <c:v>31.804819599999998</c:v>
                </c:pt>
                <c:pt idx="9696">
                  <c:v>31.80364784</c:v>
                </c:pt>
                <c:pt idx="9697">
                  <c:v>31.802475940000001</c:v>
                </c:pt>
                <c:pt idx="9698">
                  <c:v>31.80130389</c:v>
                </c:pt>
                <c:pt idx="9699">
                  <c:v>31.800131690000001</c:v>
                </c:pt>
                <c:pt idx="9700">
                  <c:v>31.798959329999999</c:v>
                </c:pt>
                <c:pt idx="9701">
                  <c:v>31.797786819999999</c:v>
                </c:pt>
                <c:pt idx="9702">
                  <c:v>31.796614160000001</c:v>
                </c:pt>
                <c:pt idx="9703">
                  <c:v>31.79544134</c:v>
                </c:pt>
                <c:pt idx="9704">
                  <c:v>31.794268379999998</c:v>
                </c:pt>
                <c:pt idx="9705">
                  <c:v>31.793095260000001</c:v>
                </c:pt>
                <c:pt idx="9706">
                  <c:v>31.791921980000001</c:v>
                </c:pt>
                <c:pt idx="9707">
                  <c:v>31.790748560000001</c:v>
                </c:pt>
                <c:pt idx="9708">
                  <c:v>31.789574980000001</c:v>
                </c:pt>
                <c:pt idx="9709">
                  <c:v>31.78840125</c:v>
                </c:pt>
                <c:pt idx="9710">
                  <c:v>31.78722737</c:v>
                </c:pt>
                <c:pt idx="9711">
                  <c:v>31.786053339999999</c:v>
                </c:pt>
                <c:pt idx="9712">
                  <c:v>31.784879149999998</c:v>
                </c:pt>
                <c:pt idx="9713">
                  <c:v>31.78370481</c:v>
                </c:pt>
                <c:pt idx="9714">
                  <c:v>31.782530319999999</c:v>
                </c:pt>
                <c:pt idx="9715">
                  <c:v>31.781355680000001</c:v>
                </c:pt>
                <c:pt idx="9716">
                  <c:v>31.78018089</c:v>
                </c:pt>
                <c:pt idx="9717">
                  <c:v>31.779005940000001</c:v>
                </c:pt>
                <c:pt idx="9718">
                  <c:v>31.77783084</c:v>
                </c:pt>
                <c:pt idx="9719">
                  <c:v>31.776655590000001</c:v>
                </c:pt>
                <c:pt idx="9720">
                  <c:v>31.775480179999999</c:v>
                </c:pt>
                <c:pt idx="9721">
                  <c:v>31.774304619999999</c:v>
                </c:pt>
                <c:pt idx="9722">
                  <c:v>31.773128920000001</c:v>
                </c:pt>
                <c:pt idx="9723">
                  <c:v>31.771953060000001</c:v>
                </c:pt>
                <c:pt idx="9724">
                  <c:v>31.77077705</c:v>
                </c:pt>
                <c:pt idx="9725">
                  <c:v>31.76960089</c:v>
                </c:pt>
                <c:pt idx="9726">
                  <c:v>31.768424580000001</c:v>
                </c:pt>
                <c:pt idx="9727">
                  <c:v>31.767248110000001</c:v>
                </c:pt>
                <c:pt idx="9728">
                  <c:v>31.766071499999999</c:v>
                </c:pt>
                <c:pt idx="9729">
                  <c:v>31.764894730000002</c:v>
                </c:pt>
                <c:pt idx="9730">
                  <c:v>31.763717809999999</c:v>
                </c:pt>
                <c:pt idx="9731">
                  <c:v>31.762540739999999</c:v>
                </c:pt>
                <c:pt idx="9732">
                  <c:v>31.76136352</c:v>
                </c:pt>
                <c:pt idx="9733">
                  <c:v>31.760186149999999</c:v>
                </c:pt>
                <c:pt idx="9734">
                  <c:v>31.759008619999999</c:v>
                </c:pt>
                <c:pt idx="9735">
                  <c:v>31.757830949999999</c:v>
                </c:pt>
                <c:pt idx="9736">
                  <c:v>31.756653119999999</c:v>
                </c:pt>
                <c:pt idx="9737">
                  <c:v>31.755475140000001</c:v>
                </c:pt>
                <c:pt idx="9738">
                  <c:v>31.754297009999998</c:v>
                </c:pt>
                <c:pt idx="9739">
                  <c:v>31.753118730000001</c:v>
                </c:pt>
                <c:pt idx="9740">
                  <c:v>31.751940300000001</c:v>
                </c:pt>
                <c:pt idx="9741">
                  <c:v>31.75076172</c:v>
                </c:pt>
                <c:pt idx="9742">
                  <c:v>31.74958299</c:v>
                </c:pt>
                <c:pt idx="9743">
                  <c:v>31.748404109999999</c:v>
                </c:pt>
                <c:pt idx="9744">
                  <c:v>31.747225060000002</c:v>
                </c:pt>
                <c:pt idx="9745">
                  <c:v>31.74604587</c:v>
                </c:pt>
                <c:pt idx="9746">
                  <c:v>31.74486654</c:v>
                </c:pt>
                <c:pt idx="9747">
                  <c:v>31.743687049999998</c:v>
                </c:pt>
                <c:pt idx="9748">
                  <c:v>31.742507410000002</c:v>
                </c:pt>
                <c:pt idx="9749">
                  <c:v>31.741327630000001</c:v>
                </c:pt>
                <c:pt idx="9750">
                  <c:v>31.740147690000001</c:v>
                </c:pt>
                <c:pt idx="9751">
                  <c:v>31.738967599999999</c:v>
                </c:pt>
                <c:pt idx="9752">
                  <c:v>31.737787359999999</c:v>
                </c:pt>
                <c:pt idx="9753">
                  <c:v>31.73660697</c:v>
                </c:pt>
                <c:pt idx="9754">
                  <c:v>31.73542643</c:v>
                </c:pt>
                <c:pt idx="9755">
                  <c:v>31.734245739999999</c:v>
                </c:pt>
                <c:pt idx="9756">
                  <c:v>31.733064899999999</c:v>
                </c:pt>
                <c:pt idx="9757">
                  <c:v>31.7318839</c:v>
                </c:pt>
                <c:pt idx="9758">
                  <c:v>31.73070276</c:v>
                </c:pt>
                <c:pt idx="9759">
                  <c:v>31.729521470000002</c:v>
                </c:pt>
                <c:pt idx="9760">
                  <c:v>31.728340029999998</c:v>
                </c:pt>
                <c:pt idx="9761">
                  <c:v>31.72715844</c:v>
                </c:pt>
                <c:pt idx="9762">
                  <c:v>31.72597669</c:v>
                </c:pt>
                <c:pt idx="9763">
                  <c:v>31.724794800000002</c:v>
                </c:pt>
                <c:pt idx="9764">
                  <c:v>31.723612760000002</c:v>
                </c:pt>
                <c:pt idx="9765">
                  <c:v>31.72243057</c:v>
                </c:pt>
                <c:pt idx="9766">
                  <c:v>31.72124823</c:v>
                </c:pt>
                <c:pt idx="9767">
                  <c:v>31.720065730000002</c:v>
                </c:pt>
                <c:pt idx="9768">
                  <c:v>31.718883080000001</c:v>
                </c:pt>
                <c:pt idx="9769">
                  <c:v>31.71770029</c:v>
                </c:pt>
                <c:pt idx="9770">
                  <c:v>31.71651735</c:v>
                </c:pt>
                <c:pt idx="9771">
                  <c:v>31.715334259999999</c:v>
                </c:pt>
                <c:pt idx="9772">
                  <c:v>31.714151009999998</c:v>
                </c:pt>
                <c:pt idx="9773">
                  <c:v>31.712967620000001</c:v>
                </c:pt>
                <c:pt idx="9774">
                  <c:v>31.711784080000001</c:v>
                </c:pt>
                <c:pt idx="9775">
                  <c:v>31.71060039</c:v>
                </c:pt>
                <c:pt idx="9776">
                  <c:v>31.709416560000001</c:v>
                </c:pt>
                <c:pt idx="9777">
                  <c:v>31.70823257</c:v>
                </c:pt>
                <c:pt idx="9778">
                  <c:v>31.70704843</c:v>
                </c:pt>
                <c:pt idx="9779">
                  <c:v>31.705864139999999</c:v>
                </c:pt>
                <c:pt idx="9780">
                  <c:v>31.704679710000001</c:v>
                </c:pt>
                <c:pt idx="9781">
                  <c:v>31.703495119999999</c:v>
                </c:pt>
                <c:pt idx="9782">
                  <c:v>31.702310390000001</c:v>
                </c:pt>
                <c:pt idx="9783">
                  <c:v>31.7011255</c:v>
                </c:pt>
                <c:pt idx="9784">
                  <c:v>31.699940470000001</c:v>
                </c:pt>
                <c:pt idx="9785">
                  <c:v>31.698755290000001</c:v>
                </c:pt>
                <c:pt idx="9786">
                  <c:v>31.697569949999998</c:v>
                </c:pt>
                <c:pt idx="9787">
                  <c:v>31.696384470000002</c:v>
                </c:pt>
                <c:pt idx="9788">
                  <c:v>31.69519884</c:v>
                </c:pt>
                <c:pt idx="9789">
                  <c:v>31.69401307</c:v>
                </c:pt>
                <c:pt idx="9790">
                  <c:v>31.692827139999999</c:v>
                </c:pt>
                <c:pt idx="9791">
                  <c:v>31.691641059999998</c:v>
                </c:pt>
                <c:pt idx="9792">
                  <c:v>31.69045483</c:v>
                </c:pt>
                <c:pt idx="9793">
                  <c:v>31.68926845</c:v>
                </c:pt>
                <c:pt idx="9794">
                  <c:v>31.688081929999999</c:v>
                </c:pt>
                <c:pt idx="9795">
                  <c:v>31.68689526</c:v>
                </c:pt>
                <c:pt idx="9796">
                  <c:v>31.685708439999999</c:v>
                </c:pt>
                <c:pt idx="9797">
                  <c:v>31.68452147</c:v>
                </c:pt>
                <c:pt idx="9798">
                  <c:v>31.683334349999999</c:v>
                </c:pt>
                <c:pt idx="9799">
                  <c:v>31.682147090000001</c:v>
                </c:pt>
                <c:pt idx="9800">
                  <c:v>31.680959680000001</c:v>
                </c:pt>
                <c:pt idx="9801">
                  <c:v>31.679772109999998</c:v>
                </c:pt>
                <c:pt idx="9802">
                  <c:v>31.678584399999998</c:v>
                </c:pt>
                <c:pt idx="9803">
                  <c:v>31.67739654</c:v>
                </c:pt>
                <c:pt idx="9804">
                  <c:v>31.676208540000001</c:v>
                </c:pt>
                <c:pt idx="9805">
                  <c:v>31.675020379999999</c:v>
                </c:pt>
                <c:pt idx="9806">
                  <c:v>31.67383208</c:v>
                </c:pt>
                <c:pt idx="9807">
                  <c:v>31.67264363</c:v>
                </c:pt>
                <c:pt idx="9808">
                  <c:v>31.671455030000001</c:v>
                </c:pt>
                <c:pt idx="9809">
                  <c:v>31.67026628</c:v>
                </c:pt>
                <c:pt idx="9810">
                  <c:v>31.669077380000001</c:v>
                </c:pt>
                <c:pt idx="9811">
                  <c:v>31.667888340000001</c:v>
                </c:pt>
                <c:pt idx="9812">
                  <c:v>31.666699149999999</c:v>
                </c:pt>
                <c:pt idx="9813">
                  <c:v>31.66550981</c:v>
                </c:pt>
                <c:pt idx="9814">
                  <c:v>31.664320320000002</c:v>
                </c:pt>
                <c:pt idx="9815">
                  <c:v>31.663130689999999</c:v>
                </c:pt>
                <c:pt idx="9816">
                  <c:v>31.66194089</c:v>
                </c:pt>
                <c:pt idx="9817">
                  <c:v>31.660750960000001</c:v>
                </c:pt>
                <c:pt idx="9818">
                  <c:v>31.659560880000001</c:v>
                </c:pt>
                <c:pt idx="9819">
                  <c:v>31.658370659999999</c:v>
                </c:pt>
                <c:pt idx="9820">
                  <c:v>31.657180279999999</c:v>
                </c:pt>
                <c:pt idx="9821">
                  <c:v>31.655989760000001</c:v>
                </c:pt>
                <c:pt idx="9822">
                  <c:v>31.654799090000001</c:v>
                </c:pt>
                <c:pt idx="9823">
                  <c:v>31.65360828</c:v>
                </c:pt>
                <c:pt idx="9824">
                  <c:v>31.652417310000001</c:v>
                </c:pt>
                <c:pt idx="9825">
                  <c:v>31.6512262</c:v>
                </c:pt>
                <c:pt idx="9826">
                  <c:v>31.650034940000001</c:v>
                </c:pt>
                <c:pt idx="9827">
                  <c:v>31.648843540000001</c:v>
                </c:pt>
                <c:pt idx="9828">
                  <c:v>31.647651979999999</c:v>
                </c:pt>
                <c:pt idx="9829">
                  <c:v>31.646460279999999</c:v>
                </c:pt>
                <c:pt idx="9830">
                  <c:v>31.645268439999999</c:v>
                </c:pt>
                <c:pt idx="9831">
                  <c:v>31.644076439999999</c:v>
                </c:pt>
                <c:pt idx="9832">
                  <c:v>31.642884299999999</c:v>
                </c:pt>
                <c:pt idx="9833">
                  <c:v>31.64169201</c:v>
                </c:pt>
                <c:pt idx="9834">
                  <c:v>31.64049958</c:v>
                </c:pt>
                <c:pt idx="9835">
                  <c:v>31.639306990000001</c:v>
                </c:pt>
                <c:pt idx="9836">
                  <c:v>31.638114259999998</c:v>
                </c:pt>
                <c:pt idx="9837">
                  <c:v>31.636921390000001</c:v>
                </c:pt>
                <c:pt idx="9838">
                  <c:v>31.635728360000002</c:v>
                </c:pt>
                <c:pt idx="9839">
                  <c:v>31.634535190000001</c:v>
                </c:pt>
                <c:pt idx="9840">
                  <c:v>31.633341869999999</c:v>
                </c:pt>
                <c:pt idx="9841">
                  <c:v>31.632148399999998</c:v>
                </c:pt>
                <c:pt idx="9842">
                  <c:v>31.630954790000001</c:v>
                </c:pt>
                <c:pt idx="9843">
                  <c:v>31.629761040000002</c:v>
                </c:pt>
                <c:pt idx="9844">
                  <c:v>31.62856713</c:v>
                </c:pt>
                <c:pt idx="9845">
                  <c:v>31.627373080000002</c:v>
                </c:pt>
                <c:pt idx="9846">
                  <c:v>31.626178889999998</c:v>
                </c:pt>
                <c:pt idx="9847">
                  <c:v>31.62498454</c:v>
                </c:pt>
                <c:pt idx="9848">
                  <c:v>31.62379005</c:v>
                </c:pt>
                <c:pt idx="9849">
                  <c:v>31.62259542</c:v>
                </c:pt>
                <c:pt idx="9850">
                  <c:v>31.621400640000001</c:v>
                </c:pt>
                <c:pt idx="9851">
                  <c:v>31.62020571</c:v>
                </c:pt>
                <c:pt idx="9852">
                  <c:v>31.619010639999999</c:v>
                </c:pt>
                <c:pt idx="9853">
                  <c:v>31.617815419999999</c:v>
                </c:pt>
                <c:pt idx="9854">
                  <c:v>31.616620050000002</c:v>
                </c:pt>
                <c:pt idx="9855">
                  <c:v>31.615424539999999</c:v>
                </c:pt>
                <c:pt idx="9856">
                  <c:v>31.614228879999999</c:v>
                </c:pt>
                <c:pt idx="9857">
                  <c:v>31.61303307</c:v>
                </c:pt>
                <c:pt idx="9858">
                  <c:v>31.611837120000001</c:v>
                </c:pt>
                <c:pt idx="9859">
                  <c:v>31.61064103</c:v>
                </c:pt>
                <c:pt idx="9860">
                  <c:v>31.60944478</c:v>
                </c:pt>
                <c:pt idx="9861">
                  <c:v>31.608248400000001</c:v>
                </c:pt>
                <c:pt idx="9862">
                  <c:v>31.607051859999999</c:v>
                </c:pt>
                <c:pt idx="9863">
                  <c:v>31.605855179999999</c:v>
                </c:pt>
                <c:pt idx="9864">
                  <c:v>31.60465834</c:v>
                </c:pt>
                <c:pt idx="9865">
                  <c:v>31.603461370000002</c:v>
                </c:pt>
                <c:pt idx="9866">
                  <c:v>31.602264259999998</c:v>
                </c:pt>
                <c:pt idx="9867">
                  <c:v>31.60106699</c:v>
                </c:pt>
                <c:pt idx="9868">
                  <c:v>31.599869590000001</c:v>
                </c:pt>
                <c:pt idx="9869">
                  <c:v>31.598672029999999</c:v>
                </c:pt>
                <c:pt idx="9870">
                  <c:v>31.597474330000001</c:v>
                </c:pt>
                <c:pt idx="9871">
                  <c:v>31.596276490000001</c:v>
                </c:pt>
                <c:pt idx="9872">
                  <c:v>31.5950785</c:v>
                </c:pt>
                <c:pt idx="9873">
                  <c:v>31.593880370000001</c:v>
                </c:pt>
                <c:pt idx="9874">
                  <c:v>31.59268209</c:v>
                </c:pt>
                <c:pt idx="9875">
                  <c:v>31.591483660000002</c:v>
                </c:pt>
                <c:pt idx="9876">
                  <c:v>31.590285089999998</c:v>
                </c:pt>
                <c:pt idx="9877">
                  <c:v>31.58908637</c:v>
                </c:pt>
                <c:pt idx="9878">
                  <c:v>31.587887510000002</c:v>
                </c:pt>
                <c:pt idx="9879">
                  <c:v>31.586688509999998</c:v>
                </c:pt>
                <c:pt idx="9880">
                  <c:v>31.58548936</c:v>
                </c:pt>
                <c:pt idx="9881">
                  <c:v>31.584290060000001</c:v>
                </c:pt>
                <c:pt idx="9882">
                  <c:v>31.58309062</c:v>
                </c:pt>
                <c:pt idx="9883">
                  <c:v>31.581891030000001</c:v>
                </c:pt>
                <c:pt idx="9884">
                  <c:v>31.580691300000002</c:v>
                </c:pt>
                <c:pt idx="9885">
                  <c:v>31.579491430000001</c:v>
                </c:pt>
                <c:pt idx="9886">
                  <c:v>31.578291409999999</c:v>
                </c:pt>
                <c:pt idx="9887">
                  <c:v>31.577091240000001</c:v>
                </c:pt>
                <c:pt idx="9888">
                  <c:v>31.575890919999999</c:v>
                </c:pt>
                <c:pt idx="9889">
                  <c:v>31.57469047</c:v>
                </c:pt>
                <c:pt idx="9890">
                  <c:v>31.57348987</c:v>
                </c:pt>
                <c:pt idx="9891">
                  <c:v>31.572289130000001</c:v>
                </c:pt>
                <c:pt idx="9892">
                  <c:v>31.571088240000002</c:v>
                </c:pt>
                <c:pt idx="9893">
                  <c:v>31.569887210000001</c:v>
                </c:pt>
                <c:pt idx="9894">
                  <c:v>31.568686029999999</c:v>
                </c:pt>
                <c:pt idx="9895">
                  <c:v>31.567484709999999</c:v>
                </c:pt>
                <c:pt idx="9896">
                  <c:v>31.566283240000001</c:v>
                </c:pt>
                <c:pt idx="9897">
                  <c:v>31.565081639999999</c:v>
                </c:pt>
                <c:pt idx="9898">
                  <c:v>31.563879880000002</c:v>
                </c:pt>
                <c:pt idx="9899">
                  <c:v>31.56267798</c:v>
                </c:pt>
                <c:pt idx="9900">
                  <c:v>31.561475940000001</c:v>
                </c:pt>
                <c:pt idx="9901">
                  <c:v>31.560273760000001</c:v>
                </c:pt>
                <c:pt idx="9902">
                  <c:v>31.559071429999999</c:v>
                </c:pt>
                <c:pt idx="9903">
                  <c:v>31.55786895</c:v>
                </c:pt>
                <c:pt idx="9904">
                  <c:v>31.556666329999999</c:v>
                </c:pt>
                <c:pt idx="9905">
                  <c:v>31.555463570000001</c:v>
                </c:pt>
                <c:pt idx="9906">
                  <c:v>31.554260660000001</c:v>
                </c:pt>
                <c:pt idx="9907">
                  <c:v>31.55305761</c:v>
                </c:pt>
                <c:pt idx="9908">
                  <c:v>31.551854420000002</c:v>
                </c:pt>
                <c:pt idx="9909">
                  <c:v>31.550651080000002</c:v>
                </c:pt>
                <c:pt idx="9910">
                  <c:v>31.549447600000001</c:v>
                </c:pt>
                <c:pt idx="9911">
                  <c:v>31.548243979999999</c:v>
                </c:pt>
                <c:pt idx="9912">
                  <c:v>31.547040200000001</c:v>
                </c:pt>
                <c:pt idx="9913">
                  <c:v>31.54583629</c:v>
                </c:pt>
                <c:pt idx="9914">
                  <c:v>31.544632230000001</c:v>
                </c:pt>
                <c:pt idx="9915">
                  <c:v>31.543428030000001</c:v>
                </c:pt>
                <c:pt idx="9916">
                  <c:v>31.54222369</c:v>
                </c:pt>
                <c:pt idx="9917">
                  <c:v>31.541019200000001</c:v>
                </c:pt>
                <c:pt idx="9918">
                  <c:v>31.539814570000001</c:v>
                </c:pt>
                <c:pt idx="9919">
                  <c:v>31.5386098</c:v>
                </c:pt>
                <c:pt idx="9920">
                  <c:v>31.53740488</c:v>
                </c:pt>
                <c:pt idx="9921">
                  <c:v>31.536199830000001</c:v>
                </c:pt>
                <c:pt idx="9922">
                  <c:v>31.534994619999999</c:v>
                </c:pt>
                <c:pt idx="9923">
                  <c:v>31.533789280000001</c:v>
                </c:pt>
                <c:pt idx="9924">
                  <c:v>31.53258379</c:v>
                </c:pt>
                <c:pt idx="9925">
                  <c:v>31.531378159999999</c:v>
                </c:pt>
                <c:pt idx="9926">
                  <c:v>31.53017238</c:v>
                </c:pt>
                <c:pt idx="9927">
                  <c:v>31.528966459999999</c:v>
                </c:pt>
                <c:pt idx="9928">
                  <c:v>31.527760399999998</c:v>
                </c:pt>
                <c:pt idx="9929">
                  <c:v>31.5265542</c:v>
                </c:pt>
                <c:pt idx="9930">
                  <c:v>31.525347849999999</c:v>
                </c:pt>
                <c:pt idx="9931">
                  <c:v>31.524141360000002</c:v>
                </c:pt>
                <c:pt idx="9932">
                  <c:v>31.522934729999999</c:v>
                </c:pt>
                <c:pt idx="9933">
                  <c:v>31.52172796</c:v>
                </c:pt>
                <c:pt idx="9934">
                  <c:v>31.520521039999998</c:v>
                </c:pt>
                <c:pt idx="9935">
                  <c:v>31.51931398</c:v>
                </c:pt>
                <c:pt idx="9936">
                  <c:v>31.518106769999999</c:v>
                </c:pt>
                <c:pt idx="9937">
                  <c:v>31.516899420000001</c:v>
                </c:pt>
                <c:pt idx="9938">
                  <c:v>31.515691929999999</c:v>
                </c:pt>
                <c:pt idx="9939">
                  <c:v>31.514484299999999</c:v>
                </c:pt>
                <c:pt idx="9940">
                  <c:v>31.513276529999999</c:v>
                </c:pt>
                <c:pt idx="9941">
                  <c:v>31.512068620000001</c:v>
                </c:pt>
                <c:pt idx="9942">
                  <c:v>31.510860560000001</c:v>
                </c:pt>
                <c:pt idx="9943">
                  <c:v>31.50965236</c:v>
                </c:pt>
                <c:pt idx="9944">
                  <c:v>31.508444019999999</c:v>
                </c:pt>
                <c:pt idx="9945">
                  <c:v>31.507235529999999</c:v>
                </c:pt>
                <c:pt idx="9946">
                  <c:v>31.506026909999999</c:v>
                </c:pt>
                <c:pt idx="9947">
                  <c:v>31.504818140000001</c:v>
                </c:pt>
                <c:pt idx="9948">
                  <c:v>31.503609229999999</c:v>
                </c:pt>
                <c:pt idx="9949">
                  <c:v>31.502400179999999</c:v>
                </c:pt>
                <c:pt idx="9950">
                  <c:v>31.501190980000001</c:v>
                </c:pt>
                <c:pt idx="9951">
                  <c:v>31.499981649999999</c:v>
                </c:pt>
                <c:pt idx="9952">
                  <c:v>31.498772169999999</c:v>
                </c:pt>
                <c:pt idx="9953">
                  <c:v>31.497562550000001</c:v>
                </c:pt>
                <c:pt idx="9954">
                  <c:v>31.49635279</c:v>
                </c:pt>
                <c:pt idx="9955">
                  <c:v>31.49514288</c:v>
                </c:pt>
                <c:pt idx="9956">
                  <c:v>31.493932839999999</c:v>
                </c:pt>
                <c:pt idx="9957">
                  <c:v>31.492722650000001</c:v>
                </c:pt>
                <c:pt idx="9958">
                  <c:v>31.491512319999998</c:v>
                </c:pt>
                <c:pt idx="9959">
                  <c:v>31.490301850000002</c:v>
                </c:pt>
                <c:pt idx="9960">
                  <c:v>31.48909123</c:v>
                </c:pt>
                <c:pt idx="9961">
                  <c:v>31.487880480000001</c:v>
                </c:pt>
                <c:pt idx="9962">
                  <c:v>31.486669580000001</c:v>
                </c:pt>
                <c:pt idx="9963">
                  <c:v>31.485458550000001</c:v>
                </c:pt>
                <c:pt idx="9964">
                  <c:v>31.484247369999999</c:v>
                </c:pt>
                <c:pt idx="9965">
                  <c:v>31.483036049999999</c:v>
                </c:pt>
                <c:pt idx="9966">
                  <c:v>31.481824589999999</c:v>
                </c:pt>
                <c:pt idx="9967">
                  <c:v>31.480612990000001</c:v>
                </c:pt>
                <c:pt idx="9968">
                  <c:v>31.479401249999999</c:v>
                </c:pt>
                <c:pt idx="9969">
                  <c:v>31.478189359999998</c:v>
                </c:pt>
                <c:pt idx="9970">
                  <c:v>31.476977340000001</c:v>
                </c:pt>
                <c:pt idx="9971">
                  <c:v>31.475765169999999</c:v>
                </c:pt>
                <c:pt idx="9972">
                  <c:v>31.47455287</c:v>
                </c:pt>
                <c:pt idx="9973">
                  <c:v>31.47334042</c:v>
                </c:pt>
                <c:pt idx="9974">
                  <c:v>31.472127830000002</c:v>
                </c:pt>
                <c:pt idx="9975">
                  <c:v>31.470915099999999</c:v>
                </c:pt>
                <c:pt idx="9976">
                  <c:v>31.469702229999999</c:v>
                </c:pt>
                <c:pt idx="9977">
                  <c:v>31.468489219999999</c:v>
                </c:pt>
                <c:pt idx="9978">
                  <c:v>31.46727607</c:v>
                </c:pt>
                <c:pt idx="9979">
                  <c:v>31.466062770000001</c:v>
                </c:pt>
                <c:pt idx="9980">
                  <c:v>31.464849340000001</c:v>
                </c:pt>
                <c:pt idx="9981">
                  <c:v>31.46363577</c:v>
                </c:pt>
                <c:pt idx="9982">
                  <c:v>31.462422050000001</c:v>
                </c:pt>
                <c:pt idx="9983">
                  <c:v>31.461208200000002</c:v>
                </c:pt>
                <c:pt idx="9984">
                  <c:v>31.45999419</c:v>
                </c:pt>
                <c:pt idx="9985">
                  <c:v>31.458780050000001</c:v>
                </c:pt>
                <c:pt idx="9986">
                  <c:v>31.457565779999999</c:v>
                </c:pt>
                <c:pt idx="9987">
                  <c:v>31.456351359999999</c:v>
                </c:pt>
                <c:pt idx="9988">
                  <c:v>31.455136799999998</c:v>
                </c:pt>
                <c:pt idx="9989">
                  <c:v>31.453922110000001</c:v>
                </c:pt>
                <c:pt idx="9990">
                  <c:v>31.452707270000001</c:v>
                </c:pt>
                <c:pt idx="9991">
                  <c:v>31.451492290000001</c:v>
                </c:pt>
                <c:pt idx="9992">
                  <c:v>31.45027717</c:v>
                </c:pt>
                <c:pt idx="9993">
                  <c:v>31.449061919999998</c:v>
                </c:pt>
                <c:pt idx="9994">
                  <c:v>31.447846519999999</c:v>
                </c:pt>
                <c:pt idx="9995">
                  <c:v>31.446630979999998</c:v>
                </c:pt>
                <c:pt idx="9996">
                  <c:v>31.445415300000001</c:v>
                </c:pt>
                <c:pt idx="9997">
                  <c:v>31.444199480000002</c:v>
                </c:pt>
                <c:pt idx="9998">
                  <c:v>31.442983519999999</c:v>
                </c:pt>
                <c:pt idx="9999">
                  <c:v>31.441767429999999</c:v>
                </c:pt>
                <c:pt idx="10000">
                  <c:v>31.440551190000001</c:v>
                </c:pt>
                <c:pt idx="10001">
                  <c:v>31.439334809999998</c:v>
                </c:pt>
                <c:pt idx="10002">
                  <c:v>31.438118289999998</c:v>
                </c:pt>
                <c:pt idx="10003">
                  <c:v>31.436901639999999</c:v>
                </c:pt>
                <c:pt idx="10004">
                  <c:v>31.43568484</c:v>
                </c:pt>
                <c:pt idx="10005">
                  <c:v>31.434467909999999</c:v>
                </c:pt>
                <c:pt idx="10006">
                  <c:v>31.433250829999999</c:v>
                </c:pt>
                <c:pt idx="10007">
                  <c:v>31.432033610000001</c:v>
                </c:pt>
                <c:pt idx="10008">
                  <c:v>31.430816249999999</c:v>
                </c:pt>
                <c:pt idx="10009">
                  <c:v>31.42959875</c:v>
                </c:pt>
                <c:pt idx="10010">
                  <c:v>31.428381120000001</c:v>
                </c:pt>
                <c:pt idx="10011">
                  <c:v>31.427163350000001</c:v>
                </c:pt>
                <c:pt idx="10012">
                  <c:v>31.42594544</c:v>
                </c:pt>
                <c:pt idx="10013">
                  <c:v>31.424727390000001</c:v>
                </c:pt>
                <c:pt idx="10014">
                  <c:v>31.423509200000002</c:v>
                </c:pt>
                <c:pt idx="10015">
                  <c:v>31.422290870000001</c:v>
                </c:pt>
                <c:pt idx="10016">
                  <c:v>31.4210724</c:v>
                </c:pt>
                <c:pt idx="10017">
                  <c:v>31.419853790000001</c:v>
                </c:pt>
                <c:pt idx="10018">
                  <c:v>31.418635040000002</c:v>
                </c:pt>
                <c:pt idx="10019">
                  <c:v>31.417416159999998</c:v>
                </c:pt>
                <c:pt idx="10020">
                  <c:v>31.41619713</c:v>
                </c:pt>
                <c:pt idx="10021">
                  <c:v>31.414977969999999</c:v>
                </c:pt>
                <c:pt idx="10022">
                  <c:v>31.41375867</c:v>
                </c:pt>
                <c:pt idx="10023">
                  <c:v>31.41253923</c:v>
                </c:pt>
                <c:pt idx="10024">
                  <c:v>31.411319649999999</c:v>
                </c:pt>
                <c:pt idx="10025">
                  <c:v>31.410099930000001</c:v>
                </c:pt>
                <c:pt idx="10026">
                  <c:v>31.408880069999999</c:v>
                </c:pt>
                <c:pt idx="10027">
                  <c:v>31.407660079999999</c:v>
                </c:pt>
                <c:pt idx="10028">
                  <c:v>31.406439939999999</c:v>
                </c:pt>
                <c:pt idx="10029">
                  <c:v>31.405219670000001</c:v>
                </c:pt>
                <c:pt idx="10030">
                  <c:v>31.403999259999999</c:v>
                </c:pt>
                <c:pt idx="10031">
                  <c:v>31.40277871</c:v>
                </c:pt>
                <c:pt idx="10032">
                  <c:v>31.401558009999999</c:v>
                </c:pt>
                <c:pt idx="10033">
                  <c:v>31.400337180000001</c:v>
                </c:pt>
                <c:pt idx="10034">
                  <c:v>31.39911622</c:v>
                </c:pt>
                <c:pt idx="10035">
                  <c:v>31.397895120000001</c:v>
                </c:pt>
                <c:pt idx="10036">
                  <c:v>31.396673870000001</c:v>
                </c:pt>
                <c:pt idx="10037">
                  <c:v>31.39545249</c:v>
                </c:pt>
                <c:pt idx="10038">
                  <c:v>31.39423098</c:v>
                </c:pt>
                <c:pt idx="10039">
                  <c:v>31.393009320000001</c:v>
                </c:pt>
                <c:pt idx="10040">
                  <c:v>31.391787529999998</c:v>
                </c:pt>
                <c:pt idx="10041">
                  <c:v>31.390565599999999</c:v>
                </c:pt>
                <c:pt idx="10042">
                  <c:v>31.389343530000001</c:v>
                </c:pt>
                <c:pt idx="10043">
                  <c:v>31.38812132</c:v>
                </c:pt>
                <c:pt idx="10044">
                  <c:v>31.386898970000001</c:v>
                </c:pt>
                <c:pt idx="10045">
                  <c:v>31.385676490000002</c:v>
                </c:pt>
                <c:pt idx="10046">
                  <c:v>31.384453870000002</c:v>
                </c:pt>
                <c:pt idx="10047">
                  <c:v>31.383231110000001</c:v>
                </c:pt>
                <c:pt idx="10048">
                  <c:v>31.382008209999999</c:v>
                </c:pt>
                <c:pt idx="10049">
                  <c:v>31.38078518</c:v>
                </c:pt>
                <c:pt idx="10050">
                  <c:v>31.379562010000001</c:v>
                </c:pt>
                <c:pt idx="10051">
                  <c:v>31.3783387</c:v>
                </c:pt>
                <c:pt idx="10052">
                  <c:v>31.377115249999999</c:v>
                </c:pt>
                <c:pt idx="10053">
                  <c:v>31.375891670000001</c:v>
                </c:pt>
                <c:pt idx="10054">
                  <c:v>31.374667949999999</c:v>
                </c:pt>
                <c:pt idx="10055">
                  <c:v>31.37344409</c:v>
                </c:pt>
                <c:pt idx="10056">
                  <c:v>31.372220080000002</c:v>
                </c:pt>
                <c:pt idx="10057">
                  <c:v>31.37099594</c:v>
                </c:pt>
                <c:pt idx="10058">
                  <c:v>31.369771669999999</c:v>
                </c:pt>
                <c:pt idx="10059">
                  <c:v>31.36854726</c:v>
                </c:pt>
                <c:pt idx="10060">
                  <c:v>31.367322720000001</c:v>
                </c:pt>
                <c:pt idx="10061">
                  <c:v>31.366098040000001</c:v>
                </c:pt>
                <c:pt idx="10062">
                  <c:v>31.36487322</c:v>
                </c:pt>
                <c:pt idx="10063">
                  <c:v>31.363648260000001</c:v>
                </c:pt>
                <c:pt idx="10064">
                  <c:v>31.36242317</c:v>
                </c:pt>
                <c:pt idx="10065">
                  <c:v>31.36119794</c:v>
                </c:pt>
                <c:pt idx="10066">
                  <c:v>31.35997257</c:v>
                </c:pt>
                <c:pt idx="10067">
                  <c:v>31.358747059999999</c:v>
                </c:pt>
                <c:pt idx="10068">
                  <c:v>31.357521420000001</c:v>
                </c:pt>
                <c:pt idx="10069">
                  <c:v>31.356295639999999</c:v>
                </c:pt>
                <c:pt idx="10070">
                  <c:v>31.35506973</c:v>
                </c:pt>
                <c:pt idx="10071">
                  <c:v>31.353843680000001</c:v>
                </c:pt>
                <c:pt idx="10072">
                  <c:v>31.35261749</c:v>
                </c:pt>
                <c:pt idx="10073">
                  <c:v>31.351391169999999</c:v>
                </c:pt>
                <c:pt idx="10074">
                  <c:v>31.350164700000001</c:v>
                </c:pt>
                <c:pt idx="10075">
                  <c:v>31.348938109999999</c:v>
                </c:pt>
                <c:pt idx="10076">
                  <c:v>31.347711369999999</c:v>
                </c:pt>
                <c:pt idx="10077">
                  <c:v>31.346484499999999</c:v>
                </c:pt>
                <c:pt idx="10078">
                  <c:v>31.345257499999999</c:v>
                </c:pt>
                <c:pt idx="10079">
                  <c:v>31.344030350000001</c:v>
                </c:pt>
                <c:pt idx="10080">
                  <c:v>31.342803060000001</c:v>
                </c:pt>
                <c:pt idx="10081">
                  <c:v>31.341575639999999</c:v>
                </c:pt>
                <c:pt idx="10082">
                  <c:v>31.340348089999999</c:v>
                </c:pt>
                <c:pt idx="10083">
                  <c:v>31.339120399999999</c:v>
                </c:pt>
                <c:pt idx="10084">
                  <c:v>31.337892579999998</c:v>
                </c:pt>
                <c:pt idx="10085">
                  <c:v>31.336664620000001</c:v>
                </c:pt>
                <c:pt idx="10086">
                  <c:v>31.335436519999998</c:v>
                </c:pt>
                <c:pt idx="10087">
                  <c:v>31.334208289999999</c:v>
                </c:pt>
                <c:pt idx="10088">
                  <c:v>31.33297992</c:v>
                </c:pt>
                <c:pt idx="10089">
                  <c:v>31.33175142</c:v>
                </c:pt>
                <c:pt idx="10090">
                  <c:v>31.330522779999999</c:v>
                </c:pt>
                <c:pt idx="10091">
                  <c:v>31.329294000000001</c:v>
                </c:pt>
                <c:pt idx="10092">
                  <c:v>31.328065089999999</c:v>
                </c:pt>
                <c:pt idx="10093">
                  <c:v>31.32683604</c:v>
                </c:pt>
                <c:pt idx="10094">
                  <c:v>31.325606860000001</c:v>
                </c:pt>
                <c:pt idx="10095">
                  <c:v>31.32437754</c:v>
                </c:pt>
                <c:pt idx="10096">
                  <c:v>31.32314809</c:v>
                </c:pt>
                <c:pt idx="10097">
                  <c:v>31.321918499999999</c:v>
                </c:pt>
                <c:pt idx="10098">
                  <c:v>31.32068877</c:v>
                </c:pt>
                <c:pt idx="10099">
                  <c:v>31.319458910000002</c:v>
                </c:pt>
                <c:pt idx="10100">
                  <c:v>31.318228919999999</c:v>
                </c:pt>
                <c:pt idx="10101">
                  <c:v>31.316998779999999</c:v>
                </c:pt>
                <c:pt idx="10102">
                  <c:v>31.315768519999999</c:v>
                </c:pt>
                <c:pt idx="10103">
                  <c:v>31.314538120000002</c:v>
                </c:pt>
                <c:pt idx="10104">
                  <c:v>31.313307569999999</c:v>
                </c:pt>
                <c:pt idx="10105">
                  <c:v>31.31207689</c:v>
                </c:pt>
                <c:pt idx="10106">
                  <c:v>31.310846089999998</c:v>
                </c:pt>
                <c:pt idx="10107">
                  <c:v>31.309615139999998</c:v>
                </c:pt>
                <c:pt idx="10108">
                  <c:v>31.308384069999999</c:v>
                </c:pt>
                <c:pt idx="10109">
                  <c:v>31.307152850000001</c:v>
                </c:pt>
                <c:pt idx="10110">
                  <c:v>31.305921510000001</c:v>
                </c:pt>
                <c:pt idx="10111">
                  <c:v>31.304690019999999</c:v>
                </c:pt>
                <c:pt idx="10112">
                  <c:v>31.3034584</c:v>
                </c:pt>
                <c:pt idx="10113">
                  <c:v>31.302226650000001</c:v>
                </c:pt>
                <c:pt idx="10114">
                  <c:v>31.300994769999999</c:v>
                </c:pt>
                <c:pt idx="10115">
                  <c:v>31.299762739999998</c:v>
                </c:pt>
                <c:pt idx="10116">
                  <c:v>31.298530589999999</c:v>
                </c:pt>
                <c:pt idx="10117">
                  <c:v>31.297298300000001</c:v>
                </c:pt>
                <c:pt idx="10118">
                  <c:v>31.29606587</c:v>
                </c:pt>
                <c:pt idx="10119">
                  <c:v>31.294833310000001</c:v>
                </c:pt>
                <c:pt idx="10120">
                  <c:v>31.293600609999999</c:v>
                </c:pt>
                <c:pt idx="10121">
                  <c:v>31.292367779999999</c:v>
                </c:pt>
                <c:pt idx="10122">
                  <c:v>31.29113482</c:v>
                </c:pt>
                <c:pt idx="10123">
                  <c:v>31.28990172</c:v>
                </c:pt>
                <c:pt idx="10124">
                  <c:v>31.288668489999999</c:v>
                </c:pt>
                <c:pt idx="10125">
                  <c:v>31.287435120000001</c:v>
                </c:pt>
                <c:pt idx="10126">
                  <c:v>31.28620162</c:v>
                </c:pt>
                <c:pt idx="10127">
                  <c:v>31.284967989999998</c:v>
                </c:pt>
                <c:pt idx="10128">
                  <c:v>31.283734200000001</c:v>
                </c:pt>
                <c:pt idx="10129">
                  <c:v>31.282500299999999</c:v>
                </c:pt>
                <c:pt idx="10130">
                  <c:v>31.281266259999999</c:v>
                </c:pt>
                <c:pt idx="10131">
                  <c:v>31.280032089999999</c:v>
                </c:pt>
                <c:pt idx="10132">
                  <c:v>31.278797789999999</c:v>
                </c:pt>
                <c:pt idx="10133">
                  <c:v>31.277563350000001</c:v>
                </c:pt>
                <c:pt idx="10134">
                  <c:v>31.276328769999999</c:v>
                </c:pt>
                <c:pt idx="10135">
                  <c:v>31.275094060000001</c:v>
                </c:pt>
                <c:pt idx="10136">
                  <c:v>31.273859219999999</c:v>
                </c:pt>
                <c:pt idx="10137">
                  <c:v>31.27262425</c:v>
                </c:pt>
                <c:pt idx="10138">
                  <c:v>31.27138914</c:v>
                </c:pt>
                <c:pt idx="10139">
                  <c:v>31.2701539</c:v>
                </c:pt>
                <c:pt idx="10140">
                  <c:v>31.26891852</c:v>
                </c:pt>
                <c:pt idx="10141">
                  <c:v>31.267683009999999</c:v>
                </c:pt>
                <c:pt idx="10142">
                  <c:v>31.266447370000002</c:v>
                </c:pt>
                <c:pt idx="10143">
                  <c:v>31.26521159</c:v>
                </c:pt>
                <c:pt idx="10144">
                  <c:v>31.263975680000001</c:v>
                </c:pt>
                <c:pt idx="10145">
                  <c:v>31.262739639999999</c:v>
                </c:pt>
                <c:pt idx="10146">
                  <c:v>31.26150346</c:v>
                </c:pt>
                <c:pt idx="10147">
                  <c:v>31.260267150000001</c:v>
                </c:pt>
                <c:pt idx="10148">
                  <c:v>31.2590307</c:v>
                </c:pt>
                <c:pt idx="10149">
                  <c:v>31.257794130000001</c:v>
                </c:pt>
                <c:pt idx="10150">
                  <c:v>31.25655742</c:v>
                </c:pt>
                <c:pt idx="10151">
                  <c:v>31.255320569999999</c:v>
                </c:pt>
                <c:pt idx="10152">
                  <c:v>31.25408359</c:v>
                </c:pt>
                <c:pt idx="10153">
                  <c:v>31.252846479999999</c:v>
                </c:pt>
                <c:pt idx="10154">
                  <c:v>31.25160923</c:v>
                </c:pt>
                <c:pt idx="10155">
                  <c:v>31.250371860000001</c:v>
                </c:pt>
                <c:pt idx="10156">
                  <c:v>31.249134349999999</c:v>
                </c:pt>
                <c:pt idx="10157">
                  <c:v>31.247896709999999</c:v>
                </c:pt>
                <c:pt idx="10158">
                  <c:v>31.246658929999999</c:v>
                </c:pt>
                <c:pt idx="10159">
                  <c:v>31.245421029999999</c:v>
                </c:pt>
                <c:pt idx="10160">
                  <c:v>31.244182989999999</c:v>
                </c:pt>
                <c:pt idx="10161">
                  <c:v>31.242944810000001</c:v>
                </c:pt>
                <c:pt idx="10162">
                  <c:v>31.24170651</c:v>
                </c:pt>
                <c:pt idx="10163">
                  <c:v>31.240468069999999</c:v>
                </c:pt>
                <c:pt idx="10164">
                  <c:v>31.2392295</c:v>
                </c:pt>
                <c:pt idx="10165">
                  <c:v>31.237990799999999</c:v>
                </c:pt>
                <c:pt idx="10166">
                  <c:v>31.236751959999999</c:v>
                </c:pt>
                <c:pt idx="10167">
                  <c:v>31.235513000000001</c:v>
                </c:pt>
                <c:pt idx="10168">
                  <c:v>31.234273900000002</c:v>
                </c:pt>
                <c:pt idx="10169">
                  <c:v>31.233034660000001</c:v>
                </c:pt>
                <c:pt idx="10170">
                  <c:v>31.231795300000002</c:v>
                </c:pt>
                <c:pt idx="10171">
                  <c:v>31.230555800000001</c:v>
                </c:pt>
                <c:pt idx="10172">
                  <c:v>31.229316170000001</c:v>
                </c:pt>
                <c:pt idx="10173">
                  <c:v>31.22807641</c:v>
                </c:pt>
                <c:pt idx="10174">
                  <c:v>31.226836519999999</c:v>
                </c:pt>
                <c:pt idx="10175">
                  <c:v>31.225596490000001</c:v>
                </c:pt>
                <c:pt idx="10176">
                  <c:v>31.224356319999998</c:v>
                </c:pt>
                <c:pt idx="10177">
                  <c:v>31.22311603</c:v>
                </c:pt>
                <c:pt idx="10178">
                  <c:v>31.221875610000001</c:v>
                </c:pt>
                <c:pt idx="10179">
                  <c:v>31.220635059999999</c:v>
                </c:pt>
                <c:pt idx="10180">
                  <c:v>31.21939437</c:v>
                </c:pt>
                <c:pt idx="10181">
                  <c:v>31.21815355</c:v>
                </c:pt>
                <c:pt idx="10182">
                  <c:v>31.216912600000001</c:v>
                </c:pt>
                <c:pt idx="10183">
                  <c:v>31.215671520000001</c:v>
                </c:pt>
                <c:pt idx="10184">
                  <c:v>31.214430310000001</c:v>
                </c:pt>
                <c:pt idx="10185">
                  <c:v>31.213188970000001</c:v>
                </c:pt>
                <c:pt idx="10186">
                  <c:v>31.21194749</c:v>
                </c:pt>
                <c:pt idx="10187">
                  <c:v>31.210705879999999</c:v>
                </c:pt>
                <c:pt idx="10188">
                  <c:v>31.209464149999999</c:v>
                </c:pt>
                <c:pt idx="10189">
                  <c:v>31.20822227</c:v>
                </c:pt>
                <c:pt idx="10190">
                  <c:v>31.206980269999999</c:v>
                </c:pt>
                <c:pt idx="10191">
                  <c:v>31.205738140000001</c:v>
                </c:pt>
                <c:pt idx="10192">
                  <c:v>31.20449588</c:v>
                </c:pt>
                <c:pt idx="10193">
                  <c:v>31.203253480000001</c:v>
                </c:pt>
                <c:pt idx="10194">
                  <c:v>31.202010949999998</c:v>
                </c:pt>
                <c:pt idx="10195">
                  <c:v>31.200768289999999</c:v>
                </c:pt>
                <c:pt idx="10196">
                  <c:v>31.199525510000001</c:v>
                </c:pt>
                <c:pt idx="10197">
                  <c:v>31.198282590000002</c:v>
                </c:pt>
                <c:pt idx="10198">
                  <c:v>31.197039530000001</c:v>
                </c:pt>
                <c:pt idx="10199">
                  <c:v>31.195796349999998</c:v>
                </c:pt>
                <c:pt idx="10200">
                  <c:v>31.194553030000002</c:v>
                </c:pt>
                <c:pt idx="10201">
                  <c:v>31.193309580000001</c:v>
                </c:pt>
                <c:pt idx="10202">
                  <c:v>31.192066010000001</c:v>
                </c:pt>
                <c:pt idx="10203">
                  <c:v>31.190822300000001</c:v>
                </c:pt>
                <c:pt idx="10204">
                  <c:v>31.18957846</c:v>
                </c:pt>
                <c:pt idx="10205">
                  <c:v>31.1883345</c:v>
                </c:pt>
                <c:pt idx="10206">
                  <c:v>31.187090399999999</c:v>
                </c:pt>
                <c:pt idx="10207">
                  <c:v>31.185846170000001</c:v>
                </c:pt>
                <c:pt idx="10208">
                  <c:v>31.18460181</c:v>
                </c:pt>
                <c:pt idx="10209">
                  <c:v>31.183357319999999</c:v>
                </c:pt>
                <c:pt idx="10210">
                  <c:v>31.182112700000001</c:v>
                </c:pt>
                <c:pt idx="10211">
                  <c:v>31.18086795</c:v>
                </c:pt>
                <c:pt idx="10212">
                  <c:v>31.179623060000001</c:v>
                </c:pt>
                <c:pt idx="10213">
                  <c:v>31.178378049999999</c:v>
                </c:pt>
                <c:pt idx="10214">
                  <c:v>31.177132910000001</c:v>
                </c:pt>
                <c:pt idx="10215">
                  <c:v>31.175887639999999</c:v>
                </c:pt>
                <c:pt idx="10216">
                  <c:v>31.17464223</c:v>
                </c:pt>
                <c:pt idx="10217">
                  <c:v>31.173396700000001</c:v>
                </c:pt>
                <c:pt idx="10218">
                  <c:v>31.172151039999999</c:v>
                </c:pt>
                <c:pt idx="10219">
                  <c:v>31.17090524</c:v>
                </c:pt>
                <c:pt idx="10220">
                  <c:v>31.169659320000001</c:v>
                </c:pt>
                <c:pt idx="10221">
                  <c:v>31.168413269999999</c:v>
                </c:pt>
                <c:pt idx="10222">
                  <c:v>31.167167079999999</c:v>
                </c:pt>
                <c:pt idx="10223">
                  <c:v>31.16592077</c:v>
                </c:pt>
                <c:pt idx="10224">
                  <c:v>31.164674309999999</c:v>
                </c:pt>
                <c:pt idx="10225">
                  <c:v>31.163427739999999</c:v>
                </c:pt>
                <c:pt idx="10226">
                  <c:v>31.16218104</c:v>
                </c:pt>
                <c:pt idx="10227">
                  <c:v>31.1609342</c:v>
                </c:pt>
                <c:pt idx="10228">
                  <c:v>31.15968724</c:v>
                </c:pt>
                <c:pt idx="10229">
                  <c:v>31.158440150000001</c:v>
                </c:pt>
                <c:pt idx="10230">
                  <c:v>31.157192930000001</c:v>
                </c:pt>
                <c:pt idx="10231">
                  <c:v>31.155945580000001</c:v>
                </c:pt>
                <c:pt idx="10232">
                  <c:v>31.15469809</c:v>
                </c:pt>
                <c:pt idx="10233">
                  <c:v>31.15345048</c:v>
                </c:pt>
                <c:pt idx="10234">
                  <c:v>31.15220274</c:v>
                </c:pt>
                <c:pt idx="10235">
                  <c:v>31.15095487</c:v>
                </c:pt>
                <c:pt idx="10236">
                  <c:v>31.14970688</c:v>
                </c:pt>
                <c:pt idx="10237">
                  <c:v>31.14845875</c:v>
                </c:pt>
                <c:pt idx="10238">
                  <c:v>31.147210489999999</c:v>
                </c:pt>
                <c:pt idx="10239">
                  <c:v>31.145962099999998</c:v>
                </c:pt>
                <c:pt idx="10240">
                  <c:v>31.144713589999999</c:v>
                </c:pt>
                <c:pt idx="10241">
                  <c:v>31.143464940000001</c:v>
                </c:pt>
                <c:pt idx="10242">
                  <c:v>31.142216170000001</c:v>
                </c:pt>
                <c:pt idx="10243">
                  <c:v>31.14096726</c:v>
                </c:pt>
                <c:pt idx="10244">
                  <c:v>31.13971823</c:v>
                </c:pt>
                <c:pt idx="10245">
                  <c:v>31.138469069999999</c:v>
                </c:pt>
                <c:pt idx="10246">
                  <c:v>31.137219779999999</c:v>
                </c:pt>
                <c:pt idx="10247">
                  <c:v>31.135970360000002</c:v>
                </c:pt>
                <c:pt idx="10248">
                  <c:v>31.1347208</c:v>
                </c:pt>
                <c:pt idx="10249">
                  <c:v>31.13347113</c:v>
                </c:pt>
                <c:pt idx="10250">
                  <c:v>31.132221319999999</c:v>
                </c:pt>
                <c:pt idx="10251">
                  <c:v>31.130971389999999</c:v>
                </c:pt>
                <c:pt idx="10252">
                  <c:v>31.129721320000002</c:v>
                </c:pt>
                <c:pt idx="10253">
                  <c:v>31.128471130000001</c:v>
                </c:pt>
                <c:pt idx="10254">
                  <c:v>31.127220810000001</c:v>
                </c:pt>
                <c:pt idx="10255">
                  <c:v>31.12597036</c:v>
                </c:pt>
                <c:pt idx="10256">
                  <c:v>31.12471979</c:v>
                </c:pt>
                <c:pt idx="10257">
                  <c:v>31.12346908</c:v>
                </c:pt>
                <c:pt idx="10258">
                  <c:v>31.12221825</c:v>
                </c:pt>
                <c:pt idx="10259">
                  <c:v>31.120967279999999</c:v>
                </c:pt>
                <c:pt idx="10260">
                  <c:v>31.119716189999998</c:v>
                </c:pt>
                <c:pt idx="10261">
                  <c:v>31.118464979999999</c:v>
                </c:pt>
                <c:pt idx="10262">
                  <c:v>31.117213629999998</c:v>
                </c:pt>
                <c:pt idx="10263">
                  <c:v>31.115962150000001</c:v>
                </c:pt>
                <c:pt idx="10264">
                  <c:v>31.114710550000002</c:v>
                </c:pt>
                <c:pt idx="10265">
                  <c:v>31.113458820000002</c:v>
                </c:pt>
                <c:pt idx="10266">
                  <c:v>31.112206960000002</c:v>
                </c:pt>
                <c:pt idx="10267">
                  <c:v>31.110954970000002</c:v>
                </c:pt>
                <c:pt idx="10268">
                  <c:v>31.109702859999999</c:v>
                </c:pt>
                <c:pt idx="10269">
                  <c:v>31.108450609999998</c:v>
                </c:pt>
                <c:pt idx="10270">
                  <c:v>31.107198239999999</c:v>
                </c:pt>
                <c:pt idx="10271">
                  <c:v>31.105945739999999</c:v>
                </c:pt>
                <c:pt idx="10272">
                  <c:v>31.104693109999999</c:v>
                </c:pt>
                <c:pt idx="10273">
                  <c:v>31.10344035</c:v>
                </c:pt>
                <c:pt idx="10274">
                  <c:v>31.102187470000001</c:v>
                </c:pt>
                <c:pt idx="10275">
                  <c:v>31.100934460000001</c:v>
                </c:pt>
                <c:pt idx="10276">
                  <c:v>31.099681319999998</c:v>
                </c:pt>
                <c:pt idx="10277">
                  <c:v>31.09842806</c:v>
                </c:pt>
                <c:pt idx="10278">
                  <c:v>31.097174670000001</c:v>
                </c:pt>
                <c:pt idx="10279">
                  <c:v>31.095921149999999</c:v>
                </c:pt>
                <c:pt idx="10280">
                  <c:v>31.0946675</c:v>
                </c:pt>
                <c:pt idx="10281">
                  <c:v>31.093413730000002</c:v>
                </c:pt>
                <c:pt idx="10282">
                  <c:v>31.092159819999999</c:v>
                </c:pt>
                <c:pt idx="10283">
                  <c:v>31.090905790000001</c:v>
                </c:pt>
                <c:pt idx="10284">
                  <c:v>31.08965164</c:v>
                </c:pt>
                <c:pt idx="10285">
                  <c:v>31.088397350000001</c:v>
                </c:pt>
                <c:pt idx="10286">
                  <c:v>31.08714294</c:v>
                </c:pt>
                <c:pt idx="10287">
                  <c:v>31.085888409999999</c:v>
                </c:pt>
                <c:pt idx="10288">
                  <c:v>31.084633740000001</c:v>
                </c:pt>
                <c:pt idx="10289">
                  <c:v>31.08337895</c:v>
                </c:pt>
                <c:pt idx="10290">
                  <c:v>31.082124029999999</c:v>
                </c:pt>
                <c:pt idx="10291">
                  <c:v>31.080868989999999</c:v>
                </c:pt>
                <c:pt idx="10292">
                  <c:v>31.079613810000001</c:v>
                </c:pt>
                <c:pt idx="10293">
                  <c:v>31.078358510000001</c:v>
                </c:pt>
                <c:pt idx="10294">
                  <c:v>31.077103090000001</c:v>
                </c:pt>
                <c:pt idx="10295">
                  <c:v>31.075847540000002</c:v>
                </c:pt>
                <c:pt idx="10296">
                  <c:v>31.074591850000001</c:v>
                </c:pt>
                <c:pt idx="10297">
                  <c:v>31.073336040000001</c:v>
                </c:pt>
                <c:pt idx="10298">
                  <c:v>31.072080110000002</c:v>
                </c:pt>
                <c:pt idx="10299">
                  <c:v>31.070824049999999</c:v>
                </c:pt>
                <c:pt idx="10300">
                  <c:v>31.069567859999999</c:v>
                </c:pt>
                <c:pt idx="10301">
                  <c:v>31.068311550000001</c:v>
                </c:pt>
                <c:pt idx="10302">
                  <c:v>31.067055109999998</c:v>
                </c:pt>
                <c:pt idx="10303">
                  <c:v>31.06579855</c:v>
                </c:pt>
                <c:pt idx="10304">
                  <c:v>31.064541850000001</c:v>
                </c:pt>
                <c:pt idx="10305">
                  <c:v>31.06328504</c:v>
                </c:pt>
                <c:pt idx="10306">
                  <c:v>31.062028089999998</c:v>
                </c:pt>
                <c:pt idx="10307">
                  <c:v>31.060771020000001</c:v>
                </c:pt>
                <c:pt idx="10308">
                  <c:v>31.05951383</c:v>
                </c:pt>
                <c:pt idx="10309">
                  <c:v>31.05825651</c:v>
                </c:pt>
                <c:pt idx="10310">
                  <c:v>31.056999059999999</c:v>
                </c:pt>
                <c:pt idx="10311">
                  <c:v>31.055741479999998</c:v>
                </c:pt>
                <c:pt idx="10312">
                  <c:v>31.054483780000002</c:v>
                </c:pt>
                <c:pt idx="10313">
                  <c:v>31.053225959999999</c:v>
                </c:pt>
                <c:pt idx="10314">
                  <c:v>31.051967999999999</c:v>
                </c:pt>
                <c:pt idx="10315">
                  <c:v>31.05070993</c:v>
                </c:pt>
                <c:pt idx="10316">
                  <c:v>31.04945172</c:v>
                </c:pt>
                <c:pt idx="10317">
                  <c:v>31.048193390000002</c:v>
                </c:pt>
                <c:pt idx="10318">
                  <c:v>31.04693494</c:v>
                </c:pt>
                <c:pt idx="10319">
                  <c:v>31.045676360000002</c:v>
                </c:pt>
                <c:pt idx="10320">
                  <c:v>31.044417639999999</c:v>
                </c:pt>
                <c:pt idx="10321">
                  <c:v>31.043158810000001</c:v>
                </c:pt>
                <c:pt idx="10322">
                  <c:v>31.04189985</c:v>
                </c:pt>
                <c:pt idx="10323">
                  <c:v>31.04064077</c:v>
                </c:pt>
                <c:pt idx="10324">
                  <c:v>31.039381559999999</c:v>
                </c:pt>
                <c:pt idx="10325">
                  <c:v>31.038122220000002</c:v>
                </c:pt>
                <c:pt idx="10326">
                  <c:v>31.036862769999999</c:v>
                </c:pt>
                <c:pt idx="10327">
                  <c:v>31.035603179999999</c:v>
                </c:pt>
                <c:pt idx="10328">
                  <c:v>31.03434347</c:v>
                </c:pt>
                <c:pt idx="10329">
                  <c:v>31.033083640000001</c:v>
                </c:pt>
                <c:pt idx="10330">
                  <c:v>31.031823679999999</c:v>
                </c:pt>
                <c:pt idx="10331">
                  <c:v>31.03056359</c:v>
                </c:pt>
                <c:pt idx="10332">
                  <c:v>31.029303380000002</c:v>
                </c:pt>
                <c:pt idx="10333">
                  <c:v>31.028043050000001</c:v>
                </c:pt>
                <c:pt idx="10334">
                  <c:v>31.02678259</c:v>
                </c:pt>
                <c:pt idx="10335">
                  <c:v>31.025521999999999</c:v>
                </c:pt>
                <c:pt idx="10336">
                  <c:v>31.024261289999998</c:v>
                </c:pt>
                <c:pt idx="10337">
                  <c:v>31.023000459999999</c:v>
                </c:pt>
                <c:pt idx="10338">
                  <c:v>31.021739499999999</c:v>
                </c:pt>
                <c:pt idx="10339">
                  <c:v>31.020478409999999</c:v>
                </c:pt>
                <c:pt idx="10340">
                  <c:v>31.0192172</c:v>
                </c:pt>
                <c:pt idx="10341">
                  <c:v>31.017955870000002</c:v>
                </c:pt>
                <c:pt idx="10342">
                  <c:v>31.016694409999999</c:v>
                </c:pt>
                <c:pt idx="10343">
                  <c:v>31.015432830000002</c:v>
                </c:pt>
                <c:pt idx="10344">
                  <c:v>31.014171109999999</c:v>
                </c:pt>
                <c:pt idx="10345">
                  <c:v>31.012909279999999</c:v>
                </c:pt>
                <c:pt idx="10346">
                  <c:v>31.011647320000002</c:v>
                </c:pt>
                <c:pt idx="10347">
                  <c:v>31.010385240000002</c:v>
                </c:pt>
                <c:pt idx="10348">
                  <c:v>31.009123030000001</c:v>
                </c:pt>
                <c:pt idx="10349">
                  <c:v>31.007860709999999</c:v>
                </c:pt>
                <c:pt idx="10350">
                  <c:v>31.00659825</c:v>
                </c:pt>
                <c:pt idx="10351">
                  <c:v>31.005335670000001</c:v>
                </c:pt>
                <c:pt idx="10352">
                  <c:v>31.004072969999999</c:v>
                </c:pt>
                <c:pt idx="10353">
                  <c:v>31.002810149999998</c:v>
                </c:pt>
                <c:pt idx="10354">
                  <c:v>31.001547200000001</c:v>
                </c:pt>
                <c:pt idx="10355">
                  <c:v>31.00028412</c:v>
                </c:pt>
                <c:pt idx="10356">
                  <c:v>30.99902092</c:v>
                </c:pt>
                <c:pt idx="10357">
                  <c:v>30.9977576</c:v>
                </c:pt>
                <c:pt idx="10358">
                  <c:v>30.99649415</c:v>
                </c:pt>
                <c:pt idx="10359">
                  <c:v>30.995230580000001</c:v>
                </c:pt>
                <c:pt idx="10360">
                  <c:v>30.993966889999999</c:v>
                </c:pt>
                <c:pt idx="10361">
                  <c:v>30.992703070000001</c:v>
                </c:pt>
                <c:pt idx="10362">
                  <c:v>30.99143913</c:v>
                </c:pt>
                <c:pt idx="10363">
                  <c:v>30.990175069999999</c:v>
                </c:pt>
                <c:pt idx="10364">
                  <c:v>30.988910879999999</c:v>
                </c:pt>
                <c:pt idx="10365">
                  <c:v>30.987646569999999</c:v>
                </c:pt>
                <c:pt idx="10366">
                  <c:v>30.986382129999999</c:v>
                </c:pt>
                <c:pt idx="10367">
                  <c:v>30.98511757</c:v>
                </c:pt>
                <c:pt idx="10368">
                  <c:v>30.983852880000001</c:v>
                </c:pt>
                <c:pt idx="10369">
                  <c:v>30.982588069999998</c:v>
                </c:pt>
                <c:pt idx="10370">
                  <c:v>30.981323140000001</c:v>
                </c:pt>
                <c:pt idx="10371">
                  <c:v>30.98005809</c:v>
                </c:pt>
                <c:pt idx="10372">
                  <c:v>30.978792909999999</c:v>
                </c:pt>
                <c:pt idx="10373">
                  <c:v>30.977527609999999</c:v>
                </c:pt>
                <c:pt idx="10374">
                  <c:v>30.97626219</c:v>
                </c:pt>
                <c:pt idx="10375">
                  <c:v>30.974996650000001</c:v>
                </c:pt>
                <c:pt idx="10376">
                  <c:v>30.973730979999999</c:v>
                </c:pt>
                <c:pt idx="10377">
                  <c:v>30.972465190000001</c:v>
                </c:pt>
                <c:pt idx="10378">
                  <c:v>30.97119927</c:v>
                </c:pt>
                <c:pt idx="10379">
                  <c:v>30.969933229999999</c:v>
                </c:pt>
                <c:pt idx="10380">
                  <c:v>30.968667069999999</c:v>
                </c:pt>
                <c:pt idx="10381">
                  <c:v>30.967400789999999</c:v>
                </c:pt>
                <c:pt idx="10382">
                  <c:v>30.96613438</c:v>
                </c:pt>
                <c:pt idx="10383">
                  <c:v>30.964867850000001</c:v>
                </c:pt>
                <c:pt idx="10384">
                  <c:v>30.963601199999999</c:v>
                </c:pt>
                <c:pt idx="10385">
                  <c:v>30.962334429999999</c:v>
                </c:pt>
                <c:pt idx="10386">
                  <c:v>30.961067530000001</c:v>
                </c:pt>
                <c:pt idx="10387">
                  <c:v>30.959800510000001</c:v>
                </c:pt>
                <c:pt idx="10388">
                  <c:v>30.958533370000001</c:v>
                </c:pt>
                <c:pt idx="10389">
                  <c:v>30.957266109999999</c:v>
                </c:pt>
                <c:pt idx="10390">
                  <c:v>30.95599872</c:v>
                </c:pt>
                <c:pt idx="10391">
                  <c:v>30.954731209999998</c:v>
                </c:pt>
                <c:pt idx="10392">
                  <c:v>30.95346357</c:v>
                </c:pt>
                <c:pt idx="10393">
                  <c:v>30.952195809999999</c:v>
                </c:pt>
                <c:pt idx="10394">
                  <c:v>30.95092794</c:v>
                </c:pt>
                <c:pt idx="10395">
                  <c:v>30.94965994</c:v>
                </c:pt>
                <c:pt idx="10396">
                  <c:v>30.948391820000001</c:v>
                </c:pt>
                <c:pt idx="10397">
                  <c:v>30.947123569999999</c:v>
                </c:pt>
                <c:pt idx="10398">
                  <c:v>30.945855210000001</c:v>
                </c:pt>
                <c:pt idx="10399">
                  <c:v>30.94458672</c:v>
                </c:pt>
                <c:pt idx="10400">
                  <c:v>30.94331811</c:v>
                </c:pt>
                <c:pt idx="10401">
                  <c:v>30.94204938</c:v>
                </c:pt>
                <c:pt idx="10402">
                  <c:v>30.940780530000001</c:v>
                </c:pt>
                <c:pt idx="10403">
                  <c:v>30.939511549999999</c:v>
                </c:pt>
                <c:pt idx="10404">
                  <c:v>30.938242460000001</c:v>
                </c:pt>
                <c:pt idx="10405">
                  <c:v>30.93697324</c:v>
                </c:pt>
                <c:pt idx="10406">
                  <c:v>30.9357039</c:v>
                </c:pt>
                <c:pt idx="10407">
                  <c:v>30.93443444</c:v>
                </c:pt>
                <c:pt idx="10408">
                  <c:v>30.933164850000001</c:v>
                </c:pt>
                <c:pt idx="10409">
                  <c:v>30.931895149999999</c:v>
                </c:pt>
                <c:pt idx="10410">
                  <c:v>30.930625320000001</c:v>
                </c:pt>
                <c:pt idx="10411">
                  <c:v>30.92935537</c:v>
                </c:pt>
                <c:pt idx="10412">
                  <c:v>30.928085299999999</c:v>
                </c:pt>
                <c:pt idx="10413">
                  <c:v>30.92681511</c:v>
                </c:pt>
                <c:pt idx="10414">
                  <c:v>30.925544800000001</c:v>
                </c:pt>
                <c:pt idx="10415">
                  <c:v>30.924274369999999</c:v>
                </c:pt>
                <c:pt idx="10416">
                  <c:v>30.9230038</c:v>
                </c:pt>
                <c:pt idx="10417">
                  <c:v>30.92173313</c:v>
                </c:pt>
                <c:pt idx="10418">
                  <c:v>30.920462329999999</c:v>
                </c:pt>
                <c:pt idx="10419">
                  <c:v>30.91919141</c:v>
                </c:pt>
                <c:pt idx="10420">
                  <c:v>30.917920370000001</c:v>
                </c:pt>
                <c:pt idx="10421">
                  <c:v>30.916649209999999</c:v>
                </c:pt>
                <c:pt idx="10422">
                  <c:v>30.915377929999998</c:v>
                </c:pt>
                <c:pt idx="10423">
                  <c:v>30.914106530000002</c:v>
                </c:pt>
                <c:pt idx="10424">
                  <c:v>30.912835000000001</c:v>
                </c:pt>
                <c:pt idx="10425">
                  <c:v>30.911563359999999</c:v>
                </c:pt>
                <c:pt idx="10426">
                  <c:v>30.91029159</c:v>
                </c:pt>
                <c:pt idx="10427">
                  <c:v>30.909019709999999</c:v>
                </c:pt>
                <c:pt idx="10428">
                  <c:v>30.907747700000002</c:v>
                </c:pt>
                <c:pt idx="10429">
                  <c:v>30.906475570000001</c:v>
                </c:pt>
                <c:pt idx="10430">
                  <c:v>30.905203329999999</c:v>
                </c:pt>
                <c:pt idx="10431">
                  <c:v>30.90393096</c:v>
                </c:pt>
                <c:pt idx="10432">
                  <c:v>30.902658469999999</c:v>
                </c:pt>
                <c:pt idx="10433">
                  <c:v>30.901385860000001</c:v>
                </c:pt>
                <c:pt idx="10434">
                  <c:v>30.900113130000001</c:v>
                </c:pt>
                <c:pt idx="10435">
                  <c:v>30.898840280000002</c:v>
                </c:pt>
                <c:pt idx="10436">
                  <c:v>30.897567309999999</c:v>
                </c:pt>
                <c:pt idx="10437">
                  <c:v>30.896294220000001</c:v>
                </c:pt>
                <c:pt idx="10438">
                  <c:v>30.895021</c:v>
                </c:pt>
                <c:pt idx="10439">
                  <c:v>30.89374767</c:v>
                </c:pt>
                <c:pt idx="10440">
                  <c:v>30.89247421</c:v>
                </c:pt>
                <c:pt idx="10441">
                  <c:v>30.891200640000001</c:v>
                </c:pt>
                <c:pt idx="10442">
                  <c:v>30.889926939999999</c:v>
                </c:pt>
                <c:pt idx="10443">
                  <c:v>30.888653130000002</c:v>
                </c:pt>
                <c:pt idx="10444">
                  <c:v>30.887379200000002</c:v>
                </c:pt>
                <c:pt idx="10445">
                  <c:v>30.886105149999999</c:v>
                </c:pt>
                <c:pt idx="10446">
                  <c:v>30.88483098</c:v>
                </c:pt>
                <c:pt idx="10447">
                  <c:v>30.883556680000002</c:v>
                </c:pt>
                <c:pt idx="10448">
                  <c:v>30.882282270000001</c:v>
                </c:pt>
                <c:pt idx="10449">
                  <c:v>30.881007740000001</c:v>
                </c:pt>
                <c:pt idx="10450">
                  <c:v>30.879733089999998</c:v>
                </c:pt>
                <c:pt idx="10451">
                  <c:v>30.87845832</c:v>
                </c:pt>
                <c:pt idx="10452">
                  <c:v>30.877183429999999</c:v>
                </c:pt>
                <c:pt idx="10453">
                  <c:v>30.875908419999998</c:v>
                </c:pt>
                <c:pt idx="10454">
                  <c:v>30.874633289999998</c:v>
                </c:pt>
                <c:pt idx="10455">
                  <c:v>30.873358039999999</c:v>
                </c:pt>
                <c:pt idx="10456">
                  <c:v>30.872082670000001</c:v>
                </c:pt>
                <c:pt idx="10457">
                  <c:v>30.87080718</c:v>
                </c:pt>
                <c:pt idx="10458">
                  <c:v>30.869531569999999</c:v>
                </c:pt>
                <c:pt idx="10459">
                  <c:v>30.868255850000001</c:v>
                </c:pt>
                <c:pt idx="10460">
                  <c:v>30.866980000000002</c:v>
                </c:pt>
                <c:pt idx="10461">
                  <c:v>30.865704040000001</c:v>
                </c:pt>
                <c:pt idx="10462">
                  <c:v>30.86442795</c:v>
                </c:pt>
                <c:pt idx="10463">
                  <c:v>30.86315175</c:v>
                </c:pt>
                <c:pt idx="10464">
                  <c:v>30.86187541</c:v>
                </c:pt>
                <c:pt idx="10465">
                  <c:v>30.860598970000002</c:v>
                </c:pt>
                <c:pt idx="10466">
                  <c:v>30.859322410000001</c:v>
                </c:pt>
                <c:pt idx="10467">
                  <c:v>30.858045730000001</c:v>
                </c:pt>
                <c:pt idx="10468">
                  <c:v>30.856768930000001</c:v>
                </c:pt>
                <c:pt idx="10469">
                  <c:v>30.85549202</c:v>
                </c:pt>
                <c:pt idx="10470">
                  <c:v>30.854214979999998</c:v>
                </c:pt>
                <c:pt idx="10471">
                  <c:v>30.852937820000001</c:v>
                </c:pt>
                <c:pt idx="10472">
                  <c:v>30.851660549999998</c:v>
                </c:pt>
                <c:pt idx="10473">
                  <c:v>30.85038316</c:v>
                </c:pt>
                <c:pt idx="10474">
                  <c:v>30.849105649999998</c:v>
                </c:pt>
                <c:pt idx="10475">
                  <c:v>30.847828020000001</c:v>
                </c:pt>
                <c:pt idx="10476">
                  <c:v>30.846550270000002</c:v>
                </c:pt>
                <c:pt idx="10477">
                  <c:v>30.845272399999999</c:v>
                </c:pt>
                <c:pt idx="10478">
                  <c:v>30.843994420000001</c:v>
                </c:pt>
                <c:pt idx="10479">
                  <c:v>30.84271631</c:v>
                </c:pt>
                <c:pt idx="10480">
                  <c:v>30.84143809</c:v>
                </c:pt>
                <c:pt idx="10481">
                  <c:v>30.840159750000002</c:v>
                </c:pt>
                <c:pt idx="10482">
                  <c:v>30.83888129</c:v>
                </c:pt>
                <c:pt idx="10483">
                  <c:v>30.837602709999999</c:v>
                </c:pt>
                <c:pt idx="10484">
                  <c:v>30.836324019999999</c:v>
                </c:pt>
                <c:pt idx="10485">
                  <c:v>30.835045210000001</c:v>
                </c:pt>
                <c:pt idx="10486">
                  <c:v>30.833766270000002</c:v>
                </c:pt>
                <c:pt idx="10487">
                  <c:v>30.832487230000002</c:v>
                </c:pt>
                <c:pt idx="10488">
                  <c:v>30.831208050000001</c:v>
                </c:pt>
                <c:pt idx="10489">
                  <c:v>30.829928760000001</c:v>
                </c:pt>
                <c:pt idx="10490">
                  <c:v>30.82864936</c:v>
                </c:pt>
                <c:pt idx="10491">
                  <c:v>30.827369839999999</c:v>
                </c:pt>
                <c:pt idx="10492">
                  <c:v>30.826090199999999</c:v>
                </c:pt>
                <c:pt idx="10493">
                  <c:v>30.82481044</c:v>
                </c:pt>
                <c:pt idx="10494">
                  <c:v>30.823530569999999</c:v>
                </c:pt>
                <c:pt idx="10495">
                  <c:v>30.822250570000001</c:v>
                </c:pt>
                <c:pt idx="10496">
                  <c:v>30.820970469999999</c:v>
                </c:pt>
                <c:pt idx="10497">
                  <c:v>30.81969024</c:v>
                </c:pt>
                <c:pt idx="10498">
                  <c:v>30.818409890000002</c:v>
                </c:pt>
                <c:pt idx="10499">
                  <c:v>30.817129430000001</c:v>
                </c:pt>
                <c:pt idx="10500">
                  <c:v>30.815848849999998</c:v>
                </c:pt>
                <c:pt idx="10501">
                  <c:v>30.814568149999999</c:v>
                </c:pt>
                <c:pt idx="10502">
                  <c:v>30.813287339999999</c:v>
                </c:pt>
                <c:pt idx="10503">
                  <c:v>30.812006409999999</c:v>
                </c:pt>
                <c:pt idx="10504">
                  <c:v>30.810725359999999</c:v>
                </c:pt>
                <c:pt idx="10505">
                  <c:v>30.809444190000001</c:v>
                </c:pt>
                <c:pt idx="10506">
                  <c:v>30.80816291</c:v>
                </c:pt>
                <c:pt idx="10507">
                  <c:v>30.80688151</c:v>
                </c:pt>
                <c:pt idx="10508">
                  <c:v>30.805599990000001</c:v>
                </c:pt>
                <c:pt idx="10509">
                  <c:v>30.804318349999999</c:v>
                </c:pt>
                <c:pt idx="10510">
                  <c:v>30.803036599999999</c:v>
                </c:pt>
                <c:pt idx="10511">
                  <c:v>30.801754729999999</c:v>
                </c:pt>
                <c:pt idx="10512">
                  <c:v>30.80047274</c:v>
                </c:pt>
                <c:pt idx="10513">
                  <c:v>30.799190629999998</c:v>
                </c:pt>
                <c:pt idx="10514">
                  <c:v>30.797908410000002</c:v>
                </c:pt>
                <c:pt idx="10515">
                  <c:v>30.796626079999999</c:v>
                </c:pt>
                <c:pt idx="10516">
                  <c:v>30.795343620000001</c:v>
                </c:pt>
                <c:pt idx="10517">
                  <c:v>30.79406105</c:v>
                </c:pt>
                <c:pt idx="10518">
                  <c:v>30.792778370000001</c:v>
                </c:pt>
                <c:pt idx="10519">
                  <c:v>30.791495560000001</c:v>
                </c:pt>
                <c:pt idx="10520">
                  <c:v>30.790212650000001</c:v>
                </c:pt>
                <c:pt idx="10521">
                  <c:v>30.78892961</c:v>
                </c:pt>
                <c:pt idx="10522">
                  <c:v>30.787646460000001</c:v>
                </c:pt>
                <c:pt idx="10523">
                  <c:v>30.786363189999999</c:v>
                </c:pt>
                <c:pt idx="10524">
                  <c:v>30.785079799999998</c:v>
                </c:pt>
                <c:pt idx="10525">
                  <c:v>30.783796299999999</c:v>
                </c:pt>
                <c:pt idx="10526">
                  <c:v>30.78251268</c:v>
                </c:pt>
                <c:pt idx="10527">
                  <c:v>30.781228949999999</c:v>
                </c:pt>
                <c:pt idx="10528">
                  <c:v>30.779945099999999</c:v>
                </c:pt>
                <c:pt idx="10529">
                  <c:v>30.77866113</c:v>
                </c:pt>
                <c:pt idx="10530">
                  <c:v>30.777377049999998</c:v>
                </c:pt>
                <c:pt idx="10531">
                  <c:v>30.776092850000001</c:v>
                </c:pt>
                <c:pt idx="10532">
                  <c:v>30.774808539999999</c:v>
                </c:pt>
                <c:pt idx="10533">
                  <c:v>30.77352411</c:v>
                </c:pt>
                <c:pt idx="10534">
                  <c:v>30.772239559999999</c:v>
                </c:pt>
                <c:pt idx="10535">
                  <c:v>30.7709549</c:v>
                </c:pt>
                <c:pt idx="10536">
                  <c:v>30.76967011</c:v>
                </c:pt>
                <c:pt idx="10537">
                  <c:v>30.768385219999999</c:v>
                </c:pt>
                <c:pt idx="10538">
                  <c:v>30.767100209999999</c:v>
                </c:pt>
                <c:pt idx="10539">
                  <c:v>30.765815079999999</c:v>
                </c:pt>
                <c:pt idx="10540">
                  <c:v>30.764529840000002</c:v>
                </c:pt>
                <c:pt idx="10541">
                  <c:v>30.763244480000001</c:v>
                </c:pt>
                <c:pt idx="10542">
                  <c:v>30.761959010000002</c:v>
                </c:pt>
                <c:pt idx="10543">
                  <c:v>30.76067342</c:v>
                </c:pt>
                <c:pt idx="10544">
                  <c:v>30.759387719999999</c:v>
                </c:pt>
                <c:pt idx="10545">
                  <c:v>30.7581019</c:v>
                </c:pt>
                <c:pt idx="10546">
                  <c:v>30.756815970000002</c:v>
                </c:pt>
                <c:pt idx="10547">
                  <c:v>30.755529920000001</c:v>
                </c:pt>
                <c:pt idx="10548">
                  <c:v>30.754243760000001</c:v>
                </c:pt>
                <c:pt idx="10549">
                  <c:v>30.752957479999999</c:v>
                </c:pt>
                <c:pt idx="10550">
                  <c:v>30.751671080000001</c:v>
                </c:pt>
                <c:pt idx="10551">
                  <c:v>30.750384570000001</c:v>
                </c:pt>
                <c:pt idx="10552">
                  <c:v>30.749097949999999</c:v>
                </c:pt>
                <c:pt idx="10553">
                  <c:v>30.747811209999998</c:v>
                </c:pt>
                <c:pt idx="10554">
                  <c:v>30.746524350000001</c:v>
                </c:pt>
                <c:pt idx="10555">
                  <c:v>30.745237379999999</c:v>
                </c:pt>
                <c:pt idx="10556">
                  <c:v>30.743950300000002</c:v>
                </c:pt>
                <c:pt idx="10557">
                  <c:v>30.742663100000001</c:v>
                </c:pt>
                <c:pt idx="10558">
                  <c:v>30.741375789999999</c:v>
                </c:pt>
                <c:pt idx="10559">
                  <c:v>30.740088360000001</c:v>
                </c:pt>
                <c:pt idx="10560">
                  <c:v>30.7388008</c:v>
                </c:pt>
                <c:pt idx="10561">
                  <c:v>30.737513140000001</c:v>
                </c:pt>
                <c:pt idx="10562">
                  <c:v>30.73622537</c:v>
                </c:pt>
                <c:pt idx="10563">
                  <c:v>30.734937479999999</c:v>
                </c:pt>
                <c:pt idx="10564">
                  <c:v>30.73364948</c:v>
                </c:pt>
                <c:pt idx="10565">
                  <c:v>30.732361359999999</c:v>
                </c:pt>
                <c:pt idx="10566">
                  <c:v>30.731073129999999</c:v>
                </c:pt>
                <c:pt idx="10567">
                  <c:v>30.72978479</c:v>
                </c:pt>
                <c:pt idx="10568">
                  <c:v>30.728496329999999</c:v>
                </c:pt>
                <c:pt idx="10569">
                  <c:v>30.727207750000002</c:v>
                </c:pt>
                <c:pt idx="10570">
                  <c:v>30.725919059999999</c:v>
                </c:pt>
                <c:pt idx="10571">
                  <c:v>30.724630260000001</c:v>
                </c:pt>
                <c:pt idx="10572">
                  <c:v>30.723341340000001</c:v>
                </c:pt>
                <c:pt idx="10573">
                  <c:v>30.722052309999999</c:v>
                </c:pt>
                <c:pt idx="10574">
                  <c:v>30.720763170000001</c:v>
                </c:pt>
                <c:pt idx="10575">
                  <c:v>30.719473910000001</c:v>
                </c:pt>
                <c:pt idx="10576">
                  <c:v>30.718184539999999</c:v>
                </c:pt>
                <c:pt idx="10577">
                  <c:v>30.716895050000002</c:v>
                </c:pt>
                <c:pt idx="10578">
                  <c:v>30.715605450000002</c:v>
                </c:pt>
                <c:pt idx="10579">
                  <c:v>30.714315729999999</c:v>
                </c:pt>
                <c:pt idx="10580">
                  <c:v>30.713025909999999</c:v>
                </c:pt>
                <c:pt idx="10581">
                  <c:v>30.711735959999999</c:v>
                </c:pt>
                <c:pt idx="10582">
                  <c:v>30.710445910000001</c:v>
                </c:pt>
                <c:pt idx="10583">
                  <c:v>30.70915574</c:v>
                </c:pt>
                <c:pt idx="10584">
                  <c:v>30.707865439999999</c:v>
                </c:pt>
                <c:pt idx="10585">
                  <c:v>30.706575050000001</c:v>
                </c:pt>
                <c:pt idx="10586">
                  <c:v>30.705284540000001</c:v>
                </c:pt>
                <c:pt idx="10587">
                  <c:v>30.703993910000001</c:v>
                </c:pt>
                <c:pt idx="10588">
                  <c:v>30.702703169999999</c:v>
                </c:pt>
                <c:pt idx="10589">
                  <c:v>30.701412319999999</c:v>
                </c:pt>
                <c:pt idx="10590">
                  <c:v>30.700121360000001</c:v>
                </c:pt>
                <c:pt idx="10591">
                  <c:v>30.698830279999999</c:v>
                </c:pt>
                <c:pt idx="10592">
                  <c:v>30.697539089999999</c:v>
                </c:pt>
                <c:pt idx="10593">
                  <c:v>30.696247790000001</c:v>
                </c:pt>
                <c:pt idx="10594">
                  <c:v>30.69495637</c:v>
                </c:pt>
                <c:pt idx="10595">
                  <c:v>30.69366484</c:v>
                </c:pt>
                <c:pt idx="10596">
                  <c:v>30.692373199999999</c:v>
                </c:pt>
                <c:pt idx="10597">
                  <c:v>30.691081440000001</c:v>
                </c:pt>
                <c:pt idx="10598">
                  <c:v>30.689789569999999</c:v>
                </c:pt>
                <c:pt idx="10599">
                  <c:v>30.688497590000001</c:v>
                </c:pt>
                <c:pt idx="10600">
                  <c:v>30.687205500000001</c:v>
                </c:pt>
                <c:pt idx="10601">
                  <c:v>30.685913289999998</c:v>
                </c:pt>
                <c:pt idx="10602">
                  <c:v>30.684620970000001</c:v>
                </c:pt>
                <c:pt idx="10603">
                  <c:v>30.683328540000002</c:v>
                </c:pt>
                <c:pt idx="10604">
                  <c:v>30.682035989999999</c:v>
                </c:pt>
                <c:pt idx="10605">
                  <c:v>30.680743329999999</c:v>
                </c:pt>
                <c:pt idx="10606">
                  <c:v>30.679450559999999</c:v>
                </c:pt>
                <c:pt idx="10607">
                  <c:v>30.678157680000002</c:v>
                </c:pt>
                <c:pt idx="10608">
                  <c:v>30.676864670000001</c:v>
                </c:pt>
                <c:pt idx="10609">
                  <c:v>30.675571560000002</c:v>
                </c:pt>
                <c:pt idx="10610">
                  <c:v>30.674278340000001</c:v>
                </c:pt>
                <c:pt idx="10611">
                  <c:v>30.672985000000001</c:v>
                </c:pt>
                <c:pt idx="10612">
                  <c:v>30.671691559999999</c:v>
                </c:pt>
                <c:pt idx="10613">
                  <c:v>30.670397999999999</c:v>
                </c:pt>
                <c:pt idx="10614">
                  <c:v>30.66910433</c:v>
                </c:pt>
                <c:pt idx="10615">
                  <c:v>30.667810549999999</c:v>
                </c:pt>
                <c:pt idx="10616">
                  <c:v>30.666516649999998</c:v>
                </c:pt>
                <c:pt idx="10617">
                  <c:v>30.66522265</c:v>
                </c:pt>
                <c:pt idx="10618">
                  <c:v>30.66392853</c:v>
                </c:pt>
                <c:pt idx="10619">
                  <c:v>30.662634300000001</c:v>
                </c:pt>
                <c:pt idx="10620">
                  <c:v>30.661339949999999</c:v>
                </c:pt>
                <c:pt idx="10621">
                  <c:v>30.660045499999999</c:v>
                </c:pt>
                <c:pt idx="10622">
                  <c:v>30.65875093</c:v>
                </c:pt>
                <c:pt idx="10623">
                  <c:v>30.657456249999999</c:v>
                </c:pt>
                <c:pt idx="10624">
                  <c:v>30.65616146</c:v>
                </c:pt>
                <c:pt idx="10625">
                  <c:v>30.654866559999999</c:v>
                </c:pt>
                <c:pt idx="10626">
                  <c:v>30.653571549999999</c:v>
                </c:pt>
                <c:pt idx="10627">
                  <c:v>30.65227642</c:v>
                </c:pt>
                <c:pt idx="10628">
                  <c:v>30.65098119</c:v>
                </c:pt>
                <c:pt idx="10629">
                  <c:v>30.64968584</c:v>
                </c:pt>
                <c:pt idx="10630">
                  <c:v>30.648390379999999</c:v>
                </c:pt>
                <c:pt idx="10631">
                  <c:v>30.647094809999999</c:v>
                </c:pt>
                <c:pt idx="10632">
                  <c:v>30.645799109999999</c:v>
                </c:pt>
                <c:pt idx="10633">
                  <c:v>30.644503319999998</c:v>
                </c:pt>
                <c:pt idx="10634">
                  <c:v>30.643207409999999</c:v>
                </c:pt>
                <c:pt idx="10635">
                  <c:v>30.641911400000001</c:v>
                </c:pt>
                <c:pt idx="10636">
                  <c:v>30.640615270000001</c:v>
                </c:pt>
                <c:pt idx="10637">
                  <c:v>30.639319029999999</c:v>
                </c:pt>
                <c:pt idx="10638">
                  <c:v>30.638022679999999</c:v>
                </c:pt>
                <c:pt idx="10639">
                  <c:v>30.63672622</c:v>
                </c:pt>
                <c:pt idx="10640">
                  <c:v>30.635429640000002</c:v>
                </c:pt>
                <c:pt idx="10641">
                  <c:v>30.634132959999999</c:v>
                </c:pt>
                <c:pt idx="10642">
                  <c:v>30.632836170000001</c:v>
                </c:pt>
                <c:pt idx="10643">
                  <c:v>30.63153926</c:v>
                </c:pt>
                <c:pt idx="10644">
                  <c:v>30.630242240000001</c:v>
                </c:pt>
                <c:pt idx="10645">
                  <c:v>30.628945120000001</c:v>
                </c:pt>
                <c:pt idx="10646">
                  <c:v>30.627647880000001</c:v>
                </c:pt>
                <c:pt idx="10647">
                  <c:v>30.62635053</c:v>
                </c:pt>
                <c:pt idx="10648">
                  <c:v>30.62505307</c:v>
                </c:pt>
                <c:pt idx="10649">
                  <c:v>30.623755500000001</c:v>
                </c:pt>
                <c:pt idx="10650">
                  <c:v>30.622457820000001</c:v>
                </c:pt>
                <c:pt idx="10651">
                  <c:v>30.621160029999999</c:v>
                </c:pt>
                <c:pt idx="10652">
                  <c:v>30.619862130000001</c:v>
                </c:pt>
                <c:pt idx="10653">
                  <c:v>30.618564119999998</c:v>
                </c:pt>
                <c:pt idx="10654">
                  <c:v>30.617266000000001</c:v>
                </c:pt>
                <c:pt idx="10655">
                  <c:v>30.61596776</c:v>
                </c:pt>
                <c:pt idx="10656">
                  <c:v>30.614669410000001</c:v>
                </c:pt>
                <c:pt idx="10657">
                  <c:v>30.613370960000001</c:v>
                </c:pt>
                <c:pt idx="10658">
                  <c:v>30.612072390000002</c:v>
                </c:pt>
                <c:pt idx="10659">
                  <c:v>30.610773720000001</c:v>
                </c:pt>
                <c:pt idx="10660">
                  <c:v>30.609474939999998</c:v>
                </c:pt>
                <c:pt idx="10661">
                  <c:v>30.60817604</c:v>
                </c:pt>
                <c:pt idx="10662">
                  <c:v>30.606877040000001</c:v>
                </c:pt>
                <c:pt idx="10663">
                  <c:v>30.605577920000002</c:v>
                </c:pt>
                <c:pt idx="10664">
                  <c:v>30.604278699999998</c:v>
                </c:pt>
                <c:pt idx="10665">
                  <c:v>30.60297937</c:v>
                </c:pt>
                <c:pt idx="10666">
                  <c:v>30.601679919999999</c:v>
                </c:pt>
                <c:pt idx="10667">
                  <c:v>30.60038037</c:v>
                </c:pt>
                <c:pt idx="10668">
                  <c:v>30.599080709999999</c:v>
                </c:pt>
                <c:pt idx="10669">
                  <c:v>30.597780929999999</c:v>
                </c:pt>
                <c:pt idx="10670">
                  <c:v>30.596481050000001</c:v>
                </c:pt>
                <c:pt idx="10671">
                  <c:v>30.595181060000002</c:v>
                </c:pt>
                <c:pt idx="10672">
                  <c:v>30.59388096</c:v>
                </c:pt>
                <c:pt idx="10673">
                  <c:v>30.59258075</c:v>
                </c:pt>
                <c:pt idx="10674">
                  <c:v>30.591280430000001</c:v>
                </c:pt>
                <c:pt idx="10675">
                  <c:v>30.589980000000001</c:v>
                </c:pt>
                <c:pt idx="10676">
                  <c:v>30.588679460000002</c:v>
                </c:pt>
                <c:pt idx="10677">
                  <c:v>30.587378810000001</c:v>
                </c:pt>
                <c:pt idx="10678">
                  <c:v>30.586078050000001</c:v>
                </c:pt>
                <c:pt idx="10679">
                  <c:v>30.58477718</c:v>
                </c:pt>
                <c:pt idx="10680">
                  <c:v>30.5834762</c:v>
                </c:pt>
                <c:pt idx="10681">
                  <c:v>30.582175110000001</c:v>
                </c:pt>
                <c:pt idx="10682">
                  <c:v>30.580873919999998</c:v>
                </c:pt>
                <c:pt idx="10683">
                  <c:v>30.57957261</c:v>
                </c:pt>
                <c:pt idx="10684">
                  <c:v>30.5782712</c:v>
                </c:pt>
                <c:pt idx="10685">
                  <c:v>30.576969680000001</c:v>
                </c:pt>
                <c:pt idx="10686">
                  <c:v>30.575668050000001</c:v>
                </c:pt>
                <c:pt idx="10687">
                  <c:v>30.574366309999998</c:v>
                </c:pt>
                <c:pt idx="10688">
                  <c:v>30.573064460000001</c:v>
                </c:pt>
                <c:pt idx="10689">
                  <c:v>30.571762499999998</c:v>
                </c:pt>
                <c:pt idx="10690">
                  <c:v>30.570460440000002</c:v>
                </c:pt>
                <c:pt idx="10691">
                  <c:v>30.569158259999998</c:v>
                </c:pt>
                <c:pt idx="10692">
                  <c:v>30.567855980000001</c:v>
                </c:pt>
                <c:pt idx="10693">
                  <c:v>30.566553590000002</c:v>
                </c:pt>
                <c:pt idx="10694">
                  <c:v>30.56525109</c:v>
                </c:pt>
                <c:pt idx="10695">
                  <c:v>30.563948480000001</c:v>
                </c:pt>
                <c:pt idx="10696">
                  <c:v>30.562645759999999</c:v>
                </c:pt>
                <c:pt idx="10697">
                  <c:v>30.561342939999999</c:v>
                </c:pt>
                <c:pt idx="10698">
                  <c:v>30.560040000000001</c:v>
                </c:pt>
                <c:pt idx="10699">
                  <c:v>30.558736960000001</c:v>
                </c:pt>
                <c:pt idx="10700">
                  <c:v>30.557433809999999</c:v>
                </c:pt>
                <c:pt idx="10701">
                  <c:v>30.556130549999999</c:v>
                </c:pt>
                <c:pt idx="10702">
                  <c:v>30.55482718</c:v>
                </c:pt>
                <c:pt idx="10703">
                  <c:v>30.55352371</c:v>
                </c:pt>
                <c:pt idx="10704">
                  <c:v>30.55222011</c:v>
                </c:pt>
                <c:pt idx="10705">
                  <c:v>30.55091642</c:v>
                </c:pt>
                <c:pt idx="10706">
                  <c:v>30.549612620000001</c:v>
                </c:pt>
                <c:pt idx="10707">
                  <c:v>30.548308710000001</c:v>
                </c:pt>
                <c:pt idx="10708">
                  <c:v>30.547004699999999</c:v>
                </c:pt>
                <c:pt idx="10709">
                  <c:v>30.545700579999998</c:v>
                </c:pt>
                <c:pt idx="10710">
                  <c:v>30.54439635</c:v>
                </c:pt>
                <c:pt idx="10711">
                  <c:v>30.543092009999999</c:v>
                </c:pt>
                <c:pt idx="10712">
                  <c:v>30.54178756</c:v>
                </c:pt>
                <c:pt idx="10713">
                  <c:v>30.540483009999999</c:v>
                </c:pt>
                <c:pt idx="10714">
                  <c:v>30.53917835</c:v>
                </c:pt>
                <c:pt idx="10715">
                  <c:v>30.537873579999999</c:v>
                </c:pt>
                <c:pt idx="10716">
                  <c:v>30.5365687</c:v>
                </c:pt>
                <c:pt idx="10717">
                  <c:v>30.535263709999999</c:v>
                </c:pt>
                <c:pt idx="10718">
                  <c:v>30.53395862</c:v>
                </c:pt>
                <c:pt idx="10719">
                  <c:v>30.532653419999999</c:v>
                </c:pt>
                <c:pt idx="10720">
                  <c:v>30.531348120000001</c:v>
                </c:pt>
                <c:pt idx="10721">
                  <c:v>30.530042699999999</c:v>
                </c:pt>
                <c:pt idx="10722">
                  <c:v>30.52873718</c:v>
                </c:pt>
                <c:pt idx="10723">
                  <c:v>30.527431549999999</c:v>
                </c:pt>
                <c:pt idx="10724">
                  <c:v>30.526125820000001</c:v>
                </c:pt>
                <c:pt idx="10725">
                  <c:v>30.52481998</c:v>
                </c:pt>
                <c:pt idx="10726">
                  <c:v>30.523514030000001</c:v>
                </c:pt>
                <c:pt idx="10727">
                  <c:v>30.52220797</c:v>
                </c:pt>
                <c:pt idx="10728">
                  <c:v>30.520901800000001</c:v>
                </c:pt>
                <c:pt idx="10729">
                  <c:v>30.51959553</c:v>
                </c:pt>
                <c:pt idx="10730">
                  <c:v>30.518289150000001</c:v>
                </c:pt>
                <c:pt idx="10731">
                  <c:v>30.51698266</c:v>
                </c:pt>
                <c:pt idx="10732">
                  <c:v>30.515676070000001</c:v>
                </c:pt>
                <c:pt idx="10733">
                  <c:v>30.514369380000002</c:v>
                </c:pt>
                <c:pt idx="10734">
                  <c:v>30.513062569999999</c:v>
                </c:pt>
                <c:pt idx="10735">
                  <c:v>30.511755659999999</c:v>
                </c:pt>
                <c:pt idx="10736">
                  <c:v>30.51044864</c:v>
                </c:pt>
                <c:pt idx="10737">
                  <c:v>30.50914152</c:v>
                </c:pt>
                <c:pt idx="10738">
                  <c:v>30.507834290000002</c:v>
                </c:pt>
                <c:pt idx="10739">
                  <c:v>30.506526950000001</c:v>
                </c:pt>
                <c:pt idx="10740">
                  <c:v>30.50521951</c:v>
                </c:pt>
                <c:pt idx="10741">
                  <c:v>30.50391196</c:v>
                </c:pt>
                <c:pt idx="10742">
                  <c:v>30.502604300000002</c:v>
                </c:pt>
                <c:pt idx="10743">
                  <c:v>30.501296539999998</c:v>
                </c:pt>
                <c:pt idx="10744">
                  <c:v>30.49998867</c:v>
                </c:pt>
                <c:pt idx="10745">
                  <c:v>30.49868069</c:v>
                </c:pt>
                <c:pt idx="10746">
                  <c:v>30.497372609999999</c:v>
                </c:pt>
                <c:pt idx="10747">
                  <c:v>30.49606442</c:v>
                </c:pt>
                <c:pt idx="10748">
                  <c:v>30.494756129999999</c:v>
                </c:pt>
                <c:pt idx="10749">
                  <c:v>30.49344773</c:v>
                </c:pt>
                <c:pt idx="10750">
                  <c:v>30.492139229999999</c:v>
                </c:pt>
                <c:pt idx="10751">
                  <c:v>30.49083061</c:v>
                </c:pt>
                <c:pt idx="10752">
                  <c:v>30.489521889999999</c:v>
                </c:pt>
                <c:pt idx="10753">
                  <c:v>30.48821306</c:v>
                </c:pt>
                <c:pt idx="10754">
                  <c:v>30.486904129999999</c:v>
                </c:pt>
                <c:pt idx="10755">
                  <c:v>30.485595100000001</c:v>
                </c:pt>
                <c:pt idx="10756">
                  <c:v>30.484285960000001</c:v>
                </c:pt>
                <c:pt idx="10757">
                  <c:v>30.482976709999999</c:v>
                </c:pt>
                <c:pt idx="10758">
                  <c:v>30.481667359999999</c:v>
                </c:pt>
                <c:pt idx="10759">
                  <c:v>30.480357909999999</c:v>
                </c:pt>
                <c:pt idx="10760">
                  <c:v>30.479048339999999</c:v>
                </c:pt>
                <c:pt idx="10761">
                  <c:v>30.477738670000001</c:v>
                </c:pt>
                <c:pt idx="10762">
                  <c:v>30.476428899999998</c:v>
                </c:pt>
                <c:pt idx="10763">
                  <c:v>30.475119020000001</c:v>
                </c:pt>
                <c:pt idx="10764">
                  <c:v>30.473809039999999</c:v>
                </c:pt>
                <c:pt idx="10765">
                  <c:v>30.472498949999999</c:v>
                </c:pt>
                <c:pt idx="10766">
                  <c:v>30.47118876</c:v>
                </c:pt>
                <c:pt idx="10767">
                  <c:v>30.46987846</c:v>
                </c:pt>
                <c:pt idx="10768">
                  <c:v>30.468568049999998</c:v>
                </c:pt>
                <c:pt idx="10769">
                  <c:v>30.467257539999999</c:v>
                </c:pt>
                <c:pt idx="10770">
                  <c:v>30.465946930000001</c:v>
                </c:pt>
                <c:pt idx="10771">
                  <c:v>30.464636209999998</c:v>
                </c:pt>
                <c:pt idx="10772">
                  <c:v>30.463325380000001</c:v>
                </c:pt>
                <c:pt idx="10773">
                  <c:v>30.462014450000002</c:v>
                </c:pt>
                <c:pt idx="10774">
                  <c:v>30.460703420000002</c:v>
                </c:pt>
                <c:pt idx="10775">
                  <c:v>30.459392279999999</c:v>
                </c:pt>
                <c:pt idx="10776">
                  <c:v>30.458081020000002</c:v>
                </c:pt>
                <c:pt idx="10777">
                  <c:v>30.45676967</c:v>
                </c:pt>
                <c:pt idx="10778">
                  <c:v>30.455458220000001</c:v>
                </c:pt>
                <c:pt idx="10779">
                  <c:v>30.454146659999999</c:v>
                </c:pt>
                <c:pt idx="10780">
                  <c:v>30.452835</c:v>
                </c:pt>
                <c:pt idx="10781">
                  <c:v>30.451523229999999</c:v>
                </c:pt>
                <c:pt idx="10782">
                  <c:v>30.450211360000001</c:v>
                </c:pt>
                <c:pt idx="10783">
                  <c:v>30.448899390000001</c:v>
                </c:pt>
                <c:pt idx="10784">
                  <c:v>30.447587299999999</c:v>
                </c:pt>
                <c:pt idx="10785">
                  <c:v>30.446275119999999</c:v>
                </c:pt>
                <c:pt idx="10786">
                  <c:v>30.444962830000001</c:v>
                </c:pt>
                <c:pt idx="10787">
                  <c:v>30.443650439999999</c:v>
                </c:pt>
                <c:pt idx="10788">
                  <c:v>30.442337940000002</c:v>
                </c:pt>
                <c:pt idx="10789">
                  <c:v>30.441025339999999</c:v>
                </c:pt>
                <c:pt idx="10790">
                  <c:v>30.439712629999999</c:v>
                </c:pt>
                <c:pt idx="10791">
                  <c:v>30.438399820000001</c:v>
                </c:pt>
                <c:pt idx="10792">
                  <c:v>30.437086910000001</c:v>
                </c:pt>
                <c:pt idx="10793">
                  <c:v>30.43577389</c:v>
                </c:pt>
                <c:pt idx="10794">
                  <c:v>30.434460770000001</c:v>
                </c:pt>
                <c:pt idx="10795">
                  <c:v>30.43314754</c:v>
                </c:pt>
                <c:pt idx="10796">
                  <c:v>30.431834210000002</c:v>
                </c:pt>
                <c:pt idx="10797">
                  <c:v>30.430520779999998</c:v>
                </c:pt>
                <c:pt idx="10798">
                  <c:v>30.42920724</c:v>
                </c:pt>
                <c:pt idx="10799">
                  <c:v>30.427893600000001</c:v>
                </c:pt>
                <c:pt idx="10800">
                  <c:v>30.42657985</c:v>
                </c:pt>
                <c:pt idx="10801">
                  <c:v>30.425266000000001</c:v>
                </c:pt>
                <c:pt idx="10802">
                  <c:v>30.42395205</c:v>
                </c:pt>
                <c:pt idx="10803">
                  <c:v>30.422637999999999</c:v>
                </c:pt>
                <c:pt idx="10804">
                  <c:v>30.421323839999999</c:v>
                </c:pt>
                <c:pt idx="10805">
                  <c:v>30.420009579999999</c:v>
                </c:pt>
                <c:pt idx="10806">
                  <c:v>30.418695209999999</c:v>
                </c:pt>
                <c:pt idx="10807">
                  <c:v>30.417380739999999</c:v>
                </c:pt>
                <c:pt idx="10808">
                  <c:v>30.416066170000001</c:v>
                </c:pt>
                <c:pt idx="10809">
                  <c:v>30.414751500000001</c:v>
                </c:pt>
                <c:pt idx="10810">
                  <c:v>30.41343672</c:v>
                </c:pt>
                <c:pt idx="10811">
                  <c:v>30.412121840000001</c:v>
                </c:pt>
                <c:pt idx="10812">
                  <c:v>30.41080685</c:v>
                </c:pt>
                <c:pt idx="10813">
                  <c:v>30.409491769999999</c:v>
                </c:pt>
                <c:pt idx="10814">
                  <c:v>30.408176569999998</c:v>
                </c:pt>
                <c:pt idx="10815">
                  <c:v>30.406861280000001</c:v>
                </c:pt>
                <c:pt idx="10816">
                  <c:v>30.405545889999999</c:v>
                </c:pt>
                <c:pt idx="10817">
                  <c:v>30.404230389999999</c:v>
                </c:pt>
                <c:pt idx="10818">
                  <c:v>30.40291478</c:v>
                </c:pt>
                <c:pt idx="10819">
                  <c:v>30.40159908</c:v>
                </c:pt>
                <c:pt idx="10820">
                  <c:v>30.400283269999999</c:v>
                </c:pt>
                <c:pt idx="10821">
                  <c:v>30.39896736</c:v>
                </c:pt>
                <c:pt idx="10822">
                  <c:v>30.39765135</c:v>
                </c:pt>
                <c:pt idx="10823">
                  <c:v>30.396335239999999</c:v>
                </c:pt>
                <c:pt idx="10824">
                  <c:v>30.395019009999999</c:v>
                </c:pt>
                <c:pt idx="10825">
                  <c:v>30.393702690000001</c:v>
                </c:pt>
                <c:pt idx="10826">
                  <c:v>30.392386269999999</c:v>
                </c:pt>
                <c:pt idx="10827">
                  <c:v>30.391069739999999</c:v>
                </c:pt>
                <c:pt idx="10828">
                  <c:v>30.389753110000001</c:v>
                </c:pt>
                <c:pt idx="10829">
                  <c:v>30.388436380000002</c:v>
                </c:pt>
                <c:pt idx="10830">
                  <c:v>30.387119550000001</c:v>
                </c:pt>
                <c:pt idx="10831">
                  <c:v>30.38580262</c:v>
                </c:pt>
                <c:pt idx="10832">
                  <c:v>30.38448558</c:v>
                </c:pt>
                <c:pt idx="10833">
                  <c:v>30.383168439999999</c:v>
                </c:pt>
                <c:pt idx="10834">
                  <c:v>30.3818512</c:v>
                </c:pt>
                <c:pt idx="10835">
                  <c:v>30.38053386</c:v>
                </c:pt>
                <c:pt idx="10836">
                  <c:v>30.379216419999999</c:v>
                </c:pt>
                <c:pt idx="10837">
                  <c:v>30.377898869999999</c:v>
                </c:pt>
                <c:pt idx="10838">
                  <c:v>30.376581219999998</c:v>
                </c:pt>
                <c:pt idx="10839">
                  <c:v>30.37526347</c:v>
                </c:pt>
                <c:pt idx="10840">
                  <c:v>30.373945620000001</c:v>
                </c:pt>
                <c:pt idx="10841">
                  <c:v>30.37262767</c:v>
                </c:pt>
                <c:pt idx="10842">
                  <c:v>30.371309610000001</c:v>
                </c:pt>
                <c:pt idx="10843">
                  <c:v>30.369991460000001</c:v>
                </c:pt>
                <c:pt idx="10844">
                  <c:v>30.3686732</c:v>
                </c:pt>
                <c:pt idx="10845">
                  <c:v>30.367354840000001</c:v>
                </c:pt>
                <c:pt idx="10846">
                  <c:v>30.366036380000001</c:v>
                </c:pt>
                <c:pt idx="10847">
                  <c:v>30.364717819999999</c:v>
                </c:pt>
                <c:pt idx="10848">
                  <c:v>30.363399139999999</c:v>
                </c:pt>
                <c:pt idx="10849">
                  <c:v>30.362080379999998</c:v>
                </c:pt>
                <c:pt idx="10850">
                  <c:v>30.36076151</c:v>
                </c:pt>
                <c:pt idx="10851">
                  <c:v>30.35944254</c:v>
                </c:pt>
                <c:pt idx="10852">
                  <c:v>30.358123469999999</c:v>
                </c:pt>
                <c:pt idx="10853">
                  <c:v>30.3568043</c:v>
                </c:pt>
                <c:pt idx="10854">
                  <c:v>30.355485030000001</c:v>
                </c:pt>
                <c:pt idx="10855">
                  <c:v>30.35416566</c:v>
                </c:pt>
                <c:pt idx="10856">
                  <c:v>30.35284618</c:v>
                </c:pt>
                <c:pt idx="10857">
                  <c:v>30.351526610000001</c:v>
                </c:pt>
                <c:pt idx="10858">
                  <c:v>30.350206929999999</c:v>
                </c:pt>
                <c:pt idx="10859">
                  <c:v>30.34888716</c:v>
                </c:pt>
                <c:pt idx="10860">
                  <c:v>30.34756728</c:v>
                </c:pt>
                <c:pt idx="10861">
                  <c:v>30.346247300000002</c:v>
                </c:pt>
                <c:pt idx="10862">
                  <c:v>30.344927219999999</c:v>
                </c:pt>
                <c:pt idx="10863">
                  <c:v>30.343607039999998</c:v>
                </c:pt>
                <c:pt idx="10864">
                  <c:v>30.34228676</c:v>
                </c:pt>
                <c:pt idx="10865">
                  <c:v>30.340966380000001</c:v>
                </c:pt>
                <c:pt idx="10866">
                  <c:v>30.339645900000001</c:v>
                </c:pt>
                <c:pt idx="10867">
                  <c:v>30.338325319999999</c:v>
                </c:pt>
                <c:pt idx="10868">
                  <c:v>30.33700464</c:v>
                </c:pt>
                <c:pt idx="10869">
                  <c:v>30.33568386</c:v>
                </c:pt>
                <c:pt idx="10870">
                  <c:v>30.334362970000001</c:v>
                </c:pt>
                <c:pt idx="10871">
                  <c:v>30.333041990000002</c:v>
                </c:pt>
                <c:pt idx="10872">
                  <c:v>30.331720900000001</c:v>
                </c:pt>
                <c:pt idx="10873">
                  <c:v>30.330399709999998</c:v>
                </c:pt>
                <c:pt idx="10874">
                  <c:v>30.329078429999999</c:v>
                </c:pt>
                <c:pt idx="10875">
                  <c:v>30.327757040000002</c:v>
                </c:pt>
                <c:pt idx="10876">
                  <c:v>30.32643556</c:v>
                </c:pt>
                <c:pt idx="10877">
                  <c:v>30.32511397</c:v>
                </c:pt>
                <c:pt idx="10878">
                  <c:v>30.32379229</c:v>
                </c:pt>
                <c:pt idx="10879">
                  <c:v>30.322470509999999</c:v>
                </c:pt>
                <c:pt idx="10880">
                  <c:v>30.321148619999999</c:v>
                </c:pt>
                <c:pt idx="10881">
                  <c:v>30.319826639999999</c:v>
                </c:pt>
                <c:pt idx="10882">
                  <c:v>30.31850455</c:v>
                </c:pt>
                <c:pt idx="10883">
                  <c:v>30.317182370000001</c:v>
                </c:pt>
                <c:pt idx="10884">
                  <c:v>30.315860090000001</c:v>
                </c:pt>
                <c:pt idx="10885">
                  <c:v>30.314537699999999</c:v>
                </c:pt>
                <c:pt idx="10886">
                  <c:v>30.31321522</c:v>
                </c:pt>
                <c:pt idx="10887">
                  <c:v>30.31189264</c:v>
                </c:pt>
                <c:pt idx="10888">
                  <c:v>30.310569959999999</c:v>
                </c:pt>
                <c:pt idx="10889">
                  <c:v>30.30924718</c:v>
                </c:pt>
                <c:pt idx="10890">
                  <c:v>30.307924289999999</c:v>
                </c:pt>
                <c:pt idx="10891">
                  <c:v>30.306601310000001</c:v>
                </c:pt>
                <c:pt idx="10892">
                  <c:v>30.305278229999999</c:v>
                </c:pt>
                <c:pt idx="10893">
                  <c:v>30.30395506</c:v>
                </c:pt>
                <c:pt idx="10894">
                  <c:v>30.302631779999999</c:v>
                </c:pt>
                <c:pt idx="10895">
                  <c:v>30.3013084</c:v>
                </c:pt>
                <c:pt idx="10896">
                  <c:v>30.299984909999999</c:v>
                </c:pt>
                <c:pt idx="10897">
                  <c:v>30.298661339999999</c:v>
                </c:pt>
                <c:pt idx="10898">
                  <c:v>30.29733766</c:v>
                </c:pt>
                <c:pt idx="10899">
                  <c:v>30.296013890000001</c:v>
                </c:pt>
                <c:pt idx="10900">
                  <c:v>30.294690020000001</c:v>
                </c:pt>
                <c:pt idx="10901">
                  <c:v>30.293366049999999</c:v>
                </c:pt>
                <c:pt idx="10902">
                  <c:v>30.29204198</c:v>
                </c:pt>
                <c:pt idx="10903">
                  <c:v>30.29071781</c:v>
                </c:pt>
                <c:pt idx="10904">
                  <c:v>30.289393539999999</c:v>
                </c:pt>
                <c:pt idx="10905">
                  <c:v>30.28806917</c:v>
                </c:pt>
                <c:pt idx="10906">
                  <c:v>30.286744710000001</c:v>
                </c:pt>
                <c:pt idx="10907">
                  <c:v>30.285420139999999</c:v>
                </c:pt>
                <c:pt idx="10908">
                  <c:v>30.284095480000001</c:v>
                </c:pt>
                <c:pt idx="10909">
                  <c:v>30.282770719999998</c:v>
                </c:pt>
                <c:pt idx="10910">
                  <c:v>30.281445860000002</c:v>
                </c:pt>
                <c:pt idx="10911">
                  <c:v>30.2801209</c:v>
                </c:pt>
                <c:pt idx="10912">
                  <c:v>30.278795840000001</c:v>
                </c:pt>
                <c:pt idx="10913">
                  <c:v>30.277470690000001</c:v>
                </c:pt>
                <c:pt idx="10914">
                  <c:v>30.276145440000001</c:v>
                </c:pt>
                <c:pt idx="10915">
                  <c:v>30.274820089999999</c:v>
                </c:pt>
                <c:pt idx="10916">
                  <c:v>30.273494639999999</c:v>
                </c:pt>
                <c:pt idx="10917">
                  <c:v>30.272169089999998</c:v>
                </c:pt>
                <c:pt idx="10918">
                  <c:v>30.27084344</c:v>
                </c:pt>
                <c:pt idx="10919">
                  <c:v>30.269517700000002</c:v>
                </c:pt>
                <c:pt idx="10920">
                  <c:v>30.26819184</c:v>
                </c:pt>
                <c:pt idx="10921">
                  <c:v>30.266865899999999</c:v>
                </c:pt>
                <c:pt idx="10922">
                  <c:v>30.265539870000001</c:v>
                </c:pt>
                <c:pt idx="10923">
                  <c:v>30.264213730000002</c:v>
                </c:pt>
                <c:pt idx="10924">
                  <c:v>30.262887500000001</c:v>
                </c:pt>
                <c:pt idx="10925">
                  <c:v>30.26156117</c:v>
                </c:pt>
                <c:pt idx="10926">
                  <c:v>30.260234740000001</c:v>
                </c:pt>
                <c:pt idx="10927">
                  <c:v>30.258908210000001</c:v>
                </c:pt>
                <c:pt idx="10928">
                  <c:v>30.25758158</c:v>
                </c:pt>
                <c:pt idx="10929">
                  <c:v>30.256254859999999</c:v>
                </c:pt>
                <c:pt idx="10930">
                  <c:v>30.254928039999999</c:v>
                </c:pt>
                <c:pt idx="10931">
                  <c:v>30.253601119999999</c:v>
                </c:pt>
                <c:pt idx="10932">
                  <c:v>30.252274109999998</c:v>
                </c:pt>
                <c:pt idx="10933">
                  <c:v>30.250947</c:v>
                </c:pt>
                <c:pt idx="10934">
                  <c:v>30.249619790000001</c:v>
                </c:pt>
                <c:pt idx="10935">
                  <c:v>30.24829248</c:v>
                </c:pt>
                <c:pt idx="10936">
                  <c:v>30.246965079999999</c:v>
                </c:pt>
                <c:pt idx="10937">
                  <c:v>30.24563757</c:v>
                </c:pt>
                <c:pt idx="10938">
                  <c:v>30.244309980000001</c:v>
                </c:pt>
                <c:pt idx="10939">
                  <c:v>30.24298228</c:v>
                </c:pt>
                <c:pt idx="10940">
                  <c:v>30.241654489999998</c:v>
                </c:pt>
                <c:pt idx="10941">
                  <c:v>30.2403266</c:v>
                </c:pt>
                <c:pt idx="10942">
                  <c:v>30.238998609999999</c:v>
                </c:pt>
                <c:pt idx="10943">
                  <c:v>30.237670529999999</c:v>
                </c:pt>
                <c:pt idx="10944">
                  <c:v>30.236342329999999</c:v>
                </c:pt>
                <c:pt idx="10945">
                  <c:v>30.235014060000001</c:v>
                </c:pt>
                <c:pt idx="10946">
                  <c:v>30.233685680000001</c:v>
                </c:pt>
                <c:pt idx="10947">
                  <c:v>30.23235721</c:v>
                </c:pt>
                <c:pt idx="10948">
                  <c:v>30.231028640000002</c:v>
                </c:pt>
                <c:pt idx="10949">
                  <c:v>30.229699979999999</c:v>
                </c:pt>
                <c:pt idx="10950">
                  <c:v>30.22837122</c:v>
                </c:pt>
                <c:pt idx="10951">
                  <c:v>30.227042359999999</c:v>
                </c:pt>
                <c:pt idx="10952">
                  <c:v>30.2257134</c:v>
                </c:pt>
                <c:pt idx="10953">
                  <c:v>30.224384350000001</c:v>
                </c:pt>
                <c:pt idx="10954">
                  <c:v>30.223055209999998</c:v>
                </c:pt>
                <c:pt idx="10955">
                  <c:v>30.221725960000001</c:v>
                </c:pt>
                <c:pt idx="10956">
                  <c:v>30.220396619999999</c:v>
                </c:pt>
                <c:pt idx="10957">
                  <c:v>30.219067190000001</c:v>
                </c:pt>
                <c:pt idx="10958">
                  <c:v>30.21773765</c:v>
                </c:pt>
                <c:pt idx="10959">
                  <c:v>30.216408019999999</c:v>
                </c:pt>
                <c:pt idx="10960">
                  <c:v>30.215078299999998</c:v>
                </c:pt>
                <c:pt idx="10961">
                  <c:v>30.21374848</c:v>
                </c:pt>
                <c:pt idx="10962">
                  <c:v>30.21241856</c:v>
                </c:pt>
                <c:pt idx="10963">
                  <c:v>30.211088549999999</c:v>
                </c:pt>
                <c:pt idx="10964">
                  <c:v>30.209758440000002</c:v>
                </c:pt>
                <c:pt idx="10965">
                  <c:v>30.208428229999999</c:v>
                </c:pt>
                <c:pt idx="10966">
                  <c:v>30.20709793</c:v>
                </c:pt>
                <c:pt idx="10967">
                  <c:v>30.205767529999999</c:v>
                </c:pt>
                <c:pt idx="10968">
                  <c:v>30.204437030000001</c:v>
                </c:pt>
                <c:pt idx="10969">
                  <c:v>30.203106439999999</c:v>
                </c:pt>
                <c:pt idx="10970">
                  <c:v>30.20177576</c:v>
                </c:pt>
                <c:pt idx="10971">
                  <c:v>30.20044498</c:v>
                </c:pt>
                <c:pt idx="10972">
                  <c:v>30.199114099999999</c:v>
                </c:pt>
                <c:pt idx="10973">
                  <c:v>30.197783130000001</c:v>
                </c:pt>
                <c:pt idx="10974">
                  <c:v>30.196452069999999</c:v>
                </c:pt>
                <c:pt idx="10975">
                  <c:v>30.195120899999999</c:v>
                </c:pt>
                <c:pt idx="10976">
                  <c:v>30.193789649999999</c:v>
                </c:pt>
                <c:pt idx="10977">
                  <c:v>30.192458290000001</c:v>
                </c:pt>
                <c:pt idx="10978">
                  <c:v>30.19112685</c:v>
                </c:pt>
                <c:pt idx="10979">
                  <c:v>30.1897953</c:v>
                </c:pt>
                <c:pt idx="10980">
                  <c:v>30.188463670000001</c:v>
                </c:pt>
                <c:pt idx="10981">
                  <c:v>30.18713193</c:v>
                </c:pt>
                <c:pt idx="10982">
                  <c:v>30.185800100000002</c:v>
                </c:pt>
                <c:pt idx="10983">
                  <c:v>30.18446818</c:v>
                </c:pt>
                <c:pt idx="10984">
                  <c:v>30.18313616</c:v>
                </c:pt>
                <c:pt idx="10985">
                  <c:v>30.18180405</c:v>
                </c:pt>
                <c:pt idx="10986">
                  <c:v>30.180471839999999</c:v>
                </c:pt>
                <c:pt idx="10987">
                  <c:v>30.17913953</c:v>
                </c:pt>
                <c:pt idx="10988">
                  <c:v>30.177807139999999</c:v>
                </c:pt>
                <c:pt idx="10989">
                  <c:v>30.176474639999999</c:v>
                </c:pt>
                <c:pt idx="10990">
                  <c:v>30.175142050000002</c:v>
                </c:pt>
                <c:pt idx="10991">
                  <c:v>30.173809370000001</c:v>
                </c:pt>
                <c:pt idx="10992">
                  <c:v>30.172476580000001</c:v>
                </c:pt>
                <c:pt idx="10993">
                  <c:v>30.171143709999999</c:v>
                </c:pt>
                <c:pt idx="10994">
                  <c:v>30.16981075</c:v>
                </c:pt>
                <c:pt idx="10995">
                  <c:v>30.168477679999999</c:v>
                </c:pt>
                <c:pt idx="10996">
                  <c:v>30.167144530000002</c:v>
                </c:pt>
                <c:pt idx="10997">
                  <c:v>30.16581128</c:v>
                </c:pt>
                <c:pt idx="10998">
                  <c:v>30.164477940000001</c:v>
                </c:pt>
                <c:pt idx="10999">
                  <c:v>30.163144500000001</c:v>
                </c:pt>
                <c:pt idx="11000">
                  <c:v>30.16181096</c:v>
                </c:pt>
                <c:pt idx="11001">
                  <c:v>30.16047734</c:v>
                </c:pt>
                <c:pt idx="11002">
                  <c:v>30.159143619999998</c:v>
                </c:pt>
                <c:pt idx="11003">
                  <c:v>30.157809799999999</c:v>
                </c:pt>
                <c:pt idx="11004">
                  <c:v>30.156475889999999</c:v>
                </c:pt>
                <c:pt idx="11005">
                  <c:v>30.155141889999999</c:v>
                </c:pt>
                <c:pt idx="11006">
                  <c:v>30.153807789999998</c:v>
                </c:pt>
                <c:pt idx="11007">
                  <c:v>30.1524736</c:v>
                </c:pt>
                <c:pt idx="11008">
                  <c:v>30.151139310000001</c:v>
                </c:pt>
                <c:pt idx="11009">
                  <c:v>30.149804929999998</c:v>
                </c:pt>
                <c:pt idx="11010">
                  <c:v>30.148470459999999</c:v>
                </c:pt>
                <c:pt idx="11011">
                  <c:v>30.147135890000001</c:v>
                </c:pt>
                <c:pt idx="11012">
                  <c:v>30.14580123</c:v>
                </c:pt>
                <c:pt idx="11013">
                  <c:v>30.144466479999998</c:v>
                </c:pt>
                <c:pt idx="11014">
                  <c:v>30.143131629999999</c:v>
                </c:pt>
                <c:pt idx="11015">
                  <c:v>30.14179669</c:v>
                </c:pt>
                <c:pt idx="11016">
                  <c:v>30.140461640000002</c:v>
                </c:pt>
                <c:pt idx="11017">
                  <c:v>30.139126510000001</c:v>
                </c:pt>
                <c:pt idx="11018">
                  <c:v>30.137791289999999</c:v>
                </c:pt>
                <c:pt idx="11019">
                  <c:v>30.136455980000001</c:v>
                </c:pt>
                <c:pt idx="11020">
                  <c:v>30.135120570000002</c:v>
                </c:pt>
                <c:pt idx="11021">
                  <c:v>30.133785069999998</c:v>
                </c:pt>
                <c:pt idx="11022">
                  <c:v>30.132449470000001</c:v>
                </c:pt>
                <c:pt idx="11023">
                  <c:v>30.13111378</c:v>
                </c:pt>
                <c:pt idx="11024">
                  <c:v>30.129778000000002</c:v>
                </c:pt>
                <c:pt idx="11025">
                  <c:v>30.12844213</c:v>
                </c:pt>
                <c:pt idx="11026">
                  <c:v>30.12710616</c:v>
                </c:pt>
                <c:pt idx="11027">
                  <c:v>30.1257701</c:v>
                </c:pt>
                <c:pt idx="11028">
                  <c:v>30.12443395</c:v>
                </c:pt>
                <c:pt idx="11029">
                  <c:v>30.123097699999999</c:v>
                </c:pt>
                <c:pt idx="11030">
                  <c:v>30.121761360000001</c:v>
                </c:pt>
                <c:pt idx="11031">
                  <c:v>30.120424929999999</c:v>
                </c:pt>
                <c:pt idx="11032">
                  <c:v>30.119088399999999</c:v>
                </c:pt>
                <c:pt idx="11033">
                  <c:v>30.11775179</c:v>
                </c:pt>
                <c:pt idx="11034">
                  <c:v>30.116415069999999</c:v>
                </c:pt>
                <c:pt idx="11035">
                  <c:v>30.115078270000001</c:v>
                </c:pt>
                <c:pt idx="11036">
                  <c:v>30.11374138</c:v>
                </c:pt>
                <c:pt idx="11037">
                  <c:v>30.112404389999998</c:v>
                </c:pt>
                <c:pt idx="11038">
                  <c:v>30.111067309999999</c:v>
                </c:pt>
                <c:pt idx="11039">
                  <c:v>30.109730129999999</c:v>
                </c:pt>
                <c:pt idx="11040">
                  <c:v>30.108392859999999</c:v>
                </c:pt>
                <c:pt idx="11041">
                  <c:v>30.107055500000001</c:v>
                </c:pt>
                <c:pt idx="11042">
                  <c:v>30.10571805</c:v>
                </c:pt>
                <c:pt idx="11043">
                  <c:v>30.104380509999999</c:v>
                </c:pt>
                <c:pt idx="11044">
                  <c:v>30.103042869999999</c:v>
                </c:pt>
                <c:pt idx="11045">
                  <c:v>30.101705150000001</c:v>
                </c:pt>
                <c:pt idx="11046">
                  <c:v>30.100367330000001</c:v>
                </c:pt>
                <c:pt idx="11047">
                  <c:v>30.099029420000001</c:v>
                </c:pt>
                <c:pt idx="11048">
                  <c:v>30.097691409999999</c:v>
                </c:pt>
                <c:pt idx="11049">
                  <c:v>30.096353319999999</c:v>
                </c:pt>
                <c:pt idx="11050">
                  <c:v>30.09501513</c:v>
                </c:pt>
                <c:pt idx="11051">
                  <c:v>30.093676850000001</c:v>
                </c:pt>
                <c:pt idx="11052">
                  <c:v>30.092338479999999</c:v>
                </c:pt>
                <c:pt idx="11053">
                  <c:v>30.091000019999999</c:v>
                </c:pt>
                <c:pt idx="11054">
                  <c:v>30.089661469999999</c:v>
                </c:pt>
                <c:pt idx="11055">
                  <c:v>30.088322819999998</c:v>
                </c:pt>
                <c:pt idx="11056">
                  <c:v>30.086984080000001</c:v>
                </c:pt>
                <c:pt idx="11057">
                  <c:v>30.08564526</c:v>
                </c:pt>
                <c:pt idx="11058">
                  <c:v>30.084306340000001</c:v>
                </c:pt>
                <c:pt idx="11059">
                  <c:v>30.082967320000002</c:v>
                </c:pt>
                <c:pt idx="11060">
                  <c:v>30.081628219999999</c:v>
                </c:pt>
                <c:pt idx="11061">
                  <c:v>30.080289029999999</c:v>
                </c:pt>
                <c:pt idx="11062">
                  <c:v>30.078949739999999</c:v>
                </c:pt>
                <c:pt idx="11063">
                  <c:v>30.077610360000001</c:v>
                </c:pt>
                <c:pt idx="11064">
                  <c:v>30.076270879999999</c:v>
                </c:pt>
                <c:pt idx="11065">
                  <c:v>30.074931320000001</c:v>
                </c:pt>
                <c:pt idx="11066">
                  <c:v>30.073591669999999</c:v>
                </c:pt>
                <c:pt idx="11067">
                  <c:v>30.07225193</c:v>
                </c:pt>
                <c:pt idx="11068">
                  <c:v>30.070912100000001</c:v>
                </c:pt>
                <c:pt idx="11069">
                  <c:v>30.069572170000001</c:v>
                </c:pt>
                <c:pt idx="11070">
                  <c:v>30.068232160000001</c:v>
                </c:pt>
                <c:pt idx="11071">
                  <c:v>30.06689205</c:v>
                </c:pt>
                <c:pt idx="11072">
                  <c:v>30.065551849999999</c:v>
                </c:pt>
                <c:pt idx="11073">
                  <c:v>30.064211570000001</c:v>
                </c:pt>
                <c:pt idx="11074">
                  <c:v>30.062871189999999</c:v>
                </c:pt>
                <c:pt idx="11075">
                  <c:v>30.06153072</c:v>
                </c:pt>
                <c:pt idx="11076">
                  <c:v>30.060190160000001</c:v>
                </c:pt>
                <c:pt idx="11077">
                  <c:v>30.058849510000002</c:v>
                </c:pt>
                <c:pt idx="11078">
                  <c:v>30.057508760000001</c:v>
                </c:pt>
                <c:pt idx="11079">
                  <c:v>30.056167930000001</c:v>
                </c:pt>
                <c:pt idx="11080">
                  <c:v>30.05482701</c:v>
                </c:pt>
                <c:pt idx="11081">
                  <c:v>30.053485999999999</c:v>
                </c:pt>
                <c:pt idx="11082">
                  <c:v>30.052144890000001</c:v>
                </c:pt>
                <c:pt idx="11083">
                  <c:v>30.050803699999999</c:v>
                </c:pt>
                <c:pt idx="11084">
                  <c:v>30.049462420000001</c:v>
                </c:pt>
                <c:pt idx="11085">
                  <c:v>30.048121040000002</c:v>
                </c:pt>
                <c:pt idx="11086">
                  <c:v>30.046779579999999</c:v>
                </c:pt>
                <c:pt idx="11087">
                  <c:v>30.045438019999999</c:v>
                </c:pt>
                <c:pt idx="11088">
                  <c:v>30.044096369999998</c:v>
                </c:pt>
                <c:pt idx="11089">
                  <c:v>30.042754630000001</c:v>
                </c:pt>
                <c:pt idx="11090">
                  <c:v>30.041412810000001</c:v>
                </c:pt>
                <c:pt idx="11091">
                  <c:v>30.040070889999999</c:v>
                </c:pt>
                <c:pt idx="11092">
                  <c:v>30.038728890000002</c:v>
                </c:pt>
                <c:pt idx="11093">
                  <c:v>30.037386789999999</c:v>
                </c:pt>
                <c:pt idx="11094">
                  <c:v>30.036044610000001</c:v>
                </c:pt>
                <c:pt idx="11095">
                  <c:v>30.034702329999998</c:v>
                </c:pt>
                <c:pt idx="11096">
                  <c:v>30.033359969999999</c:v>
                </c:pt>
                <c:pt idx="11097">
                  <c:v>30.03201752</c:v>
                </c:pt>
                <c:pt idx="11098">
                  <c:v>30.03067497</c:v>
                </c:pt>
                <c:pt idx="11099">
                  <c:v>30.02933234</c:v>
                </c:pt>
                <c:pt idx="11100">
                  <c:v>30.02798962</c:v>
                </c:pt>
                <c:pt idx="11101">
                  <c:v>30.026646800000002</c:v>
                </c:pt>
                <c:pt idx="11102">
                  <c:v>30.025303900000001</c:v>
                </c:pt>
                <c:pt idx="11103">
                  <c:v>30.02396091</c:v>
                </c:pt>
                <c:pt idx="11104">
                  <c:v>30.022617830000002</c:v>
                </c:pt>
                <c:pt idx="11105">
                  <c:v>30.02127466</c:v>
                </c:pt>
                <c:pt idx="11106">
                  <c:v>30.019931400000001</c:v>
                </c:pt>
                <c:pt idx="11107">
                  <c:v>30.018588050000002</c:v>
                </c:pt>
                <c:pt idx="11108">
                  <c:v>30.01724462</c:v>
                </c:pt>
                <c:pt idx="11109">
                  <c:v>30.01590109</c:v>
                </c:pt>
                <c:pt idx="11110">
                  <c:v>30.01455747</c:v>
                </c:pt>
                <c:pt idx="11111">
                  <c:v>30.01321377</c:v>
                </c:pt>
                <c:pt idx="11112">
                  <c:v>30.011869959999999</c:v>
                </c:pt>
                <c:pt idx="11113">
                  <c:v>30.010526080000002</c:v>
                </c:pt>
                <c:pt idx="11114">
                  <c:v>30.009182110000001</c:v>
                </c:pt>
                <c:pt idx="11115">
                  <c:v>30.00783805</c:v>
                </c:pt>
                <c:pt idx="11116">
                  <c:v>30.006493899999999</c:v>
                </c:pt>
                <c:pt idx="11117">
                  <c:v>30.005149660000001</c:v>
                </c:pt>
                <c:pt idx="11118">
                  <c:v>30.00380534</c:v>
                </c:pt>
                <c:pt idx="11119">
                  <c:v>30.002460920000001</c:v>
                </c:pt>
                <c:pt idx="11120">
                  <c:v>30.001116419999999</c:v>
                </c:pt>
                <c:pt idx="11121">
                  <c:v>29.999771819999999</c:v>
                </c:pt>
                <c:pt idx="11122">
                  <c:v>29.99842714</c:v>
                </c:pt>
                <c:pt idx="11123">
                  <c:v>29.997082370000001</c:v>
                </c:pt>
                <c:pt idx="11124">
                  <c:v>29.995737519999999</c:v>
                </c:pt>
                <c:pt idx="11125">
                  <c:v>29.994392569999999</c:v>
                </c:pt>
                <c:pt idx="11126">
                  <c:v>29.993047529999998</c:v>
                </c:pt>
                <c:pt idx="11127">
                  <c:v>29.991702409999998</c:v>
                </c:pt>
                <c:pt idx="11128">
                  <c:v>29.990357199999998</c:v>
                </c:pt>
                <c:pt idx="11129">
                  <c:v>29.989011900000001</c:v>
                </c:pt>
                <c:pt idx="11130">
                  <c:v>29.98766651</c:v>
                </c:pt>
                <c:pt idx="11131">
                  <c:v>29.98632104</c:v>
                </c:pt>
                <c:pt idx="11132">
                  <c:v>29.984975469999998</c:v>
                </c:pt>
                <c:pt idx="11133">
                  <c:v>29.983629820000001</c:v>
                </c:pt>
                <c:pt idx="11134">
                  <c:v>29.982284079999999</c:v>
                </c:pt>
                <c:pt idx="11135">
                  <c:v>29.980938259999999</c:v>
                </c:pt>
                <c:pt idx="11136">
                  <c:v>29.979592329999999</c:v>
                </c:pt>
                <c:pt idx="11137">
                  <c:v>29.978246330000001</c:v>
                </c:pt>
                <c:pt idx="11138">
                  <c:v>29.976900239999999</c:v>
                </c:pt>
                <c:pt idx="11139">
                  <c:v>29.97555406</c:v>
                </c:pt>
                <c:pt idx="11140">
                  <c:v>29.974207790000001</c:v>
                </c:pt>
                <c:pt idx="11141">
                  <c:v>29.972861439999999</c:v>
                </c:pt>
                <c:pt idx="11142">
                  <c:v>29.971515</c:v>
                </c:pt>
                <c:pt idx="11143">
                  <c:v>29.970168470000001</c:v>
                </c:pt>
                <c:pt idx="11144">
                  <c:v>29.968821850000001</c:v>
                </c:pt>
                <c:pt idx="11145">
                  <c:v>29.967475149999999</c:v>
                </c:pt>
                <c:pt idx="11146">
                  <c:v>29.966128359999999</c:v>
                </c:pt>
                <c:pt idx="11147">
                  <c:v>29.964781479999999</c:v>
                </c:pt>
                <c:pt idx="11148">
                  <c:v>29.963434509999999</c:v>
                </c:pt>
                <c:pt idx="11149">
                  <c:v>29.962087459999999</c:v>
                </c:pt>
                <c:pt idx="11150">
                  <c:v>29.960740319999999</c:v>
                </c:pt>
                <c:pt idx="11151">
                  <c:v>29.959393089999999</c:v>
                </c:pt>
                <c:pt idx="11152">
                  <c:v>29.958045769999998</c:v>
                </c:pt>
                <c:pt idx="11153">
                  <c:v>29.956698370000002</c:v>
                </c:pt>
                <c:pt idx="11154">
                  <c:v>29.955350880000001</c:v>
                </c:pt>
                <c:pt idx="11155">
                  <c:v>29.954003310000001</c:v>
                </c:pt>
                <c:pt idx="11156">
                  <c:v>29.952655650000001</c:v>
                </c:pt>
                <c:pt idx="11157">
                  <c:v>29.9513079</c:v>
                </c:pt>
                <c:pt idx="11158">
                  <c:v>29.949960059999999</c:v>
                </c:pt>
                <c:pt idx="11159">
                  <c:v>29.948612140000002</c:v>
                </c:pt>
                <c:pt idx="11160">
                  <c:v>29.94726412</c:v>
                </c:pt>
                <c:pt idx="11161">
                  <c:v>29.945916019999999</c:v>
                </c:pt>
                <c:pt idx="11162">
                  <c:v>29.944567840000001</c:v>
                </c:pt>
                <c:pt idx="11163">
                  <c:v>29.94321957</c:v>
                </c:pt>
                <c:pt idx="11164">
                  <c:v>29.941871209999999</c:v>
                </c:pt>
                <c:pt idx="11165">
                  <c:v>29.940522770000001</c:v>
                </c:pt>
                <c:pt idx="11166">
                  <c:v>29.93917424</c:v>
                </c:pt>
                <c:pt idx="11167">
                  <c:v>29.937825629999999</c:v>
                </c:pt>
                <c:pt idx="11168">
                  <c:v>29.93647692</c:v>
                </c:pt>
                <c:pt idx="11169">
                  <c:v>29.93512814</c:v>
                </c:pt>
                <c:pt idx="11170">
                  <c:v>29.933779260000001</c:v>
                </c:pt>
                <c:pt idx="11171">
                  <c:v>29.9324303</c:v>
                </c:pt>
                <c:pt idx="11172">
                  <c:v>29.931081259999999</c:v>
                </c:pt>
                <c:pt idx="11173">
                  <c:v>29.929732120000001</c:v>
                </c:pt>
                <c:pt idx="11174">
                  <c:v>29.928382899999999</c:v>
                </c:pt>
                <c:pt idx="11175">
                  <c:v>29.927033600000001</c:v>
                </c:pt>
                <c:pt idx="11176">
                  <c:v>29.92568421</c:v>
                </c:pt>
                <c:pt idx="11177">
                  <c:v>29.924334730000002</c:v>
                </c:pt>
                <c:pt idx="11178">
                  <c:v>29.92298517</c:v>
                </c:pt>
                <c:pt idx="11179">
                  <c:v>29.921635519999999</c:v>
                </c:pt>
                <c:pt idx="11180">
                  <c:v>29.920285790000001</c:v>
                </c:pt>
                <c:pt idx="11181">
                  <c:v>29.91893597</c:v>
                </c:pt>
                <c:pt idx="11182">
                  <c:v>29.917586060000001</c:v>
                </c:pt>
                <c:pt idx="11183">
                  <c:v>29.91623607</c:v>
                </c:pt>
                <c:pt idx="11184">
                  <c:v>29.914885980000001</c:v>
                </c:pt>
                <c:pt idx="11185">
                  <c:v>29.91353582</c:v>
                </c:pt>
                <c:pt idx="11186">
                  <c:v>29.912185569999998</c:v>
                </c:pt>
                <c:pt idx="11187">
                  <c:v>29.910835240000001</c:v>
                </c:pt>
                <c:pt idx="11188">
                  <c:v>29.909484819999999</c:v>
                </c:pt>
                <c:pt idx="11189">
                  <c:v>29.908134319999998</c:v>
                </c:pt>
                <c:pt idx="11190">
                  <c:v>29.906783730000001</c:v>
                </c:pt>
                <c:pt idx="11191">
                  <c:v>29.905433049999999</c:v>
                </c:pt>
                <c:pt idx="11192">
                  <c:v>29.904082299999999</c:v>
                </c:pt>
                <c:pt idx="11193">
                  <c:v>29.902731450000001</c:v>
                </c:pt>
                <c:pt idx="11194">
                  <c:v>29.90138052</c:v>
                </c:pt>
                <c:pt idx="11195">
                  <c:v>29.90002951</c:v>
                </c:pt>
                <c:pt idx="11196">
                  <c:v>29.898678409999999</c:v>
                </c:pt>
                <c:pt idx="11197">
                  <c:v>29.897327220000001</c:v>
                </c:pt>
                <c:pt idx="11198">
                  <c:v>29.89597595</c:v>
                </c:pt>
                <c:pt idx="11199">
                  <c:v>29.8946246</c:v>
                </c:pt>
                <c:pt idx="11200">
                  <c:v>29.89327316</c:v>
                </c:pt>
                <c:pt idx="11201">
                  <c:v>29.891921629999999</c:v>
                </c:pt>
                <c:pt idx="11202">
                  <c:v>29.890570019999998</c:v>
                </c:pt>
                <c:pt idx="11203">
                  <c:v>29.889218329999999</c:v>
                </c:pt>
                <c:pt idx="11204">
                  <c:v>29.887866549999998</c:v>
                </c:pt>
                <c:pt idx="11205">
                  <c:v>29.886514689999998</c:v>
                </c:pt>
                <c:pt idx="11206">
                  <c:v>29.885162739999998</c:v>
                </c:pt>
                <c:pt idx="11207">
                  <c:v>29.883810709999999</c:v>
                </c:pt>
                <c:pt idx="11208">
                  <c:v>29.882458580000002</c:v>
                </c:pt>
                <c:pt idx="11209">
                  <c:v>29.881106379999999</c:v>
                </c:pt>
                <c:pt idx="11210">
                  <c:v>29.8797541</c:v>
                </c:pt>
                <c:pt idx="11211">
                  <c:v>29.87840173</c:v>
                </c:pt>
                <c:pt idx="11212">
                  <c:v>29.877049270000001</c:v>
                </c:pt>
                <c:pt idx="11213">
                  <c:v>29.875696739999999</c:v>
                </c:pt>
                <c:pt idx="11214">
                  <c:v>29.874344109999999</c:v>
                </c:pt>
                <c:pt idx="11215">
                  <c:v>29.872991410000001</c:v>
                </c:pt>
                <c:pt idx="11216">
                  <c:v>29.871638619999999</c:v>
                </c:pt>
                <c:pt idx="11217">
                  <c:v>29.87028574</c:v>
                </c:pt>
                <c:pt idx="11218">
                  <c:v>29.868932789999999</c:v>
                </c:pt>
                <c:pt idx="11219">
                  <c:v>29.86757974</c:v>
                </c:pt>
                <c:pt idx="11220">
                  <c:v>29.866226619999999</c:v>
                </c:pt>
                <c:pt idx="11221">
                  <c:v>29.864873410000001</c:v>
                </c:pt>
                <c:pt idx="11222">
                  <c:v>29.86352012</c:v>
                </c:pt>
                <c:pt idx="11223">
                  <c:v>29.862166739999999</c:v>
                </c:pt>
                <c:pt idx="11224">
                  <c:v>29.860813279999999</c:v>
                </c:pt>
                <c:pt idx="11225">
                  <c:v>29.859459730000001</c:v>
                </c:pt>
                <c:pt idx="11226">
                  <c:v>29.858106100000001</c:v>
                </c:pt>
                <c:pt idx="11227">
                  <c:v>29.85675239</c:v>
                </c:pt>
                <c:pt idx="11228">
                  <c:v>29.855398600000001</c:v>
                </c:pt>
                <c:pt idx="11229">
                  <c:v>29.854044720000001</c:v>
                </c:pt>
                <c:pt idx="11230">
                  <c:v>29.852690760000002</c:v>
                </c:pt>
                <c:pt idx="11231">
                  <c:v>29.851336710000002</c:v>
                </c:pt>
                <c:pt idx="11232">
                  <c:v>29.849982570000002</c:v>
                </c:pt>
                <c:pt idx="11233">
                  <c:v>29.848628359999999</c:v>
                </c:pt>
                <c:pt idx="11234">
                  <c:v>29.847274070000001</c:v>
                </c:pt>
                <c:pt idx="11235">
                  <c:v>29.845919689999999</c:v>
                </c:pt>
                <c:pt idx="11236">
                  <c:v>29.844565230000001</c:v>
                </c:pt>
                <c:pt idx="11237">
                  <c:v>29.843210679999999</c:v>
                </c:pt>
                <c:pt idx="11238">
                  <c:v>29.841856060000001</c:v>
                </c:pt>
                <c:pt idx="11239">
                  <c:v>29.840501339999999</c:v>
                </c:pt>
                <c:pt idx="11240">
                  <c:v>29.839146549999999</c:v>
                </c:pt>
                <c:pt idx="11241">
                  <c:v>29.837791679999999</c:v>
                </c:pt>
                <c:pt idx="11242">
                  <c:v>29.836436719999998</c:v>
                </c:pt>
                <c:pt idx="11243">
                  <c:v>29.835081670000001</c:v>
                </c:pt>
                <c:pt idx="11244">
                  <c:v>29.833726550000002</c:v>
                </c:pt>
                <c:pt idx="11245">
                  <c:v>29.832371340000002</c:v>
                </c:pt>
                <c:pt idx="11246">
                  <c:v>29.831016049999999</c:v>
                </c:pt>
                <c:pt idx="11247">
                  <c:v>29.82966068</c:v>
                </c:pt>
                <c:pt idx="11248">
                  <c:v>29.828305230000002</c:v>
                </c:pt>
                <c:pt idx="11249">
                  <c:v>29.826949689999999</c:v>
                </c:pt>
                <c:pt idx="11250">
                  <c:v>29.825594070000001</c:v>
                </c:pt>
                <c:pt idx="11251">
                  <c:v>29.82423837</c:v>
                </c:pt>
                <c:pt idx="11252">
                  <c:v>29.822882580000002</c:v>
                </c:pt>
                <c:pt idx="11253">
                  <c:v>29.821526720000001</c:v>
                </c:pt>
                <c:pt idx="11254">
                  <c:v>29.820170770000001</c:v>
                </c:pt>
                <c:pt idx="11255">
                  <c:v>29.818814740000001</c:v>
                </c:pt>
                <c:pt idx="11256">
                  <c:v>29.817458609999999</c:v>
                </c:pt>
                <c:pt idx="11257">
                  <c:v>29.81610242</c:v>
                </c:pt>
                <c:pt idx="11258">
                  <c:v>29.81474614</c:v>
                </c:pt>
                <c:pt idx="11259">
                  <c:v>29.813389780000001</c:v>
                </c:pt>
                <c:pt idx="11260">
                  <c:v>29.812033339999999</c:v>
                </c:pt>
                <c:pt idx="11261">
                  <c:v>29.81067681</c:v>
                </c:pt>
                <c:pt idx="11262">
                  <c:v>29.809320209999999</c:v>
                </c:pt>
                <c:pt idx="11263">
                  <c:v>29.807963520000001</c:v>
                </c:pt>
                <c:pt idx="11264">
                  <c:v>29.80660675</c:v>
                </c:pt>
                <c:pt idx="11265">
                  <c:v>29.8052499</c:v>
                </c:pt>
                <c:pt idx="11266">
                  <c:v>29.80389297</c:v>
                </c:pt>
                <c:pt idx="11267">
                  <c:v>29.80253596</c:v>
                </c:pt>
                <c:pt idx="11268">
                  <c:v>29.80117886</c:v>
                </c:pt>
                <c:pt idx="11269">
                  <c:v>29.799821680000001</c:v>
                </c:pt>
                <c:pt idx="11270">
                  <c:v>29.798464419999998</c:v>
                </c:pt>
                <c:pt idx="11271">
                  <c:v>29.79710708</c:v>
                </c:pt>
                <c:pt idx="11272">
                  <c:v>29.795749659999998</c:v>
                </c:pt>
                <c:pt idx="11273">
                  <c:v>29.794392160000001</c:v>
                </c:pt>
                <c:pt idx="11274">
                  <c:v>29.79303458</c:v>
                </c:pt>
                <c:pt idx="11275">
                  <c:v>29.79167691</c:v>
                </c:pt>
                <c:pt idx="11276">
                  <c:v>29.790319159999999</c:v>
                </c:pt>
                <c:pt idx="11277">
                  <c:v>29.78896134</c:v>
                </c:pt>
                <c:pt idx="11278">
                  <c:v>29.787603430000001</c:v>
                </c:pt>
                <c:pt idx="11279">
                  <c:v>29.786245439999998</c:v>
                </c:pt>
                <c:pt idx="11280">
                  <c:v>29.784887359999999</c:v>
                </c:pt>
                <c:pt idx="11281">
                  <c:v>29.783529210000001</c:v>
                </c:pt>
                <c:pt idx="11282">
                  <c:v>29.782170969999999</c:v>
                </c:pt>
                <c:pt idx="11283">
                  <c:v>29.780812659999999</c:v>
                </c:pt>
                <c:pt idx="11284">
                  <c:v>29.779454269999999</c:v>
                </c:pt>
                <c:pt idx="11285">
                  <c:v>29.778095789999998</c:v>
                </c:pt>
                <c:pt idx="11286">
                  <c:v>29.776737229999998</c:v>
                </c:pt>
                <c:pt idx="11287">
                  <c:v>29.7753786</c:v>
                </c:pt>
                <c:pt idx="11288">
                  <c:v>29.774019880000001</c:v>
                </c:pt>
                <c:pt idx="11289">
                  <c:v>29.772661079999999</c:v>
                </c:pt>
                <c:pt idx="11290">
                  <c:v>29.771302200000001</c:v>
                </c:pt>
                <c:pt idx="11291">
                  <c:v>29.769943250000001</c:v>
                </c:pt>
                <c:pt idx="11292">
                  <c:v>29.76858421</c:v>
                </c:pt>
                <c:pt idx="11293">
                  <c:v>29.76722509</c:v>
                </c:pt>
                <c:pt idx="11294">
                  <c:v>29.765865890000001</c:v>
                </c:pt>
                <c:pt idx="11295">
                  <c:v>29.764506610000002</c:v>
                </c:pt>
                <c:pt idx="11296">
                  <c:v>29.763147249999999</c:v>
                </c:pt>
                <c:pt idx="11297">
                  <c:v>29.761787810000001</c:v>
                </c:pt>
                <c:pt idx="11298">
                  <c:v>29.760428279999999</c:v>
                </c:pt>
                <c:pt idx="11299">
                  <c:v>29.759068679999999</c:v>
                </c:pt>
                <c:pt idx="11300">
                  <c:v>29.757708999999998</c:v>
                </c:pt>
                <c:pt idx="11301">
                  <c:v>29.756349239999999</c:v>
                </c:pt>
                <c:pt idx="11302">
                  <c:v>29.754989399999999</c:v>
                </c:pt>
                <c:pt idx="11303">
                  <c:v>29.753629480000001</c:v>
                </c:pt>
                <c:pt idx="11304">
                  <c:v>29.752269470000002</c:v>
                </c:pt>
                <c:pt idx="11305">
                  <c:v>29.75090939</c:v>
                </c:pt>
                <c:pt idx="11306">
                  <c:v>29.74954923</c:v>
                </c:pt>
                <c:pt idx="11307">
                  <c:v>29.748188989999999</c:v>
                </c:pt>
                <c:pt idx="11308">
                  <c:v>29.746828669999999</c:v>
                </c:pt>
                <c:pt idx="11309">
                  <c:v>29.74546827</c:v>
                </c:pt>
                <c:pt idx="11310">
                  <c:v>29.744107790000001</c:v>
                </c:pt>
                <c:pt idx="11311">
                  <c:v>29.742747229999999</c:v>
                </c:pt>
                <c:pt idx="11312">
                  <c:v>29.741386590000001</c:v>
                </c:pt>
                <c:pt idx="11313">
                  <c:v>29.740025880000001</c:v>
                </c:pt>
                <c:pt idx="11314">
                  <c:v>29.738665080000001</c:v>
                </c:pt>
                <c:pt idx="11315">
                  <c:v>29.737304200000001</c:v>
                </c:pt>
                <c:pt idx="11316">
                  <c:v>29.735943249999998</c:v>
                </c:pt>
                <c:pt idx="11317">
                  <c:v>29.734582209999999</c:v>
                </c:pt>
                <c:pt idx="11318">
                  <c:v>29.733221100000002</c:v>
                </c:pt>
                <c:pt idx="11319">
                  <c:v>29.731859910000001</c:v>
                </c:pt>
                <c:pt idx="11320">
                  <c:v>29.73049864</c:v>
                </c:pt>
                <c:pt idx="11321">
                  <c:v>29.72913728</c:v>
                </c:pt>
                <c:pt idx="11322">
                  <c:v>29.72777585</c:v>
                </c:pt>
                <c:pt idx="11323">
                  <c:v>29.726414340000002</c:v>
                </c:pt>
                <c:pt idx="11324">
                  <c:v>29.725052760000001</c:v>
                </c:pt>
                <c:pt idx="11325">
                  <c:v>29.723691089999999</c:v>
                </c:pt>
                <c:pt idx="11326">
                  <c:v>29.722329340000002</c:v>
                </c:pt>
                <c:pt idx="11327">
                  <c:v>29.720967519999999</c:v>
                </c:pt>
                <c:pt idx="11328">
                  <c:v>29.719605609999999</c:v>
                </c:pt>
                <c:pt idx="11329">
                  <c:v>29.71824363</c:v>
                </c:pt>
                <c:pt idx="11330">
                  <c:v>29.716881560000001</c:v>
                </c:pt>
                <c:pt idx="11331">
                  <c:v>29.715519430000001</c:v>
                </c:pt>
                <c:pt idx="11332">
                  <c:v>29.71415721</c:v>
                </c:pt>
                <c:pt idx="11333">
                  <c:v>29.71279491</c:v>
                </c:pt>
                <c:pt idx="11334">
                  <c:v>29.711432540000001</c:v>
                </c:pt>
                <c:pt idx="11335">
                  <c:v>29.710070089999999</c:v>
                </c:pt>
                <c:pt idx="11336">
                  <c:v>29.70870755</c:v>
                </c:pt>
                <c:pt idx="11337">
                  <c:v>29.707344939999999</c:v>
                </c:pt>
                <c:pt idx="11338">
                  <c:v>29.705982259999999</c:v>
                </c:pt>
                <c:pt idx="11339">
                  <c:v>29.704619489999999</c:v>
                </c:pt>
                <c:pt idx="11340">
                  <c:v>29.70325665</c:v>
                </c:pt>
                <c:pt idx="11341">
                  <c:v>29.701893720000001</c:v>
                </c:pt>
                <c:pt idx="11342">
                  <c:v>29.70053072</c:v>
                </c:pt>
                <c:pt idx="11343">
                  <c:v>29.69916765</c:v>
                </c:pt>
                <c:pt idx="11344">
                  <c:v>29.697804489999999</c:v>
                </c:pt>
                <c:pt idx="11345">
                  <c:v>29.69644126</c:v>
                </c:pt>
                <c:pt idx="11346">
                  <c:v>29.695077940000001</c:v>
                </c:pt>
                <c:pt idx="11347">
                  <c:v>29.693714549999999</c:v>
                </c:pt>
                <c:pt idx="11348">
                  <c:v>29.692351089999999</c:v>
                </c:pt>
                <c:pt idx="11349">
                  <c:v>29.690987539999998</c:v>
                </c:pt>
                <c:pt idx="11350">
                  <c:v>29.689623919999999</c:v>
                </c:pt>
                <c:pt idx="11351">
                  <c:v>29.68826022</c:v>
                </c:pt>
                <c:pt idx="11352">
                  <c:v>29.686896430000001</c:v>
                </c:pt>
                <c:pt idx="11353">
                  <c:v>29.68553258</c:v>
                </c:pt>
                <c:pt idx="11354">
                  <c:v>29.684168639999999</c:v>
                </c:pt>
                <c:pt idx="11355">
                  <c:v>29.68280463</c:v>
                </c:pt>
                <c:pt idx="11356">
                  <c:v>29.681440540000001</c:v>
                </c:pt>
                <c:pt idx="11357">
                  <c:v>29.680076379999999</c:v>
                </c:pt>
                <c:pt idx="11358">
                  <c:v>29.678712139999998</c:v>
                </c:pt>
                <c:pt idx="11359">
                  <c:v>29.677347820000001</c:v>
                </c:pt>
                <c:pt idx="11360">
                  <c:v>29.675983420000001</c:v>
                </c:pt>
                <c:pt idx="11361">
                  <c:v>29.674618949999999</c:v>
                </c:pt>
                <c:pt idx="11362">
                  <c:v>29.67325439</c:v>
                </c:pt>
                <c:pt idx="11363">
                  <c:v>29.67188977</c:v>
                </c:pt>
                <c:pt idx="11364">
                  <c:v>29.670525059999999</c:v>
                </c:pt>
                <c:pt idx="11365">
                  <c:v>29.66916028</c:v>
                </c:pt>
                <c:pt idx="11366">
                  <c:v>29.667795420000001</c:v>
                </c:pt>
                <c:pt idx="11367">
                  <c:v>29.666430479999999</c:v>
                </c:pt>
                <c:pt idx="11368">
                  <c:v>29.665065469999998</c:v>
                </c:pt>
                <c:pt idx="11369">
                  <c:v>29.663700380000002</c:v>
                </c:pt>
                <c:pt idx="11370">
                  <c:v>29.662335219999999</c:v>
                </c:pt>
                <c:pt idx="11371">
                  <c:v>29.66096997</c:v>
                </c:pt>
                <c:pt idx="11372">
                  <c:v>29.659604649999999</c:v>
                </c:pt>
                <c:pt idx="11373">
                  <c:v>29.658239259999998</c:v>
                </c:pt>
                <c:pt idx="11374">
                  <c:v>29.656873789999999</c:v>
                </c:pt>
                <c:pt idx="11375">
                  <c:v>29.65550824</c:v>
                </c:pt>
                <c:pt idx="11376">
                  <c:v>29.6541426</c:v>
                </c:pt>
                <c:pt idx="11377">
                  <c:v>29.652776899999999</c:v>
                </c:pt>
                <c:pt idx="11378">
                  <c:v>29.651411119999999</c:v>
                </c:pt>
                <c:pt idx="11379">
                  <c:v>29.65004527</c:v>
                </c:pt>
                <c:pt idx="11380">
                  <c:v>29.648679340000001</c:v>
                </c:pt>
                <c:pt idx="11381">
                  <c:v>29.647313329999999</c:v>
                </c:pt>
                <c:pt idx="11382">
                  <c:v>29.645947249999999</c:v>
                </c:pt>
                <c:pt idx="11383">
                  <c:v>29.644581089999999</c:v>
                </c:pt>
                <c:pt idx="11384">
                  <c:v>29.64321485</c:v>
                </c:pt>
                <c:pt idx="11385">
                  <c:v>29.641848540000002</c:v>
                </c:pt>
                <c:pt idx="11386">
                  <c:v>29.640482160000001</c:v>
                </c:pt>
                <c:pt idx="11387">
                  <c:v>29.639115690000001</c:v>
                </c:pt>
                <c:pt idx="11388">
                  <c:v>29.637749150000001</c:v>
                </c:pt>
                <c:pt idx="11389">
                  <c:v>29.63638254</c:v>
                </c:pt>
                <c:pt idx="11390">
                  <c:v>29.635015849999998</c:v>
                </c:pt>
                <c:pt idx="11391">
                  <c:v>29.633649080000001</c:v>
                </c:pt>
                <c:pt idx="11392">
                  <c:v>29.632282239999999</c:v>
                </c:pt>
                <c:pt idx="11393">
                  <c:v>29.63091532</c:v>
                </c:pt>
                <c:pt idx="11394">
                  <c:v>29.629548329999999</c:v>
                </c:pt>
                <c:pt idx="11395">
                  <c:v>29.628181260000002</c:v>
                </c:pt>
                <c:pt idx="11396">
                  <c:v>29.626814119999999</c:v>
                </c:pt>
                <c:pt idx="11397">
                  <c:v>29.6254469</c:v>
                </c:pt>
                <c:pt idx="11398">
                  <c:v>29.624079609999999</c:v>
                </c:pt>
                <c:pt idx="11399">
                  <c:v>29.622712239999998</c:v>
                </c:pt>
                <c:pt idx="11400">
                  <c:v>29.621344780000001</c:v>
                </c:pt>
                <c:pt idx="11401">
                  <c:v>29.619977259999999</c:v>
                </c:pt>
                <c:pt idx="11402">
                  <c:v>29.618609670000001</c:v>
                </c:pt>
                <c:pt idx="11403">
                  <c:v>29.617242000000001</c:v>
                </c:pt>
                <c:pt idx="11404">
                  <c:v>29.615874250000001</c:v>
                </c:pt>
                <c:pt idx="11405">
                  <c:v>29.614506429999999</c:v>
                </c:pt>
                <c:pt idx="11406">
                  <c:v>29.613138530000001</c:v>
                </c:pt>
                <c:pt idx="11407">
                  <c:v>29.61177056</c:v>
                </c:pt>
                <c:pt idx="11408">
                  <c:v>29.610402520000001</c:v>
                </c:pt>
                <c:pt idx="11409">
                  <c:v>29.609034399999999</c:v>
                </c:pt>
                <c:pt idx="11410">
                  <c:v>29.607666200000001</c:v>
                </c:pt>
                <c:pt idx="11411">
                  <c:v>29.60629793</c:v>
                </c:pt>
                <c:pt idx="11412">
                  <c:v>29.604929590000001</c:v>
                </c:pt>
                <c:pt idx="11413">
                  <c:v>29.603561169999999</c:v>
                </c:pt>
                <c:pt idx="11414">
                  <c:v>29.602192670000001</c:v>
                </c:pt>
                <c:pt idx="11415">
                  <c:v>29.600824110000001</c:v>
                </c:pt>
                <c:pt idx="11416">
                  <c:v>29.599455460000001</c:v>
                </c:pt>
                <c:pt idx="11417">
                  <c:v>29.59808675</c:v>
                </c:pt>
                <c:pt idx="11418">
                  <c:v>29.596717949999999</c:v>
                </c:pt>
                <c:pt idx="11419">
                  <c:v>29.595349089999999</c:v>
                </c:pt>
                <c:pt idx="11420">
                  <c:v>29.59398015</c:v>
                </c:pt>
                <c:pt idx="11421">
                  <c:v>29.592611130000002</c:v>
                </c:pt>
                <c:pt idx="11422">
                  <c:v>29.591242040000001</c:v>
                </c:pt>
                <c:pt idx="11423">
                  <c:v>29.589872880000001</c:v>
                </c:pt>
                <c:pt idx="11424">
                  <c:v>29.588503630000002</c:v>
                </c:pt>
                <c:pt idx="11425">
                  <c:v>29.587134320000001</c:v>
                </c:pt>
                <c:pt idx="11426">
                  <c:v>29.585764940000001</c:v>
                </c:pt>
                <c:pt idx="11427">
                  <c:v>29.584395480000001</c:v>
                </c:pt>
                <c:pt idx="11428">
                  <c:v>29.583025939999999</c:v>
                </c:pt>
                <c:pt idx="11429">
                  <c:v>29.581656339999999</c:v>
                </c:pt>
                <c:pt idx="11430">
                  <c:v>29.580286659999999</c:v>
                </c:pt>
                <c:pt idx="11431">
                  <c:v>29.578916899999999</c:v>
                </c:pt>
                <c:pt idx="11432">
                  <c:v>29.577547070000001</c:v>
                </c:pt>
                <c:pt idx="11433">
                  <c:v>29.576177170000001</c:v>
                </c:pt>
                <c:pt idx="11434">
                  <c:v>29.574807199999999</c:v>
                </c:pt>
                <c:pt idx="11435">
                  <c:v>29.57343715</c:v>
                </c:pt>
                <c:pt idx="11436">
                  <c:v>29.572067019999999</c:v>
                </c:pt>
                <c:pt idx="11437">
                  <c:v>29.570696829999999</c:v>
                </c:pt>
                <c:pt idx="11438">
                  <c:v>29.56932656</c:v>
                </c:pt>
                <c:pt idx="11439">
                  <c:v>29.567956209999998</c:v>
                </c:pt>
                <c:pt idx="11440">
                  <c:v>29.566585799999999</c:v>
                </c:pt>
                <c:pt idx="11441">
                  <c:v>29.565215309999999</c:v>
                </c:pt>
                <c:pt idx="11442">
                  <c:v>29.56384474</c:v>
                </c:pt>
                <c:pt idx="11443">
                  <c:v>29.56247411</c:v>
                </c:pt>
                <c:pt idx="11444">
                  <c:v>29.5611034</c:v>
                </c:pt>
                <c:pt idx="11445">
                  <c:v>29.559732619999998</c:v>
                </c:pt>
                <c:pt idx="11446">
                  <c:v>29.55836176</c:v>
                </c:pt>
                <c:pt idx="11447">
                  <c:v>29.55699083</c:v>
                </c:pt>
                <c:pt idx="11448">
                  <c:v>29.55561982</c:v>
                </c:pt>
                <c:pt idx="11449">
                  <c:v>29.554248739999998</c:v>
                </c:pt>
                <c:pt idx="11450">
                  <c:v>29.552877599999999</c:v>
                </c:pt>
                <c:pt idx="11451">
                  <c:v>29.551506379999999</c:v>
                </c:pt>
                <c:pt idx="11452">
                  <c:v>29.55013508</c:v>
                </c:pt>
                <c:pt idx="11453">
                  <c:v>29.54876372</c:v>
                </c:pt>
                <c:pt idx="11454">
                  <c:v>29.54739228</c:v>
                </c:pt>
                <c:pt idx="11455">
                  <c:v>29.546020769999998</c:v>
                </c:pt>
                <c:pt idx="11456">
                  <c:v>29.54464918</c:v>
                </c:pt>
                <c:pt idx="11457">
                  <c:v>29.543277530000001</c:v>
                </c:pt>
                <c:pt idx="11458">
                  <c:v>29.541905799999999</c:v>
                </c:pt>
                <c:pt idx="11459">
                  <c:v>29.540534000000001</c:v>
                </c:pt>
                <c:pt idx="11460">
                  <c:v>29.53916212</c:v>
                </c:pt>
                <c:pt idx="11461">
                  <c:v>29.537790179999998</c:v>
                </c:pt>
                <c:pt idx="11462">
                  <c:v>29.53641816</c:v>
                </c:pt>
                <c:pt idx="11463">
                  <c:v>29.53504607</c:v>
                </c:pt>
                <c:pt idx="11464">
                  <c:v>29.533673910000001</c:v>
                </c:pt>
                <c:pt idx="11465">
                  <c:v>29.532301669999999</c:v>
                </c:pt>
                <c:pt idx="11466">
                  <c:v>29.530929369999999</c:v>
                </c:pt>
                <c:pt idx="11467">
                  <c:v>29.52955699</c:v>
                </c:pt>
                <c:pt idx="11468">
                  <c:v>29.528184540000002</c:v>
                </c:pt>
                <c:pt idx="11469">
                  <c:v>29.52681201</c:v>
                </c:pt>
                <c:pt idx="11470">
                  <c:v>29.525439420000001</c:v>
                </c:pt>
                <c:pt idx="11471">
                  <c:v>29.524066749999999</c:v>
                </c:pt>
                <c:pt idx="11472">
                  <c:v>29.522694000000001</c:v>
                </c:pt>
                <c:pt idx="11473">
                  <c:v>29.521321189999998</c:v>
                </c:pt>
                <c:pt idx="11474">
                  <c:v>29.51994831</c:v>
                </c:pt>
                <c:pt idx="11475">
                  <c:v>29.51857536</c:v>
                </c:pt>
                <c:pt idx="11476">
                  <c:v>29.51720233</c:v>
                </c:pt>
                <c:pt idx="11477">
                  <c:v>29.515829239999999</c:v>
                </c:pt>
                <c:pt idx="11478">
                  <c:v>29.514456070000001</c:v>
                </c:pt>
                <c:pt idx="11479">
                  <c:v>29.513082829999998</c:v>
                </c:pt>
                <c:pt idx="11480">
                  <c:v>29.51170952</c:v>
                </c:pt>
                <c:pt idx="11481">
                  <c:v>29.510336129999999</c:v>
                </c:pt>
                <c:pt idx="11482">
                  <c:v>29.50896268</c:v>
                </c:pt>
                <c:pt idx="11483">
                  <c:v>29.507589150000001</c:v>
                </c:pt>
                <c:pt idx="11484">
                  <c:v>29.506215560000001</c:v>
                </c:pt>
                <c:pt idx="11485">
                  <c:v>29.504841890000002</c:v>
                </c:pt>
                <c:pt idx="11486">
                  <c:v>29.50346815</c:v>
                </c:pt>
                <c:pt idx="11487">
                  <c:v>29.502094339999999</c:v>
                </c:pt>
                <c:pt idx="11488">
                  <c:v>29.50072046</c:v>
                </c:pt>
                <c:pt idx="11489">
                  <c:v>29.499346509999999</c:v>
                </c:pt>
                <c:pt idx="11490">
                  <c:v>29.497972480000001</c:v>
                </c:pt>
                <c:pt idx="11491">
                  <c:v>29.496598389999999</c:v>
                </c:pt>
                <c:pt idx="11492">
                  <c:v>29.495224230000002</c:v>
                </c:pt>
                <c:pt idx="11493">
                  <c:v>29.493849990000001</c:v>
                </c:pt>
                <c:pt idx="11494">
                  <c:v>29.492475679999998</c:v>
                </c:pt>
                <c:pt idx="11495">
                  <c:v>29.491101310000001</c:v>
                </c:pt>
                <c:pt idx="11496">
                  <c:v>29.48972685</c:v>
                </c:pt>
                <c:pt idx="11497">
                  <c:v>29.488352330000001</c:v>
                </c:pt>
                <c:pt idx="11498">
                  <c:v>29.48697774</c:v>
                </c:pt>
                <c:pt idx="11499">
                  <c:v>29.485603080000001</c:v>
                </c:pt>
                <c:pt idx="11500">
                  <c:v>29.484228349999999</c:v>
                </c:pt>
                <c:pt idx="11501">
                  <c:v>29.482853550000002</c:v>
                </c:pt>
                <c:pt idx="11502">
                  <c:v>29.481478679999999</c:v>
                </c:pt>
                <c:pt idx="11503">
                  <c:v>29.480103740000001</c:v>
                </c:pt>
                <c:pt idx="11504">
                  <c:v>29.47872873</c:v>
                </c:pt>
                <c:pt idx="11505">
                  <c:v>29.477353650000001</c:v>
                </c:pt>
                <c:pt idx="11506">
                  <c:v>29.4759785</c:v>
                </c:pt>
                <c:pt idx="11507">
                  <c:v>29.47460328</c:v>
                </c:pt>
                <c:pt idx="11508">
                  <c:v>29.473227980000001</c:v>
                </c:pt>
                <c:pt idx="11509">
                  <c:v>29.47185262</c:v>
                </c:pt>
                <c:pt idx="11510">
                  <c:v>29.47047719</c:v>
                </c:pt>
                <c:pt idx="11511">
                  <c:v>29.469101689999999</c:v>
                </c:pt>
                <c:pt idx="11512">
                  <c:v>29.467726119999998</c:v>
                </c:pt>
                <c:pt idx="11513">
                  <c:v>29.466350469999998</c:v>
                </c:pt>
                <c:pt idx="11514">
                  <c:v>29.46497476</c:v>
                </c:pt>
                <c:pt idx="11515">
                  <c:v>29.46359898</c:v>
                </c:pt>
                <c:pt idx="11516">
                  <c:v>29.462223130000002</c:v>
                </c:pt>
                <c:pt idx="11517">
                  <c:v>29.460847210000001</c:v>
                </c:pt>
                <c:pt idx="11518">
                  <c:v>29.459471220000001</c:v>
                </c:pt>
                <c:pt idx="11519">
                  <c:v>29.458095159999999</c:v>
                </c:pt>
                <c:pt idx="11520">
                  <c:v>29.456719020000001</c:v>
                </c:pt>
                <c:pt idx="11521">
                  <c:v>29.455342819999998</c:v>
                </c:pt>
                <c:pt idx="11522">
                  <c:v>29.453966560000001</c:v>
                </c:pt>
                <c:pt idx="11523">
                  <c:v>29.452590220000001</c:v>
                </c:pt>
                <c:pt idx="11524">
                  <c:v>29.451213809999999</c:v>
                </c:pt>
                <c:pt idx="11525">
                  <c:v>29.449837339999998</c:v>
                </c:pt>
                <c:pt idx="11526">
                  <c:v>29.448460789999999</c:v>
                </c:pt>
                <c:pt idx="11527">
                  <c:v>29.447084180000001</c:v>
                </c:pt>
                <c:pt idx="11528">
                  <c:v>29.44570749</c:v>
                </c:pt>
                <c:pt idx="11529">
                  <c:v>29.444330740000002</c:v>
                </c:pt>
                <c:pt idx="11530">
                  <c:v>29.442953920000001</c:v>
                </c:pt>
                <c:pt idx="11531">
                  <c:v>29.441577030000001</c:v>
                </c:pt>
                <c:pt idx="11532">
                  <c:v>29.440200069999999</c:v>
                </c:pt>
                <c:pt idx="11533">
                  <c:v>29.438823039999999</c:v>
                </c:pt>
                <c:pt idx="11534">
                  <c:v>29.43744594</c:v>
                </c:pt>
                <c:pt idx="11535">
                  <c:v>29.436068779999999</c:v>
                </c:pt>
                <c:pt idx="11536">
                  <c:v>29.434691539999999</c:v>
                </c:pt>
                <c:pt idx="11537">
                  <c:v>29.433314240000001</c:v>
                </c:pt>
                <c:pt idx="11538">
                  <c:v>29.431936870000001</c:v>
                </c:pt>
                <c:pt idx="11539">
                  <c:v>29.430559429999999</c:v>
                </c:pt>
                <c:pt idx="11540">
                  <c:v>29.429181920000001</c:v>
                </c:pt>
                <c:pt idx="11541">
                  <c:v>29.427804340000002</c:v>
                </c:pt>
                <c:pt idx="11542">
                  <c:v>29.42642669</c:v>
                </c:pt>
                <c:pt idx="11543">
                  <c:v>29.42504898</c:v>
                </c:pt>
                <c:pt idx="11544">
                  <c:v>29.42367119</c:v>
                </c:pt>
                <c:pt idx="11545">
                  <c:v>29.42229334</c:v>
                </c:pt>
                <c:pt idx="11546">
                  <c:v>29.42091542</c:v>
                </c:pt>
                <c:pt idx="11547">
                  <c:v>29.419537429999998</c:v>
                </c:pt>
                <c:pt idx="11548">
                  <c:v>29.418159370000001</c:v>
                </c:pt>
                <c:pt idx="11549">
                  <c:v>29.41678125</c:v>
                </c:pt>
                <c:pt idx="11550">
                  <c:v>29.415403059999999</c:v>
                </c:pt>
                <c:pt idx="11551">
                  <c:v>29.4140248</c:v>
                </c:pt>
                <c:pt idx="11552">
                  <c:v>29.412646469999999</c:v>
                </c:pt>
                <c:pt idx="11553">
                  <c:v>29.411268079999999</c:v>
                </c:pt>
                <c:pt idx="11554">
                  <c:v>29.40988961</c:v>
                </c:pt>
                <c:pt idx="11555">
                  <c:v>29.40851108</c:v>
                </c:pt>
                <c:pt idx="11556">
                  <c:v>29.407132480000001</c:v>
                </c:pt>
                <c:pt idx="11557">
                  <c:v>29.40575381</c:v>
                </c:pt>
                <c:pt idx="11558">
                  <c:v>29.404375080000001</c:v>
                </c:pt>
                <c:pt idx="11559">
                  <c:v>29.40299628</c:v>
                </c:pt>
                <c:pt idx="11560">
                  <c:v>29.40161741</c:v>
                </c:pt>
                <c:pt idx="11561">
                  <c:v>29.400238470000001</c:v>
                </c:pt>
                <c:pt idx="11562">
                  <c:v>29.398859470000001</c:v>
                </c:pt>
                <c:pt idx="11563">
                  <c:v>29.397480389999998</c:v>
                </c:pt>
                <c:pt idx="11564">
                  <c:v>29.396101250000001</c:v>
                </c:pt>
                <c:pt idx="11565">
                  <c:v>29.394722049999999</c:v>
                </c:pt>
                <c:pt idx="11566">
                  <c:v>29.39334277</c:v>
                </c:pt>
                <c:pt idx="11567">
                  <c:v>29.391963430000001</c:v>
                </c:pt>
                <c:pt idx="11568">
                  <c:v>29.390584010000001</c:v>
                </c:pt>
                <c:pt idx="11569">
                  <c:v>29.389204540000001</c:v>
                </c:pt>
                <c:pt idx="11570">
                  <c:v>29.387824989999999</c:v>
                </c:pt>
                <c:pt idx="11571">
                  <c:v>29.386445380000001</c:v>
                </c:pt>
                <c:pt idx="11572">
                  <c:v>29.385065709999999</c:v>
                </c:pt>
                <c:pt idx="11573">
                  <c:v>29.383685960000001</c:v>
                </c:pt>
                <c:pt idx="11574">
                  <c:v>29.382306150000002</c:v>
                </c:pt>
                <c:pt idx="11575">
                  <c:v>29.38092627</c:v>
                </c:pt>
                <c:pt idx="11576">
                  <c:v>29.37954633</c:v>
                </c:pt>
                <c:pt idx="11577">
                  <c:v>29.378166319999998</c:v>
                </c:pt>
                <c:pt idx="11578">
                  <c:v>29.376786240000001</c:v>
                </c:pt>
                <c:pt idx="11579">
                  <c:v>29.375406099999999</c:v>
                </c:pt>
                <c:pt idx="11580">
                  <c:v>29.374025880000001</c:v>
                </c:pt>
                <c:pt idx="11581">
                  <c:v>29.372645609999999</c:v>
                </c:pt>
                <c:pt idx="11582">
                  <c:v>29.371265260000001</c:v>
                </c:pt>
                <c:pt idx="11583">
                  <c:v>29.369884849999998</c:v>
                </c:pt>
                <c:pt idx="11584">
                  <c:v>29.36850437</c:v>
                </c:pt>
                <c:pt idx="11585">
                  <c:v>29.367123830000001</c:v>
                </c:pt>
                <c:pt idx="11586">
                  <c:v>29.365743219999999</c:v>
                </c:pt>
                <c:pt idx="11587">
                  <c:v>29.364362539999998</c:v>
                </c:pt>
                <c:pt idx="11588">
                  <c:v>29.3629818</c:v>
                </c:pt>
                <c:pt idx="11589">
                  <c:v>29.361600989999999</c:v>
                </c:pt>
                <c:pt idx="11590">
                  <c:v>29.360220120000001</c:v>
                </c:pt>
                <c:pt idx="11591">
                  <c:v>29.35883918</c:v>
                </c:pt>
                <c:pt idx="11592">
                  <c:v>29.35745816</c:v>
                </c:pt>
                <c:pt idx="11593">
                  <c:v>29.356077089999999</c:v>
                </c:pt>
                <c:pt idx="11594">
                  <c:v>29.35469595</c:v>
                </c:pt>
                <c:pt idx="11595">
                  <c:v>29.353314739999998</c:v>
                </c:pt>
                <c:pt idx="11596">
                  <c:v>29.351933469999999</c:v>
                </c:pt>
                <c:pt idx="11597">
                  <c:v>29.350552140000001</c:v>
                </c:pt>
                <c:pt idx="11598">
                  <c:v>29.349170740000002</c:v>
                </c:pt>
                <c:pt idx="11599">
                  <c:v>29.34778927</c:v>
                </c:pt>
                <c:pt idx="11600">
                  <c:v>29.346407729999999</c:v>
                </c:pt>
                <c:pt idx="11601">
                  <c:v>29.345026140000002</c:v>
                </c:pt>
                <c:pt idx="11602">
                  <c:v>29.343644470000001</c:v>
                </c:pt>
                <c:pt idx="11603">
                  <c:v>29.342262739999999</c:v>
                </c:pt>
                <c:pt idx="11604">
                  <c:v>29.340880940000002</c:v>
                </c:pt>
                <c:pt idx="11605">
                  <c:v>29.33949908</c:v>
                </c:pt>
                <c:pt idx="11606">
                  <c:v>29.338117159999999</c:v>
                </c:pt>
                <c:pt idx="11607">
                  <c:v>29.336735170000001</c:v>
                </c:pt>
                <c:pt idx="11608">
                  <c:v>29.33535311</c:v>
                </c:pt>
                <c:pt idx="11609">
                  <c:v>29.333970990000001</c:v>
                </c:pt>
                <c:pt idx="11610">
                  <c:v>29.3325888</c:v>
                </c:pt>
                <c:pt idx="11611">
                  <c:v>29.331206550000001</c:v>
                </c:pt>
                <c:pt idx="11612">
                  <c:v>29.32982423</c:v>
                </c:pt>
                <c:pt idx="11613">
                  <c:v>29.328441850000001</c:v>
                </c:pt>
                <c:pt idx="11614">
                  <c:v>29.3270594</c:v>
                </c:pt>
                <c:pt idx="11615">
                  <c:v>29.32567689</c:v>
                </c:pt>
                <c:pt idx="11616">
                  <c:v>29.324294299999998</c:v>
                </c:pt>
                <c:pt idx="11617">
                  <c:v>29.322911659999999</c:v>
                </c:pt>
                <c:pt idx="11618">
                  <c:v>29.321528950000001</c:v>
                </c:pt>
                <c:pt idx="11619">
                  <c:v>29.320146179999998</c:v>
                </c:pt>
                <c:pt idx="11620">
                  <c:v>29.31876334</c:v>
                </c:pt>
                <c:pt idx="11621">
                  <c:v>29.317380440000001</c:v>
                </c:pt>
                <c:pt idx="11622">
                  <c:v>29.31599748</c:v>
                </c:pt>
                <c:pt idx="11623">
                  <c:v>29.314614450000001</c:v>
                </c:pt>
                <c:pt idx="11624">
                  <c:v>29.313231349999999</c:v>
                </c:pt>
                <c:pt idx="11625">
                  <c:v>29.311848189999999</c:v>
                </c:pt>
                <c:pt idx="11626">
                  <c:v>29.310464970000002</c:v>
                </c:pt>
                <c:pt idx="11627">
                  <c:v>29.309081679999998</c:v>
                </c:pt>
                <c:pt idx="11628">
                  <c:v>29.307698330000001</c:v>
                </c:pt>
                <c:pt idx="11629">
                  <c:v>29.306314919999998</c:v>
                </c:pt>
                <c:pt idx="11630">
                  <c:v>29.30493143</c:v>
                </c:pt>
                <c:pt idx="11631">
                  <c:v>29.303547890000001</c:v>
                </c:pt>
                <c:pt idx="11632">
                  <c:v>29.30216428</c:v>
                </c:pt>
                <c:pt idx="11633">
                  <c:v>29.30078061</c:v>
                </c:pt>
                <c:pt idx="11634">
                  <c:v>29.299396869999999</c:v>
                </c:pt>
                <c:pt idx="11635">
                  <c:v>29.29801307</c:v>
                </c:pt>
                <c:pt idx="11636">
                  <c:v>29.296629209999999</c:v>
                </c:pt>
                <c:pt idx="11637">
                  <c:v>29.29524528</c:v>
                </c:pt>
                <c:pt idx="11638">
                  <c:v>29.293861289999999</c:v>
                </c:pt>
                <c:pt idx="11639">
                  <c:v>29.292477229999999</c:v>
                </c:pt>
                <c:pt idx="11640">
                  <c:v>29.291093100000001</c:v>
                </c:pt>
                <c:pt idx="11641">
                  <c:v>29.289708919999999</c:v>
                </c:pt>
                <c:pt idx="11642">
                  <c:v>29.288324670000002</c:v>
                </c:pt>
                <c:pt idx="11643">
                  <c:v>29.286940359999999</c:v>
                </c:pt>
                <c:pt idx="11644">
                  <c:v>29.285555989999999</c:v>
                </c:pt>
                <c:pt idx="11645">
                  <c:v>29.28417155</c:v>
                </c:pt>
                <c:pt idx="11646">
                  <c:v>29.28278705</c:v>
                </c:pt>
                <c:pt idx="11647">
                  <c:v>29.281402480000001</c:v>
                </c:pt>
                <c:pt idx="11648">
                  <c:v>29.28001785</c:v>
                </c:pt>
                <c:pt idx="11649">
                  <c:v>29.278633159999998</c:v>
                </c:pt>
                <c:pt idx="11650">
                  <c:v>29.277248409999999</c:v>
                </c:pt>
                <c:pt idx="11651">
                  <c:v>29.27586359</c:v>
                </c:pt>
                <c:pt idx="11652">
                  <c:v>29.27447871</c:v>
                </c:pt>
                <c:pt idx="11653">
                  <c:v>29.273093769999999</c:v>
                </c:pt>
                <c:pt idx="11654">
                  <c:v>29.271708759999999</c:v>
                </c:pt>
                <c:pt idx="11655">
                  <c:v>29.270323690000001</c:v>
                </c:pt>
                <c:pt idx="11656">
                  <c:v>29.268938559999999</c:v>
                </c:pt>
                <c:pt idx="11657">
                  <c:v>29.267553360000001</c:v>
                </c:pt>
                <c:pt idx="11658">
                  <c:v>29.266168100000002</c:v>
                </c:pt>
                <c:pt idx="11659">
                  <c:v>29.264782780000001</c:v>
                </c:pt>
                <c:pt idx="11660">
                  <c:v>29.263397399999999</c:v>
                </c:pt>
                <c:pt idx="11661">
                  <c:v>29.262011950000002</c:v>
                </c:pt>
                <c:pt idx="11662">
                  <c:v>29.260626439999999</c:v>
                </c:pt>
                <c:pt idx="11663">
                  <c:v>29.259240869999999</c:v>
                </c:pt>
                <c:pt idx="11664">
                  <c:v>29.257855230000001</c:v>
                </c:pt>
                <c:pt idx="11665">
                  <c:v>29.25646953</c:v>
                </c:pt>
                <c:pt idx="11666">
                  <c:v>29.255083769999999</c:v>
                </c:pt>
                <c:pt idx="11667">
                  <c:v>29.253697949999999</c:v>
                </c:pt>
                <c:pt idx="11668">
                  <c:v>29.252312069999999</c:v>
                </c:pt>
                <c:pt idx="11669">
                  <c:v>29.250926119999999</c:v>
                </c:pt>
                <c:pt idx="11670">
                  <c:v>29.249540110000002</c:v>
                </c:pt>
                <c:pt idx="11671">
                  <c:v>29.248154039999999</c:v>
                </c:pt>
                <c:pt idx="11672">
                  <c:v>29.246767909999999</c:v>
                </c:pt>
                <c:pt idx="11673">
                  <c:v>29.24538171</c:v>
                </c:pt>
                <c:pt idx="11674">
                  <c:v>29.24399545</c:v>
                </c:pt>
                <c:pt idx="11675">
                  <c:v>29.242609130000002</c:v>
                </c:pt>
                <c:pt idx="11676">
                  <c:v>29.241222749999999</c:v>
                </c:pt>
                <c:pt idx="11677">
                  <c:v>29.239836310000001</c:v>
                </c:pt>
                <c:pt idx="11678">
                  <c:v>29.238449800000001</c:v>
                </c:pt>
                <c:pt idx="11679">
                  <c:v>29.237063240000001</c:v>
                </c:pt>
                <c:pt idx="11680">
                  <c:v>29.235676609999999</c:v>
                </c:pt>
                <c:pt idx="11681">
                  <c:v>29.234289919999998</c:v>
                </c:pt>
                <c:pt idx="11682">
                  <c:v>29.23290317</c:v>
                </c:pt>
                <c:pt idx="11683">
                  <c:v>29.23151635</c:v>
                </c:pt>
                <c:pt idx="11684">
                  <c:v>29.230129479999999</c:v>
                </c:pt>
                <c:pt idx="11685">
                  <c:v>29.228742539999999</c:v>
                </c:pt>
                <c:pt idx="11686">
                  <c:v>29.227355540000001</c:v>
                </c:pt>
                <c:pt idx="11687">
                  <c:v>29.225968479999999</c:v>
                </c:pt>
                <c:pt idx="11688">
                  <c:v>29.224581350000001</c:v>
                </c:pt>
                <c:pt idx="11689">
                  <c:v>29.223194169999999</c:v>
                </c:pt>
                <c:pt idx="11690">
                  <c:v>29.221806919999999</c:v>
                </c:pt>
                <c:pt idx="11691">
                  <c:v>29.220419620000001</c:v>
                </c:pt>
                <c:pt idx="11692">
                  <c:v>29.219032250000001</c:v>
                </c:pt>
                <c:pt idx="11693">
                  <c:v>29.21764482</c:v>
                </c:pt>
                <c:pt idx="11694">
                  <c:v>29.216257339999999</c:v>
                </c:pt>
                <c:pt idx="11695">
                  <c:v>29.214869790000002</c:v>
                </c:pt>
                <c:pt idx="11696">
                  <c:v>29.21348218</c:v>
                </c:pt>
                <c:pt idx="11697">
                  <c:v>29.212094499999999</c:v>
                </c:pt>
                <c:pt idx="11698">
                  <c:v>29.210706770000002</c:v>
                </c:pt>
                <c:pt idx="11699">
                  <c:v>29.209318979999999</c:v>
                </c:pt>
                <c:pt idx="11700">
                  <c:v>29.207931120000001</c:v>
                </c:pt>
                <c:pt idx="11701">
                  <c:v>29.20654321</c:v>
                </c:pt>
                <c:pt idx="11702">
                  <c:v>29.205155229999999</c:v>
                </c:pt>
                <c:pt idx="11703">
                  <c:v>29.203767200000001</c:v>
                </c:pt>
                <c:pt idx="11704">
                  <c:v>29.202379100000002</c:v>
                </c:pt>
                <c:pt idx="11705">
                  <c:v>29.200990940000001</c:v>
                </c:pt>
                <c:pt idx="11706">
                  <c:v>29.199602720000001</c:v>
                </c:pt>
                <c:pt idx="11707">
                  <c:v>29.198214449999998</c:v>
                </c:pt>
                <c:pt idx="11708">
                  <c:v>29.19682611</c:v>
                </c:pt>
                <c:pt idx="11709">
                  <c:v>29.19543771</c:v>
                </c:pt>
                <c:pt idx="11710">
                  <c:v>29.194049249999999</c:v>
                </c:pt>
                <c:pt idx="11711">
                  <c:v>29.19266073</c:v>
                </c:pt>
                <c:pt idx="11712">
                  <c:v>29.191272139999999</c:v>
                </c:pt>
                <c:pt idx="11713">
                  <c:v>29.189883500000001</c:v>
                </c:pt>
                <c:pt idx="11714">
                  <c:v>29.188494800000001</c:v>
                </c:pt>
                <c:pt idx="11715">
                  <c:v>29.18710604</c:v>
                </c:pt>
                <c:pt idx="11716">
                  <c:v>29.185717220000001</c:v>
                </c:pt>
                <c:pt idx="11717">
                  <c:v>29.18432834</c:v>
                </c:pt>
                <c:pt idx="11718">
                  <c:v>29.182939390000001</c:v>
                </c:pt>
                <c:pt idx="11719">
                  <c:v>29.181550390000002</c:v>
                </c:pt>
                <c:pt idx="11720">
                  <c:v>29.180161330000001</c:v>
                </c:pt>
                <c:pt idx="11721">
                  <c:v>29.178772210000002</c:v>
                </c:pt>
                <c:pt idx="11722">
                  <c:v>29.177383030000001</c:v>
                </c:pt>
                <c:pt idx="11723">
                  <c:v>29.17599379</c:v>
                </c:pt>
                <c:pt idx="11724">
                  <c:v>29.17460449</c:v>
                </c:pt>
                <c:pt idx="11725">
                  <c:v>29.17321514</c:v>
                </c:pt>
                <c:pt idx="11726">
                  <c:v>29.171825720000001</c:v>
                </c:pt>
                <c:pt idx="11727">
                  <c:v>29.170436240000001</c:v>
                </c:pt>
                <c:pt idx="11728">
                  <c:v>29.169046699999999</c:v>
                </c:pt>
                <c:pt idx="11729">
                  <c:v>29.16765711</c:v>
                </c:pt>
                <c:pt idx="11730">
                  <c:v>29.166267449999999</c:v>
                </c:pt>
                <c:pt idx="11731">
                  <c:v>29.164877730000001</c:v>
                </c:pt>
                <c:pt idx="11732">
                  <c:v>29.163487960000001</c:v>
                </c:pt>
                <c:pt idx="11733">
                  <c:v>29.16209813</c:v>
                </c:pt>
                <c:pt idx="11734">
                  <c:v>29.160708230000001</c:v>
                </c:pt>
                <c:pt idx="11735">
                  <c:v>29.159318280000001</c:v>
                </c:pt>
                <c:pt idx="11736">
                  <c:v>29.157928259999998</c:v>
                </c:pt>
                <c:pt idx="11737">
                  <c:v>29.156538189999999</c:v>
                </c:pt>
                <c:pt idx="11738">
                  <c:v>29.155148059999998</c:v>
                </c:pt>
                <c:pt idx="11739">
                  <c:v>29.15375787</c:v>
                </c:pt>
                <c:pt idx="11740">
                  <c:v>29.152367630000001</c:v>
                </c:pt>
                <c:pt idx="11741">
                  <c:v>29.150977319999999</c:v>
                </c:pt>
                <c:pt idx="11742">
                  <c:v>29.14958695</c:v>
                </c:pt>
                <c:pt idx="11743">
                  <c:v>29.14819653</c:v>
                </c:pt>
                <c:pt idx="11744">
                  <c:v>29.146806049999999</c:v>
                </c:pt>
                <c:pt idx="11745">
                  <c:v>29.145415509999999</c:v>
                </c:pt>
                <c:pt idx="11746">
                  <c:v>29.144024909999999</c:v>
                </c:pt>
                <c:pt idx="11747">
                  <c:v>29.14263425</c:v>
                </c:pt>
                <c:pt idx="11748">
                  <c:v>29.141243540000001</c:v>
                </c:pt>
                <c:pt idx="11749">
                  <c:v>29.13985276</c:v>
                </c:pt>
                <c:pt idx="11750">
                  <c:v>29.138461929999998</c:v>
                </c:pt>
                <c:pt idx="11751">
                  <c:v>29.137071039999999</c:v>
                </c:pt>
                <c:pt idx="11752">
                  <c:v>29.135680090000001</c:v>
                </c:pt>
                <c:pt idx="11753">
                  <c:v>29.134289079999999</c:v>
                </c:pt>
                <c:pt idx="11754">
                  <c:v>29.132898010000002</c:v>
                </c:pt>
                <c:pt idx="11755">
                  <c:v>29.131506890000001</c:v>
                </c:pt>
                <c:pt idx="11756">
                  <c:v>29.130115700000001</c:v>
                </c:pt>
                <c:pt idx="11757">
                  <c:v>29.128724460000001</c:v>
                </c:pt>
                <c:pt idx="11758">
                  <c:v>29.12733317</c:v>
                </c:pt>
                <c:pt idx="11759">
                  <c:v>29.12594181</c:v>
                </c:pt>
                <c:pt idx="11760">
                  <c:v>29.12455039</c:v>
                </c:pt>
                <c:pt idx="11761">
                  <c:v>29.123158910000001</c:v>
                </c:pt>
                <c:pt idx="11762">
                  <c:v>29.121767380000001</c:v>
                </c:pt>
                <c:pt idx="11763">
                  <c:v>29.120375800000001</c:v>
                </c:pt>
                <c:pt idx="11764">
                  <c:v>29.118984149999999</c:v>
                </c:pt>
                <c:pt idx="11765">
                  <c:v>29.11759245</c:v>
                </c:pt>
                <c:pt idx="11766">
                  <c:v>29.116200689999999</c:v>
                </c:pt>
                <c:pt idx="11767">
                  <c:v>29.114808870000001</c:v>
                </c:pt>
                <c:pt idx="11768">
                  <c:v>29.113416990000001</c:v>
                </c:pt>
                <c:pt idx="11769">
                  <c:v>29.112025060000001</c:v>
                </c:pt>
                <c:pt idx="11770">
                  <c:v>29.110633069999999</c:v>
                </c:pt>
                <c:pt idx="11771">
                  <c:v>29.109241019999999</c:v>
                </c:pt>
                <c:pt idx="11772">
                  <c:v>29.107848910000001</c:v>
                </c:pt>
                <c:pt idx="11773">
                  <c:v>29.10645675</c:v>
                </c:pt>
                <c:pt idx="11774">
                  <c:v>29.10506453</c:v>
                </c:pt>
                <c:pt idx="11775">
                  <c:v>29.103672249999999</c:v>
                </c:pt>
                <c:pt idx="11776">
                  <c:v>29.102279920000001</c:v>
                </c:pt>
                <c:pt idx="11777">
                  <c:v>29.100887530000001</c:v>
                </c:pt>
                <c:pt idx="11778">
                  <c:v>29.099495080000001</c:v>
                </c:pt>
                <c:pt idx="11779">
                  <c:v>29.098102579999999</c:v>
                </c:pt>
                <c:pt idx="11780">
                  <c:v>29.096710009999999</c:v>
                </c:pt>
                <c:pt idx="11781">
                  <c:v>29.095317390000002</c:v>
                </c:pt>
                <c:pt idx="11782">
                  <c:v>29.09392472</c:v>
                </c:pt>
                <c:pt idx="11783">
                  <c:v>29.092531990000001</c:v>
                </c:pt>
                <c:pt idx="11784">
                  <c:v>29.09113919</c:v>
                </c:pt>
                <c:pt idx="11785">
                  <c:v>29.089746340000001</c:v>
                </c:pt>
                <c:pt idx="11786">
                  <c:v>29.088353439999999</c:v>
                </c:pt>
                <c:pt idx="11787">
                  <c:v>29.086960479999998</c:v>
                </c:pt>
                <c:pt idx="11788">
                  <c:v>29.08556746</c:v>
                </c:pt>
                <c:pt idx="11789">
                  <c:v>29.084174390000001</c:v>
                </c:pt>
                <c:pt idx="11790">
                  <c:v>29.082781260000001</c:v>
                </c:pt>
                <c:pt idx="11791">
                  <c:v>29.08138808</c:v>
                </c:pt>
                <c:pt idx="11792">
                  <c:v>29.07999483</c:v>
                </c:pt>
                <c:pt idx="11793">
                  <c:v>29.078601540000001</c:v>
                </c:pt>
                <c:pt idx="11794">
                  <c:v>29.07720818</c:v>
                </c:pt>
                <c:pt idx="11795">
                  <c:v>29.075814770000001</c:v>
                </c:pt>
                <c:pt idx="11796">
                  <c:v>29.074421300000001</c:v>
                </c:pt>
                <c:pt idx="11797">
                  <c:v>29.07302778</c:v>
                </c:pt>
                <c:pt idx="11798">
                  <c:v>29.071634199999998</c:v>
                </c:pt>
                <c:pt idx="11799">
                  <c:v>29.070240569999999</c:v>
                </c:pt>
                <c:pt idx="11800">
                  <c:v>29.068846879999999</c:v>
                </c:pt>
                <c:pt idx="11801">
                  <c:v>29.067453130000001</c:v>
                </c:pt>
                <c:pt idx="11802">
                  <c:v>29.066059330000002</c:v>
                </c:pt>
                <c:pt idx="11803">
                  <c:v>29.064665470000001</c:v>
                </c:pt>
                <c:pt idx="11804">
                  <c:v>29.06327155</c:v>
                </c:pt>
                <c:pt idx="11805">
                  <c:v>29.061877580000001</c:v>
                </c:pt>
                <c:pt idx="11806">
                  <c:v>29.060483560000002</c:v>
                </c:pt>
                <c:pt idx="11807">
                  <c:v>29.059089480000001</c:v>
                </c:pt>
                <c:pt idx="11808">
                  <c:v>29.057695330000001</c:v>
                </c:pt>
                <c:pt idx="11809">
                  <c:v>29.056301139999999</c:v>
                </c:pt>
                <c:pt idx="11810">
                  <c:v>29.054906890000002</c:v>
                </c:pt>
                <c:pt idx="11811">
                  <c:v>29.05351259</c:v>
                </c:pt>
                <c:pt idx="11812">
                  <c:v>29.052118230000001</c:v>
                </c:pt>
                <c:pt idx="11813">
                  <c:v>29.050723820000002</c:v>
                </c:pt>
                <c:pt idx="11814">
                  <c:v>29.049329350000001</c:v>
                </c:pt>
                <c:pt idx="11815">
                  <c:v>29.047934819999998</c:v>
                </c:pt>
                <c:pt idx="11816">
                  <c:v>29.046540239999999</c:v>
                </c:pt>
                <c:pt idx="11817">
                  <c:v>29.045145609999999</c:v>
                </c:pt>
                <c:pt idx="11818">
                  <c:v>29.043750920000001</c:v>
                </c:pt>
                <c:pt idx="11819">
                  <c:v>29.042356170000001</c:v>
                </c:pt>
                <c:pt idx="11820">
                  <c:v>29.040961370000002</c:v>
                </c:pt>
                <c:pt idx="11821">
                  <c:v>29.039566520000001</c:v>
                </c:pt>
                <c:pt idx="11822">
                  <c:v>29.038171609999999</c:v>
                </c:pt>
                <c:pt idx="11823">
                  <c:v>29.03677665</c:v>
                </c:pt>
                <c:pt idx="11824">
                  <c:v>29.03538163</c:v>
                </c:pt>
                <c:pt idx="11825">
                  <c:v>29.033986550000002</c:v>
                </c:pt>
                <c:pt idx="11826">
                  <c:v>29.032591419999999</c:v>
                </c:pt>
                <c:pt idx="11827">
                  <c:v>29.03119624</c:v>
                </c:pt>
                <c:pt idx="11828">
                  <c:v>29.029800999999999</c:v>
                </c:pt>
                <c:pt idx="11829">
                  <c:v>29.028405710000001</c:v>
                </c:pt>
                <c:pt idx="11830">
                  <c:v>29.027010359999998</c:v>
                </c:pt>
                <c:pt idx="11831">
                  <c:v>29.025614959999999</c:v>
                </c:pt>
                <c:pt idx="11832">
                  <c:v>29.02421949</c:v>
                </c:pt>
                <c:pt idx="11833">
                  <c:v>29.022823979999998</c:v>
                </c:pt>
                <c:pt idx="11834">
                  <c:v>29.021428419999999</c:v>
                </c:pt>
                <c:pt idx="11835">
                  <c:v>29.020032799999999</c:v>
                </c:pt>
                <c:pt idx="11836">
                  <c:v>29.018637129999998</c:v>
                </c:pt>
                <c:pt idx="11837">
                  <c:v>29.0172414</c:v>
                </c:pt>
                <c:pt idx="11838">
                  <c:v>29.01584562</c:v>
                </c:pt>
                <c:pt idx="11839">
                  <c:v>29.01444978</c:v>
                </c:pt>
                <c:pt idx="11840">
                  <c:v>29.013053889999998</c:v>
                </c:pt>
                <c:pt idx="11841">
                  <c:v>29.01165795</c:v>
                </c:pt>
                <c:pt idx="11842">
                  <c:v>29.01026195</c:v>
                </c:pt>
                <c:pt idx="11843">
                  <c:v>29.0088659</c:v>
                </c:pt>
                <c:pt idx="11844">
                  <c:v>29.007469799999999</c:v>
                </c:pt>
                <c:pt idx="11845">
                  <c:v>29.00607364</c:v>
                </c:pt>
                <c:pt idx="11846">
                  <c:v>29.004677430000001</c:v>
                </c:pt>
                <c:pt idx="11847">
                  <c:v>29.00328116</c:v>
                </c:pt>
                <c:pt idx="11848">
                  <c:v>29.001884839999999</c:v>
                </c:pt>
                <c:pt idx="11849">
                  <c:v>29.000488470000001</c:v>
                </c:pt>
                <c:pt idx="11850">
                  <c:v>28.999092040000001</c:v>
                </c:pt>
                <c:pt idx="11851">
                  <c:v>28.99769556</c:v>
                </c:pt>
                <c:pt idx="11852">
                  <c:v>28.996299019999999</c:v>
                </c:pt>
                <c:pt idx="11853">
                  <c:v>28.994902440000001</c:v>
                </c:pt>
                <c:pt idx="11854">
                  <c:v>28.993505800000001</c:v>
                </c:pt>
                <c:pt idx="11855">
                  <c:v>28.9921091</c:v>
                </c:pt>
                <c:pt idx="11856">
                  <c:v>28.990712349999999</c:v>
                </c:pt>
                <c:pt idx="11857">
                  <c:v>28.989315550000001</c:v>
                </c:pt>
                <c:pt idx="11858">
                  <c:v>28.987918690000001</c:v>
                </c:pt>
                <c:pt idx="11859">
                  <c:v>28.98652178</c:v>
                </c:pt>
                <c:pt idx="11860">
                  <c:v>28.98512483</c:v>
                </c:pt>
                <c:pt idx="11861">
                  <c:v>28.983727810000001</c:v>
                </c:pt>
                <c:pt idx="11862">
                  <c:v>28.982330749999999</c:v>
                </c:pt>
                <c:pt idx="11863">
                  <c:v>28.980933629999999</c:v>
                </c:pt>
                <c:pt idx="11864">
                  <c:v>28.979536459999998</c:v>
                </c:pt>
                <c:pt idx="11865">
                  <c:v>28.97813923</c:v>
                </c:pt>
                <c:pt idx="11866">
                  <c:v>28.976741959999998</c:v>
                </c:pt>
                <c:pt idx="11867">
                  <c:v>28.975344629999999</c:v>
                </c:pt>
                <c:pt idx="11868">
                  <c:v>28.973947240000001</c:v>
                </c:pt>
                <c:pt idx="11869">
                  <c:v>28.97254981</c:v>
                </c:pt>
                <c:pt idx="11870">
                  <c:v>28.971152320000002</c:v>
                </c:pt>
                <c:pt idx="11871">
                  <c:v>28.969754779999999</c:v>
                </c:pt>
                <c:pt idx="11872">
                  <c:v>28.968357189999999</c:v>
                </c:pt>
                <c:pt idx="11873">
                  <c:v>28.966959540000001</c:v>
                </c:pt>
                <c:pt idx="11874">
                  <c:v>28.96556185</c:v>
                </c:pt>
                <c:pt idx="11875">
                  <c:v>28.964164100000001</c:v>
                </c:pt>
                <c:pt idx="11876">
                  <c:v>28.962766290000001</c:v>
                </c:pt>
                <c:pt idx="11877">
                  <c:v>28.961368440000001</c:v>
                </c:pt>
                <c:pt idx="11878">
                  <c:v>28.95997053</c:v>
                </c:pt>
                <c:pt idx="11879">
                  <c:v>28.958572579999998</c:v>
                </c:pt>
                <c:pt idx="11880">
                  <c:v>28.957174559999999</c:v>
                </c:pt>
                <c:pt idx="11881">
                  <c:v>28.955776490000002</c:v>
                </c:pt>
                <c:pt idx="11882">
                  <c:v>28.954378380000001</c:v>
                </c:pt>
                <c:pt idx="11883">
                  <c:v>28.95298021</c:v>
                </c:pt>
                <c:pt idx="11884">
                  <c:v>28.951581990000001</c:v>
                </c:pt>
                <c:pt idx="11885">
                  <c:v>28.950183719999998</c:v>
                </c:pt>
                <c:pt idx="11886">
                  <c:v>28.948785399999998</c:v>
                </c:pt>
                <c:pt idx="11887">
                  <c:v>28.947387030000002</c:v>
                </c:pt>
                <c:pt idx="11888">
                  <c:v>28.9459886</c:v>
                </c:pt>
                <c:pt idx="11889">
                  <c:v>28.944590130000002</c:v>
                </c:pt>
                <c:pt idx="11890">
                  <c:v>28.943191599999999</c:v>
                </c:pt>
                <c:pt idx="11891">
                  <c:v>28.941793019999999</c:v>
                </c:pt>
                <c:pt idx="11892">
                  <c:v>28.940394390000002</c:v>
                </c:pt>
                <c:pt idx="11893">
                  <c:v>28.9389957</c:v>
                </c:pt>
                <c:pt idx="11894">
                  <c:v>28.937596970000001</c:v>
                </c:pt>
                <c:pt idx="11895">
                  <c:v>28.936198180000002</c:v>
                </c:pt>
                <c:pt idx="11896">
                  <c:v>28.934799349999999</c:v>
                </c:pt>
                <c:pt idx="11897">
                  <c:v>28.933400460000001</c:v>
                </c:pt>
                <c:pt idx="11898">
                  <c:v>28.93200152</c:v>
                </c:pt>
                <c:pt idx="11899">
                  <c:v>28.930602530000002</c:v>
                </c:pt>
                <c:pt idx="11900">
                  <c:v>28.929203489999999</c:v>
                </c:pt>
                <c:pt idx="11901">
                  <c:v>28.927804389999999</c:v>
                </c:pt>
                <c:pt idx="11902">
                  <c:v>28.926405249999998</c:v>
                </c:pt>
                <c:pt idx="11903">
                  <c:v>28.92500605</c:v>
                </c:pt>
                <c:pt idx="11904">
                  <c:v>28.923606800000002</c:v>
                </c:pt>
                <c:pt idx="11905">
                  <c:v>28.922207499999999</c:v>
                </c:pt>
                <c:pt idx="11906">
                  <c:v>28.92080816</c:v>
                </c:pt>
                <c:pt idx="11907">
                  <c:v>28.91940876</c:v>
                </c:pt>
                <c:pt idx="11908">
                  <c:v>28.918009309999999</c:v>
                </c:pt>
                <c:pt idx="11909">
                  <c:v>28.916609810000001</c:v>
                </c:pt>
                <c:pt idx="11910">
                  <c:v>28.915210259999998</c:v>
                </c:pt>
                <c:pt idx="11911">
                  <c:v>28.913810659999999</c:v>
                </c:pt>
                <c:pt idx="11912">
                  <c:v>28.91241101</c:v>
                </c:pt>
                <c:pt idx="11913">
                  <c:v>28.911011309999999</c:v>
                </c:pt>
                <c:pt idx="11914">
                  <c:v>28.909611550000001</c:v>
                </c:pt>
                <c:pt idx="11915">
                  <c:v>28.90821175</c:v>
                </c:pt>
                <c:pt idx="11916">
                  <c:v>28.906811900000001</c:v>
                </c:pt>
                <c:pt idx="11917">
                  <c:v>28.905411999999998</c:v>
                </c:pt>
                <c:pt idx="11918">
                  <c:v>28.904012040000001</c:v>
                </c:pt>
                <c:pt idx="11919">
                  <c:v>28.902612040000001</c:v>
                </c:pt>
                <c:pt idx="11920">
                  <c:v>28.90121199</c:v>
                </c:pt>
                <c:pt idx="11921">
                  <c:v>28.899811880000001</c:v>
                </c:pt>
                <c:pt idx="11922">
                  <c:v>28.898411729999999</c:v>
                </c:pt>
                <c:pt idx="11923">
                  <c:v>28.89701152</c:v>
                </c:pt>
                <c:pt idx="11924">
                  <c:v>28.89561127</c:v>
                </c:pt>
                <c:pt idx="11925">
                  <c:v>28.89421097</c:v>
                </c:pt>
                <c:pt idx="11926">
                  <c:v>28.892810610000002</c:v>
                </c:pt>
                <c:pt idx="11927">
                  <c:v>28.89141021</c:v>
                </c:pt>
                <c:pt idx="11928">
                  <c:v>28.890009750000001</c:v>
                </c:pt>
                <c:pt idx="11929">
                  <c:v>28.888609249999998</c:v>
                </c:pt>
                <c:pt idx="11930">
                  <c:v>28.887208690000001</c:v>
                </c:pt>
                <c:pt idx="11931">
                  <c:v>28.885808090000001</c:v>
                </c:pt>
                <c:pt idx="11932">
                  <c:v>28.88440744</c:v>
                </c:pt>
                <c:pt idx="11933">
                  <c:v>28.883006739999999</c:v>
                </c:pt>
                <c:pt idx="11934">
                  <c:v>28.881605990000001</c:v>
                </c:pt>
                <c:pt idx="11935">
                  <c:v>28.880205190000002</c:v>
                </c:pt>
                <c:pt idx="11936">
                  <c:v>28.878804339999999</c:v>
                </c:pt>
                <c:pt idx="11937">
                  <c:v>28.877403439999998</c:v>
                </c:pt>
                <c:pt idx="11938">
                  <c:v>28.876002499999998</c:v>
                </c:pt>
                <c:pt idx="11939">
                  <c:v>28.874601500000001</c:v>
                </c:pt>
                <c:pt idx="11940">
                  <c:v>28.873200449999999</c:v>
                </c:pt>
                <c:pt idx="11941">
                  <c:v>28.871799360000001</c:v>
                </c:pt>
                <c:pt idx="11942">
                  <c:v>28.870398210000001</c:v>
                </c:pt>
                <c:pt idx="11943">
                  <c:v>28.868997019999998</c:v>
                </c:pt>
                <c:pt idx="11944">
                  <c:v>28.867595779999998</c:v>
                </c:pt>
                <c:pt idx="11945">
                  <c:v>28.866194490000002</c:v>
                </c:pt>
                <c:pt idx="11946">
                  <c:v>28.864793150000001</c:v>
                </c:pt>
                <c:pt idx="11947">
                  <c:v>28.863391759999999</c:v>
                </c:pt>
                <c:pt idx="11948">
                  <c:v>28.86199032</c:v>
                </c:pt>
                <c:pt idx="11949">
                  <c:v>28.860588839999998</c:v>
                </c:pt>
                <c:pt idx="11950">
                  <c:v>28.859187299999999</c:v>
                </c:pt>
                <c:pt idx="11951">
                  <c:v>28.857785719999999</c:v>
                </c:pt>
                <c:pt idx="11952">
                  <c:v>28.856384080000002</c:v>
                </c:pt>
                <c:pt idx="11953">
                  <c:v>28.854982400000001</c:v>
                </c:pt>
                <c:pt idx="11954">
                  <c:v>28.853580669999999</c:v>
                </c:pt>
                <c:pt idx="11955">
                  <c:v>28.852178890000001</c:v>
                </c:pt>
                <c:pt idx="11956">
                  <c:v>28.850777059999999</c:v>
                </c:pt>
                <c:pt idx="11957">
                  <c:v>28.84937519</c:v>
                </c:pt>
                <c:pt idx="11958">
                  <c:v>28.847973270000001</c:v>
                </c:pt>
                <c:pt idx="11959">
                  <c:v>28.846571300000001</c:v>
                </c:pt>
                <c:pt idx="11960">
                  <c:v>28.84516928</c:v>
                </c:pt>
                <c:pt idx="11961">
                  <c:v>28.843767209999999</c:v>
                </c:pt>
                <c:pt idx="11962">
                  <c:v>28.842365099999999</c:v>
                </c:pt>
                <c:pt idx="11963">
                  <c:v>28.84096293</c:v>
                </c:pt>
                <c:pt idx="11964">
                  <c:v>28.839560720000001</c:v>
                </c:pt>
                <c:pt idx="11965">
                  <c:v>28.838158459999999</c:v>
                </c:pt>
                <c:pt idx="11966">
                  <c:v>28.83675616</c:v>
                </c:pt>
                <c:pt idx="11967">
                  <c:v>28.8353538</c:v>
                </c:pt>
                <c:pt idx="11968">
                  <c:v>28.8339514</c:v>
                </c:pt>
                <c:pt idx="11969">
                  <c:v>28.83254895</c:v>
                </c:pt>
                <c:pt idx="11970">
                  <c:v>28.831146449999999</c:v>
                </c:pt>
                <c:pt idx="11971">
                  <c:v>28.829743910000001</c:v>
                </c:pt>
                <c:pt idx="11972">
                  <c:v>28.828341309999999</c:v>
                </c:pt>
                <c:pt idx="11973">
                  <c:v>28.826938670000001</c:v>
                </c:pt>
                <c:pt idx="11974">
                  <c:v>28.825535980000002</c:v>
                </c:pt>
                <c:pt idx="11975">
                  <c:v>28.824133249999999</c:v>
                </c:pt>
                <c:pt idx="11976">
                  <c:v>28.822730459999999</c:v>
                </c:pt>
                <c:pt idx="11977">
                  <c:v>28.821327629999999</c:v>
                </c:pt>
                <c:pt idx="11978">
                  <c:v>28.819924749999998</c:v>
                </c:pt>
                <c:pt idx="11979">
                  <c:v>28.818521820000001</c:v>
                </c:pt>
                <c:pt idx="11980">
                  <c:v>28.81711885</c:v>
                </c:pt>
                <c:pt idx="11981">
                  <c:v>28.815715829999998</c:v>
                </c:pt>
                <c:pt idx="11982">
                  <c:v>28.81431276</c:v>
                </c:pt>
                <c:pt idx="11983">
                  <c:v>28.812909650000002</c:v>
                </c:pt>
                <c:pt idx="11984">
                  <c:v>28.811506489999999</c:v>
                </c:pt>
                <c:pt idx="11985">
                  <c:v>28.81010328</c:v>
                </c:pt>
                <c:pt idx="11986">
                  <c:v>28.808700030000001</c:v>
                </c:pt>
                <c:pt idx="11987">
                  <c:v>28.807296730000001</c:v>
                </c:pt>
                <c:pt idx="11988">
                  <c:v>28.805893380000001</c:v>
                </c:pt>
                <c:pt idx="11989">
                  <c:v>28.80448999</c:v>
                </c:pt>
                <c:pt idx="11990">
                  <c:v>28.803086539999999</c:v>
                </c:pt>
                <c:pt idx="11991">
                  <c:v>28.801683059999998</c:v>
                </c:pt>
                <c:pt idx="11992">
                  <c:v>28.80027952</c:v>
                </c:pt>
                <c:pt idx="11993">
                  <c:v>28.798875939999999</c:v>
                </c:pt>
                <c:pt idx="11994">
                  <c:v>28.79747231</c:v>
                </c:pt>
                <c:pt idx="11995">
                  <c:v>28.796068640000001</c:v>
                </c:pt>
                <c:pt idx="11996">
                  <c:v>28.794664919999999</c:v>
                </c:pt>
                <c:pt idx="11997">
                  <c:v>28.793261149999999</c:v>
                </c:pt>
                <c:pt idx="11998">
                  <c:v>28.79185734</c:v>
                </c:pt>
                <c:pt idx="11999">
                  <c:v>28.79045348</c:v>
                </c:pt>
                <c:pt idx="12000">
                  <c:v>28.789049559999999</c:v>
                </c:pt>
                <c:pt idx="12001">
                  <c:v>28.787645609999998</c:v>
                </c:pt>
                <c:pt idx="12002">
                  <c:v>28.786241610000001</c:v>
                </c:pt>
                <c:pt idx="12003">
                  <c:v>28.784837570000001</c:v>
                </c:pt>
                <c:pt idx="12004">
                  <c:v>28.783433479999999</c:v>
                </c:pt>
                <c:pt idx="12005">
                  <c:v>28.782029340000001</c:v>
                </c:pt>
                <c:pt idx="12006">
                  <c:v>28.78062516</c:v>
                </c:pt>
                <c:pt idx="12007">
                  <c:v>28.779220930000001</c:v>
                </c:pt>
                <c:pt idx="12008">
                  <c:v>28.777816649999998</c:v>
                </c:pt>
                <c:pt idx="12009">
                  <c:v>28.776412329999999</c:v>
                </c:pt>
                <c:pt idx="12010">
                  <c:v>28.775007970000001</c:v>
                </c:pt>
                <c:pt idx="12011">
                  <c:v>28.773603560000002</c:v>
                </c:pt>
                <c:pt idx="12012">
                  <c:v>28.772199100000002</c:v>
                </c:pt>
                <c:pt idx="12013">
                  <c:v>28.770794599999999</c:v>
                </c:pt>
                <c:pt idx="12014">
                  <c:v>28.769390049999998</c:v>
                </c:pt>
                <c:pt idx="12015">
                  <c:v>28.767985459999998</c:v>
                </c:pt>
                <c:pt idx="12016">
                  <c:v>28.766580820000001</c:v>
                </c:pt>
                <c:pt idx="12017">
                  <c:v>28.76517613</c:v>
                </c:pt>
                <c:pt idx="12018">
                  <c:v>28.7637714</c:v>
                </c:pt>
                <c:pt idx="12019">
                  <c:v>28.762366629999999</c:v>
                </c:pt>
                <c:pt idx="12020">
                  <c:v>28.760961810000001</c:v>
                </c:pt>
                <c:pt idx="12021">
                  <c:v>28.75955694</c:v>
                </c:pt>
                <c:pt idx="12022">
                  <c:v>28.758152030000002</c:v>
                </c:pt>
                <c:pt idx="12023">
                  <c:v>28.75674708</c:v>
                </c:pt>
                <c:pt idx="12024">
                  <c:v>28.755342070000001</c:v>
                </c:pt>
                <c:pt idx="12025">
                  <c:v>28.753937019999999</c:v>
                </c:pt>
                <c:pt idx="12026">
                  <c:v>28.75253193</c:v>
                </c:pt>
                <c:pt idx="12027">
                  <c:v>28.751126790000001</c:v>
                </c:pt>
                <c:pt idx="12028">
                  <c:v>28.749721610000002</c:v>
                </c:pt>
                <c:pt idx="12029">
                  <c:v>28.748316389999999</c:v>
                </c:pt>
                <c:pt idx="12030">
                  <c:v>28.74691112</c:v>
                </c:pt>
                <c:pt idx="12031">
                  <c:v>28.7455058</c:v>
                </c:pt>
                <c:pt idx="12032">
                  <c:v>28.74410044</c:v>
                </c:pt>
                <c:pt idx="12033">
                  <c:v>28.742695040000001</c:v>
                </c:pt>
                <c:pt idx="12034">
                  <c:v>28.741289590000001</c:v>
                </c:pt>
                <c:pt idx="12035">
                  <c:v>28.739884100000001</c:v>
                </c:pt>
                <c:pt idx="12036">
                  <c:v>28.738478560000001</c:v>
                </c:pt>
                <c:pt idx="12037">
                  <c:v>28.737072980000001</c:v>
                </c:pt>
                <c:pt idx="12038">
                  <c:v>28.73566735</c:v>
                </c:pt>
                <c:pt idx="12039">
                  <c:v>28.734261679999999</c:v>
                </c:pt>
                <c:pt idx="12040">
                  <c:v>28.732855959999998</c:v>
                </c:pt>
                <c:pt idx="12041">
                  <c:v>28.731450200000001</c:v>
                </c:pt>
                <c:pt idx="12042">
                  <c:v>28.730044400000001</c:v>
                </c:pt>
                <c:pt idx="12043">
                  <c:v>28.728638549999999</c:v>
                </c:pt>
                <c:pt idx="12044">
                  <c:v>28.727232659999999</c:v>
                </c:pt>
                <c:pt idx="12045">
                  <c:v>28.725826730000001</c:v>
                </c:pt>
                <c:pt idx="12046">
                  <c:v>28.72442075</c:v>
                </c:pt>
                <c:pt idx="12047">
                  <c:v>28.723014719999998</c:v>
                </c:pt>
                <c:pt idx="12048">
                  <c:v>28.72160865</c:v>
                </c:pt>
                <c:pt idx="12049">
                  <c:v>28.720202530000002</c:v>
                </c:pt>
                <c:pt idx="12050">
                  <c:v>28.718796380000001</c:v>
                </c:pt>
                <c:pt idx="12051">
                  <c:v>28.717390179999999</c:v>
                </c:pt>
                <c:pt idx="12052">
                  <c:v>28.715983940000001</c:v>
                </c:pt>
                <c:pt idx="12053">
                  <c:v>28.714577649999999</c:v>
                </c:pt>
                <c:pt idx="12054">
                  <c:v>28.713171320000001</c:v>
                </c:pt>
                <c:pt idx="12055">
                  <c:v>28.711764949999999</c:v>
                </c:pt>
                <c:pt idx="12056">
                  <c:v>28.710358530000001</c:v>
                </c:pt>
                <c:pt idx="12057">
                  <c:v>28.708952069999999</c:v>
                </c:pt>
                <c:pt idx="12058">
                  <c:v>28.707545570000001</c:v>
                </c:pt>
                <c:pt idx="12059">
                  <c:v>28.706139019999998</c:v>
                </c:pt>
                <c:pt idx="12060">
                  <c:v>28.70473243</c:v>
                </c:pt>
                <c:pt idx="12061">
                  <c:v>28.703325790000001</c:v>
                </c:pt>
                <c:pt idx="12062">
                  <c:v>28.701919119999999</c:v>
                </c:pt>
                <c:pt idx="12063">
                  <c:v>28.700512400000001</c:v>
                </c:pt>
                <c:pt idx="12064">
                  <c:v>28.699105629999998</c:v>
                </c:pt>
                <c:pt idx="12065">
                  <c:v>28.69769883</c:v>
                </c:pt>
                <c:pt idx="12066">
                  <c:v>28.696291980000002</c:v>
                </c:pt>
                <c:pt idx="12067">
                  <c:v>28.69488509</c:v>
                </c:pt>
                <c:pt idx="12068">
                  <c:v>28.693478150000001</c:v>
                </c:pt>
                <c:pt idx="12069">
                  <c:v>28.692071169999998</c:v>
                </c:pt>
                <c:pt idx="12070">
                  <c:v>28.69066415</c:v>
                </c:pt>
                <c:pt idx="12071">
                  <c:v>28.689257090000002</c:v>
                </c:pt>
                <c:pt idx="12072">
                  <c:v>28.687849969999998</c:v>
                </c:pt>
                <c:pt idx="12073">
                  <c:v>28.686442830000001</c:v>
                </c:pt>
                <c:pt idx="12074">
                  <c:v>28.685035630000002</c:v>
                </c:pt>
                <c:pt idx="12075">
                  <c:v>28.6836284</c:v>
                </c:pt>
                <c:pt idx="12076">
                  <c:v>28.682221120000001</c:v>
                </c:pt>
                <c:pt idx="12077">
                  <c:v>28.680813799999999</c:v>
                </c:pt>
                <c:pt idx="12078">
                  <c:v>28.679406440000001</c:v>
                </c:pt>
                <c:pt idx="12079">
                  <c:v>28.67799904</c:v>
                </c:pt>
                <c:pt idx="12080">
                  <c:v>28.676591590000001</c:v>
                </c:pt>
                <c:pt idx="12081">
                  <c:v>28.675184099999999</c:v>
                </c:pt>
                <c:pt idx="12082">
                  <c:v>28.673776570000001</c:v>
                </c:pt>
                <c:pt idx="12083">
                  <c:v>28.672369</c:v>
                </c:pt>
                <c:pt idx="12084">
                  <c:v>28.670961380000001</c:v>
                </c:pt>
                <c:pt idx="12085">
                  <c:v>28.669553730000001</c:v>
                </c:pt>
                <c:pt idx="12086">
                  <c:v>28.668146029999999</c:v>
                </c:pt>
                <c:pt idx="12087">
                  <c:v>28.666738290000001</c:v>
                </c:pt>
                <c:pt idx="12088">
                  <c:v>28.6653305</c:v>
                </c:pt>
                <c:pt idx="12089">
                  <c:v>28.663922679999999</c:v>
                </c:pt>
                <c:pt idx="12090">
                  <c:v>28.662514810000001</c:v>
                </c:pt>
                <c:pt idx="12091">
                  <c:v>28.6611069</c:v>
                </c:pt>
                <c:pt idx="12092">
                  <c:v>28.659698949999999</c:v>
                </c:pt>
                <c:pt idx="12093">
                  <c:v>28.658290959999999</c:v>
                </c:pt>
                <c:pt idx="12094">
                  <c:v>28.656882929999998</c:v>
                </c:pt>
                <c:pt idx="12095">
                  <c:v>28.655474850000001</c:v>
                </c:pt>
                <c:pt idx="12096">
                  <c:v>28.65406673</c:v>
                </c:pt>
                <c:pt idx="12097">
                  <c:v>28.65265857</c:v>
                </c:pt>
                <c:pt idx="12098">
                  <c:v>28.65125037</c:v>
                </c:pt>
                <c:pt idx="12099">
                  <c:v>28.64984213</c:v>
                </c:pt>
                <c:pt idx="12100">
                  <c:v>28.64843385</c:v>
                </c:pt>
                <c:pt idx="12101">
                  <c:v>28.64702552</c:v>
                </c:pt>
                <c:pt idx="12102">
                  <c:v>28.64561716</c:v>
                </c:pt>
                <c:pt idx="12103">
                  <c:v>28.644208750000001</c:v>
                </c:pt>
                <c:pt idx="12104">
                  <c:v>28.642800300000001</c:v>
                </c:pt>
                <c:pt idx="12105">
                  <c:v>28.641391809999998</c:v>
                </c:pt>
                <c:pt idx="12106">
                  <c:v>28.639983279999999</c:v>
                </c:pt>
                <c:pt idx="12107">
                  <c:v>28.63857471</c:v>
                </c:pt>
                <c:pt idx="12108">
                  <c:v>28.637166100000002</c:v>
                </c:pt>
                <c:pt idx="12109">
                  <c:v>28.63575745</c:v>
                </c:pt>
                <c:pt idx="12110">
                  <c:v>28.634348760000002</c:v>
                </c:pt>
                <c:pt idx="12111">
                  <c:v>28.632940019999999</c:v>
                </c:pt>
                <c:pt idx="12112">
                  <c:v>28.631531249999998</c:v>
                </c:pt>
                <c:pt idx="12113">
                  <c:v>28.63012243</c:v>
                </c:pt>
                <c:pt idx="12114">
                  <c:v>28.628713579999999</c:v>
                </c:pt>
                <c:pt idx="12115">
                  <c:v>28.627304680000002</c:v>
                </c:pt>
                <c:pt idx="12116">
                  <c:v>28.625895740000001</c:v>
                </c:pt>
                <c:pt idx="12117">
                  <c:v>28.62448676</c:v>
                </c:pt>
                <c:pt idx="12118">
                  <c:v>28.62307775</c:v>
                </c:pt>
                <c:pt idx="12119">
                  <c:v>28.62166869</c:v>
                </c:pt>
                <c:pt idx="12120">
                  <c:v>28.620259579999999</c:v>
                </c:pt>
                <c:pt idx="12121">
                  <c:v>28.618850439999999</c:v>
                </c:pt>
                <c:pt idx="12122">
                  <c:v>28.61744126</c:v>
                </c:pt>
                <c:pt idx="12123">
                  <c:v>28.61603204</c:v>
                </c:pt>
                <c:pt idx="12124">
                  <c:v>28.614622780000001</c:v>
                </c:pt>
                <c:pt idx="12125">
                  <c:v>28.613213479999999</c:v>
                </c:pt>
                <c:pt idx="12126">
                  <c:v>28.61180414</c:v>
                </c:pt>
                <c:pt idx="12127">
                  <c:v>28.610394759999998</c:v>
                </c:pt>
                <c:pt idx="12128">
                  <c:v>28.60898534</c:v>
                </c:pt>
                <c:pt idx="12129">
                  <c:v>28.607575879999999</c:v>
                </c:pt>
                <c:pt idx="12130">
                  <c:v>28.606166380000001</c:v>
                </c:pt>
                <c:pt idx="12131">
                  <c:v>28.60475684</c:v>
                </c:pt>
                <c:pt idx="12132">
                  <c:v>28.60334726</c:v>
                </c:pt>
                <c:pt idx="12133">
                  <c:v>28.601937639999999</c:v>
                </c:pt>
                <c:pt idx="12134">
                  <c:v>28.600527979999999</c:v>
                </c:pt>
                <c:pt idx="12135">
                  <c:v>28.599118279999999</c:v>
                </c:pt>
                <c:pt idx="12136">
                  <c:v>28.597708539999999</c:v>
                </c:pt>
                <c:pt idx="12137">
                  <c:v>28.59629876</c:v>
                </c:pt>
                <c:pt idx="12138">
                  <c:v>28.594888950000001</c:v>
                </c:pt>
                <c:pt idx="12139">
                  <c:v>28.593479089999999</c:v>
                </c:pt>
                <c:pt idx="12140">
                  <c:v>28.59206919</c:v>
                </c:pt>
                <c:pt idx="12141">
                  <c:v>28.590659259999999</c:v>
                </c:pt>
                <c:pt idx="12142">
                  <c:v>28.589249280000001</c:v>
                </c:pt>
                <c:pt idx="12143">
                  <c:v>28.58783927</c:v>
                </c:pt>
                <c:pt idx="12144">
                  <c:v>28.586429209999999</c:v>
                </c:pt>
                <c:pt idx="12145">
                  <c:v>28.585019110000001</c:v>
                </c:pt>
                <c:pt idx="12146">
                  <c:v>28.583608980000001</c:v>
                </c:pt>
                <c:pt idx="12147">
                  <c:v>28.582198810000001</c:v>
                </c:pt>
                <c:pt idx="12148">
                  <c:v>28.580788600000002</c:v>
                </c:pt>
                <c:pt idx="12149">
                  <c:v>28.579378349999999</c:v>
                </c:pt>
                <c:pt idx="12150">
                  <c:v>28.57796806</c:v>
                </c:pt>
                <c:pt idx="12151">
                  <c:v>28.576557739999998</c:v>
                </c:pt>
                <c:pt idx="12152">
                  <c:v>28.57514737</c:v>
                </c:pt>
                <c:pt idx="12153">
                  <c:v>28.573736969999999</c:v>
                </c:pt>
                <c:pt idx="12154">
                  <c:v>28.572326530000002</c:v>
                </c:pt>
                <c:pt idx="12155">
                  <c:v>28.57091604</c:v>
                </c:pt>
                <c:pt idx="12156">
                  <c:v>28.56950552</c:v>
                </c:pt>
                <c:pt idx="12157">
                  <c:v>28.568094970000001</c:v>
                </c:pt>
                <c:pt idx="12158">
                  <c:v>28.566684370000001</c:v>
                </c:pt>
                <c:pt idx="12159">
                  <c:v>28.565273730000001</c:v>
                </c:pt>
                <c:pt idx="12160">
                  <c:v>28.563863059999999</c:v>
                </c:pt>
                <c:pt idx="12161">
                  <c:v>28.562452350000001</c:v>
                </c:pt>
                <c:pt idx="12162">
                  <c:v>28.561041599999999</c:v>
                </c:pt>
                <c:pt idx="12163">
                  <c:v>28.559630810000002</c:v>
                </c:pt>
                <c:pt idx="12164">
                  <c:v>28.558219980000001</c:v>
                </c:pt>
                <c:pt idx="12165">
                  <c:v>28.55680912</c:v>
                </c:pt>
                <c:pt idx="12166">
                  <c:v>28.55539821</c:v>
                </c:pt>
                <c:pt idx="12167">
                  <c:v>28.55398727</c:v>
                </c:pt>
                <c:pt idx="12168">
                  <c:v>28.55257628</c:v>
                </c:pt>
                <c:pt idx="12169">
                  <c:v>28.551165269999998</c:v>
                </c:pt>
                <c:pt idx="12170">
                  <c:v>28.54975421</c:v>
                </c:pt>
                <c:pt idx="12171">
                  <c:v>28.548343119999998</c:v>
                </c:pt>
                <c:pt idx="12172">
                  <c:v>28.546931990000001</c:v>
                </c:pt>
                <c:pt idx="12173">
                  <c:v>28.54552082</c:v>
                </c:pt>
                <c:pt idx="12174">
                  <c:v>28.54410961</c:v>
                </c:pt>
                <c:pt idx="12175">
                  <c:v>28.54269837</c:v>
                </c:pt>
                <c:pt idx="12176">
                  <c:v>28.54128708</c:v>
                </c:pt>
                <c:pt idx="12177">
                  <c:v>28.539875760000001</c:v>
                </c:pt>
                <c:pt idx="12178">
                  <c:v>28.53846441</c:v>
                </c:pt>
                <c:pt idx="12179">
                  <c:v>28.537053010000001</c:v>
                </c:pt>
                <c:pt idx="12180">
                  <c:v>28.53564158</c:v>
                </c:pt>
                <c:pt idx="12181">
                  <c:v>28.534230109999999</c:v>
                </c:pt>
                <c:pt idx="12182">
                  <c:v>28.53281861</c:v>
                </c:pt>
                <c:pt idx="12183">
                  <c:v>28.531407059999999</c:v>
                </c:pt>
                <c:pt idx="12184">
                  <c:v>28.52999548</c:v>
                </c:pt>
                <c:pt idx="12185">
                  <c:v>28.528583860000001</c:v>
                </c:pt>
                <c:pt idx="12186">
                  <c:v>28.52717221</c:v>
                </c:pt>
                <c:pt idx="12187">
                  <c:v>28.525760510000001</c:v>
                </c:pt>
                <c:pt idx="12188">
                  <c:v>28.52434878</c:v>
                </c:pt>
                <c:pt idx="12189">
                  <c:v>28.522937020000001</c:v>
                </c:pt>
                <c:pt idx="12190">
                  <c:v>28.52152521</c:v>
                </c:pt>
                <c:pt idx="12191">
                  <c:v>28.520113370000001</c:v>
                </c:pt>
                <c:pt idx="12192">
                  <c:v>28.518701490000002</c:v>
                </c:pt>
                <c:pt idx="12193">
                  <c:v>28.517289569999999</c:v>
                </c:pt>
                <c:pt idx="12194">
                  <c:v>28.515877620000001</c:v>
                </c:pt>
                <c:pt idx="12195">
                  <c:v>28.51446563</c:v>
                </c:pt>
                <c:pt idx="12196">
                  <c:v>28.51305361</c:v>
                </c:pt>
                <c:pt idx="12197">
                  <c:v>28.51164155</c:v>
                </c:pt>
                <c:pt idx="12198">
                  <c:v>28.510229450000001</c:v>
                </c:pt>
                <c:pt idx="12199">
                  <c:v>28.508817319999999</c:v>
                </c:pt>
                <c:pt idx="12200">
                  <c:v>28.50740515</c:v>
                </c:pt>
                <c:pt idx="12201">
                  <c:v>28.505992939999999</c:v>
                </c:pt>
                <c:pt idx="12202">
                  <c:v>28.504580700000002</c:v>
                </c:pt>
                <c:pt idx="12203">
                  <c:v>28.503168420000002</c:v>
                </c:pt>
                <c:pt idx="12204">
                  <c:v>28.501756100000001</c:v>
                </c:pt>
                <c:pt idx="12205">
                  <c:v>28.500343749999999</c:v>
                </c:pt>
                <c:pt idx="12206">
                  <c:v>28.49893136</c:v>
                </c:pt>
                <c:pt idx="12207">
                  <c:v>28.497518939999999</c:v>
                </c:pt>
                <c:pt idx="12208">
                  <c:v>28.496106480000002</c:v>
                </c:pt>
                <c:pt idx="12209">
                  <c:v>28.494693980000001</c:v>
                </c:pt>
                <c:pt idx="12210">
                  <c:v>28.493281450000001</c:v>
                </c:pt>
                <c:pt idx="12211">
                  <c:v>28.491868879999998</c:v>
                </c:pt>
                <c:pt idx="12212">
                  <c:v>28.49045628</c:v>
                </c:pt>
                <c:pt idx="12213">
                  <c:v>28.489043639999998</c:v>
                </c:pt>
                <c:pt idx="12214">
                  <c:v>28.487630960000001</c:v>
                </c:pt>
                <c:pt idx="12215">
                  <c:v>28.48621825</c:v>
                </c:pt>
                <c:pt idx="12216">
                  <c:v>28.484805489999999</c:v>
                </c:pt>
                <c:pt idx="12217">
                  <c:v>28.48339271</c:v>
                </c:pt>
                <c:pt idx="12218">
                  <c:v>28.481979890000002</c:v>
                </c:pt>
                <c:pt idx="12219">
                  <c:v>28.48056704</c:v>
                </c:pt>
                <c:pt idx="12220">
                  <c:v>28.479154149999999</c:v>
                </c:pt>
                <c:pt idx="12221">
                  <c:v>28.477741229999999</c:v>
                </c:pt>
                <c:pt idx="12222">
                  <c:v>28.47632827</c:v>
                </c:pt>
                <c:pt idx="12223">
                  <c:v>28.47491527</c:v>
                </c:pt>
                <c:pt idx="12224">
                  <c:v>28.473502239999998</c:v>
                </c:pt>
                <c:pt idx="12225">
                  <c:v>28.47208917</c:v>
                </c:pt>
                <c:pt idx="12226">
                  <c:v>28.47067607</c:v>
                </c:pt>
                <c:pt idx="12227">
                  <c:v>28.46926294</c:v>
                </c:pt>
                <c:pt idx="12228">
                  <c:v>28.46784976</c:v>
                </c:pt>
                <c:pt idx="12229">
                  <c:v>28.466436559999998</c:v>
                </c:pt>
                <c:pt idx="12230">
                  <c:v>28.46502332</c:v>
                </c:pt>
                <c:pt idx="12231">
                  <c:v>28.463610039999999</c:v>
                </c:pt>
                <c:pt idx="12232">
                  <c:v>28.462196729999999</c:v>
                </c:pt>
                <c:pt idx="12233">
                  <c:v>28.460783379999999</c:v>
                </c:pt>
                <c:pt idx="12234">
                  <c:v>28.45937</c:v>
                </c:pt>
                <c:pt idx="12235">
                  <c:v>28.457956589999998</c:v>
                </c:pt>
                <c:pt idx="12236">
                  <c:v>28.456543140000001</c:v>
                </c:pt>
                <c:pt idx="12237">
                  <c:v>28.45512965</c:v>
                </c:pt>
                <c:pt idx="12238">
                  <c:v>28.45371613</c:v>
                </c:pt>
                <c:pt idx="12239">
                  <c:v>28.452302580000001</c:v>
                </c:pt>
                <c:pt idx="12240">
                  <c:v>28.450888979999998</c:v>
                </c:pt>
                <c:pt idx="12241">
                  <c:v>28.449475360000001</c:v>
                </c:pt>
                <c:pt idx="12242">
                  <c:v>28.4480617</c:v>
                </c:pt>
                <c:pt idx="12243">
                  <c:v>28.446648010000001</c:v>
                </c:pt>
                <c:pt idx="12244">
                  <c:v>28.445234280000001</c:v>
                </c:pt>
                <c:pt idx="12245">
                  <c:v>28.443820519999999</c:v>
                </c:pt>
                <c:pt idx="12246">
                  <c:v>28.442406729999998</c:v>
                </c:pt>
                <c:pt idx="12247">
                  <c:v>28.440992900000001</c:v>
                </c:pt>
                <c:pt idx="12248">
                  <c:v>28.439579040000002</c:v>
                </c:pt>
                <c:pt idx="12249">
                  <c:v>28.438165139999999</c:v>
                </c:pt>
                <c:pt idx="12250">
                  <c:v>28.436751210000001</c:v>
                </c:pt>
                <c:pt idx="12251">
                  <c:v>28.435337239999999</c:v>
                </c:pt>
                <c:pt idx="12252">
                  <c:v>28.433923239999999</c:v>
                </c:pt>
                <c:pt idx="12253">
                  <c:v>28.432509209999999</c:v>
                </c:pt>
                <c:pt idx="12254">
                  <c:v>28.431095150000001</c:v>
                </c:pt>
                <c:pt idx="12255">
                  <c:v>28.429681049999999</c:v>
                </c:pt>
                <c:pt idx="12256">
                  <c:v>28.428266910000001</c:v>
                </c:pt>
                <c:pt idx="12257">
                  <c:v>28.426852740000001</c:v>
                </c:pt>
                <c:pt idx="12258">
                  <c:v>28.425438539999998</c:v>
                </c:pt>
                <c:pt idx="12259">
                  <c:v>28.42402431</c:v>
                </c:pt>
                <c:pt idx="12260">
                  <c:v>28.422610039999999</c:v>
                </c:pt>
                <c:pt idx="12261">
                  <c:v>28.421195740000002</c:v>
                </c:pt>
                <c:pt idx="12262">
                  <c:v>28.419781400000002</c:v>
                </c:pt>
                <c:pt idx="12263">
                  <c:v>28.418367029999999</c:v>
                </c:pt>
                <c:pt idx="12264">
                  <c:v>28.41695262</c:v>
                </c:pt>
                <c:pt idx="12265">
                  <c:v>28.415538189999999</c:v>
                </c:pt>
                <c:pt idx="12266">
                  <c:v>28.414123719999999</c:v>
                </c:pt>
                <c:pt idx="12267">
                  <c:v>28.41270922</c:v>
                </c:pt>
                <c:pt idx="12268">
                  <c:v>28.411294680000001</c:v>
                </c:pt>
                <c:pt idx="12269">
                  <c:v>28.40988012</c:v>
                </c:pt>
                <c:pt idx="12270">
                  <c:v>28.408465509999999</c:v>
                </c:pt>
                <c:pt idx="12271">
                  <c:v>28.40705088</c:v>
                </c:pt>
                <c:pt idx="12272">
                  <c:v>28.405636210000001</c:v>
                </c:pt>
                <c:pt idx="12273">
                  <c:v>28.404221509999999</c:v>
                </c:pt>
                <c:pt idx="12274">
                  <c:v>28.402806779999999</c:v>
                </c:pt>
                <c:pt idx="12275">
                  <c:v>28.401392019999999</c:v>
                </c:pt>
                <c:pt idx="12276">
                  <c:v>28.39997722</c:v>
                </c:pt>
                <c:pt idx="12277">
                  <c:v>28.398562389999999</c:v>
                </c:pt>
                <c:pt idx="12278">
                  <c:v>28.397147520000001</c:v>
                </c:pt>
                <c:pt idx="12279">
                  <c:v>28.395732630000001</c:v>
                </c:pt>
                <c:pt idx="12280">
                  <c:v>28.394317699999998</c:v>
                </c:pt>
                <c:pt idx="12281">
                  <c:v>28.39290274</c:v>
                </c:pt>
                <c:pt idx="12282">
                  <c:v>28.39148775</c:v>
                </c:pt>
                <c:pt idx="12283">
                  <c:v>28.390072719999999</c:v>
                </c:pt>
                <c:pt idx="12284">
                  <c:v>28.38865766</c:v>
                </c:pt>
                <c:pt idx="12285">
                  <c:v>28.387242570000002</c:v>
                </c:pt>
                <c:pt idx="12286">
                  <c:v>28.385827450000001</c:v>
                </c:pt>
                <c:pt idx="12287">
                  <c:v>28.38441229</c:v>
                </c:pt>
                <c:pt idx="12288">
                  <c:v>28.382997100000001</c:v>
                </c:pt>
                <c:pt idx="12289">
                  <c:v>28.381581879999999</c:v>
                </c:pt>
                <c:pt idx="12290">
                  <c:v>28.380166630000002</c:v>
                </c:pt>
                <c:pt idx="12291">
                  <c:v>28.378751350000002</c:v>
                </c:pt>
                <c:pt idx="12292">
                  <c:v>28.377336029999999</c:v>
                </c:pt>
                <c:pt idx="12293">
                  <c:v>28.37592068</c:v>
                </c:pt>
                <c:pt idx="12294">
                  <c:v>28.374505299999999</c:v>
                </c:pt>
                <c:pt idx="12295">
                  <c:v>28.373089889999999</c:v>
                </c:pt>
                <c:pt idx="12296">
                  <c:v>28.37167445</c:v>
                </c:pt>
                <c:pt idx="12297">
                  <c:v>28.370258979999999</c:v>
                </c:pt>
                <c:pt idx="12298">
                  <c:v>28.368843470000002</c:v>
                </c:pt>
                <c:pt idx="12299">
                  <c:v>28.367427930000002</c:v>
                </c:pt>
                <c:pt idx="12300">
                  <c:v>28.366012359999999</c:v>
                </c:pt>
                <c:pt idx="12301">
                  <c:v>28.364596760000001</c:v>
                </c:pt>
                <c:pt idx="12302">
                  <c:v>28.363181130000001</c:v>
                </c:pt>
                <c:pt idx="12303">
                  <c:v>28.361765470000002</c:v>
                </c:pt>
                <c:pt idx="12304">
                  <c:v>28.360349769999999</c:v>
                </c:pt>
                <c:pt idx="12305">
                  <c:v>28.358934049999998</c:v>
                </c:pt>
                <c:pt idx="12306">
                  <c:v>28.357518290000002</c:v>
                </c:pt>
                <c:pt idx="12307">
                  <c:v>28.356102499999999</c:v>
                </c:pt>
                <c:pt idx="12308">
                  <c:v>28.35468668</c:v>
                </c:pt>
                <c:pt idx="12309">
                  <c:v>28.35327083</c:v>
                </c:pt>
                <c:pt idx="12310">
                  <c:v>28.35185495</c:v>
                </c:pt>
                <c:pt idx="12311">
                  <c:v>28.350439040000001</c:v>
                </c:pt>
                <c:pt idx="12312">
                  <c:v>28.349023079999998</c:v>
                </c:pt>
                <c:pt idx="12313">
                  <c:v>28.347607109999998</c:v>
                </c:pt>
                <c:pt idx="12314">
                  <c:v>28.346191099999999</c:v>
                </c:pt>
                <c:pt idx="12315">
                  <c:v>28.344775070000001</c:v>
                </c:pt>
                <c:pt idx="12316">
                  <c:v>28.343359</c:v>
                </c:pt>
                <c:pt idx="12317">
                  <c:v>28.341942899999999</c:v>
                </c:pt>
                <c:pt idx="12318">
                  <c:v>28.34052677</c:v>
                </c:pt>
                <c:pt idx="12319">
                  <c:v>28.339110609999999</c:v>
                </c:pt>
                <c:pt idx="12320">
                  <c:v>28.337694419999998</c:v>
                </c:pt>
                <c:pt idx="12321">
                  <c:v>28.336278199999999</c:v>
                </c:pt>
                <c:pt idx="12322">
                  <c:v>28.334861950000001</c:v>
                </c:pt>
                <c:pt idx="12323">
                  <c:v>28.33344567</c:v>
                </c:pt>
                <c:pt idx="12324">
                  <c:v>28.33202936</c:v>
                </c:pt>
                <c:pt idx="12325">
                  <c:v>28.330613020000001</c:v>
                </c:pt>
                <c:pt idx="12326">
                  <c:v>28.329196639999999</c:v>
                </c:pt>
                <c:pt idx="12327">
                  <c:v>28.327780239999999</c:v>
                </c:pt>
                <c:pt idx="12328">
                  <c:v>28.32636381</c:v>
                </c:pt>
                <c:pt idx="12329">
                  <c:v>28.324947349999999</c:v>
                </c:pt>
                <c:pt idx="12330">
                  <c:v>28.323530850000001</c:v>
                </c:pt>
                <c:pt idx="12331">
                  <c:v>28.322114330000002</c:v>
                </c:pt>
                <c:pt idx="12332">
                  <c:v>28.32069778</c:v>
                </c:pt>
                <c:pt idx="12333">
                  <c:v>28.319281190000002</c:v>
                </c:pt>
                <c:pt idx="12334">
                  <c:v>28.317864579999998</c:v>
                </c:pt>
                <c:pt idx="12335">
                  <c:v>28.31644794</c:v>
                </c:pt>
                <c:pt idx="12336">
                  <c:v>28.315031260000001</c:v>
                </c:pt>
                <c:pt idx="12337">
                  <c:v>28.31361455</c:v>
                </c:pt>
                <c:pt idx="12338">
                  <c:v>28.312197820000002</c:v>
                </c:pt>
                <c:pt idx="12339">
                  <c:v>28.31078106</c:v>
                </c:pt>
                <c:pt idx="12340">
                  <c:v>28.30936427</c:v>
                </c:pt>
                <c:pt idx="12341">
                  <c:v>28.30794745</c:v>
                </c:pt>
                <c:pt idx="12342">
                  <c:v>28.306530599999999</c:v>
                </c:pt>
                <c:pt idx="12343">
                  <c:v>28.305113720000001</c:v>
                </c:pt>
                <c:pt idx="12344">
                  <c:v>28.303696810000002</c:v>
                </c:pt>
                <c:pt idx="12345">
                  <c:v>28.30227987</c:v>
                </c:pt>
                <c:pt idx="12346">
                  <c:v>28.300862899999998</c:v>
                </c:pt>
                <c:pt idx="12347">
                  <c:v>28.299445899999998</c:v>
                </c:pt>
                <c:pt idx="12348">
                  <c:v>28.29802888</c:v>
                </c:pt>
                <c:pt idx="12349">
                  <c:v>28.296611819999999</c:v>
                </c:pt>
                <c:pt idx="12350">
                  <c:v>28.295194739999999</c:v>
                </c:pt>
                <c:pt idx="12351">
                  <c:v>28.29377762</c:v>
                </c:pt>
                <c:pt idx="12352">
                  <c:v>28.292360479999999</c:v>
                </c:pt>
                <c:pt idx="12353">
                  <c:v>28.290943309999999</c:v>
                </c:pt>
                <c:pt idx="12354">
                  <c:v>28.289526110000001</c:v>
                </c:pt>
                <c:pt idx="12355">
                  <c:v>28.288108879999999</c:v>
                </c:pt>
                <c:pt idx="12356">
                  <c:v>28.286691619999999</c:v>
                </c:pt>
                <c:pt idx="12357">
                  <c:v>28.28527433</c:v>
                </c:pt>
                <c:pt idx="12358">
                  <c:v>28.283857019999999</c:v>
                </c:pt>
                <c:pt idx="12359">
                  <c:v>28.282439669999999</c:v>
                </c:pt>
                <c:pt idx="12360">
                  <c:v>28.281022289999999</c:v>
                </c:pt>
                <c:pt idx="12361">
                  <c:v>28.279604890000002</c:v>
                </c:pt>
                <c:pt idx="12362">
                  <c:v>28.278187460000002</c:v>
                </c:pt>
                <c:pt idx="12363">
                  <c:v>28.276769999999999</c:v>
                </c:pt>
                <c:pt idx="12364">
                  <c:v>28.275352510000001</c:v>
                </c:pt>
                <c:pt idx="12365">
                  <c:v>28.273935000000002</c:v>
                </c:pt>
                <c:pt idx="12366">
                  <c:v>28.27251746</c:v>
                </c:pt>
                <c:pt idx="12367">
                  <c:v>28.271099880000001</c:v>
                </c:pt>
                <c:pt idx="12368">
                  <c:v>28.269682280000001</c:v>
                </c:pt>
                <c:pt idx="12369">
                  <c:v>28.268264649999999</c:v>
                </c:pt>
                <c:pt idx="12370">
                  <c:v>28.266846999999999</c:v>
                </c:pt>
                <c:pt idx="12371">
                  <c:v>28.265429309999998</c:v>
                </c:pt>
                <c:pt idx="12372">
                  <c:v>28.2640116</c:v>
                </c:pt>
                <c:pt idx="12373">
                  <c:v>28.262593859999999</c:v>
                </c:pt>
                <c:pt idx="12374">
                  <c:v>28.261176089999999</c:v>
                </c:pt>
                <c:pt idx="12375">
                  <c:v>28.259758290000001</c:v>
                </c:pt>
                <c:pt idx="12376">
                  <c:v>28.25834047</c:v>
                </c:pt>
                <c:pt idx="12377">
                  <c:v>28.256922620000001</c:v>
                </c:pt>
                <c:pt idx="12378">
                  <c:v>28.255504739999999</c:v>
                </c:pt>
                <c:pt idx="12379">
                  <c:v>28.254086829999999</c:v>
                </c:pt>
                <c:pt idx="12380">
                  <c:v>28.252668889999999</c:v>
                </c:pt>
                <c:pt idx="12381">
                  <c:v>28.251250930000001</c:v>
                </c:pt>
                <c:pt idx="12382">
                  <c:v>28.249832940000001</c:v>
                </c:pt>
                <c:pt idx="12383">
                  <c:v>28.248414919999998</c:v>
                </c:pt>
                <c:pt idx="12384">
                  <c:v>28.24699687</c:v>
                </c:pt>
                <c:pt idx="12385">
                  <c:v>28.245578800000001</c:v>
                </c:pt>
                <c:pt idx="12386">
                  <c:v>28.244160699999998</c:v>
                </c:pt>
                <c:pt idx="12387">
                  <c:v>28.242742570000001</c:v>
                </c:pt>
                <c:pt idx="12388">
                  <c:v>28.241324420000002</c:v>
                </c:pt>
                <c:pt idx="12389">
                  <c:v>28.239906229999999</c:v>
                </c:pt>
                <c:pt idx="12390">
                  <c:v>28.238488019999998</c:v>
                </c:pt>
                <c:pt idx="12391">
                  <c:v>28.23706979</c:v>
                </c:pt>
                <c:pt idx="12392">
                  <c:v>28.235651529999998</c:v>
                </c:pt>
                <c:pt idx="12393">
                  <c:v>28.234233239999998</c:v>
                </c:pt>
                <c:pt idx="12394">
                  <c:v>28.232814919999999</c:v>
                </c:pt>
                <c:pt idx="12395">
                  <c:v>28.231396570000001</c:v>
                </c:pt>
                <c:pt idx="12396">
                  <c:v>28.229978200000001</c:v>
                </c:pt>
                <c:pt idx="12397">
                  <c:v>28.22855981</c:v>
                </c:pt>
                <c:pt idx="12398">
                  <c:v>28.227141379999999</c:v>
                </c:pt>
                <c:pt idx="12399">
                  <c:v>28.22572293</c:v>
                </c:pt>
                <c:pt idx="12400">
                  <c:v>28.224304450000002</c:v>
                </c:pt>
                <c:pt idx="12401">
                  <c:v>28.222885949999998</c:v>
                </c:pt>
                <c:pt idx="12402">
                  <c:v>28.22146742</c:v>
                </c:pt>
                <c:pt idx="12403">
                  <c:v>28.220048859999999</c:v>
                </c:pt>
                <c:pt idx="12404">
                  <c:v>28.218630279999999</c:v>
                </c:pt>
                <c:pt idx="12405">
                  <c:v>28.21721166</c:v>
                </c:pt>
                <c:pt idx="12406">
                  <c:v>28.21579303</c:v>
                </c:pt>
                <c:pt idx="12407">
                  <c:v>28.214374370000002</c:v>
                </c:pt>
                <c:pt idx="12408">
                  <c:v>28.212955669999999</c:v>
                </c:pt>
                <c:pt idx="12409">
                  <c:v>28.211536949999999</c:v>
                </c:pt>
                <c:pt idx="12410">
                  <c:v>28.210118210000001</c:v>
                </c:pt>
                <c:pt idx="12411">
                  <c:v>28.20869944</c:v>
                </c:pt>
                <c:pt idx="12412">
                  <c:v>28.207280650000001</c:v>
                </c:pt>
                <c:pt idx="12413">
                  <c:v>28.20586183</c:v>
                </c:pt>
                <c:pt idx="12414">
                  <c:v>28.20444298</c:v>
                </c:pt>
                <c:pt idx="12415">
                  <c:v>28.203024110000001</c:v>
                </c:pt>
                <c:pt idx="12416">
                  <c:v>28.20160521</c:v>
                </c:pt>
                <c:pt idx="12417">
                  <c:v>28.200186290000001</c:v>
                </c:pt>
                <c:pt idx="12418">
                  <c:v>28.19876734</c:v>
                </c:pt>
                <c:pt idx="12419">
                  <c:v>28.19734837</c:v>
                </c:pt>
                <c:pt idx="12420">
                  <c:v>28.195929360000001</c:v>
                </c:pt>
                <c:pt idx="12421">
                  <c:v>28.194510340000001</c:v>
                </c:pt>
                <c:pt idx="12422">
                  <c:v>28.193091290000002</c:v>
                </c:pt>
                <c:pt idx="12423">
                  <c:v>28.19167221</c:v>
                </c:pt>
                <c:pt idx="12424">
                  <c:v>28.19025311</c:v>
                </c:pt>
                <c:pt idx="12425">
                  <c:v>28.188833979999998</c:v>
                </c:pt>
                <c:pt idx="12426">
                  <c:v>28.187414820000001</c:v>
                </c:pt>
                <c:pt idx="12427">
                  <c:v>28.185995640000002</c:v>
                </c:pt>
                <c:pt idx="12428">
                  <c:v>28.184576440000001</c:v>
                </c:pt>
                <c:pt idx="12429">
                  <c:v>28.183157210000001</c:v>
                </c:pt>
                <c:pt idx="12430">
                  <c:v>28.18173796</c:v>
                </c:pt>
                <c:pt idx="12431">
                  <c:v>28.180318679999999</c:v>
                </c:pt>
                <c:pt idx="12432">
                  <c:v>28.178899359999999</c:v>
                </c:pt>
                <c:pt idx="12433">
                  <c:v>28.177480030000002</c:v>
                </c:pt>
                <c:pt idx="12434">
                  <c:v>28.176060679999999</c:v>
                </c:pt>
                <c:pt idx="12435">
                  <c:v>28.174641300000001</c:v>
                </c:pt>
                <c:pt idx="12436">
                  <c:v>28.173221890000001</c:v>
                </c:pt>
                <c:pt idx="12437">
                  <c:v>28.171802459999999</c:v>
                </c:pt>
                <c:pt idx="12438">
                  <c:v>28.170383009999998</c:v>
                </c:pt>
                <c:pt idx="12439">
                  <c:v>28.168963529999999</c:v>
                </c:pt>
                <c:pt idx="12440">
                  <c:v>28.167544020000001</c:v>
                </c:pt>
                <c:pt idx="12441">
                  <c:v>28.166124499999999</c:v>
                </c:pt>
                <c:pt idx="12442">
                  <c:v>28.16470494</c:v>
                </c:pt>
                <c:pt idx="12443">
                  <c:v>28.16328536</c:v>
                </c:pt>
                <c:pt idx="12444">
                  <c:v>28.161865760000001</c:v>
                </c:pt>
                <c:pt idx="12445">
                  <c:v>28.16044613</c:v>
                </c:pt>
                <c:pt idx="12446">
                  <c:v>28.159026480000001</c:v>
                </c:pt>
                <c:pt idx="12447">
                  <c:v>28.157606810000001</c:v>
                </c:pt>
                <c:pt idx="12448">
                  <c:v>28.156187110000001</c:v>
                </c:pt>
                <c:pt idx="12449">
                  <c:v>28.154767379999999</c:v>
                </c:pt>
                <c:pt idx="12450">
                  <c:v>28.15334764</c:v>
                </c:pt>
                <c:pt idx="12451">
                  <c:v>28.151927860000001</c:v>
                </c:pt>
                <c:pt idx="12452">
                  <c:v>28.150508070000001</c:v>
                </c:pt>
                <c:pt idx="12453">
                  <c:v>28.149088249999998</c:v>
                </c:pt>
                <c:pt idx="12454">
                  <c:v>28.147668400000001</c:v>
                </c:pt>
                <c:pt idx="12455">
                  <c:v>28.146248530000001</c:v>
                </c:pt>
                <c:pt idx="12456">
                  <c:v>28.144828629999999</c:v>
                </c:pt>
                <c:pt idx="12457">
                  <c:v>28.143408709999999</c:v>
                </c:pt>
                <c:pt idx="12458">
                  <c:v>28.141988770000001</c:v>
                </c:pt>
                <c:pt idx="12459">
                  <c:v>28.140568810000001</c:v>
                </c:pt>
                <c:pt idx="12460">
                  <c:v>28.139148819999999</c:v>
                </c:pt>
                <c:pt idx="12461">
                  <c:v>28.137728809999999</c:v>
                </c:pt>
                <c:pt idx="12462">
                  <c:v>28.13630878</c:v>
                </c:pt>
                <c:pt idx="12463">
                  <c:v>28.134888719999999</c:v>
                </c:pt>
                <c:pt idx="12464">
                  <c:v>28.13346864</c:v>
                </c:pt>
                <c:pt idx="12465">
                  <c:v>28.132048529999999</c:v>
                </c:pt>
                <c:pt idx="12466">
                  <c:v>28.130628399999999</c:v>
                </c:pt>
                <c:pt idx="12467">
                  <c:v>28.129208250000001</c:v>
                </c:pt>
                <c:pt idx="12468">
                  <c:v>28.127788070000001</c:v>
                </c:pt>
                <c:pt idx="12469">
                  <c:v>28.126367869999999</c:v>
                </c:pt>
                <c:pt idx="12470">
                  <c:v>28.124947649999999</c:v>
                </c:pt>
                <c:pt idx="12471">
                  <c:v>28.123527410000001</c:v>
                </c:pt>
                <c:pt idx="12472">
                  <c:v>28.122107140000001</c:v>
                </c:pt>
                <c:pt idx="12473">
                  <c:v>28.120686840000001</c:v>
                </c:pt>
                <c:pt idx="12474">
                  <c:v>28.119266530000001</c:v>
                </c:pt>
                <c:pt idx="12475">
                  <c:v>28.117846190000002</c:v>
                </c:pt>
                <c:pt idx="12476">
                  <c:v>28.116425830000001</c:v>
                </c:pt>
                <c:pt idx="12477">
                  <c:v>28.115005450000002</c:v>
                </c:pt>
                <c:pt idx="12478">
                  <c:v>28.11358504</c:v>
                </c:pt>
                <c:pt idx="12479">
                  <c:v>28.112164610000001</c:v>
                </c:pt>
                <c:pt idx="12480">
                  <c:v>28.110744149999999</c:v>
                </c:pt>
                <c:pt idx="12481">
                  <c:v>28.109323679999999</c:v>
                </c:pt>
                <c:pt idx="12482">
                  <c:v>28.107903180000001</c:v>
                </c:pt>
                <c:pt idx="12483">
                  <c:v>28.106482660000001</c:v>
                </c:pt>
                <c:pt idx="12484">
                  <c:v>28.105062119999999</c:v>
                </c:pt>
                <c:pt idx="12485">
                  <c:v>28.103641549999999</c:v>
                </c:pt>
                <c:pt idx="12486">
                  <c:v>28.102220970000001</c:v>
                </c:pt>
                <c:pt idx="12487">
                  <c:v>28.100800360000001</c:v>
                </c:pt>
                <c:pt idx="12488">
                  <c:v>28.099379729999999</c:v>
                </c:pt>
                <c:pt idx="12489">
                  <c:v>28.097959070000002</c:v>
                </c:pt>
                <c:pt idx="12490">
                  <c:v>28.096538389999999</c:v>
                </c:pt>
                <c:pt idx="12491">
                  <c:v>28.095117699999999</c:v>
                </c:pt>
                <c:pt idx="12492">
                  <c:v>28.09369697</c:v>
                </c:pt>
                <c:pt idx="12493">
                  <c:v>28.09227623</c:v>
                </c:pt>
                <c:pt idx="12494">
                  <c:v>28.090855470000001</c:v>
                </c:pt>
                <c:pt idx="12495">
                  <c:v>28.08943468</c:v>
                </c:pt>
                <c:pt idx="12496">
                  <c:v>28.088013870000001</c:v>
                </c:pt>
                <c:pt idx="12497">
                  <c:v>28.08659304</c:v>
                </c:pt>
                <c:pt idx="12498">
                  <c:v>28.085172190000002</c:v>
                </c:pt>
                <c:pt idx="12499">
                  <c:v>28.08375131</c:v>
                </c:pt>
                <c:pt idx="12500">
                  <c:v>28.082330420000002</c:v>
                </c:pt>
                <c:pt idx="12501">
                  <c:v>28.080909500000001</c:v>
                </c:pt>
                <c:pt idx="12502">
                  <c:v>28.079488560000001</c:v>
                </c:pt>
                <c:pt idx="12503">
                  <c:v>28.078067600000001</c:v>
                </c:pt>
                <c:pt idx="12504">
                  <c:v>28.076646610000001</c:v>
                </c:pt>
                <c:pt idx="12505">
                  <c:v>28.0752256</c:v>
                </c:pt>
                <c:pt idx="12506">
                  <c:v>28.07380457</c:v>
                </c:pt>
                <c:pt idx="12507">
                  <c:v>28.07238353</c:v>
                </c:pt>
                <c:pt idx="12508">
                  <c:v>28.070962460000001</c:v>
                </c:pt>
                <c:pt idx="12509">
                  <c:v>28.06954137</c:v>
                </c:pt>
                <c:pt idx="12510">
                  <c:v>28.068120260000001</c:v>
                </c:pt>
                <c:pt idx="12511">
                  <c:v>28.06669913</c:v>
                </c:pt>
                <c:pt idx="12512">
                  <c:v>28.06527797</c:v>
                </c:pt>
                <c:pt idx="12513">
                  <c:v>28.0638568</c:v>
                </c:pt>
                <c:pt idx="12514">
                  <c:v>28.062435600000001</c:v>
                </c:pt>
                <c:pt idx="12515">
                  <c:v>28.06101438</c:v>
                </c:pt>
                <c:pt idx="12516">
                  <c:v>28.059593150000001</c:v>
                </c:pt>
                <c:pt idx="12517">
                  <c:v>28.058171890000001</c:v>
                </c:pt>
                <c:pt idx="12518">
                  <c:v>28.056750610000002</c:v>
                </c:pt>
                <c:pt idx="12519">
                  <c:v>28.055329310000001</c:v>
                </c:pt>
                <c:pt idx="12520">
                  <c:v>28.053907989999999</c:v>
                </c:pt>
                <c:pt idx="12521">
                  <c:v>28.052486640000001</c:v>
                </c:pt>
                <c:pt idx="12522">
                  <c:v>28.05106528</c:v>
                </c:pt>
                <c:pt idx="12523">
                  <c:v>28.0496439</c:v>
                </c:pt>
                <c:pt idx="12524">
                  <c:v>28.048222490000001</c:v>
                </c:pt>
                <c:pt idx="12525">
                  <c:v>28.046801070000001</c:v>
                </c:pt>
                <c:pt idx="12526">
                  <c:v>28.045379619999999</c:v>
                </c:pt>
                <c:pt idx="12527">
                  <c:v>28.043958159999999</c:v>
                </c:pt>
                <c:pt idx="12528">
                  <c:v>28.04253667</c:v>
                </c:pt>
                <c:pt idx="12529">
                  <c:v>28.04111516</c:v>
                </c:pt>
                <c:pt idx="12530">
                  <c:v>28.039693629999999</c:v>
                </c:pt>
                <c:pt idx="12531">
                  <c:v>28.03827209</c:v>
                </c:pt>
                <c:pt idx="12532">
                  <c:v>28.036850520000002</c:v>
                </c:pt>
                <c:pt idx="12533">
                  <c:v>28.035428929999998</c:v>
                </c:pt>
                <c:pt idx="12534">
                  <c:v>28.034007330000001</c:v>
                </c:pt>
                <c:pt idx="12535">
                  <c:v>28.032585699999998</c:v>
                </c:pt>
                <c:pt idx="12536">
                  <c:v>28.031164050000001</c:v>
                </c:pt>
                <c:pt idx="12537">
                  <c:v>28.029742389999999</c:v>
                </c:pt>
                <c:pt idx="12538">
                  <c:v>28.028320699999998</c:v>
                </c:pt>
                <c:pt idx="12539">
                  <c:v>28.026898989999999</c:v>
                </c:pt>
                <c:pt idx="12540">
                  <c:v>28.02547727</c:v>
                </c:pt>
                <c:pt idx="12541">
                  <c:v>28.024055520000001</c:v>
                </c:pt>
                <c:pt idx="12542">
                  <c:v>28.022633750000001</c:v>
                </c:pt>
                <c:pt idx="12543">
                  <c:v>28.02121197</c:v>
                </c:pt>
                <c:pt idx="12544">
                  <c:v>28.019790159999999</c:v>
                </c:pt>
                <c:pt idx="12545">
                  <c:v>28.018368339999999</c:v>
                </c:pt>
                <c:pt idx="12546">
                  <c:v>28.016946489999999</c:v>
                </c:pt>
                <c:pt idx="12547">
                  <c:v>28.015524630000002</c:v>
                </c:pt>
                <c:pt idx="12548">
                  <c:v>28.014102749999999</c:v>
                </c:pt>
                <c:pt idx="12549">
                  <c:v>28.012680840000002</c:v>
                </c:pt>
                <c:pt idx="12550">
                  <c:v>28.01125892</c:v>
                </c:pt>
                <c:pt idx="12551">
                  <c:v>28.009836979999999</c:v>
                </c:pt>
                <c:pt idx="12552">
                  <c:v>28.00841501</c:v>
                </c:pt>
                <c:pt idx="12553">
                  <c:v>28.00699303</c:v>
                </c:pt>
                <c:pt idx="12554">
                  <c:v>28.00557104</c:v>
                </c:pt>
                <c:pt idx="12555">
                  <c:v>28.00414902</c:v>
                </c:pt>
                <c:pt idx="12556">
                  <c:v>28.002726979999998</c:v>
                </c:pt>
                <c:pt idx="12557">
                  <c:v>28.00130493</c:v>
                </c:pt>
                <c:pt idx="12558">
                  <c:v>27.999882849999999</c:v>
                </c:pt>
                <c:pt idx="12559">
                  <c:v>27.99846076</c:v>
                </c:pt>
                <c:pt idx="12560">
                  <c:v>27.99703865</c:v>
                </c:pt>
                <c:pt idx="12561">
                  <c:v>27.995616510000001</c:v>
                </c:pt>
                <c:pt idx="12562">
                  <c:v>27.994194369999999</c:v>
                </c:pt>
                <c:pt idx="12563">
                  <c:v>27.992772200000001</c:v>
                </c:pt>
                <c:pt idx="12564">
                  <c:v>27.991350010000001</c:v>
                </c:pt>
                <c:pt idx="12565">
                  <c:v>27.9899278</c:v>
                </c:pt>
                <c:pt idx="12566">
                  <c:v>27.988505580000002</c:v>
                </c:pt>
                <c:pt idx="12567">
                  <c:v>27.987083340000002</c:v>
                </c:pt>
                <c:pt idx="12568">
                  <c:v>27.98566108</c:v>
                </c:pt>
                <c:pt idx="12569">
                  <c:v>27.9842388</c:v>
                </c:pt>
                <c:pt idx="12570">
                  <c:v>27.982816499999998</c:v>
                </c:pt>
                <c:pt idx="12571">
                  <c:v>27.981394179999999</c:v>
                </c:pt>
                <c:pt idx="12572">
                  <c:v>27.979971849999998</c:v>
                </c:pt>
                <c:pt idx="12573">
                  <c:v>27.9785495</c:v>
                </c:pt>
                <c:pt idx="12574">
                  <c:v>27.97712713</c:v>
                </c:pt>
                <c:pt idx="12575">
                  <c:v>27.975704740000001</c:v>
                </c:pt>
                <c:pt idx="12576">
                  <c:v>27.974282330000001</c:v>
                </c:pt>
                <c:pt idx="12577">
                  <c:v>27.9728599</c:v>
                </c:pt>
                <c:pt idx="12578">
                  <c:v>27.971437460000001</c:v>
                </c:pt>
                <c:pt idx="12579">
                  <c:v>27.970015</c:v>
                </c:pt>
                <c:pt idx="12580">
                  <c:v>27.968592520000001</c:v>
                </c:pt>
                <c:pt idx="12581">
                  <c:v>27.967170020000001</c:v>
                </c:pt>
                <c:pt idx="12582">
                  <c:v>27.96574751</c:v>
                </c:pt>
                <c:pt idx="12583">
                  <c:v>27.964324980000001</c:v>
                </c:pt>
                <c:pt idx="12584">
                  <c:v>27.96290243</c:v>
                </c:pt>
                <c:pt idx="12585">
                  <c:v>27.961479860000001</c:v>
                </c:pt>
                <c:pt idx="12586">
                  <c:v>27.960057280000001</c:v>
                </c:pt>
                <c:pt idx="12587">
                  <c:v>27.958634679999999</c:v>
                </c:pt>
                <c:pt idx="12588">
                  <c:v>27.95721206</c:v>
                </c:pt>
                <c:pt idx="12589">
                  <c:v>27.955789419999999</c:v>
                </c:pt>
                <c:pt idx="12590">
                  <c:v>27.95436677</c:v>
                </c:pt>
                <c:pt idx="12591">
                  <c:v>27.9529441</c:v>
                </c:pt>
                <c:pt idx="12592">
                  <c:v>27.951521410000002</c:v>
                </c:pt>
                <c:pt idx="12593">
                  <c:v>27.950098700000002</c:v>
                </c:pt>
                <c:pt idx="12594">
                  <c:v>27.948675980000001</c:v>
                </c:pt>
                <c:pt idx="12595">
                  <c:v>27.947253239999998</c:v>
                </c:pt>
                <c:pt idx="12596">
                  <c:v>27.945830480000001</c:v>
                </c:pt>
                <c:pt idx="12597">
                  <c:v>27.94440771</c:v>
                </c:pt>
                <c:pt idx="12598">
                  <c:v>27.942984920000001</c:v>
                </c:pt>
                <c:pt idx="12599">
                  <c:v>27.94156211</c:v>
                </c:pt>
                <c:pt idx="12600">
                  <c:v>27.94013928</c:v>
                </c:pt>
                <c:pt idx="12601">
                  <c:v>27.93871644</c:v>
                </c:pt>
                <c:pt idx="12602">
                  <c:v>27.937293579999999</c:v>
                </c:pt>
                <c:pt idx="12603">
                  <c:v>27.93587071</c:v>
                </c:pt>
                <c:pt idx="12604">
                  <c:v>27.934447810000002</c:v>
                </c:pt>
                <c:pt idx="12605">
                  <c:v>27.93302491</c:v>
                </c:pt>
                <c:pt idx="12606">
                  <c:v>27.93160198</c:v>
                </c:pt>
                <c:pt idx="12607">
                  <c:v>27.930179039999999</c:v>
                </c:pt>
                <c:pt idx="12608">
                  <c:v>27.928756079999999</c:v>
                </c:pt>
                <c:pt idx="12609">
                  <c:v>27.927333109999999</c:v>
                </c:pt>
                <c:pt idx="12610">
                  <c:v>27.925910120000001</c:v>
                </c:pt>
                <c:pt idx="12611">
                  <c:v>27.924487110000001</c:v>
                </c:pt>
                <c:pt idx="12612">
                  <c:v>27.92306409</c:v>
                </c:pt>
                <c:pt idx="12613">
                  <c:v>27.921641050000002</c:v>
                </c:pt>
                <c:pt idx="12614">
                  <c:v>27.920217990000001</c:v>
                </c:pt>
                <c:pt idx="12615">
                  <c:v>27.91879492</c:v>
                </c:pt>
                <c:pt idx="12616">
                  <c:v>27.917371840000001</c:v>
                </c:pt>
                <c:pt idx="12617">
                  <c:v>27.91594873</c:v>
                </c:pt>
                <c:pt idx="12618">
                  <c:v>27.914525609999998</c:v>
                </c:pt>
                <c:pt idx="12619">
                  <c:v>27.913102479999999</c:v>
                </c:pt>
                <c:pt idx="12620">
                  <c:v>27.911679329999998</c:v>
                </c:pt>
                <c:pt idx="12621">
                  <c:v>27.910256159999999</c:v>
                </c:pt>
                <c:pt idx="12622">
                  <c:v>27.90883298</c:v>
                </c:pt>
                <c:pt idx="12623">
                  <c:v>27.907409779999998</c:v>
                </c:pt>
                <c:pt idx="12624">
                  <c:v>27.905986559999999</c:v>
                </c:pt>
                <c:pt idx="12625">
                  <c:v>27.904563329999998</c:v>
                </c:pt>
                <c:pt idx="12626">
                  <c:v>27.90314008</c:v>
                </c:pt>
                <c:pt idx="12627">
                  <c:v>27.901716820000001</c:v>
                </c:pt>
                <c:pt idx="12628">
                  <c:v>27.90029354</c:v>
                </c:pt>
                <c:pt idx="12629">
                  <c:v>27.898870250000002</c:v>
                </c:pt>
                <c:pt idx="12630">
                  <c:v>27.897446939999998</c:v>
                </c:pt>
                <c:pt idx="12631">
                  <c:v>27.896023620000001</c:v>
                </c:pt>
                <c:pt idx="12632">
                  <c:v>27.894600279999999</c:v>
                </c:pt>
                <c:pt idx="12633">
                  <c:v>27.893176929999999</c:v>
                </c:pt>
                <c:pt idx="12634">
                  <c:v>27.891753560000001</c:v>
                </c:pt>
                <c:pt idx="12635">
                  <c:v>27.890330179999999</c:v>
                </c:pt>
                <c:pt idx="12636">
                  <c:v>27.888906779999999</c:v>
                </c:pt>
                <c:pt idx="12637">
                  <c:v>27.887483370000002</c:v>
                </c:pt>
                <c:pt idx="12638">
                  <c:v>27.886059939999999</c:v>
                </c:pt>
                <c:pt idx="12639">
                  <c:v>27.884636489999998</c:v>
                </c:pt>
                <c:pt idx="12640">
                  <c:v>27.883213040000001</c:v>
                </c:pt>
                <c:pt idx="12641">
                  <c:v>27.881789560000001</c:v>
                </c:pt>
                <c:pt idx="12642">
                  <c:v>27.880366070000001</c:v>
                </c:pt>
                <c:pt idx="12643">
                  <c:v>27.87894257</c:v>
                </c:pt>
                <c:pt idx="12644">
                  <c:v>27.87751905</c:v>
                </c:pt>
                <c:pt idx="12645">
                  <c:v>27.87609552</c:v>
                </c:pt>
                <c:pt idx="12646">
                  <c:v>27.874671970000001</c:v>
                </c:pt>
                <c:pt idx="12647">
                  <c:v>27.873248409999999</c:v>
                </c:pt>
                <c:pt idx="12648">
                  <c:v>27.871824830000001</c:v>
                </c:pt>
                <c:pt idx="12649">
                  <c:v>27.87040124</c:v>
                </c:pt>
                <c:pt idx="12650">
                  <c:v>27.868977640000001</c:v>
                </c:pt>
                <c:pt idx="12651">
                  <c:v>27.86755402</c:v>
                </c:pt>
                <c:pt idx="12652">
                  <c:v>27.866130380000001</c:v>
                </c:pt>
                <c:pt idx="12653">
                  <c:v>27.864706739999999</c:v>
                </c:pt>
                <c:pt idx="12654">
                  <c:v>27.863283070000001</c:v>
                </c:pt>
                <c:pt idx="12655">
                  <c:v>27.8618594</c:v>
                </c:pt>
                <c:pt idx="12656">
                  <c:v>27.860435710000001</c:v>
                </c:pt>
                <c:pt idx="12657">
                  <c:v>27.859012</c:v>
                </c:pt>
                <c:pt idx="12658">
                  <c:v>27.857588289999999</c:v>
                </c:pt>
                <c:pt idx="12659">
                  <c:v>27.856164549999999</c:v>
                </c:pt>
                <c:pt idx="12660">
                  <c:v>27.854740809999999</c:v>
                </c:pt>
                <c:pt idx="12661">
                  <c:v>27.853317050000001</c:v>
                </c:pt>
                <c:pt idx="12662">
                  <c:v>27.851893270000001</c:v>
                </c:pt>
                <c:pt idx="12663">
                  <c:v>27.850469489999998</c:v>
                </c:pt>
                <c:pt idx="12664">
                  <c:v>27.849045690000001</c:v>
                </c:pt>
                <c:pt idx="12665">
                  <c:v>27.847621870000001</c:v>
                </c:pt>
                <c:pt idx="12666">
                  <c:v>27.846198040000001</c:v>
                </c:pt>
                <c:pt idx="12667">
                  <c:v>27.8447742</c:v>
                </c:pt>
                <c:pt idx="12668">
                  <c:v>27.843350350000001</c:v>
                </c:pt>
                <c:pt idx="12669">
                  <c:v>27.841926480000001</c:v>
                </c:pt>
                <c:pt idx="12670">
                  <c:v>27.84050259</c:v>
                </c:pt>
                <c:pt idx="12671">
                  <c:v>27.839078700000002</c:v>
                </c:pt>
                <c:pt idx="12672">
                  <c:v>27.837654780000001</c:v>
                </c:pt>
                <c:pt idx="12673">
                  <c:v>27.836230860000001</c:v>
                </c:pt>
                <c:pt idx="12674">
                  <c:v>27.834806919999998</c:v>
                </c:pt>
                <c:pt idx="12675">
                  <c:v>27.83338298</c:v>
                </c:pt>
                <c:pt idx="12676">
                  <c:v>27.831959009999999</c:v>
                </c:pt>
                <c:pt idx="12677">
                  <c:v>27.830535040000001</c:v>
                </c:pt>
                <c:pt idx="12678">
                  <c:v>27.829111050000002</c:v>
                </c:pt>
                <c:pt idx="12679">
                  <c:v>27.827687050000002</c:v>
                </c:pt>
                <c:pt idx="12680">
                  <c:v>27.826263040000001</c:v>
                </c:pt>
                <c:pt idx="12681">
                  <c:v>27.824839010000002</c:v>
                </c:pt>
                <c:pt idx="12682">
                  <c:v>27.823414970000002</c:v>
                </c:pt>
                <c:pt idx="12683">
                  <c:v>27.821990920000001</c:v>
                </c:pt>
                <c:pt idx="12684">
                  <c:v>27.820566849999999</c:v>
                </c:pt>
                <c:pt idx="12685">
                  <c:v>27.819142769999999</c:v>
                </c:pt>
                <c:pt idx="12686">
                  <c:v>27.817718679999999</c:v>
                </c:pt>
                <c:pt idx="12687">
                  <c:v>27.816294580000001</c:v>
                </c:pt>
                <c:pt idx="12688">
                  <c:v>27.814870469999999</c:v>
                </c:pt>
                <c:pt idx="12689">
                  <c:v>27.813446339999999</c:v>
                </c:pt>
                <c:pt idx="12690">
                  <c:v>27.812022200000001</c:v>
                </c:pt>
                <c:pt idx="12691">
                  <c:v>27.810598039999999</c:v>
                </c:pt>
                <c:pt idx="12692">
                  <c:v>27.809173879999999</c:v>
                </c:pt>
                <c:pt idx="12693">
                  <c:v>27.807749699999999</c:v>
                </c:pt>
                <c:pt idx="12694">
                  <c:v>27.806325510000001</c:v>
                </c:pt>
                <c:pt idx="12695">
                  <c:v>27.804901310000002</c:v>
                </c:pt>
                <c:pt idx="12696">
                  <c:v>27.803477090000001</c:v>
                </c:pt>
                <c:pt idx="12697">
                  <c:v>27.80205286</c:v>
                </c:pt>
                <c:pt idx="12698">
                  <c:v>27.800628620000001</c:v>
                </c:pt>
                <c:pt idx="12699">
                  <c:v>27.799204370000002</c:v>
                </c:pt>
                <c:pt idx="12700">
                  <c:v>27.797780110000001</c:v>
                </c:pt>
                <c:pt idx="12701">
                  <c:v>27.79635584</c:v>
                </c:pt>
                <c:pt idx="12702">
                  <c:v>27.794931550000001</c:v>
                </c:pt>
                <c:pt idx="12703">
                  <c:v>27.793507259999998</c:v>
                </c:pt>
                <c:pt idx="12704">
                  <c:v>27.792082950000001</c:v>
                </c:pt>
                <c:pt idx="12705">
                  <c:v>27.790658619999999</c:v>
                </c:pt>
                <c:pt idx="12706">
                  <c:v>27.78923429</c:v>
                </c:pt>
                <c:pt idx="12707">
                  <c:v>27.78780995</c:v>
                </c:pt>
                <c:pt idx="12708">
                  <c:v>27.786385589999998</c:v>
                </c:pt>
                <c:pt idx="12709">
                  <c:v>27.78496122</c:v>
                </c:pt>
                <c:pt idx="12710">
                  <c:v>27.783536850000001</c:v>
                </c:pt>
                <c:pt idx="12711">
                  <c:v>27.78211245</c:v>
                </c:pt>
                <c:pt idx="12712">
                  <c:v>27.780688049999998</c:v>
                </c:pt>
                <c:pt idx="12713">
                  <c:v>27.77926364</c:v>
                </c:pt>
                <c:pt idx="12714">
                  <c:v>27.777839220000001</c:v>
                </c:pt>
                <c:pt idx="12715">
                  <c:v>27.77641478</c:v>
                </c:pt>
                <c:pt idx="12716">
                  <c:v>27.774990330000001</c:v>
                </c:pt>
                <c:pt idx="12717">
                  <c:v>27.77356588</c:v>
                </c:pt>
                <c:pt idx="12718">
                  <c:v>27.77214141</c:v>
                </c:pt>
                <c:pt idx="12719">
                  <c:v>27.770716929999999</c:v>
                </c:pt>
                <c:pt idx="12720">
                  <c:v>27.76929243</c:v>
                </c:pt>
                <c:pt idx="12721">
                  <c:v>27.767867930000001</c:v>
                </c:pt>
                <c:pt idx="12722">
                  <c:v>27.766443420000002</c:v>
                </c:pt>
                <c:pt idx="12723">
                  <c:v>27.76501889</c:v>
                </c:pt>
                <c:pt idx="12724">
                  <c:v>27.763594359999999</c:v>
                </c:pt>
                <c:pt idx="12725">
                  <c:v>27.76216981</c:v>
                </c:pt>
                <c:pt idx="12726">
                  <c:v>27.76074526</c:v>
                </c:pt>
                <c:pt idx="12727">
                  <c:v>27.759320689999999</c:v>
                </c:pt>
                <c:pt idx="12728">
                  <c:v>27.757896110000001</c:v>
                </c:pt>
                <c:pt idx="12729">
                  <c:v>27.756471529999999</c:v>
                </c:pt>
                <c:pt idx="12730">
                  <c:v>27.755046929999999</c:v>
                </c:pt>
                <c:pt idx="12731">
                  <c:v>27.753622320000002</c:v>
                </c:pt>
                <c:pt idx="12732">
                  <c:v>27.7521977</c:v>
                </c:pt>
                <c:pt idx="12733">
                  <c:v>27.750773070000001</c:v>
                </c:pt>
                <c:pt idx="12734">
                  <c:v>27.749348430000001</c:v>
                </c:pt>
                <c:pt idx="12735">
                  <c:v>27.747923790000002</c:v>
                </c:pt>
                <c:pt idx="12736">
                  <c:v>27.74649913</c:v>
                </c:pt>
                <c:pt idx="12737">
                  <c:v>27.745074460000001</c:v>
                </c:pt>
                <c:pt idx="12738">
                  <c:v>27.743649779999998</c:v>
                </c:pt>
                <c:pt idx="12739">
                  <c:v>27.742225090000002</c:v>
                </c:pt>
                <c:pt idx="12740">
                  <c:v>27.74080039</c:v>
                </c:pt>
                <c:pt idx="12741">
                  <c:v>27.739375679999998</c:v>
                </c:pt>
                <c:pt idx="12742">
                  <c:v>27.737950959999999</c:v>
                </c:pt>
                <c:pt idx="12743">
                  <c:v>27.736526229999999</c:v>
                </c:pt>
                <c:pt idx="12744">
                  <c:v>27.735101480000001</c:v>
                </c:pt>
                <c:pt idx="12745">
                  <c:v>27.733676729999999</c:v>
                </c:pt>
                <c:pt idx="12746">
                  <c:v>27.73225197</c:v>
                </c:pt>
                <c:pt idx="12747">
                  <c:v>27.730827210000001</c:v>
                </c:pt>
                <c:pt idx="12748">
                  <c:v>27.72940243</c:v>
                </c:pt>
                <c:pt idx="12749">
                  <c:v>27.727977639999999</c:v>
                </c:pt>
                <c:pt idx="12750">
                  <c:v>27.72655284</c:v>
                </c:pt>
                <c:pt idx="12751">
                  <c:v>27.725128040000001</c:v>
                </c:pt>
                <c:pt idx="12752">
                  <c:v>27.723703220000001</c:v>
                </c:pt>
                <c:pt idx="12753">
                  <c:v>27.7222784</c:v>
                </c:pt>
                <c:pt idx="12754">
                  <c:v>27.720853559999998</c:v>
                </c:pt>
                <c:pt idx="12755">
                  <c:v>27.71942872</c:v>
                </c:pt>
                <c:pt idx="12756">
                  <c:v>27.71800386</c:v>
                </c:pt>
                <c:pt idx="12757">
                  <c:v>27.716578999999999</c:v>
                </c:pt>
                <c:pt idx="12758">
                  <c:v>27.715154129999998</c:v>
                </c:pt>
                <c:pt idx="12759">
                  <c:v>27.71372925</c:v>
                </c:pt>
                <c:pt idx="12760">
                  <c:v>27.712304360000001</c:v>
                </c:pt>
                <c:pt idx="12761">
                  <c:v>27.710879460000001</c:v>
                </c:pt>
                <c:pt idx="12762">
                  <c:v>27.709454560000001</c:v>
                </c:pt>
                <c:pt idx="12763">
                  <c:v>27.708029639999999</c:v>
                </c:pt>
                <c:pt idx="12764">
                  <c:v>27.706604720000001</c:v>
                </c:pt>
                <c:pt idx="12765">
                  <c:v>27.705179780000002</c:v>
                </c:pt>
                <c:pt idx="12766">
                  <c:v>27.703754839999998</c:v>
                </c:pt>
                <c:pt idx="12767">
                  <c:v>27.702329890000001</c:v>
                </c:pt>
                <c:pt idx="12768">
                  <c:v>27.700904919999999</c:v>
                </c:pt>
                <c:pt idx="12769">
                  <c:v>27.699479950000001</c:v>
                </c:pt>
                <c:pt idx="12770">
                  <c:v>27.698054979999998</c:v>
                </c:pt>
                <c:pt idx="12771">
                  <c:v>27.696629990000002</c:v>
                </c:pt>
                <c:pt idx="12772">
                  <c:v>27.695205000000001</c:v>
                </c:pt>
                <c:pt idx="12773">
                  <c:v>27.69378</c:v>
                </c:pt>
                <c:pt idx="12774">
                  <c:v>27.692354989999998</c:v>
                </c:pt>
                <c:pt idx="12775">
                  <c:v>27.690929969999999</c:v>
                </c:pt>
                <c:pt idx="12776">
                  <c:v>27.689504939999999</c:v>
                </c:pt>
                <c:pt idx="12777">
                  <c:v>27.688079909999999</c:v>
                </c:pt>
                <c:pt idx="12778">
                  <c:v>27.686654860000001</c:v>
                </c:pt>
                <c:pt idx="12779">
                  <c:v>27.685229809999999</c:v>
                </c:pt>
                <c:pt idx="12780">
                  <c:v>27.68380475</c:v>
                </c:pt>
                <c:pt idx="12781">
                  <c:v>27.682379690000001</c:v>
                </c:pt>
                <c:pt idx="12782">
                  <c:v>27.680954610000001</c:v>
                </c:pt>
                <c:pt idx="12783">
                  <c:v>27.67952953</c:v>
                </c:pt>
                <c:pt idx="12784">
                  <c:v>27.678104439999998</c:v>
                </c:pt>
                <c:pt idx="12785">
                  <c:v>27.67667934</c:v>
                </c:pt>
                <c:pt idx="12786">
                  <c:v>27.67525423</c:v>
                </c:pt>
                <c:pt idx="12787">
                  <c:v>27.673829120000001</c:v>
                </c:pt>
                <c:pt idx="12788">
                  <c:v>27.672404</c:v>
                </c:pt>
                <c:pt idx="12789">
                  <c:v>27.670978869999999</c:v>
                </c:pt>
                <c:pt idx="12790">
                  <c:v>27.669553730000001</c:v>
                </c:pt>
                <c:pt idx="12791">
                  <c:v>27.668128589999998</c:v>
                </c:pt>
                <c:pt idx="12792">
                  <c:v>27.666703429999998</c:v>
                </c:pt>
                <c:pt idx="12793">
                  <c:v>27.665278270000002</c:v>
                </c:pt>
                <c:pt idx="12794">
                  <c:v>27.663853110000002</c:v>
                </c:pt>
                <c:pt idx="12795">
                  <c:v>27.66242793</c:v>
                </c:pt>
                <c:pt idx="12796">
                  <c:v>27.661002750000002</c:v>
                </c:pt>
                <c:pt idx="12797">
                  <c:v>27.659577559999999</c:v>
                </c:pt>
                <c:pt idx="12798">
                  <c:v>27.65815237</c:v>
                </c:pt>
                <c:pt idx="12799">
                  <c:v>27.65672717</c:v>
                </c:pt>
                <c:pt idx="12800">
                  <c:v>27.655301959999999</c:v>
                </c:pt>
                <c:pt idx="12801">
                  <c:v>27.653876740000001</c:v>
                </c:pt>
                <c:pt idx="12802">
                  <c:v>27.65245152</c:v>
                </c:pt>
                <c:pt idx="12803">
                  <c:v>27.651026290000001</c:v>
                </c:pt>
                <c:pt idx="12804">
                  <c:v>27.649601050000001</c:v>
                </c:pt>
                <c:pt idx="12805">
                  <c:v>27.648175810000001</c:v>
                </c:pt>
                <c:pt idx="12806">
                  <c:v>27.646750560000001</c:v>
                </c:pt>
                <c:pt idx="12807">
                  <c:v>27.6453253</c:v>
                </c:pt>
                <c:pt idx="12808">
                  <c:v>27.643900030000001</c:v>
                </c:pt>
                <c:pt idx="12809">
                  <c:v>27.642474759999999</c:v>
                </c:pt>
                <c:pt idx="12810">
                  <c:v>27.64104949</c:v>
                </c:pt>
                <c:pt idx="12811">
                  <c:v>27.6396242</c:v>
                </c:pt>
                <c:pt idx="12812">
                  <c:v>27.63819891</c:v>
                </c:pt>
                <c:pt idx="12813">
                  <c:v>27.63677362</c:v>
                </c:pt>
                <c:pt idx="12814">
                  <c:v>27.635348310000001</c:v>
                </c:pt>
                <c:pt idx="12815">
                  <c:v>27.63392301</c:v>
                </c:pt>
                <c:pt idx="12816">
                  <c:v>27.63249768</c:v>
                </c:pt>
                <c:pt idx="12817">
                  <c:v>27.631072360000001</c:v>
                </c:pt>
                <c:pt idx="12818">
                  <c:v>27.629647030000001</c:v>
                </c:pt>
                <c:pt idx="12819">
                  <c:v>27.628221700000001</c:v>
                </c:pt>
                <c:pt idx="12820">
                  <c:v>27.62679636</c:v>
                </c:pt>
                <c:pt idx="12821">
                  <c:v>27.625371019999999</c:v>
                </c:pt>
                <c:pt idx="12822">
                  <c:v>27.62394566</c:v>
                </c:pt>
                <c:pt idx="12823">
                  <c:v>27.622520309999999</c:v>
                </c:pt>
                <c:pt idx="12824">
                  <c:v>27.621094939999999</c:v>
                </c:pt>
                <c:pt idx="12825">
                  <c:v>27.619669569999999</c:v>
                </c:pt>
                <c:pt idx="12826">
                  <c:v>27.618244199999999</c:v>
                </c:pt>
                <c:pt idx="12827">
                  <c:v>27.616818819999999</c:v>
                </c:pt>
                <c:pt idx="12828">
                  <c:v>27.615393430000001</c:v>
                </c:pt>
                <c:pt idx="12829">
                  <c:v>27.61396804</c:v>
                </c:pt>
                <c:pt idx="12830">
                  <c:v>27.612542640000001</c:v>
                </c:pt>
                <c:pt idx="12831">
                  <c:v>27.611117239999999</c:v>
                </c:pt>
                <c:pt idx="12832">
                  <c:v>27.609691829999999</c:v>
                </c:pt>
                <c:pt idx="12833">
                  <c:v>27.608266409999999</c:v>
                </c:pt>
                <c:pt idx="12834">
                  <c:v>27.606840989999998</c:v>
                </c:pt>
                <c:pt idx="12835">
                  <c:v>27.605415570000002</c:v>
                </c:pt>
                <c:pt idx="12836">
                  <c:v>27.603990140000001</c:v>
                </c:pt>
                <c:pt idx="12837">
                  <c:v>27.602564699999999</c:v>
                </c:pt>
                <c:pt idx="12838">
                  <c:v>27.60113926</c:v>
                </c:pt>
                <c:pt idx="12839">
                  <c:v>27.599713820000002</c:v>
                </c:pt>
                <c:pt idx="12840">
                  <c:v>27.598288360000002</c:v>
                </c:pt>
                <c:pt idx="12841">
                  <c:v>27.596862900000001</c:v>
                </c:pt>
                <c:pt idx="12842">
                  <c:v>27.595437440000001</c:v>
                </c:pt>
                <c:pt idx="12843">
                  <c:v>27.594011980000001</c:v>
                </c:pt>
                <c:pt idx="12844">
                  <c:v>27.59258651</c:v>
                </c:pt>
                <c:pt idx="12845">
                  <c:v>27.591161029999999</c:v>
                </c:pt>
                <c:pt idx="12846">
                  <c:v>27.58973555</c:v>
                </c:pt>
                <c:pt idx="12847">
                  <c:v>27.588310069999999</c:v>
                </c:pt>
                <c:pt idx="12848">
                  <c:v>27.58688458</c:v>
                </c:pt>
                <c:pt idx="12849">
                  <c:v>27.58545908</c:v>
                </c:pt>
                <c:pt idx="12850">
                  <c:v>27.58403358</c:v>
                </c:pt>
                <c:pt idx="12851">
                  <c:v>27.58260808</c:v>
                </c:pt>
                <c:pt idx="12852">
                  <c:v>27.581182569999999</c:v>
                </c:pt>
                <c:pt idx="12853">
                  <c:v>27.579757059999999</c:v>
                </c:pt>
                <c:pt idx="12854">
                  <c:v>27.578331540000001</c:v>
                </c:pt>
                <c:pt idx="12855">
                  <c:v>27.576906019999999</c:v>
                </c:pt>
                <c:pt idx="12856">
                  <c:v>27.575480500000001</c:v>
                </c:pt>
                <c:pt idx="12857">
                  <c:v>27.574054969999999</c:v>
                </c:pt>
                <c:pt idx="12858">
                  <c:v>27.572629429999999</c:v>
                </c:pt>
                <c:pt idx="12859">
                  <c:v>27.57120389</c:v>
                </c:pt>
                <c:pt idx="12860">
                  <c:v>27.56977835</c:v>
                </c:pt>
                <c:pt idx="12861">
                  <c:v>27.56835281</c:v>
                </c:pt>
                <c:pt idx="12862">
                  <c:v>27.566927249999999</c:v>
                </c:pt>
                <c:pt idx="12863">
                  <c:v>27.565501699999999</c:v>
                </c:pt>
                <c:pt idx="12864">
                  <c:v>27.564076140000001</c:v>
                </c:pt>
                <c:pt idx="12865">
                  <c:v>27.562650569999999</c:v>
                </c:pt>
                <c:pt idx="12866">
                  <c:v>27.561225010000001</c:v>
                </c:pt>
                <c:pt idx="12867">
                  <c:v>27.559799439999999</c:v>
                </c:pt>
                <c:pt idx="12868">
                  <c:v>27.55837387</c:v>
                </c:pt>
                <c:pt idx="12869">
                  <c:v>27.556948290000001</c:v>
                </c:pt>
                <c:pt idx="12870">
                  <c:v>27.555522710000002</c:v>
                </c:pt>
                <c:pt idx="12871">
                  <c:v>27.554097120000002</c:v>
                </c:pt>
                <c:pt idx="12872">
                  <c:v>27.552671539999999</c:v>
                </c:pt>
                <c:pt idx="12873">
                  <c:v>27.551245949999998</c:v>
                </c:pt>
                <c:pt idx="12874">
                  <c:v>27.549820350000001</c:v>
                </c:pt>
                <c:pt idx="12875">
                  <c:v>27.54839475</c:v>
                </c:pt>
                <c:pt idx="12876">
                  <c:v>27.546969149999999</c:v>
                </c:pt>
                <c:pt idx="12877">
                  <c:v>27.545543550000001</c:v>
                </c:pt>
                <c:pt idx="12878">
                  <c:v>27.54411794</c:v>
                </c:pt>
                <c:pt idx="12879">
                  <c:v>27.542692330000001</c:v>
                </c:pt>
                <c:pt idx="12880">
                  <c:v>27.541266709999999</c:v>
                </c:pt>
                <c:pt idx="12881">
                  <c:v>27.5398411</c:v>
                </c:pt>
                <c:pt idx="12882">
                  <c:v>27.538415480000001</c:v>
                </c:pt>
                <c:pt idx="12883">
                  <c:v>27.536989850000001</c:v>
                </c:pt>
                <c:pt idx="12884">
                  <c:v>27.535564229999999</c:v>
                </c:pt>
                <c:pt idx="12885">
                  <c:v>27.534138599999999</c:v>
                </c:pt>
                <c:pt idx="12886">
                  <c:v>27.532712969999999</c:v>
                </c:pt>
                <c:pt idx="12887">
                  <c:v>27.531287330000001</c:v>
                </c:pt>
                <c:pt idx="12888">
                  <c:v>27.529861690000001</c:v>
                </c:pt>
                <c:pt idx="12889">
                  <c:v>27.52843605</c:v>
                </c:pt>
                <c:pt idx="12890">
                  <c:v>27.527010409999999</c:v>
                </c:pt>
                <c:pt idx="12891">
                  <c:v>27.525584760000001</c:v>
                </c:pt>
                <c:pt idx="12892">
                  <c:v>27.524159109999999</c:v>
                </c:pt>
                <c:pt idx="12893">
                  <c:v>27.522733460000001</c:v>
                </c:pt>
                <c:pt idx="12894">
                  <c:v>27.52130781</c:v>
                </c:pt>
                <c:pt idx="12895">
                  <c:v>27.519882160000002</c:v>
                </c:pt>
                <c:pt idx="12896">
                  <c:v>27.518456499999999</c:v>
                </c:pt>
                <c:pt idx="12897">
                  <c:v>27.51703084</c:v>
                </c:pt>
                <c:pt idx="12898">
                  <c:v>27.515605180000001</c:v>
                </c:pt>
                <c:pt idx="12899">
                  <c:v>27.514179510000002</c:v>
                </c:pt>
                <c:pt idx="12900">
                  <c:v>27.512753849999999</c:v>
                </c:pt>
                <c:pt idx="12901">
                  <c:v>27.51132818</c:v>
                </c:pt>
                <c:pt idx="12902">
                  <c:v>27.50990251</c:v>
                </c:pt>
                <c:pt idx="12903">
                  <c:v>27.50847684</c:v>
                </c:pt>
                <c:pt idx="12904">
                  <c:v>27.50705116</c:v>
                </c:pt>
                <c:pt idx="12905">
                  <c:v>27.50562549</c:v>
                </c:pt>
                <c:pt idx="12906">
                  <c:v>27.504199809999999</c:v>
                </c:pt>
                <c:pt idx="12907">
                  <c:v>27.502774129999999</c:v>
                </c:pt>
                <c:pt idx="12908">
                  <c:v>27.501348449999998</c:v>
                </c:pt>
                <c:pt idx="12909">
                  <c:v>27.499922770000001</c:v>
                </c:pt>
                <c:pt idx="12910">
                  <c:v>27.49849708</c:v>
                </c:pt>
                <c:pt idx="12911">
                  <c:v>27.497071389999999</c:v>
                </c:pt>
                <c:pt idx="12912">
                  <c:v>27.495645700000001</c:v>
                </c:pt>
                <c:pt idx="12913">
                  <c:v>27.494220009999999</c:v>
                </c:pt>
                <c:pt idx="12914">
                  <c:v>27.492794320000002</c:v>
                </c:pt>
                <c:pt idx="12915">
                  <c:v>27.49136863</c:v>
                </c:pt>
                <c:pt idx="12916">
                  <c:v>27.489942930000002</c:v>
                </c:pt>
                <c:pt idx="12917">
                  <c:v>27.48851724</c:v>
                </c:pt>
                <c:pt idx="12918">
                  <c:v>27.487091540000002</c:v>
                </c:pt>
                <c:pt idx="12919">
                  <c:v>27.485665839999999</c:v>
                </c:pt>
                <c:pt idx="12920">
                  <c:v>27.484240140000001</c:v>
                </c:pt>
                <c:pt idx="12921">
                  <c:v>27.482814449999999</c:v>
                </c:pt>
                <c:pt idx="12922">
                  <c:v>27.48138874</c:v>
                </c:pt>
                <c:pt idx="12923">
                  <c:v>27.479963040000001</c:v>
                </c:pt>
                <c:pt idx="12924">
                  <c:v>27.478537339999999</c:v>
                </c:pt>
                <c:pt idx="12925">
                  <c:v>27.47711164</c:v>
                </c:pt>
                <c:pt idx="12926">
                  <c:v>27.475685930000001</c:v>
                </c:pt>
                <c:pt idx="12927">
                  <c:v>27.474260229999999</c:v>
                </c:pt>
                <c:pt idx="12928">
                  <c:v>27.472834519999999</c:v>
                </c:pt>
                <c:pt idx="12929">
                  <c:v>27.47140881</c:v>
                </c:pt>
                <c:pt idx="12930">
                  <c:v>27.4699831</c:v>
                </c:pt>
                <c:pt idx="12931">
                  <c:v>27.468557400000002</c:v>
                </c:pt>
                <c:pt idx="12932">
                  <c:v>27.467131689999999</c:v>
                </c:pt>
                <c:pt idx="12933">
                  <c:v>27.465705979999999</c:v>
                </c:pt>
                <c:pt idx="12934">
                  <c:v>27.46428027</c:v>
                </c:pt>
                <c:pt idx="12935">
                  <c:v>27.46285456</c:v>
                </c:pt>
                <c:pt idx="12936">
                  <c:v>27.46142884</c:v>
                </c:pt>
                <c:pt idx="12937">
                  <c:v>27.46000313</c:v>
                </c:pt>
                <c:pt idx="12938">
                  <c:v>27.458577420000001</c:v>
                </c:pt>
                <c:pt idx="12939">
                  <c:v>27.457151710000002</c:v>
                </c:pt>
                <c:pt idx="12940">
                  <c:v>27.455725999999999</c:v>
                </c:pt>
                <c:pt idx="12941">
                  <c:v>27.454300279999998</c:v>
                </c:pt>
                <c:pt idx="12942">
                  <c:v>27.452874569999999</c:v>
                </c:pt>
                <c:pt idx="12943">
                  <c:v>27.451448859999999</c:v>
                </c:pt>
                <c:pt idx="12944">
                  <c:v>27.45002315</c:v>
                </c:pt>
                <c:pt idx="12945">
                  <c:v>27.44859744</c:v>
                </c:pt>
                <c:pt idx="12946">
                  <c:v>27.44717172</c:v>
                </c:pt>
                <c:pt idx="12947">
                  <c:v>27.445746010000001</c:v>
                </c:pt>
                <c:pt idx="12948">
                  <c:v>27.444320300000001</c:v>
                </c:pt>
                <c:pt idx="12949">
                  <c:v>27.442894590000002</c:v>
                </c:pt>
                <c:pt idx="12950">
                  <c:v>27.441468879999999</c:v>
                </c:pt>
                <c:pt idx="12951">
                  <c:v>27.440043169999999</c:v>
                </c:pt>
                <c:pt idx="12952">
                  <c:v>27.43861746</c:v>
                </c:pt>
                <c:pt idx="12953">
                  <c:v>27.43719175</c:v>
                </c:pt>
                <c:pt idx="12954">
                  <c:v>27.435766040000001</c:v>
                </c:pt>
                <c:pt idx="12955">
                  <c:v>27.434340330000001</c:v>
                </c:pt>
                <c:pt idx="12956">
                  <c:v>27.432914619999998</c:v>
                </c:pt>
                <c:pt idx="12957">
                  <c:v>27.43148892</c:v>
                </c:pt>
                <c:pt idx="12958">
                  <c:v>27.43006321</c:v>
                </c:pt>
                <c:pt idx="12959">
                  <c:v>27.428637500000001</c:v>
                </c:pt>
                <c:pt idx="12960">
                  <c:v>27.427211790000001</c:v>
                </c:pt>
                <c:pt idx="12961">
                  <c:v>27.425786089999999</c:v>
                </c:pt>
                <c:pt idx="12962">
                  <c:v>27.42436038</c:v>
                </c:pt>
                <c:pt idx="12963">
                  <c:v>27.422934680000001</c:v>
                </c:pt>
                <c:pt idx="12964">
                  <c:v>27.421508979999999</c:v>
                </c:pt>
                <c:pt idx="12965">
                  <c:v>27.42008328</c:v>
                </c:pt>
                <c:pt idx="12966">
                  <c:v>27.418657580000001</c:v>
                </c:pt>
                <c:pt idx="12967">
                  <c:v>27.417231879999999</c:v>
                </c:pt>
                <c:pt idx="12968">
                  <c:v>27.415806190000001</c:v>
                </c:pt>
                <c:pt idx="12969">
                  <c:v>27.414380489999999</c:v>
                </c:pt>
                <c:pt idx="12970">
                  <c:v>27.412954800000001</c:v>
                </c:pt>
                <c:pt idx="12971">
                  <c:v>27.411529099999999</c:v>
                </c:pt>
                <c:pt idx="12972">
                  <c:v>27.410103410000001</c:v>
                </c:pt>
                <c:pt idx="12973">
                  <c:v>27.40867772</c:v>
                </c:pt>
                <c:pt idx="12974">
                  <c:v>27.407252029999999</c:v>
                </c:pt>
                <c:pt idx="12975">
                  <c:v>27.405826340000001</c:v>
                </c:pt>
                <c:pt idx="12976">
                  <c:v>27.40440066</c:v>
                </c:pt>
                <c:pt idx="12977">
                  <c:v>27.40297498</c:v>
                </c:pt>
                <c:pt idx="12978">
                  <c:v>27.401549289999998</c:v>
                </c:pt>
                <c:pt idx="12979">
                  <c:v>27.400123610000001</c:v>
                </c:pt>
                <c:pt idx="12980">
                  <c:v>27.398697930000001</c:v>
                </c:pt>
                <c:pt idx="12981">
                  <c:v>27.397272260000001</c:v>
                </c:pt>
                <c:pt idx="12982">
                  <c:v>27.395846580000001</c:v>
                </c:pt>
                <c:pt idx="12983">
                  <c:v>27.394420910000001</c:v>
                </c:pt>
                <c:pt idx="12984">
                  <c:v>27.39299523</c:v>
                </c:pt>
                <c:pt idx="12985">
                  <c:v>27.391569560000001</c:v>
                </c:pt>
                <c:pt idx="12986">
                  <c:v>27.390143890000001</c:v>
                </c:pt>
                <c:pt idx="12987">
                  <c:v>27.388718229999998</c:v>
                </c:pt>
                <c:pt idx="12988">
                  <c:v>27.38729257</c:v>
                </c:pt>
                <c:pt idx="12989">
                  <c:v>27.3858669</c:v>
                </c:pt>
                <c:pt idx="12990">
                  <c:v>27.384441249999998</c:v>
                </c:pt>
                <c:pt idx="12991">
                  <c:v>27.383015589999999</c:v>
                </c:pt>
                <c:pt idx="12992">
                  <c:v>27.381589940000001</c:v>
                </c:pt>
                <c:pt idx="12993">
                  <c:v>27.380164279999999</c:v>
                </c:pt>
                <c:pt idx="12994">
                  <c:v>27.378738640000002</c:v>
                </c:pt>
                <c:pt idx="12995">
                  <c:v>27.37731299</c:v>
                </c:pt>
                <c:pt idx="12996">
                  <c:v>27.375887349999999</c:v>
                </c:pt>
                <c:pt idx="12997">
                  <c:v>27.374461700000001</c:v>
                </c:pt>
                <c:pt idx="12998">
                  <c:v>27.373036070000001</c:v>
                </c:pt>
                <c:pt idx="12999">
                  <c:v>27.37161043</c:v>
                </c:pt>
                <c:pt idx="13000">
                  <c:v>27.370184800000001</c:v>
                </c:pt>
                <c:pt idx="13001">
                  <c:v>27.368759170000001</c:v>
                </c:pt>
                <c:pt idx="13002">
                  <c:v>27.367333540000001</c:v>
                </c:pt>
                <c:pt idx="13003">
                  <c:v>27.365907910000001</c:v>
                </c:pt>
                <c:pt idx="13004">
                  <c:v>27.364482290000002</c:v>
                </c:pt>
                <c:pt idx="13005">
                  <c:v>27.363056669999999</c:v>
                </c:pt>
                <c:pt idx="13006">
                  <c:v>27.361631060000001</c:v>
                </c:pt>
                <c:pt idx="13007">
                  <c:v>27.360205449999999</c:v>
                </c:pt>
                <c:pt idx="13008">
                  <c:v>27.35877983</c:v>
                </c:pt>
                <c:pt idx="13009">
                  <c:v>27.357354220000001</c:v>
                </c:pt>
                <c:pt idx="13010">
                  <c:v>27.35592862</c:v>
                </c:pt>
                <c:pt idx="13011">
                  <c:v>27.354503019999999</c:v>
                </c:pt>
                <c:pt idx="13012">
                  <c:v>27.353077429999999</c:v>
                </c:pt>
                <c:pt idx="13013">
                  <c:v>27.351651830000002</c:v>
                </c:pt>
                <c:pt idx="13014">
                  <c:v>27.350226240000001</c:v>
                </c:pt>
                <c:pt idx="13015">
                  <c:v>27.348800659999998</c:v>
                </c:pt>
                <c:pt idx="13016">
                  <c:v>27.347375079999999</c:v>
                </c:pt>
                <c:pt idx="13017">
                  <c:v>27.3459495</c:v>
                </c:pt>
                <c:pt idx="13018">
                  <c:v>27.34452392</c:v>
                </c:pt>
                <c:pt idx="13019">
                  <c:v>27.343098350000002</c:v>
                </c:pt>
                <c:pt idx="13020">
                  <c:v>27.34167278</c:v>
                </c:pt>
                <c:pt idx="13021">
                  <c:v>27.340247219999998</c:v>
                </c:pt>
                <c:pt idx="13022">
                  <c:v>27.338821660000001</c:v>
                </c:pt>
                <c:pt idx="13023">
                  <c:v>27.337396099999999</c:v>
                </c:pt>
                <c:pt idx="13024">
                  <c:v>27.335970549999999</c:v>
                </c:pt>
                <c:pt idx="13025">
                  <c:v>27.334544999999999</c:v>
                </c:pt>
                <c:pt idx="13026">
                  <c:v>27.333119459999999</c:v>
                </c:pt>
                <c:pt idx="13027">
                  <c:v>27.331693919999999</c:v>
                </c:pt>
                <c:pt idx="13028">
                  <c:v>27.33026838</c:v>
                </c:pt>
                <c:pt idx="13029">
                  <c:v>27.328842850000001</c:v>
                </c:pt>
                <c:pt idx="13030">
                  <c:v>27.327417319999999</c:v>
                </c:pt>
                <c:pt idx="13031">
                  <c:v>27.325991800000001</c:v>
                </c:pt>
                <c:pt idx="13032">
                  <c:v>27.324566269999998</c:v>
                </c:pt>
                <c:pt idx="13033">
                  <c:v>27.323140760000001</c:v>
                </c:pt>
                <c:pt idx="13034">
                  <c:v>27.32171525</c:v>
                </c:pt>
                <c:pt idx="13035">
                  <c:v>27.32028974</c:v>
                </c:pt>
                <c:pt idx="13036">
                  <c:v>27.31886424</c:v>
                </c:pt>
                <c:pt idx="13037">
                  <c:v>27.31743874</c:v>
                </c:pt>
                <c:pt idx="13038">
                  <c:v>27.316013250000001</c:v>
                </c:pt>
                <c:pt idx="13039">
                  <c:v>27.314587759999998</c:v>
                </c:pt>
                <c:pt idx="13040">
                  <c:v>27.31316228</c:v>
                </c:pt>
                <c:pt idx="13041">
                  <c:v>27.311736799999998</c:v>
                </c:pt>
                <c:pt idx="13042">
                  <c:v>27.310311330000001</c:v>
                </c:pt>
                <c:pt idx="13043">
                  <c:v>27.30888586</c:v>
                </c:pt>
                <c:pt idx="13044">
                  <c:v>27.3074604</c:v>
                </c:pt>
                <c:pt idx="13045">
                  <c:v>27.30603494</c:v>
                </c:pt>
                <c:pt idx="13046">
                  <c:v>27.30460948</c:v>
                </c:pt>
                <c:pt idx="13047">
                  <c:v>27.303184040000001</c:v>
                </c:pt>
                <c:pt idx="13048">
                  <c:v>27.301758589999999</c:v>
                </c:pt>
                <c:pt idx="13049">
                  <c:v>27.30033315</c:v>
                </c:pt>
                <c:pt idx="13050">
                  <c:v>27.298907719999999</c:v>
                </c:pt>
                <c:pt idx="13051">
                  <c:v>27.297482290000001</c:v>
                </c:pt>
                <c:pt idx="13052">
                  <c:v>27.296056870000001</c:v>
                </c:pt>
                <c:pt idx="13053">
                  <c:v>27.294631450000001</c:v>
                </c:pt>
                <c:pt idx="13054">
                  <c:v>27.293206040000001</c:v>
                </c:pt>
                <c:pt idx="13055">
                  <c:v>27.291780639999999</c:v>
                </c:pt>
                <c:pt idx="13056">
                  <c:v>27.290355229999999</c:v>
                </c:pt>
                <c:pt idx="13057">
                  <c:v>27.288929830000001</c:v>
                </c:pt>
                <c:pt idx="13058">
                  <c:v>27.287504439999999</c:v>
                </c:pt>
                <c:pt idx="13059">
                  <c:v>27.286079059999999</c:v>
                </c:pt>
                <c:pt idx="13060">
                  <c:v>27.284653680000002</c:v>
                </c:pt>
                <c:pt idx="13061">
                  <c:v>27.283228309999998</c:v>
                </c:pt>
                <c:pt idx="13062">
                  <c:v>27.281802939999999</c:v>
                </c:pt>
                <c:pt idx="13063">
                  <c:v>27.28037758</c:v>
                </c:pt>
                <c:pt idx="13064">
                  <c:v>27.278952220000001</c:v>
                </c:pt>
                <c:pt idx="13065">
                  <c:v>27.27752688</c:v>
                </c:pt>
                <c:pt idx="13066">
                  <c:v>27.276101529999998</c:v>
                </c:pt>
                <c:pt idx="13067">
                  <c:v>27.274676199999998</c:v>
                </c:pt>
                <c:pt idx="13068">
                  <c:v>27.273250860000001</c:v>
                </c:pt>
                <c:pt idx="13069">
                  <c:v>27.271825539999998</c:v>
                </c:pt>
                <c:pt idx="13070">
                  <c:v>27.270400219999999</c:v>
                </c:pt>
                <c:pt idx="13071">
                  <c:v>27.268974910000001</c:v>
                </c:pt>
                <c:pt idx="13072">
                  <c:v>27.267549599999999</c:v>
                </c:pt>
                <c:pt idx="13073">
                  <c:v>27.266124300000001</c:v>
                </c:pt>
                <c:pt idx="13074">
                  <c:v>27.264699010000001</c:v>
                </c:pt>
                <c:pt idx="13075">
                  <c:v>27.263273720000001</c:v>
                </c:pt>
                <c:pt idx="13076">
                  <c:v>27.261848440000001</c:v>
                </c:pt>
                <c:pt idx="13077">
                  <c:v>27.260423169999999</c:v>
                </c:pt>
                <c:pt idx="13078">
                  <c:v>27.258997900000001</c:v>
                </c:pt>
                <c:pt idx="13079">
                  <c:v>27.257572639999999</c:v>
                </c:pt>
                <c:pt idx="13080">
                  <c:v>27.256147380000002</c:v>
                </c:pt>
                <c:pt idx="13081">
                  <c:v>27.254722130000001</c:v>
                </c:pt>
                <c:pt idx="13082">
                  <c:v>27.253296890000001</c:v>
                </c:pt>
                <c:pt idx="13083">
                  <c:v>27.251871649999998</c:v>
                </c:pt>
                <c:pt idx="13084">
                  <c:v>27.25044643</c:v>
                </c:pt>
                <c:pt idx="13085">
                  <c:v>27.249021209999999</c:v>
                </c:pt>
                <c:pt idx="13086">
                  <c:v>27.247595990000001</c:v>
                </c:pt>
                <c:pt idx="13087">
                  <c:v>27.246170790000001</c:v>
                </c:pt>
                <c:pt idx="13088">
                  <c:v>27.244745590000001</c:v>
                </c:pt>
                <c:pt idx="13089">
                  <c:v>27.243320400000002</c:v>
                </c:pt>
                <c:pt idx="13090">
                  <c:v>27.241895209999999</c:v>
                </c:pt>
                <c:pt idx="13091">
                  <c:v>27.240470030000001</c:v>
                </c:pt>
                <c:pt idx="13092">
                  <c:v>27.23904486</c:v>
                </c:pt>
                <c:pt idx="13093">
                  <c:v>27.2376197</c:v>
                </c:pt>
                <c:pt idx="13094">
                  <c:v>27.23619454</c:v>
                </c:pt>
                <c:pt idx="13095">
                  <c:v>27.23476939</c:v>
                </c:pt>
                <c:pt idx="13096">
                  <c:v>27.233344249999998</c:v>
                </c:pt>
                <c:pt idx="13097">
                  <c:v>27.231919120000001</c:v>
                </c:pt>
                <c:pt idx="13098">
                  <c:v>27.230493989999999</c:v>
                </c:pt>
                <c:pt idx="13099">
                  <c:v>27.22906888</c:v>
                </c:pt>
                <c:pt idx="13100">
                  <c:v>27.22764377</c:v>
                </c:pt>
                <c:pt idx="13101">
                  <c:v>27.226218660000001</c:v>
                </c:pt>
                <c:pt idx="13102">
                  <c:v>27.224793569999999</c:v>
                </c:pt>
                <c:pt idx="13103">
                  <c:v>27.223368480000001</c:v>
                </c:pt>
                <c:pt idx="13104">
                  <c:v>27.22194339</c:v>
                </c:pt>
                <c:pt idx="13105">
                  <c:v>27.22051832</c:v>
                </c:pt>
                <c:pt idx="13106">
                  <c:v>27.219093260000001</c:v>
                </c:pt>
                <c:pt idx="13107">
                  <c:v>27.217668199999999</c:v>
                </c:pt>
                <c:pt idx="13108">
                  <c:v>27.21624315</c:v>
                </c:pt>
                <c:pt idx="13109">
                  <c:v>27.21481811</c:v>
                </c:pt>
                <c:pt idx="13110">
                  <c:v>27.213393079999999</c:v>
                </c:pt>
                <c:pt idx="13111">
                  <c:v>27.21196806</c:v>
                </c:pt>
                <c:pt idx="13112">
                  <c:v>27.210543040000001</c:v>
                </c:pt>
                <c:pt idx="13113">
                  <c:v>27.20911804</c:v>
                </c:pt>
                <c:pt idx="13114">
                  <c:v>27.207693039999999</c:v>
                </c:pt>
                <c:pt idx="13115">
                  <c:v>27.206268049999998</c:v>
                </c:pt>
                <c:pt idx="13116">
                  <c:v>27.204843069999999</c:v>
                </c:pt>
                <c:pt idx="13117">
                  <c:v>27.20341809</c:v>
                </c:pt>
                <c:pt idx="13118">
                  <c:v>27.201993130000002</c:v>
                </c:pt>
                <c:pt idx="13119">
                  <c:v>27.20056817</c:v>
                </c:pt>
                <c:pt idx="13120">
                  <c:v>27.19914322</c:v>
                </c:pt>
                <c:pt idx="13121">
                  <c:v>27.197718290000001</c:v>
                </c:pt>
                <c:pt idx="13122">
                  <c:v>27.196293359999999</c:v>
                </c:pt>
                <c:pt idx="13123">
                  <c:v>27.19486843</c:v>
                </c:pt>
                <c:pt idx="13124">
                  <c:v>27.193443519999999</c:v>
                </c:pt>
                <c:pt idx="13125">
                  <c:v>27.192018619999999</c:v>
                </c:pt>
                <c:pt idx="13126">
                  <c:v>27.190593719999999</c:v>
                </c:pt>
                <c:pt idx="13127">
                  <c:v>27.189168840000001</c:v>
                </c:pt>
                <c:pt idx="13128">
                  <c:v>27.187743950000002</c:v>
                </c:pt>
                <c:pt idx="13129">
                  <c:v>27.186319090000001</c:v>
                </c:pt>
                <c:pt idx="13130">
                  <c:v>27.184894230000001</c:v>
                </c:pt>
                <c:pt idx="13131">
                  <c:v>27.183469379999998</c:v>
                </c:pt>
                <c:pt idx="13132">
                  <c:v>27.18204454</c:v>
                </c:pt>
                <c:pt idx="13133">
                  <c:v>27.180619709999998</c:v>
                </c:pt>
                <c:pt idx="13134">
                  <c:v>27.179194880000001</c:v>
                </c:pt>
                <c:pt idx="13135">
                  <c:v>27.177770070000001</c:v>
                </c:pt>
                <c:pt idx="13136">
                  <c:v>27.176345269999999</c:v>
                </c:pt>
                <c:pt idx="13137">
                  <c:v>27.174920480000001</c:v>
                </c:pt>
                <c:pt idx="13138">
                  <c:v>27.173495689999999</c:v>
                </c:pt>
                <c:pt idx="13139">
                  <c:v>27.172070919999999</c:v>
                </c:pt>
                <c:pt idx="13140">
                  <c:v>27.17064615</c:v>
                </c:pt>
                <c:pt idx="13141">
                  <c:v>27.169221400000001</c:v>
                </c:pt>
                <c:pt idx="13142">
                  <c:v>27.16779665</c:v>
                </c:pt>
                <c:pt idx="13143">
                  <c:v>27.16637192</c:v>
                </c:pt>
                <c:pt idx="13144">
                  <c:v>27.164947189999999</c:v>
                </c:pt>
                <c:pt idx="13145">
                  <c:v>27.16352247</c:v>
                </c:pt>
                <c:pt idx="13146">
                  <c:v>27.162097769999999</c:v>
                </c:pt>
                <c:pt idx="13147">
                  <c:v>27.160673070000001</c:v>
                </c:pt>
                <c:pt idx="13148">
                  <c:v>27.159248380000001</c:v>
                </c:pt>
                <c:pt idx="13149">
                  <c:v>27.157823709999999</c:v>
                </c:pt>
                <c:pt idx="13150">
                  <c:v>27.15639904</c:v>
                </c:pt>
                <c:pt idx="13151">
                  <c:v>27.15497439</c:v>
                </c:pt>
                <c:pt idx="13152">
                  <c:v>27.153549730000002</c:v>
                </c:pt>
                <c:pt idx="13153">
                  <c:v>27.152125099999999</c:v>
                </c:pt>
                <c:pt idx="13154">
                  <c:v>27.15070047</c:v>
                </c:pt>
                <c:pt idx="13155">
                  <c:v>27.149275859999999</c:v>
                </c:pt>
                <c:pt idx="13156">
                  <c:v>27.147851249999999</c:v>
                </c:pt>
                <c:pt idx="13157">
                  <c:v>27.146426659999999</c:v>
                </c:pt>
                <c:pt idx="13158">
                  <c:v>27.145002080000001</c:v>
                </c:pt>
                <c:pt idx="13159">
                  <c:v>27.143577499999999</c:v>
                </c:pt>
                <c:pt idx="13160">
                  <c:v>27.142152939999999</c:v>
                </c:pt>
                <c:pt idx="13161">
                  <c:v>27.14072839</c:v>
                </c:pt>
                <c:pt idx="13162">
                  <c:v>27.139303850000001</c:v>
                </c:pt>
                <c:pt idx="13163">
                  <c:v>27.13787932</c:v>
                </c:pt>
                <c:pt idx="13164">
                  <c:v>27.136454799999999</c:v>
                </c:pt>
                <c:pt idx="13165">
                  <c:v>27.13503029</c:v>
                </c:pt>
                <c:pt idx="13166">
                  <c:v>27.133605790000001</c:v>
                </c:pt>
                <c:pt idx="13167">
                  <c:v>27.132181299999999</c:v>
                </c:pt>
                <c:pt idx="13168">
                  <c:v>27.130756819999998</c:v>
                </c:pt>
                <c:pt idx="13169">
                  <c:v>27.129332359999999</c:v>
                </c:pt>
                <c:pt idx="13170">
                  <c:v>27.1279079</c:v>
                </c:pt>
                <c:pt idx="13171">
                  <c:v>27.126483459999999</c:v>
                </c:pt>
                <c:pt idx="13172">
                  <c:v>27.125059029999999</c:v>
                </c:pt>
                <c:pt idx="13173">
                  <c:v>27.12363461</c:v>
                </c:pt>
                <c:pt idx="13174">
                  <c:v>27.122210200000001</c:v>
                </c:pt>
                <c:pt idx="13175">
                  <c:v>27.1207858</c:v>
                </c:pt>
                <c:pt idx="13176">
                  <c:v>27.11936141</c:v>
                </c:pt>
                <c:pt idx="13177">
                  <c:v>27.11793703</c:v>
                </c:pt>
                <c:pt idx="13178">
                  <c:v>27.116512669999999</c:v>
                </c:pt>
                <c:pt idx="13179">
                  <c:v>27.115088320000002</c:v>
                </c:pt>
                <c:pt idx="13180">
                  <c:v>27.113663979999998</c:v>
                </c:pt>
                <c:pt idx="13181">
                  <c:v>27.112239649999999</c:v>
                </c:pt>
                <c:pt idx="13182">
                  <c:v>27.110815330000001</c:v>
                </c:pt>
                <c:pt idx="13183">
                  <c:v>27.10939102</c:v>
                </c:pt>
                <c:pt idx="13184">
                  <c:v>27.107966730000001</c:v>
                </c:pt>
                <c:pt idx="13185">
                  <c:v>27.106542449999999</c:v>
                </c:pt>
                <c:pt idx="13186">
                  <c:v>27.105118180000002</c:v>
                </c:pt>
                <c:pt idx="13187">
                  <c:v>27.103693920000001</c:v>
                </c:pt>
                <c:pt idx="13188">
                  <c:v>27.102269669999998</c:v>
                </c:pt>
                <c:pt idx="13189">
                  <c:v>27.100845440000001</c:v>
                </c:pt>
                <c:pt idx="13190">
                  <c:v>27.099421209999999</c:v>
                </c:pt>
                <c:pt idx="13191">
                  <c:v>27.097996999999999</c:v>
                </c:pt>
                <c:pt idx="13192">
                  <c:v>27.096572800000001</c:v>
                </c:pt>
                <c:pt idx="13193">
                  <c:v>27.09514862</c:v>
                </c:pt>
                <c:pt idx="13194">
                  <c:v>27.093724439999999</c:v>
                </c:pt>
                <c:pt idx="13195">
                  <c:v>27.09230028</c:v>
                </c:pt>
                <c:pt idx="13196">
                  <c:v>27.090876130000002</c:v>
                </c:pt>
                <c:pt idx="13197">
                  <c:v>27.089451990000001</c:v>
                </c:pt>
                <c:pt idx="13198">
                  <c:v>27.088027870000001</c:v>
                </c:pt>
                <c:pt idx="13199">
                  <c:v>27.086603759999999</c:v>
                </c:pt>
                <c:pt idx="13200">
                  <c:v>27.085179650000001</c:v>
                </c:pt>
                <c:pt idx="13201">
                  <c:v>27.08375556</c:v>
                </c:pt>
                <c:pt idx="13202">
                  <c:v>27.082331490000001</c:v>
                </c:pt>
                <c:pt idx="13203">
                  <c:v>27.08090743</c:v>
                </c:pt>
                <c:pt idx="13204">
                  <c:v>27.079483379999999</c:v>
                </c:pt>
                <c:pt idx="13205">
                  <c:v>27.078059339999999</c:v>
                </c:pt>
                <c:pt idx="13206">
                  <c:v>27.076635320000001</c:v>
                </c:pt>
                <c:pt idx="13207">
                  <c:v>27.07521131</c:v>
                </c:pt>
                <c:pt idx="13208">
                  <c:v>27.07378731</c:v>
                </c:pt>
                <c:pt idx="13209">
                  <c:v>27.072363330000002</c:v>
                </c:pt>
                <c:pt idx="13210">
                  <c:v>27.070939360000001</c:v>
                </c:pt>
                <c:pt idx="13211">
                  <c:v>27.0695154</c:v>
                </c:pt>
                <c:pt idx="13212">
                  <c:v>27.068091450000001</c:v>
                </c:pt>
                <c:pt idx="13213">
                  <c:v>27.066667519999999</c:v>
                </c:pt>
                <c:pt idx="13214">
                  <c:v>27.065243599999999</c:v>
                </c:pt>
                <c:pt idx="13215">
                  <c:v>27.063819689999999</c:v>
                </c:pt>
                <c:pt idx="13216">
                  <c:v>27.062395800000001</c:v>
                </c:pt>
                <c:pt idx="13217">
                  <c:v>27.06097192</c:v>
                </c:pt>
                <c:pt idx="13218">
                  <c:v>27.059548060000001</c:v>
                </c:pt>
                <c:pt idx="13219">
                  <c:v>27.058124200000002</c:v>
                </c:pt>
                <c:pt idx="13220">
                  <c:v>27.056700370000001</c:v>
                </c:pt>
                <c:pt idx="13221">
                  <c:v>27.055276540000001</c:v>
                </c:pt>
                <c:pt idx="13222">
                  <c:v>27.053852729999999</c:v>
                </c:pt>
                <c:pt idx="13223">
                  <c:v>27.052428930000001</c:v>
                </c:pt>
                <c:pt idx="13224">
                  <c:v>27.051005140000001</c:v>
                </c:pt>
                <c:pt idx="13225">
                  <c:v>27.049581369999999</c:v>
                </c:pt>
                <c:pt idx="13226">
                  <c:v>27.048157610000001</c:v>
                </c:pt>
                <c:pt idx="13227">
                  <c:v>27.046733870000001</c:v>
                </c:pt>
                <c:pt idx="13228">
                  <c:v>27.045310140000002</c:v>
                </c:pt>
                <c:pt idx="13229">
                  <c:v>27.04388642</c:v>
                </c:pt>
                <c:pt idx="13230">
                  <c:v>27.04246272</c:v>
                </c:pt>
                <c:pt idx="13231">
                  <c:v>27.041039040000001</c:v>
                </c:pt>
                <c:pt idx="13232">
                  <c:v>27.039615359999999</c:v>
                </c:pt>
                <c:pt idx="13233">
                  <c:v>27.038191699999999</c:v>
                </c:pt>
                <c:pt idx="13234">
                  <c:v>27.03676806</c:v>
                </c:pt>
                <c:pt idx="13235">
                  <c:v>27.035344429999999</c:v>
                </c:pt>
                <c:pt idx="13236">
                  <c:v>27.033920810000001</c:v>
                </c:pt>
                <c:pt idx="13237">
                  <c:v>27.032497209999999</c:v>
                </c:pt>
                <c:pt idx="13238">
                  <c:v>27.031073620000001</c:v>
                </c:pt>
                <c:pt idx="13239">
                  <c:v>27.029650050000001</c:v>
                </c:pt>
                <c:pt idx="13240">
                  <c:v>27.028226490000002</c:v>
                </c:pt>
                <c:pt idx="13241">
                  <c:v>27.02680295</c:v>
                </c:pt>
                <c:pt idx="13242">
                  <c:v>27.02537942</c:v>
                </c:pt>
                <c:pt idx="13243">
                  <c:v>27.023955900000001</c:v>
                </c:pt>
                <c:pt idx="13244">
                  <c:v>27.022532399999999</c:v>
                </c:pt>
                <c:pt idx="13245">
                  <c:v>27.02110892</c:v>
                </c:pt>
                <c:pt idx="13246">
                  <c:v>27.019685450000001</c:v>
                </c:pt>
                <c:pt idx="13247">
                  <c:v>27.018261989999999</c:v>
                </c:pt>
                <c:pt idx="13248">
                  <c:v>27.016838549999999</c:v>
                </c:pt>
                <c:pt idx="13249">
                  <c:v>27.01541512</c:v>
                </c:pt>
                <c:pt idx="13250">
                  <c:v>27.013991709999999</c:v>
                </c:pt>
                <c:pt idx="13251">
                  <c:v>27.012568309999999</c:v>
                </c:pt>
                <c:pt idx="13252">
                  <c:v>27.01114493</c:v>
                </c:pt>
                <c:pt idx="13253">
                  <c:v>27.00972157</c:v>
                </c:pt>
                <c:pt idx="13254">
                  <c:v>27.00829821</c:v>
                </c:pt>
                <c:pt idx="13255">
                  <c:v>27.006874880000002</c:v>
                </c:pt>
                <c:pt idx="13256">
                  <c:v>27.005451560000001</c:v>
                </c:pt>
                <c:pt idx="13257">
                  <c:v>27.004028250000001</c:v>
                </c:pt>
                <c:pt idx="13258">
                  <c:v>27.002604959999999</c:v>
                </c:pt>
                <c:pt idx="13259">
                  <c:v>27.001181689999999</c:v>
                </c:pt>
                <c:pt idx="13260">
                  <c:v>26.99975843</c:v>
                </c:pt>
                <c:pt idx="13261">
                  <c:v>26.998335189999999</c:v>
                </c:pt>
                <c:pt idx="13262">
                  <c:v>26.996911959999998</c:v>
                </c:pt>
                <c:pt idx="13263">
                  <c:v>26.99548875</c:v>
                </c:pt>
                <c:pt idx="13264">
                  <c:v>26.994065549999998</c:v>
                </c:pt>
                <c:pt idx="13265">
                  <c:v>26.992642369999999</c:v>
                </c:pt>
                <c:pt idx="13266">
                  <c:v>26.991219210000001</c:v>
                </c:pt>
                <c:pt idx="13267">
                  <c:v>26.98979606</c:v>
                </c:pt>
                <c:pt idx="13268">
                  <c:v>26.98837292</c:v>
                </c:pt>
                <c:pt idx="13269">
                  <c:v>26.986949809999999</c:v>
                </c:pt>
                <c:pt idx="13270">
                  <c:v>26.985526700000001</c:v>
                </c:pt>
                <c:pt idx="13271">
                  <c:v>26.984103619999999</c:v>
                </c:pt>
                <c:pt idx="13272">
                  <c:v>26.98268054</c:v>
                </c:pt>
                <c:pt idx="13273">
                  <c:v>26.981257490000001</c:v>
                </c:pt>
                <c:pt idx="13274">
                  <c:v>26.979834449999998</c:v>
                </c:pt>
                <c:pt idx="13275">
                  <c:v>26.978411430000001</c:v>
                </c:pt>
                <c:pt idx="13276">
                  <c:v>26.976988429999999</c:v>
                </c:pt>
                <c:pt idx="13277">
                  <c:v>26.97556544</c:v>
                </c:pt>
                <c:pt idx="13278">
                  <c:v>26.97414247</c:v>
                </c:pt>
                <c:pt idx="13279">
                  <c:v>26.972719510000001</c:v>
                </c:pt>
                <c:pt idx="13280">
                  <c:v>26.97129657</c:v>
                </c:pt>
                <c:pt idx="13281">
                  <c:v>26.96987365</c:v>
                </c:pt>
                <c:pt idx="13282">
                  <c:v>26.968450740000002</c:v>
                </c:pt>
                <c:pt idx="13283">
                  <c:v>26.967027850000001</c:v>
                </c:pt>
                <c:pt idx="13284">
                  <c:v>26.965604979999998</c:v>
                </c:pt>
                <c:pt idx="13285">
                  <c:v>26.96418212</c:v>
                </c:pt>
                <c:pt idx="13286">
                  <c:v>26.96275928</c:v>
                </c:pt>
                <c:pt idx="13287">
                  <c:v>26.961336459999998</c:v>
                </c:pt>
                <c:pt idx="13288">
                  <c:v>26.959913650000001</c:v>
                </c:pt>
                <c:pt idx="13289">
                  <c:v>26.958490860000001</c:v>
                </c:pt>
                <c:pt idx="13290">
                  <c:v>26.95706809</c:v>
                </c:pt>
                <c:pt idx="13291">
                  <c:v>26.955645329999999</c:v>
                </c:pt>
                <c:pt idx="13292">
                  <c:v>26.954222600000001</c:v>
                </c:pt>
                <c:pt idx="13293">
                  <c:v>26.95279987</c:v>
                </c:pt>
                <c:pt idx="13294">
                  <c:v>26.951377170000001</c:v>
                </c:pt>
                <c:pt idx="13295">
                  <c:v>26.949954479999999</c:v>
                </c:pt>
                <c:pt idx="13296">
                  <c:v>26.948531809999999</c:v>
                </c:pt>
                <c:pt idx="13297">
                  <c:v>26.947109149999999</c:v>
                </c:pt>
                <c:pt idx="13298">
                  <c:v>26.945686519999999</c:v>
                </c:pt>
                <c:pt idx="13299">
                  <c:v>26.944263899999999</c:v>
                </c:pt>
                <c:pt idx="13300">
                  <c:v>26.942841300000001</c:v>
                </c:pt>
                <c:pt idx="13301">
                  <c:v>26.941418720000001</c:v>
                </c:pt>
                <c:pt idx="13302">
                  <c:v>26.939996149999999</c:v>
                </c:pt>
                <c:pt idx="13303">
                  <c:v>26.938573600000002</c:v>
                </c:pt>
                <c:pt idx="13304">
                  <c:v>26.937151069999999</c:v>
                </c:pt>
                <c:pt idx="13305">
                  <c:v>26.935728560000001</c:v>
                </c:pt>
                <c:pt idx="13306">
                  <c:v>26.934306060000001</c:v>
                </c:pt>
                <c:pt idx="13307">
                  <c:v>26.932883589999999</c:v>
                </c:pt>
                <c:pt idx="13308">
                  <c:v>26.931461129999999</c:v>
                </c:pt>
                <c:pt idx="13309">
                  <c:v>26.93003869</c:v>
                </c:pt>
                <c:pt idx="13310">
                  <c:v>26.928616259999998</c:v>
                </c:pt>
                <c:pt idx="13311">
                  <c:v>26.927193859999999</c:v>
                </c:pt>
                <c:pt idx="13312">
                  <c:v>26.925771470000001</c:v>
                </c:pt>
                <c:pt idx="13313">
                  <c:v>26.924349100000001</c:v>
                </c:pt>
                <c:pt idx="13314">
                  <c:v>26.922926749999998</c:v>
                </c:pt>
                <c:pt idx="13315">
                  <c:v>26.921504410000001</c:v>
                </c:pt>
                <c:pt idx="13316">
                  <c:v>26.920082099999998</c:v>
                </c:pt>
                <c:pt idx="13317">
                  <c:v>26.9186598</c:v>
                </c:pt>
                <c:pt idx="13318">
                  <c:v>26.91723752</c:v>
                </c:pt>
                <c:pt idx="13319">
                  <c:v>26.915815259999999</c:v>
                </c:pt>
                <c:pt idx="13320">
                  <c:v>26.914393010000001</c:v>
                </c:pt>
                <c:pt idx="13321">
                  <c:v>26.912970789999999</c:v>
                </c:pt>
                <c:pt idx="13322">
                  <c:v>26.911548580000002</c:v>
                </c:pt>
                <c:pt idx="13323">
                  <c:v>26.910126389999999</c:v>
                </c:pt>
                <c:pt idx="13324">
                  <c:v>26.908704230000001</c:v>
                </c:pt>
                <c:pt idx="13325">
                  <c:v>26.907282080000002</c:v>
                </c:pt>
                <c:pt idx="13326">
                  <c:v>26.90585995</c:v>
                </c:pt>
                <c:pt idx="13327">
                  <c:v>26.904437829999999</c:v>
                </c:pt>
                <c:pt idx="13328">
                  <c:v>26.903015740000001</c:v>
                </c:pt>
                <c:pt idx="13329">
                  <c:v>26.90159366</c:v>
                </c:pt>
                <c:pt idx="13330">
                  <c:v>26.900171610000001</c:v>
                </c:pt>
                <c:pt idx="13331">
                  <c:v>26.89874957</c:v>
                </c:pt>
                <c:pt idx="13332">
                  <c:v>26.89732755</c:v>
                </c:pt>
                <c:pt idx="13333">
                  <c:v>26.895905549999998</c:v>
                </c:pt>
                <c:pt idx="13334">
                  <c:v>26.894483569999998</c:v>
                </c:pt>
                <c:pt idx="13335">
                  <c:v>26.89306161</c:v>
                </c:pt>
                <c:pt idx="13336">
                  <c:v>26.89163967</c:v>
                </c:pt>
                <c:pt idx="13337">
                  <c:v>26.890217750000001</c:v>
                </c:pt>
                <c:pt idx="13338">
                  <c:v>26.888795850000001</c:v>
                </c:pt>
                <c:pt idx="13339">
                  <c:v>26.887373960000001</c:v>
                </c:pt>
                <c:pt idx="13340">
                  <c:v>26.885952100000001</c:v>
                </c:pt>
                <c:pt idx="13341">
                  <c:v>26.884530250000001</c:v>
                </c:pt>
                <c:pt idx="13342">
                  <c:v>26.88310843</c:v>
                </c:pt>
                <c:pt idx="13343">
                  <c:v>26.88168662</c:v>
                </c:pt>
                <c:pt idx="13344">
                  <c:v>26.880264830000002</c:v>
                </c:pt>
                <c:pt idx="13345">
                  <c:v>26.878843060000001</c:v>
                </c:pt>
                <c:pt idx="13346">
                  <c:v>26.877421309999999</c:v>
                </c:pt>
                <c:pt idx="13347">
                  <c:v>26.875999579999998</c:v>
                </c:pt>
                <c:pt idx="13348">
                  <c:v>26.87457788</c:v>
                </c:pt>
                <c:pt idx="13349">
                  <c:v>26.87315619</c:v>
                </c:pt>
                <c:pt idx="13350">
                  <c:v>26.87173452</c:v>
                </c:pt>
                <c:pt idx="13351">
                  <c:v>26.870312869999999</c:v>
                </c:pt>
                <c:pt idx="13352">
                  <c:v>26.86889124</c:v>
                </c:pt>
                <c:pt idx="13353">
                  <c:v>26.867469629999999</c:v>
                </c:pt>
                <c:pt idx="13354">
                  <c:v>26.866048039999999</c:v>
                </c:pt>
                <c:pt idx="13355">
                  <c:v>26.864626479999998</c:v>
                </c:pt>
                <c:pt idx="13356">
                  <c:v>26.863204929999998</c:v>
                </c:pt>
                <c:pt idx="13357">
                  <c:v>26.8617834</c:v>
                </c:pt>
                <c:pt idx="13358">
                  <c:v>26.86036189</c:v>
                </c:pt>
                <c:pt idx="13359">
                  <c:v>26.858940400000002</c:v>
                </c:pt>
                <c:pt idx="13360">
                  <c:v>26.857518939999999</c:v>
                </c:pt>
                <c:pt idx="13361">
                  <c:v>26.85609749</c:v>
                </c:pt>
                <c:pt idx="13362">
                  <c:v>26.854676059999999</c:v>
                </c:pt>
                <c:pt idx="13363">
                  <c:v>26.853254660000001</c:v>
                </c:pt>
                <c:pt idx="13364">
                  <c:v>26.85183327</c:v>
                </c:pt>
                <c:pt idx="13365">
                  <c:v>26.850411909999998</c:v>
                </c:pt>
                <c:pt idx="13366">
                  <c:v>26.848990560000001</c:v>
                </c:pt>
                <c:pt idx="13367">
                  <c:v>26.847569239999999</c:v>
                </c:pt>
                <c:pt idx="13368">
                  <c:v>26.846147930000001</c:v>
                </c:pt>
                <c:pt idx="13369">
                  <c:v>26.844726649999998</c:v>
                </c:pt>
                <c:pt idx="13370">
                  <c:v>26.84330538</c:v>
                </c:pt>
                <c:pt idx="13371">
                  <c:v>26.841884140000001</c:v>
                </c:pt>
                <c:pt idx="13372">
                  <c:v>26.84046292</c:v>
                </c:pt>
                <c:pt idx="13373">
                  <c:v>26.839041720000001</c:v>
                </c:pt>
                <c:pt idx="13374">
                  <c:v>26.83762055</c:v>
                </c:pt>
                <c:pt idx="13375">
                  <c:v>26.836199390000001</c:v>
                </c:pt>
                <c:pt idx="13376">
                  <c:v>26.834778249999999</c:v>
                </c:pt>
                <c:pt idx="13377">
                  <c:v>26.83335714</c:v>
                </c:pt>
                <c:pt idx="13378">
                  <c:v>26.831936049999999</c:v>
                </c:pt>
                <c:pt idx="13379">
                  <c:v>26.830514969999999</c:v>
                </c:pt>
                <c:pt idx="13380">
                  <c:v>26.829093919999998</c:v>
                </c:pt>
                <c:pt idx="13381">
                  <c:v>26.827672889999999</c:v>
                </c:pt>
                <c:pt idx="13382">
                  <c:v>26.826251890000002</c:v>
                </c:pt>
                <c:pt idx="13383">
                  <c:v>26.824830899999998</c:v>
                </c:pt>
                <c:pt idx="13384">
                  <c:v>26.82340993</c:v>
                </c:pt>
                <c:pt idx="13385">
                  <c:v>26.821988990000001</c:v>
                </c:pt>
                <c:pt idx="13386">
                  <c:v>26.82056807</c:v>
                </c:pt>
                <c:pt idx="13387">
                  <c:v>26.819147170000001</c:v>
                </c:pt>
                <c:pt idx="13388">
                  <c:v>26.81772629</c:v>
                </c:pt>
                <c:pt idx="13389">
                  <c:v>26.81630543</c:v>
                </c:pt>
                <c:pt idx="13390">
                  <c:v>26.814884599999999</c:v>
                </c:pt>
                <c:pt idx="13391">
                  <c:v>26.813463779999999</c:v>
                </c:pt>
                <c:pt idx="13392">
                  <c:v>26.812042989999998</c:v>
                </c:pt>
                <c:pt idx="13393">
                  <c:v>26.810622219999999</c:v>
                </c:pt>
                <c:pt idx="13394">
                  <c:v>26.809201470000001</c:v>
                </c:pt>
                <c:pt idx="13395">
                  <c:v>26.807780739999998</c:v>
                </c:pt>
                <c:pt idx="13396">
                  <c:v>26.806360040000001</c:v>
                </c:pt>
                <c:pt idx="13397">
                  <c:v>26.804939359999999</c:v>
                </c:pt>
                <c:pt idx="13398">
                  <c:v>26.803518700000001</c:v>
                </c:pt>
                <c:pt idx="13399">
                  <c:v>26.802098059999999</c:v>
                </c:pt>
                <c:pt idx="13400">
                  <c:v>26.800677449999998</c:v>
                </c:pt>
                <c:pt idx="13401">
                  <c:v>26.79925686</c:v>
                </c:pt>
                <c:pt idx="13402">
                  <c:v>26.797836289999999</c:v>
                </c:pt>
                <c:pt idx="13403">
                  <c:v>26.79641574</c:v>
                </c:pt>
                <c:pt idx="13404">
                  <c:v>26.79499521</c:v>
                </c:pt>
                <c:pt idx="13405">
                  <c:v>26.793574710000001</c:v>
                </c:pt>
                <c:pt idx="13406">
                  <c:v>26.792154230000001</c:v>
                </c:pt>
                <c:pt idx="13407">
                  <c:v>26.790733769999999</c:v>
                </c:pt>
                <c:pt idx="13408">
                  <c:v>26.78931334</c:v>
                </c:pt>
                <c:pt idx="13409">
                  <c:v>26.787892920000001</c:v>
                </c:pt>
                <c:pt idx="13410">
                  <c:v>26.786472539999998</c:v>
                </c:pt>
                <c:pt idx="13411">
                  <c:v>26.78505217</c:v>
                </c:pt>
                <c:pt idx="13412">
                  <c:v>26.783631830000001</c:v>
                </c:pt>
                <c:pt idx="13413">
                  <c:v>26.782211499999999</c:v>
                </c:pt>
                <c:pt idx="13414">
                  <c:v>26.78079121</c:v>
                </c:pt>
                <c:pt idx="13415">
                  <c:v>26.779370929999999</c:v>
                </c:pt>
                <c:pt idx="13416">
                  <c:v>26.777950669999999</c:v>
                </c:pt>
                <c:pt idx="13417">
                  <c:v>26.776530449999999</c:v>
                </c:pt>
                <c:pt idx="13418">
                  <c:v>26.77511024</c:v>
                </c:pt>
                <c:pt idx="13419">
                  <c:v>26.77369006</c:v>
                </c:pt>
                <c:pt idx="13420">
                  <c:v>26.772269900000001</c:v>
                </c:pt>
                <c:pt idx="13421">
                  <c:v>26.770849760000001</c:v>
                </c:pt>
                <c:pt idx="13422">
                  <c:v>26.769429649999999</c:v>
                </c:pt>
                <c:pt idx="13423">
                  <c:v>26.768009559999999</c:v>
                </c:pt>
                <c:pt idx="13424">
                  <c:v>26.766589490000001</c:v>
                </c:pt>
                <c:pt idx="13425">
                  <c:v>26.765169449999998</c:v>
                </c:pt>
                <c:pt idx="13426">
                  <c:v>26.763749430000001</c:v>
                </c:pt>
                <c:pt idx="13427">
                  <c:v>26.762329439999998</c:v>
                </c:pt>
                <c:pt idx="13428">
                  <c:v>26.760909470000001</c:v>
                </c:pt>
                <c:pt idx="13429">
                  <c:v>26.759489519999999</c:v>
                </c:pt>
                <c:pt idx="13430">
                  <c:v>26.758069590000002</c:v>
                </c:pt>
                <c:pt idx="13431">
                  <c:v>26.75664969</c:v>
                </c:pt>
                <c:pt idx="13432">
                  <c:v>26.75522982</c:v>
                </c:pt>
                <c:pt idx="13433">
                  <c:v>26.753809960000002</c:v>
                </c:pt>
                <c:pt idx="13434">
                  <c:v>26.752390139999999</c:v>
                </c:pt>
                <c:pt idx="13435">
                  <c:v>26.750970330000001</c:v>
                </c:pt>
                <c:pt idx="13436">
                  <c:v>26.749550549999999</c:v>
                </c:pt>
                <c:pt idx="13437">
                  <c:v>26.748130790000001</c:v>
                </c:pt>
                <c:pt idx="13438">
                  <c:v>26.746711059999999</c:v>
                </c:pt>
                <c:pt idx="13439">
                  <c:v>26.745291349999999</c:v>
                </c:pt>
                <c:pt idx="13440">
                  <c:v>26.74387166</c:v>
                </c:pt>
                <c:pt idx="13441">
                  <c:v>26.742452</c:v>
                </c:pt>
                <c:pt idx="13442">
                  <c:v>26.741032369999999</c:v>
                </c:pt>
                <c:pt idx="13443">
                  <c:v>26.73961276</c:v>
                </c:pt>
                <c:pt idx="13444">
                  <c:v>26.738193169999999</c:v>
                </c:pt>
                <c:pt idx="13445">
                  <c:v>26.73677361</c:v>
                </c:pt>
                <c:pt idx="13446">
                  <c:v>26.73535407</c:v>
                </c:pt>
                <c:pt idx="13447">
                  <c:v>26.733934550000001</c:v>
                </c:pt>
                <c:pt idx="13448">
                  <c:v>26.732515070000002</c:v>
                </c:pt>
                <c:pt idx="13449">
                  <c:v>26.7310956</c:v>
                </c:pt>
                <c:pt idx="13450">
                  <c:v>26.72967616</c:v>
                </c:pt>
                <c:pt idx="13451">
                  <c:v>26.72825675</c:v>
                </c:pt>
                <c:pt idx="13452">
                  <c:v>26.726837360000001</c:v>
                </c:pt>
                <c:pt idx="13453">
                  <c:v>26.72541799</c:v>
                </c:pt>
                <c:pt idx="13454">
                  <c:v>26.723998649999999</c:v>
                </c:pt>
                <c:pt idx="13455">
                  <c:v>26.722579339999999</c:v>
                </c:pt>
                <c:pt idx="13456">
                  <c:v>26.721160050000002</c:v>
                </c:pt>
                <c:pt idx="13457">
                  <c:v>26.719740779999999</c:v>
                </c:pt>
                <c:pt idx="13458">
                  <c:v>26.718321540000002</c:v>
                </c:pt>
                <c:pt idx="13459">
                  <c:v>26.71690233</c:v>
                </c:pt>
                <c:pt idx="13460">
                  <c:v>26.71548314</c:v>
                </c:pt>
                <c:pt idx="13461">
                  <c:v>26.714063970000002</c:v>
                </c:pt>
                <c:pt idx="13462">
                  <c:v>26.712644829999999</c:v>
                </c:pt>
                <c:pt idx="13463">
                  <c:v>26.711225720000002</c:v>
                </c:pt>
                <c:pt idx="13464">
                  <c:v>26.709806619999998</c:v>
                </c:pt>
                <c:pt idx="13465">
                  <c:v>26.708387559999998</c:v>
                </c:pt>
                <c:pt idx="13466">
                  <c:v>26.70696852</c:v>
                </c:pt>
                <c:pt idx="13467">
                  <c:v>26.705549510000001</c:v>
                </c:pt>
                <c:pt idx="13468">
                  <c:v>26.70413052</c:v>
                </c:pt>
                <c:pt idx="13469">
                  <c:v>26.702711560000001</c:v>
                </c:pt>
                <c:pt idx="13470">
                  <c:v>26.701292630000001</c:v>
                </c:pt>
                <c:pt idx="13471">
                  <c:v>26.699873719999999</c:v>
                </c:pt>
                <c:pt idx="13472">
                  <c:v>26.698454829999999</c:v>
                </c:pt>
                <c:pt idx="13473">
                  <c:v>26.697035979999999</c:v>
                </c:pt>
                <c:pt idx="13474">
                  <c:v>26.69561714</c:v>
                </c:pt>
                <c:pt idx="13475">
                  <c:v>26.69419834</c:v>
                </c:pt>
                <c:pt idx="13476">
                  <c:v>26.692779560000002</c:v>
                </c:pt>
                <c:pt idx="13477">
                  <c:v>26.691360800000002</c:v>
                </c:pt>
                <c:pt idx="13478">
                  <c:v>26.689942070000001</c:v>
                </c:pt>
                <c:pt idx="13479">
                  <c:v>26.688523369999999</c:v>
                </c:pt>
                <c:pt idx="13480">
                  <c:v>26.687104690000002</c:v>
                </c:pt>
                <c:pt idx="13481">
                  <c:v>26.68568604</c:v>
                </c:pt>
                <c:pt idx="13482">
                  <c:v>26.684267420000001</c:v>
                </c:pt>
                <c:pt idx="13483">
                  <c:v>26.68284882</c:v>
                </c:pt>
                <c:pt idx="13484">
                  <c:v>26.681430249999998</c:v>
                </c:pt>
                <c:pt idx="13485">
                  <c:v>26.680011709999999</c:v>
                </c:pt>
                <c:pt idx="13486">
                  <c:v>26.678593190000001</c:v>
                </c:pt>
                <c:pt idx="13487">
                  <c:v>26.677174699999998</c:v>
                </c:pt>
                <c:pt idx="13488">
                  <c:v>26.675756230000001</c:v>
                </c:pt>
                <c:pt idx="13489">
                  <c:v>26.674337789999999</c:v>
                </c:pt>
                <c:pt idx="13490">
                  <c:v>26.67291938</c:v>
                </c:pt>
                <c:pt idx="13491">
                  <c:v>26.671500989999998</c:v>
                </c:pt>
                <c:pt idx="13492">
                  <c:v>26.67008263</c:v>
                </c:pt>
                <c:pt idx="13493">
                  <c:v>26.6686643</c:v>
                </c:pt>
                <c:pt idx="13494">
                  <c:v>26.667245999999999</c:v>
                </c:pt>
                <c:pt idx="13495">
                  <c:v>26.665827719999999</c:v>
                </c:pt>
                <c:pt idx="13496">
                  <c:v>26.664409469999999</c:v>
                </c:pt>
                <c:pt idx="13497">
                  <c:v>26.66299124</c:v>
                </c:pt>
                <c:pt idx="13498">
                  <c:v>26.661573050000001</c:v>
                </c:pt>
                <c:pt idx="13499">
                  <c:v>26.66015488</c:v>
                </c:pt>
                <c:pt idx="13500">
                  <c:v>26.658736730000001</c:v>
                </c:pt>
                <c:pt idx="13501">
                  <c:v>26.657318620000002</c:v>
                </c:pt>
                <c:pt idx="13502">
                  <c:v>26.65590053</c:v>
                </c:pt>
                <c:pt idx="13503">
                  <c:v>26.654482470000001</c:v>
                </c:pt>
                <c:pt idx="13504">
                  <c:v>26.653064430000001</c:v>
                </c:pt>
                <c:pt idx="13505">
                  <c:v>26.65164643</c:v>
                </c:pt>
                <c:pt idx="13506">
                  <c:v>26.65022845</c:v>
                </c:pt>
                <c:pt idx="13507">
                  <c:v>26.6488105</c:v>
                </c:pt>
                <c:pt idx="13508">
                  <c:v>26.647392570000001</c:v>
                </c:pt>
                <c:pt idx="13509">
                  <c:v>26.645974670000001</c:v>
                </c:pt>
                <c:pt idx="13510">
                  <c:v>26.6445568</c:v>
                </c:pt>
                <c:pt idx="13511">
                  <c:v>26.643138960000002</c:v>
                </c:pt>
                <c:pt idx="13512">
                  <c:v>26.641721140000001</c:v>
                </c:pt>
                <c:pt idx="13513">
                  <c:v>26.640303360000001</c:v>
                </c:pt>
                <c:pt idx="13514">
                  <c:v>26.638885599999998</c:v>
                </c:pt>
                <c:pt idx="13515">
                  <c:v>26.637467869999998</c:v>
                </c:pt>
                <c:pt idx="13516">
                  <c:v>26.636050170000001</c:v>
                </c:pt>
                <c:pt idx="13517">
                  <c:v>26.634632490000001</c:v>
                </c:pt>
                <c:pt idx="13518">
                  <c:v>26.633214850000002</c:v>
                </c:pt>
                <c:pt idx="13519">
                  <c:v>26.63179723</c:v>
                </c:pt>
                <c:pt idx="13520">
                  <c:v>26.630379640000001</c:v>
                </c:pt>
                <c:pt idx="13521">
                  <c:v>26.62896207</c:v>
                </c:pt>
                <c:pt idx="13522">
                  <c:v>26.627544539999999</c:v>
                </c:pt>
                <c:pt idx="13523">
                  <c:v>26.626127029999999</c:v>
                </c:pt>
                <c:pt idx="13524">
                  <c:v>26.624709559999999</c:v>
                </c:pt>
                <c:pt idx="13525">
                  <c:v>26.623292110000001</c:v>
                </c:pt>
                <c:pt idx="13526">
                  <c:v>26.621874689999999</c:v>
                </c:pt>
                <c:pt idx="13527">
                  <c:v>26.620457290000001</c:v>
                </c:pt>
                <c:pt idx="13528">
                  <c:v>26.61903993</c:v>
                </c:pt>
                <c:pt idx="13529">
                  <c:v>26.617622600000001</c:v>
                </c:pt>
                <c:pt idx="13530">
                  <c:v>26.61620529</c:v>
                </c:pt>
                <c:pt idx="13531">
                  <c:v>26.614788010000002</c:v>
                </c:pt>
                <c:pt idx="13532">
                  <c:v>26.613370759999999</c:v>
                </c:pt>
                <c:pt idx="13533">
                  <c:v>26.611953539999998</c:v>
                </c:pt>
                <c:pt idx="13534">
                  <c:v>26.61053635</c:v>
                </c:pt>
                <c:pt idx="13535">
                  <c:v>26.60911918</c:v>
                </c:pt>
                <c:pt idx="13536">
                  <c:v>26.607702039999999</c:v>
                </c:pt>
                <c:pt idx="13537">
                  <c:v>26.606284939999998</c:v>
                </c:pt>
                <c:pt idx="13538">
                  <c:v>26.604867859999999</c:v>
                </c:pt>
                <c:pt idx="13539">
                  <c:v>26.603450809999998</c:v>
                </c:pt>
                <c:pt idx="13540">
                  <c:v>26.602033800000001</c:v>
                </c:pt>
                <c:pt idx="13541">
                  <c:v>26.600616809999998</c:v>
                </c:pt>
                <c:pt idx="13542">
                  <c:v>26.599199850000002</c:v>
                </c:pt>
                <c:pt idx="13543">
                  <c:v>26.59778292</c:v>
                </c:pt>
                <c:pt idx="13544">
                  <c:v>26.596366010000001</c:v>
                </c:pt>
                <c:pt idx="13545">
                  <c:v>26.594949140000001</c:v>
                </c:pt>
                <c:pt idx="13546">
                  <c:v>26.5935323</c:v>
                </c:pt>
                <c:pt idx="13547">
                  <c:v>26.59211548</c:v>
                </c:pt>
                <c:pt idx="13548">
                  <c:v>26.590698700000001</c:v>
                </c:pt>
                <c:pt idx="13549">
                  <c:v>26.58928195</c:v>
                </c:pt>
                <c:pt idx="13550">
                  <c:v>26.587865220000001</c:v>
                </c:pt>
                <c:pt idx="13551">
                  <c:v>26.586448520000001</c:v>
                </c:pt>
                <c:pt idx="13552">
                  <c:v>26.585031860000001</c:v>
                </c:pt>
                <c:pt idx="13553">
                  <c:v>26.583615219999999</c:v>
                </c:pt>
                <c:pt idx="13554">
                  <c:v>26.58219862</c:v>
                </c:pt>
                <c:pt idx="13555">
                  <c:v>26.580782039999999</c:v>
                </c:pt>
                <c:pt idx="13556">
                  <c:v>26.579365490000001</c:v>
                </c:pt>
                <c:pt idx="13557">
                  <c:v>26.577948970000001</c:v>
                </c:pt>
                <c:pt idx="13558">
                  <c:v>26.576532490000002</c:v>
                </c:pt>
                <c:pt idx="13559">
                  <c:v>26.57511603</c:v>
                </c:pt>
                <c:pt idx="13560">
                  <c:v>26.573699600000001</c:v>
                </c:pt>
                <c:pt idx="13561">
                  <c:v>26.572283200000001</c:v>
                </c:pt>
                <c:pt idx="13562">
                  <c:v>26.57086683</c:v>
                </c:pt>
                <c:pt idx="13563">
                  <c:v>26.569450499999999</c:v>
                </c:pt>
                <c:pt idx="13564">
                  <c:v>26.568034189999999</c:v>
                </c:pt>
                <c:pt idx="13565">
                  <c:v>26.566617910000002</c:v>
                </c:pt>
                <c:pt idx="13566">
                  <c:v>26.56520167</c:v>
                </c:pt>
                <c:pt idx="13567">
                  <c:v>26.563785450000001</c:v>
                </c:pt>
                <c:pt idx="13568">
                  <c:v>26.562369270000001</c:v>
                </c:pt>
                <c:pt idx="13569">
                  <c:v>26.56095311</c:v>
                </c:pt>
                <c:pt idx="13570">
                  <c:v>26.559536990000002</c:v>
                </c:pt>
                <c:pt idx="13571">
                  <c:v>26.558120890000001</c:v>
                </c:pt>
                <c:pt idx="13572">
                  <c:v>26.556704830000001</c:v>
                </c:pt>
                <c:pt idx="13573">
                  <c:v>26.5552888</c:v>
                </c:pt>
                <c:pt idx="13574">
                  <c:v>26.553872800000001</c:v>
                </c:pt>
                <c:pt idx="13575">
                  <c:v>26.55245682</c:v>
                </c:pt>
                <c:pt idx="13576">
                  <c:v>26.551040879999999</c:v>
                </c:pt>
                <c:pt idx="13577">
                  <c:v>26.54962497</c:v>
                </c:pt>
                <c:pt idx="13578">
                  <c:v>26.548209100000001</c:v>
                </c:pt>
                <c:pt idx="13579">
                  <c:v>26.54679325</c:v>
                </c:pt>
                <c:pt idx="13580">
                  <c:v>26.545377429999998</c:v>
                </c:pt>
                <c:pt idx="13581">
                  <c:v>26.54396165</c:v>
                </c:pt>
                <c:pt idx="13582">
                  <c:v>26.54254589</c:v>
                </c:pt>
                <c:pt idx="13583">
                  <c:v>26.541130169999999</c:v>
                </c:pt>
                <c:pt idx="13584">
                  <c:v>26.53971447</c:v>
                </c:pt>
                <c:pt idx="13585">
                  <c:v>26.538298810000001</c:v>
                </c:pt>
                <c:pt idx="13586">
                  <c:v>26.53688318</c:v>
                </c:pt>
                <c:pt idx="13587">
                  <c:v>26.535467579999999</c:v>
                </c:pt>
                <c:pt idx="13588">
                  <c:v>26.534052020000001</c:v>
                </c:pt>
                <c:pt idx="13589">
                  <c:v>26.532636480000001</c:v>
                </c:pt>
                <c:pt idx="13590">
                  <c:v>26.531220980000001</c:v>
                </c:pt>
                <c:pt idx="13591">
                  <c:v>26.529805499999998</c:v>
                </c:pt>
                <c:pt idx="13592">
                  <c:v>26.52839006</c:v>
                </c:pt>
                <c:pt idx="13593">
                  <c:v>26.52697465</c:v>
                </c:pt>
                <c:pt idx="13594">
                  <c:v>26.52555928</c:v>
                </c:pt>
                <c:pt idx="13595">
                  <c:v>26.524143930000001</c:v>
                </c:pt>
                <c:pt idx="13596">
                  <c:v>26.522728619999999</c:v>
                </c:pt>
                <c:pt idx="13597">
                  <c:v>26.521313330000002</c:v>
                </c:pt>
                <c:pt idx="13598">
                  <c:v>26.519898080000001</c:v>
                </c:pt>
                <c:pt idx="13599">
                  <c:v>26.518482859999999</c:v>
                </c:pt>
                <c:pt idx="13600">
                  <c:v>26.51706768</c:v>
                </c:pt>
                <c:pt idx="13601">
                  <c:v>26.51565252</c:v>
                </c:pt>
                <c:pt idx="13602">
                  <c:v>26.514237399999999</c:v>
                </c:pt>
                <c:pt idx="13603">
                  <c:v>26.512822310000001</c:v>
                </c:pt>
                <c:pt idx="13604">
                  <c:v>26.511407250000001</c:v>
                </c:pt>
                <c:pt idx="13605">
                  <c:v>26.509992230000002</c:v>
                </c:pt>
                <c:pt idx="13606">
                  <c:v>26.50857723</c:v>
                </c:pt>
                <c:pt idx="13607">
                  <c:v>26.507162269999998</c:v>
                </c:pt>
                <c:pt idx="13608">
                  <c:v>26.505747339999999</c:v>
                </c:pt>
                <c:pt idx="13609">
                  <c:v>26.504332439999999</c:v>
                </c:pt>
                <c:pt idx="13610">
                  <c:v>26.502917570000001</c:v>
                </c:pt>
                <c:pt idx="13611">
                  <c:v>26.501502739999999</c:v>
                </c:pt>
                <c:pt idx="13612">
                  <c:v>26.50008794</c:v>
                </c:pt>
                <c:pt idx="13613">
                  <c:v>26.498673180000001</c:v>
                </c:pt>
                <c:pt idx="13614">
                  <c:v>26.49725844</c:v>
                </c:pt>
                <c:pt idx="13615">
                  <c:v>26.495843740000002</c:v>
                </c:pt>
                <c:pt idx="13616">
                  <c:v>26.494429069999999</c:v>
                </c:pt>
                <c:pt idx="13617">
                  <c:v>26.49301444</c:v>
                </c:pt>
                <c:pt idx="13618">
                  <c:v>26.491599829999998</c:v>
                </c:pt>
                <c:pt idx="13619">
                  <c:v>26.490185260000001</c:v>
                </c:pt>
                <c:pt idx="13620">
                  <c:v>26.488770729999999</c:v>
                </c:pt>
                <c:pt idx="13621">
                  <c:v>26.487356219999999</c:v>
                </c:pt>
                <c:pt idx="13622">
                  <c:v>26.485941749999999</c:v>
                </c:pt>
                <c:pt idx="13623">
                  <c:v>26.484527310000001</c:v>
                </c:pt>
                <c:pt idx="13624">
                  <c:v>26.483112909999999</c:v>
                </c:pt>
                <c:pt idx="13625">
                  <c:v>26.481698529999999</c:v>
                </c:pt>
                <c:pt idx="13626">
                  <c:v>26.4802842</c:v>
                </c:pt>
                <c:pt idx="13627">
                  <c:v>26.478869889999999</c:v>
                </c:pt>
                <c:pt idx="13628">
                  <c:v>26.477455620000001</c:v>
                </c:pt>
                <c:pt idx="13629">
                  <c:v>26.476041380000002</c:v>
                </c:pt>
                <c:pt idx="13630">
                  <c:v>26.474627170000002</c:v>
                </c:pt>
                <c:pt idx="13631">
                  <c:v>26.473213000000001</c:v>
                </c:pt>
                <c:pt idx="13632">
                  <c:v>26.47179886</c:v>
                </c:pt>
                <c:pt idx="13633">
                  <c:v>26.470384750000001</c:v>
                </c:pt>
                <c:pt idx="13634">
                  <c:v>26.468970680000002</c:v>
                </c:pt>
                <c:pt idx="13635">
                  <c:v>26.467556640000002</c:v>
                </c:pt>
                <c:pt idx="13636">
                  <c:v>26.466142640000001</c:v>
                </c:pt>
                <c:pt idx="13637">
                  <c:v>26.46472867</c:v>
                </c:pt>
                <c:pt idx="13638">
                  <c:v>26.46331473</c:v>
                </c:pt>
                <c:pt idx="13639">
                  <c:v>26.461900830000001</c:v>
                </c:pt>
                <c:pt idx="13640">
                  <c:v>26.460486960000001</c:v>
                </c:pt>
                <c:pt idx="13641">
                  <c:v>26.45907313</c:v>
                </c:pt>
                <c:pt idx="13642">
                  <c:v>26.457659329999998</c:v>
                </c:pt>
                <c:pt idx="13643">
                  <c:v>26.456245559999999</c:v>
                </c:pt>
                <c:pt idx="13644">
                  <c:v>26.45483183</c:v>
                </c:pt>
                <c:pt idx="13645">
                  <c:v>26.453418129999999</c:v>
                </c:pt>
                <c:pt idx="13646">
                  <c:v>26.452004460000001</c:v>
                </c:pt>
                <c:pt idx="13647">
                  <c:v>26.450590829999999</c:v>
                </c:pt>
                <c:pt idx="13648">
                  <c:v>26.449177240000001</c:v>
                </c:pt>
                <c:pt idx="13649">
                  <c:v>26.447763680000001</c:v>
                </c:pt>
                <c:pt idx="13650">
                  <c:v>26.446350150000001</c:v>
                </c:pt>
                <c:pt idx="13651">
                  <c:v>26.44493666</c:v>
                </c:pt>
                <c:pt idx="13652">
                  <c:v>26.443523200000001</c:v>
                </c:pt>
                <c:pt idx="13653">
                  <c:v>26.442109779999999</c:v>
                </c:pt>
                <c:pt idx="13654">
                  <c:v>26.440696389999999</c:v>
                </c:pt>
                <c:pt idx="13655">
                  <c:v>26.439283029999999</c:v>
                </c:pt>
                <c:pt idx="13656">
                  <c:v>26.437869710000001</c:v>
                </c:pt>
                <c:pt idx="13657">
                  <c:v>26.436456419999999</c:v>
                </c:pt>
                <c:pt idx="13658">
                  <c:v>26.43504317</c:v>
                </c:pt>
                <c:pt idx="13659">
                  <c:v>26.433629960000001</c:v>
                </c:pt>
                <c:pt idx="13660">
                  <c:v>26.43221677</c:v>
                </c:pt>
                <c:pt idx="13661">
                  <c:v>26.43080363</c:v>
                </c:pt>
                <c:pt idx="13662">
                  <c:v>26.429390519999998</c:v>
                </c:pt>
                <c:pt idx="13663">
                  <c:v>26.427977439999999</c:v>
                </c:pt>
                <c:pt idx="13664">
                  <c:v>26.4265644</c:v>
                </c:pt>
                <c:pt idx="13665">
                  <c:v>26.42515139</c:v>
                </c:pt>
                <c:pt idx="13666">
                  <c:v>26.423738419999999</c:v>
                </c:pt>
                <c:pt idx="13667">
                  <c:v>26.422325489999999</c:v>
                </c:pt>
                <c:pt idx="13668">
                  <c:v>26.42091259</c:v>
                </c:pt>
                <c:pt idx="13669">
                  <c:v>26.419499720000001</c:v>
                </c:pt>
                <c:pt idx="13670">
                  <c:v>26.418086890000001</c:v>
                </c:pt>
                <c:pt idx="13671">
                  <c:v>26.416674100000002</c:v>
                </c:pt>
                <c:pt idx="13672">
                  <c:v>26.415261340000001</c:v>
                </c:pt>
                <c:pt idx="13673">
                  <c:v>26.41384862</c:v>
                </c:pt>
                <c:pt idx="13674">
                  <c:v>26.412435930000001</c:v>
                </c:pt>
                <c:pt idx="13675">
                  <c:v>26.411023279999998</c:v>
                </c:pt>
                <c:pt idx="13676">
                  <c:v>26.409610659999998</c:v>
                </c:pt>
                <c:pt idx="13677">
                  <c:v>26.408198079999998</c:v>
                </c:pt>
                <c:pt idx="13678">
                  <c:v>26.406785540000001</c:v>
                </c:pt>
                <c:pt idx="13679">
                  <c:v>26.40537303</c:v>
                </c:pt>
                <c:pt idx="13680">
                  <c:v>26.403960550000001</c:v>
                </c:pt>
                <c:pt idx="13681">
                  <c:v>26.402548110000001</c:v>
                </c:pt>
                <c:pt idx="13682">
                  <c:v>26.401135709999998</c:v>
                </c:pt>
                <c:pt idx="13683">
                  <c:v>26.399723340000001</c:v>
                </c:pt>
                <c:pt idx="13684">
                  <c:v>26.39831101</c:v>
                </c:pt>
                <c:pt idx="13685">
                  <c:v>26.396898719999999</c:v>
                </c:pt>
                <c:pt idx="13686">
                  <c:v>26.395486460000001</c:v>
                </c:pt>
                <c:pt idx="13687">
                  <c:v>26.394074239999998</c:v>
                </c:pt>
                <c:pt idx="13688">
                  <c:v>26.392662049999998</c:v>
                </c:pt>
                <c:pt idx="13689">
                  <c:v>26.391249909999999</c:v>
                </c:pt>
                <c:pt idx="13690">
                  <c:v>26.389837790000001</c:v>
                </c:pt>
                <c:pt idx="13691">
                  <c:v>26.388425720000001</c:v>
                </c:pt>
                <c:pt idx="13692">
                  <c:v>26.387013679999999</c:v>
                </c:pt>
                <c:pt idx="13693">
                  <c:v>26.38560167</c:v>
                </c:pt>
                <c:pt idx="13694">
                  <c:v>26.384189710000001</c:v>
                </c:pt>
                <c:pt idx="13695">
                  <c:v>26.382777780000001</c:v>
                </c:pt>
                <c:pt idx="13696">
                  <c:v>26.381365880000001</c:v>
                </c:pt>
                <c:pt idx="13697">
                  <c:v>26.37995402</c:v>
                </c:pt>
                <c:pt idx="13698">
                  <c:v>26.378542199999998</c:v>
                </c:pt>
                <c:pt idx="13699">
                  <c:v>26.37713042</c:v>
                </c:pt>
                <c:pt idx="13700">
                  <c:v>26.375718670000001</c:v>
                </c:pt>
                <c:pt idx="13701">
                  <c:v>26.374306959999998</c:v>
                </c:pt>
                <c:pt idx="13702">
                  <c:v>26.372895289999999</c:v>
                </c:pt>
                <c:pt idx="13703">
                  <c:v>26.371483649999998</c:v>
                </c:pt>
                <c:pt idx="13704">
                  <c:v>26.370072050000001</c:v>
                </c:pt>
                <c:pt idx="13705">
                  <c:v>26.36866049</c:v>
                </c:pt>
                <c:pt idx="13706">
                  <c:v>26.367248960000001</c:v>
                </c:pt>
                <c:pt idx="13707">
                  <c:v>26.365837469999999</c:v>
                </c:pt>
                <c:pt idx="13708">
                  <c:v>26.36442602</c:v>
                </c:pt>
                <c:pt idx="13709">
                  <c:v>26.36301461</c:v>
                </c:pt>
                <c:pt idx="13710">
                  <c:v>26.36160323</c:v>
                </c:pt>
                <c:pt idx="13711">
                  <c:v>26.360191889999999</c:v>
                </c:pt>
                <c:pt idx="13712">
                  <c:v>26.358780589999999</c:v>
                </c:pt>
                <c:pt idx="13713">
                  <c:v>26.35736932</c:v>
                </c:pt>
                <c:pt idx="13714">
                  <c:v>26.355958099999999</c:v>
                </c:pt>
                <c:pt idx="13715">
                  <c:v>26.35454691</c:v>
                </c:pt>
                <c:pt idx="13716">
                  <c:v>26.353135760000001</c:v>
                </c:pt>
                <c:pt idx="13717">
                  <c:v>26.35172464</c:v>
                </c:pt>
                <c:pt idx="13718">
                  <c:v>26.350313570000001</c:v>
                </c:pt>
                <c:pt idx="13719">
                  <c:v>26.34890253</c:v>
                </c:pt>
                <c:pt idx="13720">
                  <c:v>26.347491519999998</c:v>
                </c:pt>
                <c:pt idx="13721">
                  <c:v>26.346080560000001</c:v>
                </c:pt>
                <c:pt idx="13722">
                  <c:v>26.344669639999999</c:v>
                </c:pt>
                <c:pt idx="13723">
                  <c:v>26.34325875</c:v>
                </c:pt>
                <c:pt idx="13724">
                  <c:v>26.341847900000001</c:v>
                </c:pt>
                <c:pt idx="13725">
                  <c:v>26.340437090000002</c:v>
                </c:pt>
                <c:pt idx="13726">
                  <c:v>26.339026310000001</c:v>
                </c:pt>
                <c:pt idx="13727">
                  <c:v>26.337615580000001</c:v>
                </c:pt>
                <c:pt idx="13728">
                  <c:v>26.33620487</c:v>
                </c:pt>
                <c:pt idx="13729">
                  <c:v>26.334794209999998</c:v>
                </c:pt>
                <c:pt idx="13730">
                  <c:v>26.33338359</c:v>
                </c:pt>
                <c:pt idx="13731">
                  <c:v>26.331973009999999</c:v>
                </c:pt>
                <c:pt idx="13732">
                  <c:v>26.33056247</c:v>
                </c:pt>
                <c:pt idx="13733">
                  <c:v>26.329151960000001</c:v>
                </c:pt>
                <c:pt idx="13734">
                  <c:v>26.327741490000001</c:v>
                </c:pt>
                <c:pt idx="13735">
                  <c:v>26.326331060000001</c:v>
                </c:pt>
                <c:pt idx="13736">
                  <c:v>26.324920670000001</c:v>
                </c:pt>
                <c:pt idx="13737">
                  <c:v>26.32351032</c:v>
                </c:pt>
                <c:pt idx="13738">
                  <c:v>26.32210001</c:v>
                </c:pt>
                <c:pt idx="13739">
                  <c:v>26.320689730000002</c:v>
                </c:pt>
                <c:pt idx="13740">
                  <c:v>26.31927949</c:v>
                </c:pt>
                <c:pt idx="13741">
                  <c:v>26.317869300000002</c:v>
                </c:pt>
                <c:pt idx="13742">
                  <c:v>26.316459139999999</c:v>
                </c:pt>
                <c:pt idx="13743">
                  <c:v>26.31504902</c:v>
                </c:pt>
                <c:pt idx="13744">
                  <c:v>26.313638940000001</c:v>
                </c:pt>
                <c:pt idx="13745">
                  <c:v>26.312228900000001</c:v>
                </c:pt>
                <c:pt idx="13746">
                  <c:v>26.31081889</c:v>
                </c:pt>
                <c:pt idx="13747">
                  <c:v>26.30940893</c:v>
                </c:pt>
                <c:pt idx="13748">
                  <c:v>26.307998999999999</c:v>
                </c:pt>
                <c:pt idx="13749">
                  <c:v>26.306589120000002</c:v>
                </c:pt>
                <c:pt idx="13750">
                  <c:v>26.30517927</c:v>
                </c:pt>
                <c:pt idx="13751">
                  <c:v>26.303769460000002</c:v>
                </c:pt>
                <c:pt idx="13752">
                  <c:v>26.302359689999999</c:v>
                </c:pt>
                <c:pt idx="13753">
                  <c:v>26.300949960000001</c:v>
                </c:pt>
                <c:pt idx="13754">
                  <c:v>26.299540270000001</c:v>
                </c:pt>
                <c:pt idx="13755">
                  <c:v>26.298130619999998</c:v>
                </c:pt>
                <c:pt idx="13756">
                  <c:v>26.296721009999999</c:v>
                </c:pt>
                <c:pt idx="13757">
                  <c:v>26.295311439999999</c:v>
                </c:pt>
                <c:pt idx="13758">
                  <c:v>26.293901909999999</c:v>
                </c:pt>
                <c:pt idx="13759">
                  <c:v>26.292492419999999</c:v>
                </c:pt>
                <c:pt idx="13760">
                  <c:v>26.291082970000001</c:v>
                </c:pt>
                <c:pt idx="13761">
                  <c:v>26.28967355</c:v>
                </c:pt>
                <c:pt idx="13762">
                  <c:v>26.288264179999999</c:v>
                </c:pt>
                <c:pt idx="13763">
                  <c:v>26.286854850000001</c:v>
                </c:pt>
                <c:pt idx="13764">
                  <c:v>26.285445559999999</c:v>
                </c:pt>
                <c:pt idx="13765">
                  <c:v>26.2840363</c:v>
                </c:pt>
                <c:pt idx="13766">
                  <c:v>26.282627089999998</c:v>
                </c:pt>
                <c:pt idx="13767">
                  <c:v>26.28121792</c:v>
                </c:pt>
                <c:pt idx="13768">
                  <c:v>26.27980878</c:v>
                </c:pt>
                <c:pt idx="13769">
                  <c:v>26.278399690000001</c:v>
                </c:pt>
                <c:pt idx="13770">
                  <c:v>26.276990640000001</c:v>
                </c:pt>
                <c:pt idx="13771">
                  <c:v>26.275581630000001</c:v>
                </c:pt>
                <c:pt idx="13772">
                  <c:v>26.274172650000001</c:v>
                </c:pt>
                <c:pt idx="13773">
                  <c:v>26.27276372</c:v>
                </c:pt>
                <c:pt idx="13774">
                  <c:v>26.27135483</c:v>
                </c:pt>
                <c:pt idx="13775">
                  <c:v>26.269945979999999</c:v>
                </c:pt>
                <c:pt idx="13776">
                  <c:v>26.268537160000001</c:v>
                </c:pt>
                <c:pt idx="13777">
                  <c:v>26.26712839</c:v>
                </c:pt>
                <c:pt idx="13778">
                  <c:v>26.265719659999998</c:v>
                </c:pt>
                <c:pt idx="13779">
                  <c:v>26.26431097</c:v>
                </c:pt>
                <c:pt idx="13780">
                  <c:v>26.262902329999999</c:v>
                </c:pt>
                <c:pt idx="13781">
                  <c:v>26.261493720000001</c:v>
                </c:pt>
                <c:pt idx="13782">
                  <c:v>26.260085149999998</c:v>
                </c:pt>
                <c:pt idx="13783">
                  <c:v>26.258676619999999</c:v>
                </c:pt>
                <c:pt idx="13784">
                  <c:v>26.257268140000001</c:v>
                </c:pt>
                <c:pt idx="13785">
                  <c:v>26.255859690000001</c:v>
                </c:pt>
                <c:pt idx="13786">
                  <c:v>26.254451289999999</c:v>
                </c:pt>
                <c:pt idx="13787">
                  <c:v>26.253042929999999</c:v>
                </c:pt>
                <c:pt idx="13788">
                  <c:v>26.25163461</c:v>
                </c:pt>
                <c:pt idx="13789">
                  <c:v>26.25022633</c:v>
                </c:pt>
                <c:pt idx="13790">
                  <c:v>26.24881809</c:v>
                </c:pt>
                <c:pt idx="13791">
                  <c:v>26.24740989</c:v>
                </c:pt>
                <c:pt idx="13792">
                  <c:v>26.24600173</c:v>
                </c:pt>
                <c:pt idx="13793">
                  <c:v>26.244593609999999</c:v>
                </c:pt>
                <c:pt idx="13794">
                  <c:v>26.243185539999999</c:v>
                </c:pt>
                <c:pt idx="13795">
                  <c:v>26.241777509999999</c:v>
                </c:pt>
                <c:pt idx="13796">
                  <c:v>26.240369510000001</c:v>
                </c:pt>
                <c:pt idx="13797">
                  <c:v>26.23896156</c:v>
                </c:pt>
                <c:pt idx="13798">
                  <c:v>26.237553649999999</c:v>
                </c:pt>
                <c:pt idx="13799">
                  <c:v>26.236145789999998</c:v>
                </c:pt>
                <c:pt idx="13800">
                  <c:v>26.23473796</c:v>
                </c:pt>
                <c:pt idx="13801">
                  <c:v>26.233330169999999</c:v>
                </c:pt>
                <c:pt idx="13802">
                  <c:v>26.231922430000001</c:v>
                </c:pt>
                <c:pt idx="13803">
                  <c:v>26.230514729999999</c:v>
                </c:pt>
                <c:pt idx="13804">
                  <c:v>26.229107070000001</c:v>
                </c:pt>
                <c:pt idx="13805">
                  <c:v>26.227699449999999</c:v>
                </c:pt>
                <c:pt idx="13806">
                  <c:v>26.226291880000002</c:v>
                </c:pt>
                <c:pt idx="13807">
                  <c:v>26.224884339999999</c:v>
                </c:pt>
                <c:pt idx="13808">
                  <c:v>26.223476850000001</c:v>
                </c:pt>
                <c:pt idx="13809">
                  <c:v>26.222069399999999</c:v>
                </c:pt>
                <c:pt idx="13810">
                  <c:v>26.220662000000001</c:v>
                </c:pt>
                <c:pt idx="13811">
                  <c:v>26.219254629999998</c:v>
                </c:pt>
                <c:pt idx="13812">
                  <c:v>26.21784731</c:v>
                </c:pt>
                <c:pt idx="13813">
                  <c:v>26.216440030000001</c:v>
                </c:pt>
                <c:pt idx="13814">
                  <c:v>26.215032789999999</c:v>
                </c:pt>
                <c:pt idx="13815">
                  <c:v>26.213625589999999</c:v>
                </c:pt>
                <c:pt idx="13816">
                  <c:v>26.212218440000001</c:v>
                </c:pt>
                <c:pt idx="13817">
                  <c:v>26.210811329999999</c:v>
                </c:pt>
                <c:pt idx="13818">
                  <c:v>26.209404259999999</c:v>
                </c:pt>
                <c:pt idx="13819">
                  <c:v>26.20799723</c:v>
                </c:pt>
                <c:pt idx="13820">
                  <c:v>26.206590250000001</c:v>
                </c:pt>
                <c:pt idx="13821">
                  <c:v>26.205183309999999</c:v>
                </c:pt>
                <c:pt idx="13822">
                  <c:v>26.20377641</c:v>
                </c:pt>
                <c:pt idx="13823">
                  <c:v>26.20236955</c:v>
                </c:pt>
                <c:pt idx="13824">
                  <c:v>26.200962730000001</c:v>
                </c:pt>
                <c:pt idx="13825">
                  <c:v>26.199555960000001</c:v>
                </c:pt>
                <c:pt idx="13826">
                  <c:v>26.198149239999999</c:v>
                </c:pt>
                <c:pt idx="13827">
                  <c:v>26.19674255</c:v>
                </c:pt>
                <c:pt idx="13828">
                  <c:v>26.195335910000001</c:v>
                </c:pt>
                <c:pt idx="13829">
                  <c:v>26.193929310000001</c:v>
                </c:pt>
                <c:pt idx="13830">
                  <c:v>26.192522749999998</c:v>
                </c:pt>
                <c:pt idx="13831">
                  <c:v>26.191116239999999</c:v>
                </c:pt>
                <c:pt idx="13832">
                  <c:v>26.18970977</c:v>
                </c:pt>
                <c:pt idx="13833">
                  <c:v>26.188303350000002</c:v>
                </c:pt>
                <c:pt idx="13834">
                  <c:v>26.186896959999999</c:v>
                </c:pt>
                <c:pt idx="13835">
                  <c:v>26.185490619999999</c:v>
                </c:pt>
                <c:pt idx="13836">
                  <c:v>26.184084330000001</c:v>
                </c:pt>
                <c:pt idx="13837">
                  <c:v>26.182678070000001</c:v>
                </c:pt>
                <c:pt idx="13838">
                  <c:v>26.181271859999999</c:v>
                </c:pt>
                <c:pt idx="13839">
                  <c:v>26.179865700000001</c:v>
                </c:pt>
                <c:pt idx="13840">
                  <c:v>26.178459570000001</c:v>
                </c:pt>
                <c:pt idx="13841">
                  <c:v>26.177053489999999</c:v>
                </c:pt>
                <c:pt idx="13842">
                  <c:v>26.17564746</c:v>
                </c:pt>
                <c:pt idx="13843">
                  <c:v>26.174241469999998</c:v>
                </c:pt>
                <c:pt idx="13844">
                  <c:v>26.17283552</c:v>
                </c:pt>
                <c:pt idx="13845">
                  <c:v>26.171429610000001</c:v>
                </c:pt>
                <c:pt idx="13846">
                  <c:v>26.170023749999999</c:v>
                </c:pt>
                <c:pt idx="13847">
                  <c:v>26.168617940000001</c:v>
                </c:pt>
                <c:pt idx="13848">
                  <c:v>26.167212159999998</c:v>
                </c:pt>
                <c:pt idx="13849">
                  <c:v>26.16580643</c:v>
                </c:pt>
                <c:pt idx="13850">
                  <c:v>26.164400740000001</c:v>
                </c:pt>
                <c:pt idx="13851">
                  <c:v>26.1629951</c:v>
                </c:pt>
                <c:pt idx="13852">
                  <c:v>26.161589509999999</c:v>
                </c:pt>
                <c:pt idx="13853">
                  <c:v>26.16018395</c:v>
                </c:pt>
                <c:pt idx="13854">
                  <c:v>26.158778439999999</c:v>
                </c:pt>
                <c:pt idx="13855">
                  <c:v>26.157372980000002</c:v>
                </c:pt>
                <c:pt idx="13856">
                  <c:v>26.155967560000001</c:v>
                </c:pt>
                <c:pt idx="13857">
                  <c:v>26.154562179999999</c:v>
                </c:pt>
                <c:pt idx="13858">
                  <c:v>26.153156849999998</c:v>
                </c:pt>
                <c:pt idx="13859">
                  <c:v>26.151751560000001</c:v>
                </c:pt>
                <c:pt idx="13860">
                  <c:v>26.150346320000001</c:v>
                </c:pt>
                <c:pt idx="13861">
                  <c:v>26.14894112</c:v>
                </c:pt>
                <c:pt idx="13862">
                  <c:v>26.14753597</c:v>
                </c:pt>
                <c:pt idx="13863">
                  <c:v>26.14613086</c:v>
                </c:pt>
                <c:pt idx="13864">
                  <c:v>26.1447258</c:v>
                </c:pt>
                <c:pt idx="13865">
                  <c:v>26.14332078</c:v>
                </c:pt>
                <c:pt idx="13866">
                  <c:v>26.1419158</c:v>
                </c:pt>
                <c:pt idx="13867">
                  <c:v>26.14051087</c:v>
                </c:pt>
                <c:pt idx="13868">
                  <c:v>26.139105990000001</c:v>
                </c:pt>
                <c:pt idx="13869">
                  <c:v>26.137701150000002</c:v>
                </c:pt>
                <c:pt idx="13870">
                  <c:v>26.136296349999999</c:v>
                </c:pt>
                <c:pt idx="13871">
                  <c:v>26.1348916</c:v>
                </c:pt>
                <c:pt idx="13872">
                  <c:v>26.13348689</c:v>
                </c:pt>
                <c:pt idx="13873">
                  <c:v>26.132082230000002</c:v>
                </c:pt>
                <c:pt idx="13874">
                  <c:v>26.13067762</c:v>
                </c:pt>
                <c:pt idx="13875">
                  <c:v>26.129273049999998</c:v>
                </c:pt>
                <c:pt idx="13876">
                  <c:v>26.12786852</c:v>
                </c:pt>
                <c:pt idx="13877">
                  <c:v>26.126464039999998</c:v>
                </c:pt>
                <c:pt idx="13878">
                  <c:v>26.125059610000001</c:v>
                </c:pt>
                <c:pt idx="13879">
                  <c:v>26.12365522</c:v>
                </c:pt>
                <c:pt idx="13880">
                  <c:v>26.122250879999999</c:v>
                </c:pt>
                <c:pt idx="13881">
                  <c:v>26.120846579999998</c:v>
                </c:pt>
                <c:pt idx="13882">
                  <c:v>26.119442329999998</c:v>
                </c:pt>
                <c:pt idx="13883">
                  <c:v>26.118038120000001</c:v>
                </c:pt>
                <c:pt idx="13884">
                  <c:v>26.116633960000001</c:v>
                </c:pt>
                <c:pt idx="13885">
                  <c:v>26.115229840000001</c:v>
                </c:pt>
                <c:pt idx="13886">
                  <c:v>26.113825769999998</c:v>
                </c:pt>
                <c:pt idx="13887">
                  <c:v>26.112421749999999</c:v>
                </c:pt>
                <c:pt idx="13888">
                  <c:v>26.11101777</c:v>
                </c:pt>
                <c:pt idx="13889">
                  <c:v>26.109613840000002</c:v>
                </c:pt>
                <c:pt idx="13890">
                  <c:v>26.108209949999999</c:v>
                </c:pt>
                <c:pt idx="13891">
                  <c:v>26.106806110000001</c:v>
                </c:pt>
                <c:pt idx="13892">
                  <c:v>26.10540232</c:v>
                </c:pt>
                <c:pt idx="13893">
                  <c:v>26.103998570000002</c:v>
                </c:pt>
                <c:pt idx="13894">
                  <c:v>26.102594870000001</c:v>
                </c:pt>
                <c:pt idx="13895">
                  <c:v>26.10119121</c:v>
                </c:pt>
                <c:pt idx="13896">
                  <c:v>26.099787599999999</c:v>
                </c:pt>
                <c:pt idx="13897">
                  <c:v>26.098384029999998</c:v>
                </c:pt>
                <c:pt idx="13898">
                  <c:v>26.096980519999999</c:v>
                </c:pt>
                <c:pt idx="13899">
                  <c:v>26.095577049999999</c:v>
                </c:pt>
                <c:pt idx="13900">
                  <c:v>26.094173619999999</c:v>
                </c:pt>
                <c:pt idx="13901">
                  <c:v>26.09277024</c:v>
                </c:pt>
                <c:pt idx="13902">
                  <c:v>26.091366910000001</c:v>
                </c:pt>
                <c:pt idx="13903">
                  <c:v>26.08996363</c:v>
                </c:pt>
                <c:pt idx="13904">
                  <c:v>26.088560390000001</c:v>
                </c:pt>
                <c:pt idx="13905">
                  <c:v>26.0871572</c:v>
                </c:pt>
                <c:pt idx="13906">
                  <c:v>26.085754049999998</c:v>
                </c:pt>
                <c:pt idx="13907">
                  <c:v>26.084350950000001</c:v>
                </c:pt>
                <c:pt idx="13908">
                  <c:v>26.082947900000001</c:v>
                </c:pt>
                <c:pt idx="13909">
                  <c:v>26.081544900000001</c:v>
                </c:pt>
                <c:pt idx="13910">
                  <c:v>26.080141940000001</c:v>
                </c:pt>
                <c:pt idx="13911">
                  <c:v>26.078739030000001</c:v>
                </c:pt>
                <c:pt idx="13912">
                  <c:v>26.077336160000002</c:v>
                </c:pt>
                <c:pt idx="13913">
                  <c:v>26.075933339999999</c:v>
                </c:pt>
                <c:pt idx="13914">
                  <c:v>26.07453057</c:v>
                </c:pt>
                <c:pt idx="13915">
                  <c:v>26.073127849999999</c:v>
                </c:pt>
                <c:pt idx="13916">
                  <c:v>26.071725170000001</c:v>
                </c:pt>
                <c:pt idx="13917">
                  <c:v>26.07032255</c:v>
                </c:pt>
                <c:pt idx="13918">
                  <c:v>26.068919959999999</c:v>
                </c:pt>
                <c:pt idx="13919">
                  <c:v>26.067517429999999</c:v>
                </c:pt>
                <c:pt idx="13920">
                  <c:v>26.066114939999999</c:v>
                </c:pt>
                <c:pt idx="13921">
                  <c:v>26.064712499999999</c:v>
                </c:pt>
                <c:pt idx="13922">
                  <c:v>26.06331011</c:v>
                </c:pt>
                <c:pt idx="13923">
                  <c:v>26.06190776</c:v>
                </c:pt>
                <c:pt idx="13924">
                  <c:v>26.060505460000002</c:v>
                </c:pt>
                <c:pt idx="13925">
                  <c:v>26.059103220000001</c:v>
                </c:pt>
                <c:pt idx="13926">
                  <c:v>26.057701009999999</c:v>
                </c:pt>
                <c:pt idx="13927">
                  <c:v>26.056298859999998</c:v>
                </c:pt>
                <c:pt idx="13928">
                  <c:v>26.054896750000001</c:v>
                </c:pt>
                <c:pt idx="13929">
                  <c:v>26.053494690000001</c:v>
                </c:pt>
                <c:pt idx="13930">
                  <c:v>26.052092680000001</c:v>
                </c:pt>
                <c:pt idx="13931">
                  <c:v>26.050690719999999</c:v>
                </c:pt>
                <c:pt idx="13932">
                  <c:v>26.049288799999999</c:v>
                </c:pt>
                <c:pt idx="13933">
                  <c:v>26.047886940000001</c:v>
                </c:pt>
                <c:pt idx="13934">
                  <c:v>26.04648512</c:v>
                </c:pt>
                <c:pt idx="13935">
                  <c:v>26.045083349999999</c:v>
                </c:pt>
                <c:pt idx="13936">
                  <c:v>26.043681620000001</c:v>
                </c:pt>
                <c:pt idx="13937">
                  <c:v>26.042279950000001</c:v>
                </c:pt>
                <c:pt idx="13938">
                  <c:v>26.040878320000001</c:v>
                </c:pt>
                <c:pt idx="13939">
                  <c:v>26.039476740000001</c:v>
                </c:pt>
                <c:pt idx="13940">
                  <c:v>26.038075209999999</c:v>
                </c:pt>
                <c:pt idx="13941">
                  <c:v>26.03667373</c:v>
                </c:pt>
                <c:pt idx="13942">
                  <c:v>26.035272299999999</c:v>
                </c:pt>
                <c:pt idx="13943">
                  <c:v>26.033870910000001</c:v>
                </c:pt>
                <c:pt idx="13944">
                  <c:v>26.03246957</c:v>
                </c:pt>
                <c:pt idx="13945">
                  <c:v>26.03106828</c:v>
                </c:pt>
                <c:pt idx="13946">
                  <c:v>26.02966704</c:v>
                </c:pt>
                <c:pt idx="13947">
                  <c:v>26.02826585</c:v>
                </c:pt>
                <c:pt idx="13948">
                  <c:v>26.026864710000002</c:v>
                </c:pt>
                <c:pt idx="13949">
                  <c:v>26.02546362</c:v>
                </c:pt>
                <c:pt idx="13950">
                  <c:v>26.024062570000002</c:v>
                </c:pt>
                <c:pt idx="13951">
                  <c:v>26.022661580000001</c:v>
                </c:pt>
                <c:pt idx="13952">
                  <c:v>26.02126063</c:v>
                </c:pt>
                <c:pt idx="13953">
                  <c:v>26.01985973</c:v>
                </c:pt>
                <c:pt idx="13954">
                  <c:v>26.018458880000001</c:v>
                </c:pt>
                <c:pt idx="13955">
                  <c:v>26.017058080000002</c:v>
                </c:pt>
                <c:pt idx="13956">
                  <c:v>26.01565733</c:v>
                </c:pt>
                <c:pt idx="13957">
                  <c:v>26.014256629999998</c:v>
                </c:pt>
                <c:pt idx="13958">
                  <c:v>26.012855980000001</c:v>
                </c:pt>
                <c:pt idx="13959">
                  <c:v>26.011455380000001</c:v>
                </c:pt>
                <c:pt idx="13960">
                  <c:v>26.010054820000001</c:v>
                </c:pt>
                <c:pt idx="13961">
                  <c:v>26.008654320000002</c:v>
                </c:pt>
                <c:pt idx="13962">
                  <c:v>26.007253859999999</c:v>
                </c:pt>
                <c:pt idx="13963">
                  <c:v>26.00585345</c:v>
                </c:pt>
                <c:pt idx="13964">
                  <c:v>26.004453099999999</c:v>
                </c:pt>
                <c:pt idx="13965">
                  <c:v>26.003052790000002</c:v>
                </c:pt>
                <c:pt idx="13966">
                  <c:v>26.001652530000001</c:v>
                </c:pt>
                <c:pt idx="13967">
                  <c:v>26.000252320000001</c:v>
                </c:pt>
                <c:pt idx="13968">
                  <c:v>25.998852159999998</c:v>
                </c:pt>
                <c:pt idx="13969">
                  <c:v>25.99745205</c:v>
                </c:pt>
                <c:pt idx="13970">
                  <c:v>25.996051990000002</c:v>
                </c:pt>
                <c:pt idx="13971">
                  <c:v>25.99465198</c:v>
                </c:pt>
                <c:pt idx="13972">
                  <c:v>25.99325202</c:v>
                </c:pt>
                <c:pt idx="13973">
                  <c:v>25.99185211</c:v>
                </c:pt>
                <c:pt idx="13974">
                  <c:v>25.990452250000001</c:v>
                </c:pt>
                <c:pt idx="13975">
                  <c:v>25.989052439999998</c:v>
                </c:pt>
                <c:pt idx="13976">
                  <c:v>25.98765268</c:v>
                </c:pt>
                <c:pt idx="13977">
                  <c:v>25.986252969999999</c:v>
                </c:pt>
                <c:pt idx="13978">
                  <c:v>25.984853309999998</c:v>
                </c:pt>
                <c:pt idx="13979">
                  <c:v>25.983453709999999</c:v>
                </c:pt>
                <c:pt idx="13980">
                  <c:v>25.98205415</c:v>
                </c:pt>
                <c:pt idx="13981">
                  <c:v>25.980654640000001</c:v>
                </c:pt>
                <c:pt idx="13982">
                  <c:v>25.979255179999999</c:v>
                </c:pt>
                <c:pt idx="13983">
                  <c:v>25.977855770000001</c:v>
                </c:pt>
                <c:pt idx="13984">
                  <c:v>25.976456410000001</c:v>
                </c:pt>
                <c:pt idx="13985">
                  <c:v>25.975057100000001</c:v>
                </c:pt>
                <c:pt idx="13986">
                  <c:v>25.973657849999999</c:v>
                </c:pt>
                <c:pt idx="13987">
                  <c:v>25.97225864</c:v>
                </c:pt>
                <c:pt idx="13988">
                  <c:v>25.970859480000001</c:v>
                </c:pt>
                <c:pt idx="13989">
                  <c:v>25.969460380000001</c:v>
                </c:pt>
                <c:pt idx="13990">
                  <c:v>25.96806132</c:v>
                </c:pt>
                <c:pt idx="13991">
                  <c:v>25.966662320000001</c:v>
                </c:pt>
                <c:pt idx="13992">
                  <c:v>25.965263360000002</c:v>
                </c:pt>
                <c:pt idx="13993">
                  <c:v>25.96386446</c:v>
                </c:pt>
                <c:pt idx="13994">
                  <c:v>25.962465609999999</c:v>
                </c:pt>
                <c:pt idx="13995">
                  <c:v>25.961066809999998</c:v>
                </c:pt>
                <c:pt idx="13996">
                  <c:v>25.959668059999998</c:v>
                </c:pt>
                <c:pt idx="13997">
                  <c:v>25.958269359999999</c:v>
                </c:pt>
                <c:pt idx="13998">
                  <c:v>25.95687071</c:v>
                </c:pt>
                <c:pt idx="13999">
                  <c:v>25.95547212</c:v>
                </c:pt>
                <c:pt idx="14000">
                  <c:v>25.954073569999998</c:v>
                </c:pt>
                <c:pt idx="14001">
                  <c:v>25.952675079999999</c:v>
                </c:pt>
                <c:pt idx="14002">
                  <c:v>25.951276629999999</c:v>
                </c:pt>
                <c:pt idx="14003">
                  <c:v>25.94987824</c:v>
                </c:pt>
                <c:pt idx="14004">
                  <c:v>25.948479899999999</c:v>
                </c:pt>
                <c:pt idx="14005">
                  <c:v>25.947081610000001</c:v>
                </c:pt>
                <c:pt idx="14006">
                  <c:v>25.945683379999998</c:v>
                </c:pt>
                <c:pt idx="14007">
                  <c:v>25.944285189999999</c:v>
                </c:pt>
                <c:pt idx="14008">
                  <c:v>25.94288706</c:v>
                </c:pt>
                <c:pt idx="14009">
                  <c:v>25.941488970000002</c:v>
                </c:pt>
                <c:pt idx="14010">
                  <c:v>25.940090940000001</c:v>
                </c:pt>
                <c:pt idx="14011">
                  <c:v>25.938692960000001</c:v>
                </c:pt>
                <c:pt idx="14012">
                  <c:v>25.937295039999999</c:v>
                </c:pt>
                <c:pt idx="14013">
                  <c:v>25.93589716</c:v>
                </c:pt>
                <c:pt idx="14014">
                  <c:v>25.934499339999999</c:v>
                </c:pt>
                <c:pt idx="14015">
                  <c:v>25.933101560000001</c:v>
                </c:pt>
                <c:pt idx="14016">
                  <c:v>25.931703840000001</c:v>
                </c:pt>
                <c:pt idx="14017">
                  <c:v>25.930306170000001</c:v>
                </c:pt>
                <c:pt idx="14018">
                  <c:v>25.928908549999999</c:v>
                </c:pt>
                <c:pt idx="14019">
                  <c:v>25.927510989999998</c:v>
                </c:pt>
                <c:pt idx="14020">
                  <c:v>25.926113480000001</c:v>
                </c:pt>
                <c:pt idx="14021">
                  <c:v>25.924716020000002</c:v>
                </c:pt>
                <c:pt idx="14022">
                  <c:v>25.923318609999999</c:v>
                </c:pt>
                <c:pt idx="14023">
                  <c:v>25.92192125</c:v>
                </c:pt>
                <c:pt idx="14024">
                  <c:v>25.92052395</c:v>
                </c:pt>
                <c:pt idx="14025">
                  <c:v>25.9191267</c:v>
                </c:pt>
                <c:pt idx="14026">
                  <c:v>25.9177295</c:v>
                </c:pt>
                <c:pt idx="14027">
                  <c:v>25.916332350000001</c:v>
                </c:pt>
                <c:pt idx="14028">
                  <c:v>25.91493526</c:v>
                </c:pt>
                <c:pt idx="14029">
                  <c:v>25.91353822</c:v>
                </c:pt>
                <c:pt idx="14030">
                  <c:v>25.91214123</c:v>
                </c:pt>
                <c:pt idx="14031">
                  <c:v>25.910744300000001</c:v>
                </c:pt>
                <c:pt idx="14032">
                  <c:v>25.909347409999999</c:v>
                </c:pt>
                <c:pt idx="14033">
                  <c:v>25.907950580000001</c:v>
                </c:pt>
                <c:pt idx="14034">
                  <c:v>25.906553800000001</c:v>
                </c:pt>
                <c:pt idx="14035">
                  <c:v>25.905157079999999</c:v>
                </c:pt>
                <c:pt idx="14036">
                  <c:v>25.90376041</c:v>
                </c:pt>
                <c:pt idx="14037">
                  <c:v>25.902363789999999</c:v>
                </c:pt>
                <c:pt idx="14038">
                  <c:v>25.900967219999998</c:v>
                </c:pt>
                <c:pt idx="14039">
                  <c:v>25.899570709999999</c:v>
                </c:pt>
                <c:pt idx="14040">
                  <c:v>25.898174239999999</c:v>
                </c:pt>
                <c:pt idx="14041">
                  <c:v>25.896777839999999</c:v>
                </c:pt>
                <c:pt idx="14042">
                  <c:v>25.895381480000001</c:v>
                </c:pt>
                <c:pt idx="14043">
                  <c:v>25.893985180000001</c:v>
                </c:pt>
                <c:pt idx="14044">
                  <c:v>25.89258894</c:v>
                </c:pt>
                <c:pt idx="14045">
                  <c:v>25.891192740000001</c:v>
                </c:pt>
                <c:pt idx="14046">
                  <c:v>25.8897966</c:v>
                </c:pt>
                <c:pt idx="14047">
                  <c:v>25.88840051</c:v>
                </c:pt>
                <c:pt idx="14048">
                  <c:v>25.887004480000002</c:v>
                </c:pt>
                <c:pt idx="14049">
                  <c:v>25.8856085</c:v>
                </c:pt>
                <c:pt idx="14050">
                  <c:v>25.884212569999999</c:v>
                </c:pt>
                <c:pt idx="14051">
                  <c:v>25.882816699999999</c:v>
                </c:pt>
                <c:pt idx="14052">
                  <c:v>25.88142088</c:v>
                </c:pt>
                <c:pt idx="14053">
                  <c:v>25.880025109999998</c:v>
                </c:pt>
                <c:pt idx="14054">
                  <c:v>25.878629400000001</c:v>
                </c:pt>
                <c:pt idx="14055">
                  <c:v>25.877233740000001</c:v>
                </c:pt>
                <c:pt idx="14056">
                  <c:v>25.875838139999999</c:v>
                </c:pt>
                <c:pt idx="14057">
                  <c:v>25.874442590000001</c:v>
                </c:pt>
                <c:pt idx="14058">
                  <c:v>25.87304709</c:v>
                </c:pt>
                <c:pt idx="14059">
                  <c:v>25.87165165</c:v>
                </c:pt>
                <c:pt idx="14060">
                  <c:v>25.870256260000001</c:v>
                </c:pt>
                <c:pt idx="14061">
                  <c:v>25.868860919999999</c:v>
                </c:pt>
                <c:pt idx="14062">
                  <c:v>25.867465639999999</c:v>
                </c:pt>
                <c:pt idx="14063">
                  <c:v>25.86607042</c:v>
                </c:pt>
                <c:pt idx="14064">
                  <c:v>25.86467524</c:v>
                </c:pt>
                <c:pt idx="14065">
                  <c:v>25.863280119999999</c:v>
                </c:pt>
                <c:pt idx="14066">
                  <c:v>25.861885059999999</c:v>
                </c:pt>
                <c:pt idx="14067">
                  <c:v>25.860490049999999</c:v>
                </c:pt>
                <c:pt idx="14068">
                  <c:v>25.85909509</c:v>
                </c:pt>
                <c:pt idx="14069">
                  <c:v>25.857700189999999</c:v>
                </c:pt>
                <c:pt idx="14070">
                  <c:v>25.856305339999999</c:v>
                </c:pt>
                <c:pt idx="14071">
                  <c:v>25.85491055</c:v>
                </c:pt>
                <c:pt idx="14072">
                  <c:v>25.853515819999998</c:v>
                </c:pt>
                <c:pt idx="14073">
                  <c:v>25.85212113</c:v>
                </c:pt>
                <c:pt idx="14074">
                  <c:v>25.850726510000001</c:v>
                </c:pt>
                <c:pt idx="14075">
                  <c:v>25.849331930000002</c:v>
                </c:pt>
                <c:pt idx="14076">
                  <c:v>25.84793741</c:v>
                </c:pt>
                <c:pt idx="14077">
                  <c:v>25.84654295</c:v>
                </c:pt>
                <c:pt idx="14078">
                  <c:v>25.84514854</c:v>
                </c:pt>
                <c:pt idx="14079">
                  <c:v>25.843754189999999</c:v>
                </c:pt>
                <c:pt idx="14080">
                  <c:v>25.842359890000001</c:v>
                </c:pt>
                <c:pt idx="14081">
                  <c:v>25.840965650000001</c:v>
                </c:pt>
                <c:pt idx="14082">
                  <c:v>25.839571459999998</c:v>
                </c:pt>
                <c:pt idx="14083">
                  <c:v>25.83817732</c:v>
                </c:pt>
                <c:pt idx="14084">
                  <c:v>25.836783239999999</c:v>
                </c:pt>
                <c:pt idx="14085">
                  <c:v>25.83538922</c:v>
                </c:pt>
                <c:pt idx="14086">
                  <c:v>25.833995250000001</c:v>
                </c:pt>
                <c:pt idx="14087">
                  <c:v>25.83260134</c:v>
                </c:pt>
                <c:pt idx="14088">
                  <c:v>25.83120748</c:v>
                </c:pt>
                <c:pt idx="14089">
                  <c:v>25.829813680000001</c:v>
                </c:pt>
                <c:pt idx="14090">
                  <c:v>25.828419929999999</c:v>
                </c:pt>
                <c:pt idx="14091">
                  <c:v>25.827026239999999</c:v>
                </c:pt>
                <c:pt idx="14092">
                  <c:v>25.825632599999999</c:v>
                </c:pt>
                <c:pt idx="14093">
                  <c:v>25.82423902</c:v>
                </c:pt>
                <c:pt idx="14094">
                  <c:v>25.8228455</c:v>
                </c:pt>
                <c:pt idx="14095">
                  <c:v>25.82145203</c:v>
                </c:pt>
                <c:pt idx="14096">
                  <c:v>25.820058620000001</c:v>
                </c:pt>
                <c:pt idx="14097">
                  <c:v>25.81866526</c:v>
                </c:pt>
                <c:pt idx="14098">
                  <c:v>25.817271959999999</c:v>
                </c:pt>
                <c:pt idx="14099">
                  <c:v>25.81587871</c:v>
                </c:pt>
                <c:pt idx="14100">
                  <c:v>25.814485520000002</c:v>
                </c:pt>
                <c:pt idx="14101">
                  <c:v>25.813092390000001</c:v>
                </c:pt>
                <c:pt idx="14102">
                  <c:v>25.811699310000002</c:v>
                </c:pt>
                <c:pt idx="14103">
                  <c:v>25.81030629</c:v>
                </c:pt>
                <c:pt idx="14104">
                  <c:v>25.808913319999998</c:v>
                </c:pt>
                <c:pt idx="14105">
                  <c:v>25.807520409999999</c:v>
                </c:pt>
                <c:pt idx="14106">
                  <c:v>25.80612756</c:v>
                </c:pt>
                <c:pt idx="14107">
                  <c:v>25.804734759999999</c:v>
                </c:pt>
                <c:pt idx="14108">
                  <c:v>25.803342019999999</c:v>
                </c:pt>
                <c:pt idx="14109">
                  <c:v>25.80194934</c:v>
                </c:pt>
                <c:pt idx="14110">
                  <c:v>25.800556709999999</c:v>
                </c:pt>
                <c:pt idx="14111">
                  <c:v>25.799164139999998</c:v>
                </c:pt>
                <c:pt idx="14112">
                  <c:v>25.797771619999999</c:v>
                </c:pt>
                <c:pt idx="14113">
                  <c:v>25.796379160000001</c:v>
                </c:pt>
                <c:pt idx="14114">
                  <c:v>25.79498676</c:v>
                </c:pt>
                <c:pt idx="14115">
                  <c:v>25.793594410000001</c:v>
                </c:pt>
                <c:pt idx="14116">
                  <c:v>25.792202119999999</c:v>
                </c:pt>
                <c:pt idx="14117">
                  <c:v>25.790809889999998</c:v>
                </c:pt>
                <c:pt idx="14118">
                  <c:v>25.789417719999999</c:v>
                </c:pt>
                <c:pt idx="14119">
                  <c:v>25.788025600000001</c:v>
                </c:pt>
                <c:pt idx="14120">
                  <c:v>25.78663354</c:v>
                </c:pt>
                <c:pt idx="14121">
                  <c:v>25.78524153</c:v>
                </c:pt>
                <c:pt idx="14122">
                  <c:v>25.783849579999998</c:v>
                </c:pt>
                <c:pt idx="14123">
                  <c:v>25.782457690000001</c:v>
                </c:pt>
                <c:pt idx="14124">
                  <c:v>25.781065859999998</c:v>
                </c:pt>
                <c:pt idx="14125">
                  <c:v>25.779674079999999</c:v>
                </c:pt>
                <c:pt idx="14126">
                  <c:v>25.778282359999999</c:v>
                </c:pt>
                <c:pt idx="14127">
                  <c:v>25.776890699999999</c:v>
                </c:pt>
                <c:pt idx="14128">
                  <c:v>25.775499100000001</c:v>
                </c:pt>
                <c:pt idx="14129">
                  <c:v>25.77410755</c:v>
                </c:pt>
                <c:pt idx="14130">
                  <c:v>25.77271606</c:v>
                </c:pt>
                <c:pt idx="14131">
                  <c:v>25.771324629999999</c:v>
                </c:pt>
                <c:pt idx="14132">
                  <c:v>25.769933250000001</c:v>
                </c:pt>
                <c:pt idx="14133">
                  <c:v>25.768541930000001</c:v>
                </c:pt>
                <c:pt idx="14134">
                  <c:v>25.767150669999999</c:v>
                </c:pt>
                <c:pt idx="14135">
                  <c:v>25.765759469999999</c:v>
                </c:pt>
                <c:pt idx="14136">
                  <c:v>25.764368319999999</c:v>
                </c:pt>
                <c:pt idx="14137">
                  <c:v>25.762977230000001</c:v>
                </c:pt>
                <c:pt idx="14138">
                  <c:v>25.7615862</c:v>
                </c:pt>
                <c:pt idx="14139">
                  <c:v>25.760195230000001</c:v>
                </c:pt>
                <c:pt idx="14140">
                  <c:v>25.758804309999999</c:v>
                </c:pt>
                <c:pt idx="14141">
                  <c:v>25.757413459999999</c:v>
                </c:pt>
                <c:pt idx="14142">
                  <c:v>25.756022659999999</c:v>
                </c:pt>
                <c:pt idx="14143">
                  <c:v>25.754631920000001</c:v>
                </c:pt>
                <c:pt idx="14144">
                  <c:v>25.75324123</c:v>
                </c:pt>
                <c:pt idx="14145">
                  <c:v>25.751850610000002</c:v>
                </c:pt>
                <c:pt idx="14146">
                  <c:v>25.75046004</c:v>
                </c:pt>
                <c:pt idx="14147">
                  <c:v>25.74906953</c:v>
                </c:pt>
                <c:pt idx="14148">
                  <c:v>25.747679080000001</c:v>
                </c:pt>
                <c:pt idx="14149">
                  <c:v>25.74628869</c:v>
                </c:pt>
                <c:pt idx="14150">
                  <c:v>25.744898360000001</c:v>
                </c:pt>
                <c:pt idx="14151">
                  <c:v>25.743508080000002</c:v>
                </c:pt>
                <c:pt idx="14152">
                  <c:v>25.74211786</c:v>
                </c:pt>
                <c:pt idx="14153">
                  <c:v>25.740727700000001</c:v>
                </c:pt>
                <c:pt idx="14154">
                  <c:v>25.739337599999999</c:v>
                </c:pt>
                <c:pt idx="14155">
                  <c:v>25.737947559999999</c:v>
                </c:pt>
                <c:pt idx="14156">
                  <c:v>25.736557579999999</c:v>
                </c:pt>
                <c:pt idx="14157">
                  <c:v>25.735167650000001</c:v>
                </c:pt>
                <c:pt idx="14158">
                  <c:v>25.733777790000001</c:v>
                </c:pt>
                <c:pt idx="14159">
                  <c:v>25.732387979999999</c:v>
                </c:pt>
                <c:pt idx="14160">
                  <c:v>25.730998230000001</c:v>
                </c:pt>
                <c:pt idx="14161">
                  <c:v>25.729608540000001</c:v>
                </c:pt>
                <c:pt idx="14162">
                  <c:v>25.728218909999999</c:v>
                </c:pt>
                <c:pt idx="14163">
                  <c:v>25.726829330000001</c:v>
                </c:pt>
                <c:pt idx="14164">
                  <c:v>25.725439819999998</c:v>
                </c:pt>
                <c:pt idx="14165">
                  <c:v>25.72405037</c:v>
                </c:pt>
                <c:pt idx="14166">
                  <c:v>25.72266097</c:v>
                </c:pt>
                <c:pt idx="14167">
                  <c:v>25.721271640000001</c:v>
                </c:pt>
                <c:pt idx="14168">
                  <c:v>25.71988236</c:v>
                </c:pt>
                <c:pt idx="14169">
                  <c:v>25.71849314</c:v>
                </c:pt>
                <c:pt idx="14170">
                  <c:v>25.717103980000001</c:v>
                </c:pt>
                <c:pt idx="14171">
                  <c:v>25.71571488</c:v>
                </c:pt>
                <c:pt idx="14172">
                  <c:v>25.714325840000001</c:v>
                </c:pt>
                <c:pt idx="14173">
                  <c:v>25.712936859999999</c:v>
                </c:pt>
                <c:pt idx="14174">
                  <c:v>25.711547939999999</c:v>
                </c:pt>
                <c:pt idx="14175">
                  <c:v>25.71015908</c:v>
                </c:pt>
                <c:pt idx="14176">
                  <c:v>25.70877028</c:v>
                </c:pt>
                <c:pt idx="14177">
                  <c:v>25.707381529999999</c:v>
                </c:pt>
                <c:pt idx="14178">
                  <c:v>25.705992850000001</c:v>
                </c:pt>
                <c:pt idx="14179">
                  <c:v>25.704604230000001</c:v>
                </c:pt>
                <c:pt idx="14180">
                  <c:v>25.703215660000001</c:v>
                </c:pt>
                <c:pt idx="14181">
                  <c:v>25.701827160000001</c:v>
                </c:pt>
                <c:pt idx="14182">
                  <c:v>25.70043871</c:v>
                </c:pt>
                <c:pt idx="14183">
                  <c:v>25.699050329999999</c:v>
                </c:pt>
                <c:pt idx="14184">
                  <c:v>25.697662000000001</c:v>
                </c:pt>
                <c:pt idx="14185">
                  <c:v>25.696273739999999</c:v>
                </c:pt>
                <c:pt idx="14186">
                  <c:v>25.694885530000001</c:v>
                </c:pt>
                <c:pt idx="14187">
                  <c:v>25.693497390000001</c:v>
                </c:pt>
                <c:pt idx="14188">
                  <c:v>25.692109299999998</c:v>
                </c:pt>
                <c:pt idx="14189">
                  <c:v>25.690721280000002</c:v>
                </c:pt>
                <c:pt idx="14190">
                  <c:v>25.689333309999999</c:v>
                </c:pt>
                <c:pt idx="14191">
                  <c:v>25.687945410000001</c:v>
                </c:pt>
                <c:pt idx="14192">
                  <c:v>25.686557570000002</c:v>
                </c:pt>
                <c:pt idx="14193">
                  <c:v>25.685169779999999</c:v>
                </c:pt>
                <c:pt idx="14194">
                  <c:v>25.683782059999999</c:v>
                </c:pt>
                <c:pt idx="14195">
                  <c:v>25.6823944</c:v>
                </c:pt>
                <c:pt idx="14196">
                  <c:v>25.681006790000001</c:v>
                </c:pt>
                <c:pt idx="14197">
                  <c:v>25.679619249999998</c:v>
                </c:pt>
                <c:pt idx="14198">
                  <c:v>25.67823177</c:v>
                </c:pt>
                <c:pt idx="14199">
                  <c:v>25.67684435</c:v>
                </c:pt>
                <c:pt idx="14200">
                  <c:v>25.675456990000001</c:v>
                </c:pt>
                <c:pt idx="14201">
                  <c:v>25.67406969</c:v>
                </c:pt>
                <c:pt idx="14202">
                  <c:v>25.67268245</c:v>
                </c:pt>
                <c:pt idx="14203">
                  <c:v>25.671295270000002</c:v>
                </c:pt>
                <c:pt idx="14204">
                  <c:v>25.669908159999999</c:v>
                </c:pt>
                <c:pt idx="14205">
                  <c:v>25.6685211</c:v>
                </c:pt>
                <c:pt idx="14206">
                  <c:v>25.667134109999999</c:v>
                </c:pt>
                <c:pt idx="14207">
                  <c:v>25.665747169999999</c:v>
                </c:pt>
                <c:pt idx="14208">
                  <c:v>25.664360290000001</c:v>
                </c:pt>
                <c:pt idx="14209">
                  <c:v>25.662973480000002</c:v>
                </c:pt>
                <c:pt idx="14210">
                  <c:v>25.66158673</c:v>
                </c:pt>
                <c:pt idx="14211">
                  <c:v>25.660200039999999</c:v>
                </c:pt>
                <c:pt idx="14212">
                  <c:v>25.65881341</c:v>
                </c:pt>
                <c:pt idx="14213">
                  <c:v>25.65742685</c:v>
                </c:pt>
                <c:pt idx="14214">
                  <c:v>25.656040340000001</c:v>
                </c:pt>
                <c:pt idx="14215">
                  <c:v>25.654653889999999</c:v>
                </c:pt>
                <c:pt idx="14216">
                  <c:v>25.653267509999999</c:v>
                </c:pt>
                <c:pt idx="14217">
                  <c:v>25.651881190000001</c:v>
                </c:pt>
                <c:pt idx="14218">
                  <c:v>25.650494930000001</c:v>
                </c:pt>
                <c:pt idx="14219">
                  <c:v>25.649108729999998</c:v>
                </c:pt>
                <c:pt idx="14220">
                  <c:v>25.647722590000001</c:v>
                </c:pt>
                <c:pt idx="14221">
                  <c:v>25.646336519999998</c:v>
                </c:pt>
                <c:pt idx="14222">
                  <c:v>25.6449505</c:v>
                </c:pt>
                <c:pt idx="14223">
                  <c:v>25.643564550000001</c:v>
                </c:pt>
                <c:pt idx="14224">
                  <c:v>25.642178659999999</c:v>
                </c:pt>
                <c:pt idx="14225">
                  <c:v>25.640792829999999</c:v>
                </c:pt>
                <c:pt idx="14226">
                  <c:v>25.63940706</c:v>
                </c:pt>
                <c:pt idx="14227">
                  <c:v>25.63802136</c:v>
                </c:pt>
                <c:pt idx="14228">
                  <c:v>25.63663571</c:v>
                </c:pt>
                <c:pt idx="14229">
                  <c:v>25.635250129999999</c:v>
                </c:pt>
                <c:pt idx="14230">
                  <c:v>25.63386461</c:v>
                </c:pt>
                <c:pt idx="14231">
                  <c:v>25.632479159999999</c:v>
                </c:pt>
                <c:pt idx="14232">
                  <c:v>25.631093759999999</c:v>
                </c:pt>
                <c:pt idx="14233">
                  <c:v>25.629708430000001</c:v>
                </c:pt>
                <c:pt idx="14234">
                  <c:v>25.628323160000001</c:v>
                </c:pt>
                <c:pt idx="14235">
                  <c:v>25.626937949999999</c:v>
                </c:pt>
                <c:pt idx="14236">
                  <c:v>25.625552800000001</c:v>
                </c:pt>
                <c:pt idx="14237">
                  <c:v>25.624167719999999</c:v>
                </c:pt>
                <c:pt idx="14238">
                  <c:v>25.622782699999998</c:v>
                </c:pt>
                <c:pt idx="14239">
                  <c:v>25.621397739999999</c:v>
                </c:pt>
                <c:pt idx="14240">
                  <c:v>25.620012840000001</c:v>
                </c:pt>
                <c:pt idx="14241">
                  <c:v>25.618628009999998</c:v>
                </c:pt>
                <c:pt idx="14242">
                  <c:v>25.617243240000001</c:v>
                </c:pt>
                <c:pt idx="14243">
                  <c:v>25.615858530000001</c:v>
                </c:pt>
                <c:pt idx="14244">
                  <c:v>25.614473889999999</c:v>
                </c:pt>
                <c:pt idx="14245">
                  <c:v>25.613089299999999</c:v>
                </c:pt>
                <c:pt idx="14246">
                  <c:v>25.61170478</c:v>
                </c:pt>
                <c:pt idx="14247">
                  <c:v>25.61032033</c:v>
                </c:pt>
                <c:pt idx="14248">
                  <c:v>25.608935930000001</c:v>
                </c:pt>
                <c:pt idx="14249">
                  <c:v>25.607551600000001</c:v>
                </c:pt>
                <c:pt idx="14250">
                  <c:v>25.606167330000002</c:v>
                </c:pt>
                <c:pt idx="14251">
                  <c:v>25.604783130000001</c:v>
                </c:pt>
                <c:pt idx="14252">
                  <c:v>25.603398989999999</c:v>
                </c:pt>
                <c:pt idx="14253">
                  <c:v>25.602014910000001</c:v>
                </c:pt>
                <c:pt idx="14254">
                  <c:v>25.600630890000001</c:v>
                </c:pt>
                <c:pt idx="14255">
                  <c:v>25.59924694</c:v>
                </c:pt>
                <c:pt idx="14256">
                  <c:v>25.597863050000001</c:v>
                </c:pt>
                <c:pt idx="14257">
                  <c:v>25.596479219999999</c:v>
                </c:pt>
                <c:pt idx="14258">
                  <c:v>25.59509546</c:v>
                </c:pt>
                <c:pt idx="14259">
                  <c:v>25.593711760000001</c:v>
                </c:pt>
                <c:pt idx="14260">
                  <c:v>25.592328120000001</c:v>
                </c:pt>
                <c:pt idx="14261">
                  <c:v>25.59094455</c:v>
                </c:pt>
                <c:pt idx="14262">
                  <c:v>25.58956104</c:v>
                </c:pt>
                <c:pt idx="14263">
                  <c:v>25.588177600000002</c:v>
                </c:pt>
                <c:pt idx="14264">
                  <c:v>25.586794220000002</c:v>
                </c:pt>
                <c:pt idx="14265">
                  <c:v>25.585410899999999</c:v>
                </c:pt>
                <c:pt idx="14266">
                  <c:v>25.584027639999999</c:v>
                </c:pt>
                <c:pt idx="14267">
                  <c:v>25.58264445</c:v>
                </c:pt>
                <c:pt idx="14268">
                  <c:v>25.58126133</c:v>
                </c:pt>
                <c:pt idx="14269">
                  <c:v>25.579878269999998</c:v>
                </c:pt>
                <c:pt idx="14270">
                  <c:v>25.578495270000001</c:v>
                </c:pt>
                <c:pt idx="14271">
                  <c:v>25.577112329999999</c:v>
                </c:pt>
                <c:pt idx="14272">
                  <c:v>25.575729460000002</c:v>
                </c:pt>
                <c:pt idx="14273">
                  <c:v>25.57434666</c:v>
                </c:pt>
                <c:pt idx="14274">
                  <c:v>25.572963909999999</c:v>
                </c:pt>
                <c:pt idx="14275">
                  <c:v>25.57158124</c:v>
                </c:pt>
                <c:pt idx="14276">
                  <c:v>25.570198619999999</c:v>
                </c:pt>
                <c:pt idx="14277">
                  <c:v>25.56881607</c:v>
                </c:pt>
                <c:pt idx="14278">
                  <c:v>25.56743359</c:v>
                </c:pt>
                <c:pt idx="14279">
                  <c:v>25.566051170000001</c:v>
                </c:pt>
                <c:pt idx="14280">
                  <c:v>25.564668810000001</c:v>
                </c:pt>
                <c:pt idx="14281">
                  <c:v>25.563286510000001</c:v>
                </c:pt>
                <c:pt idx="14282">
                  <c:v>25.561904290000001</c:v>
                </c:pt>
                <c:pt idx="14283">
                  <c:v>25.560522120000002</c:v>
                </c:pt>
                <c:pt idx="14284">
                  <c:v>25.559140020000001</c:v>
                </c:pt>
                <c:pt idx="14285">
                  <c:v>25.557757989999999</c:v>
                </c:pt>
                <c:pt idx="14286">
                  <c:v>25.556376019999998</c:v>
                </c:pt>
                <c:pt idx="14287">
                  <c:v>25.55499412</c:v>
                </c:pt>
                <c:pt idx="14288">
                  <c:v>25.553612279999999</c:v>
                </c:pt>
                <c:pt idx="14289">
                  <c:v>25.5522305</c:v>
                </c:pt>
                <c:pt idx="14290">
                  <c:v>25.55084879</c:v>
                </c:pt>
                <c:pt idx="14291">
                  <c:v>25.549467150000002</c:v>
                </c:pt>
                <c:pt idx="14292">
                  <c:v>25.548085570000001</c:v>
                </c:pt>
                <c:pt idx="14293">
                  <c:v>25.546704049999999</c:v>
                </c:pt>
                <c:pt idx="14294">
                  <c:v>25.545322599999999</c:v>
                </c:pt>
                <c:pt idx="14295">
                  <c:v>25.543941220000001</c:v>
                </c:pt>
                <c:pt idx="14296">
                  <c:v>25.542559900000001</c:v>
                </c:pt>
                <c:pt idx="14297">
                  <c:v>25.541178639999998</c:v>
                </c:pt>
                <c:pt idx="14298">
                  <c:v>25.539797449999998</c:v>
                </c:pt>
                <c:pt idx="14299">
                  <c:v>25.53841633</c:v>
                </c:pt>
                <c:pt idx="14300">
                  <c:v>25.537035270000001</c:v>
                </c:pt>
                <c:pt idx="14301">
                  <c:v>25.535654279999999</c:v>
                </c:pt>
                <c:pt idx="14302">
                  <c:v>25.534273349999999</c:v>
                </c:pt>
                <c:pt idx="14303">
                  <c:v>25.532892489999998</c:v>
                </c:pt>
                <c:pt idx="14304">
                  <c:v>25.531511689999999</c:v>
                </c:pt>
                <c:pt idx="14305">
                  <c:v>25.530130960000001</c:v>
                </c:pt>
                <c:pt idx="14306">
                  <c:v>25.528750290000001</c:v>
                </c:pt>
                <c:pt idx="14307">
                  <c:v>25.52736969</c:v>
                </c:pt>
                <c:pt idx="14308">
                  <c:v>25.525989160000002</c:v>
                </c:pt>
                <c:pt idx="14309">
                  <c:v>25.524608690000001</c:v>
                </c:pt>
                <c:pt idx="14310">
                  <c:v>25.523228289999999</c:v>
                </c:pt>
                <c:pt idx="14311">
                  <c:v>25.521847950000002</c:v>
                </c:pt>
                <c:pt idx="14312">
                  <c:v>25.520467679999999</c:v>
                </c:pt>
                <c:pt idx="14313">
                  <c:v>25.519087469999999</c:v>
                </c:pt>
                <c:pt idx="14314">
                  <c:v>25.517707340000001</c:v>
                </c:pt>
                <c:pt idx="14315">
                  <c:v>25.516327260000001</c:v>
                </c:pt>
                <c:pt idx="14316">
                  <c:v>25.51494726</c:v>
                </c:pt>
                <c:pt idx="14317">
                  <c:v>25.51356732</c:v>
                </c:pt>
                <c:pt idx="14318">
                  <c:v>25.512187440000002</c:v>
                </c:pt>
                <c:pt idx="14319">
                  <c:v>25.510807629999999</c:v>
                </c:pt>
                <c:pt idx="14320">
                  <c:v>25.509427890000001</c:v>
                </c:pt>
                <c:pt idx="14321">
                  <c:v>25.508048219999999</c:v>
                </c:pt>
                <c:pt idx="14322">
                  <c:v>25.506668609999998</c:v>
                </c:pt>
                <c:pt idx="14323">
                  <c:v>25.505289059999999</c:v>
                </c:pt>
                <c:pt idx="14324">
                  <c:v>25.503909589999999</c:v>
                </c:pt>
                <c:pt idx="14325">
                  <c:v>25.502530180000001</c:v>
                </c:pt>
                <c:pt idx="14326">
                  <c:v>25.501150840000001</c:v>
                </c:pt>
                <c:pt idx="14327">
                  <c:v>25.499771559999999</c:v>
                </c:pt>
                <c:pt idx="14328">
                  <c:v>25.498392339999999</c:v>
                </c:pt>
                <c:pt idx="14329">
                  <c:v>25.497013200000001</c:v>
                </c:pt>
                <c:pt idx="14330">
                  <c:v>25.495634129999999</c:v>
                </c:pt>
                <c:pt idx="14331">
                  <c:v>25.494255119999998</c:v>
                </c:pt>
                <c:pt idx="14332">
                  <c:v>25.492876169999999</c:v>
                </c:pt>
                <c:pt idx="14333">
                  <c:v>25.491497299999999</c:v>
                </c:pt>
                <c:pt idx="14334">
                  <c:v>25.49011849</c:v>
                </c:pt>
                <c:pt idx="14335">
                  <c:v>25.488739750000001</c:v>
                </c:pt>
                <c:pt idx="14336">
                  <c:v>25.487361069999999</c:v>
                </c:pt>
                <c:pt idx="14337">
                  <c:v>25.485982459999999</c:v>
                </c:pt>
                <c:pt idx="14338">
                  <c:v>25.484603920000001</c:v>
                </c:pt>
                <c:pt idx="14339">
                  <c:v>25.483225449999999</c:v>
                </c:pt>
                <c:pt idx="14340">
                  <c:v>25.481847040000002</c:v>
                </c:pt>
                <c:pt idx="14341">
                  <c:v>25.480468699999999</c:v>
                </c:pt>
                <c:pt idx="14342">
                  <c:v>25.479090429999999</c:v>
                </c:pt>
                <c:pt idx="14343">
                  <c:v>25.477712230000002</c:v>
                </c:pt>
                <c:pt idx="14344">
                  <c:v>25.476334090000002</c:v>
                </c:pt>
                <c:pt idx="14345">
                  <c:v>25.47495602</c:v>
                </c:pt>
                <c:pt idx="14346">
                  <c:v>25.473578020000001</c:v>
                </c:pt>
                <c:pt idx="14347">
                  <c:v>25.47220008</c:v>
                </c:pt>
                <c:pt idx="14348">
                  <c:v>25.470822219999999</c:v>
                </c:pt>
                <c:pt idx="14349">
                  <c:v>25.469444419999999</c:v>
                </c:pt>
                <c:pt idx="14350">
                  <c:v>25.468066690000001</c:v>
                </c:pt>
                <c:pt idx="14351">
                  <c:v>25.46668902</c:v>
                </c:pt>
                <c:pt idx="14352">
                  <c:v>25.465311419999999</c:v>
                </c:pt>
                <c:pt idx="14353">
                  <c:v>25.46393389</c:v>
                </c:pt>
                <c:pt idx="14354">
                  <c:v>25.462556429999999</c:v>
                </c:pt>
                <c:pt idx="14355">
                  <c:v>25.461179040000001</c:v>
                </c:pt>
                <c:pt idx="14356">
                  <c:v>25.459801720000002</c:v>
                </c:pt>
                <c:pt idx="14357">
                  <c:v>25.45842446</c:v>
                </c:pt>
                <c:pt idx="14358">
                  <c:v>25.45704727</c:v>
                </c:pt>
                <c:pt idx="14359">
                  <c:v>25.45567015</c:v>
                </c:pt>
                <c:pt idx="14360">
                  <c:v>25.454293100000001</c:v>
                </c:pt>
                <c:pt idx="14361">
                  <c:v>25.452916120000001</c:v>
                </c:pt>
                <c:pt idx="14362">
                  <c:v>25.451539199999999</c:v>
                </c:pt>
                <c:pt idx="14363">
                  <c:v>25.450162349999999</c:v>
                </c:pt>
                <c:pt idx="14364">
                  <c:v>25.448785569999998</c:v>
                </c:pt>
                <c:pt idx="14365">
                  <c:v>25.447408859999999</c:v>
                </c:pt>
                <c:pt idx="14366">
                  <c:v>25.446032219999999</c:v>
                </c:pt>
                <c:pt idx="14367">
                  <c:v>25.444655650000001</c:v>
                </c:pt>
                <c:pt idx="14368">
                  <c:v>25.443279140000001</c:v>
                </c:pt>
                <c:pt idx="14369">
                  <c:v>25.4419027</c:v>
                </c:pt>
                <c:pt idx="14370">
                  <c:v>25.440526340000002</c:v>
                </c:pt>
                <c:pt idx="14371">
                  <c:v>25.439150040000001</c:v>
                </c:pt>
                <c:pt idx="14372">
                  <c:v>25.437773809999999</c:v>
                </c:pt>
                <c:pt idx="14373">
                  <c:v>25.436397639999999</c:v>
                </c:pt>
                <c:pt idx="14374">
                  <c:v>25.435021549999998</c:v>
                </c:pt>
                <c:pt idx="14375">
                  <c:v>25.43364553</c:v>
                </c:pt>
                <c:pt idx="14376">
                  <c:v>25.432269569999999</c:v>
                </c:pt>
                <c:pt idx="14377">
                  <c:v>25.430893680000001</c:v>
                </c:pt>
                <c:pt idx="14378">
                  <c:v>25.429517860000001</c:v>
                </c:pt>
                <c:pt idx="14379">
                  <c:v>25.42814212</c:v>
                </c:pt>
                <c:pt idx="14380">
                  <c:v>25.426766440000002</c:v>
                </c:pt>
                <c:pt idx="14381">
                  <c:v>25.425390830000001</c:v>
                </c:pt>
                <c:pt idx="14382">
                  <c:v>25.42401529</c:v>
                </c:pt>
                <c:pt idx="14383">
                  <c:v>25.42263981</c:v>
                </c:pt>
                <c:pt idx="14384">
                  <c:v>25.421264409999999</c:v>
                </c:pt>
                <c:pt idx="14385">
                  <c:v>25.419889080000001</c:v>
                </c:pt>
                <c:pt idx="14386">
                  <c:v>25.41851381</c:v>
                </c:pt>
                <c:pt idx="14387">
                  <c:v>25.417138619999999</c:v>
                </c:pt>
                <c:pt idx="14388">
                  <c:v>25.415763500000001</c:v>
                </c:pt>
                <c:pt idx="14389">
                  <c:v>25.41438844</c:v>
                </c:pt>
                <c:pt idx="14390">
                  <c:v>25.413013450000001</c:v>
                </c:pt>
                <c:pt idx="14391">
                  <c:v>25.411638539999998</c:v>
                </c:pt>
                <c:pt idx="14392">
                  <c:v>25.410263690000001</c:v>
                </c:pt>
                <c:pt idx="14393">
                  <c:v>25.408888919999999</c:v>
                </c:pt>
                <c:pt idx="14394">
                  <c:v>25.407514209999999</c:v>
                </c:pt>
                <c:pt idx="14395">
                  <c:v>25.406139570000001</c:v>
                </c:pt>
                <c:pt idx="14396">
                  <c:v>25.404765000000001</c:v>
                </c:pt>
                <c:pt idx="14397">
                  <c:v>25.403390510000001</c:v>
                </c:pt>
                <c:pt idx="14398">
                  <c:v>25.402016079999999</c:v>
                </c:pt>
                <c:pt idx="14399">
                  <c:v>25.400641719999999</c:v>
                </c:pt>
                <c:pt idx="14400">
                  <c:v>25.399267429999998</c:v>
                </c:pt>
                <c:pt idx="14401">
                  <c:v>25.397893209999999</c:v>
                </c:pt>
                <c:pt idx="14402">
                  <c:v>25.396519059999999</c:v>
                </c:pt>
                <c:pt idx="14403">
                  <c:v>25.395144989999999</c:v>
                </c:pt>
                <c:pt idx="14404">
                  <c:v>25.393770979999999</c:v>
                </c:pt>
                <c:pt idx="14405">
                  <c:v>25.392397039999999</c:v>
                </c:pt>
                <c:pt idx="14406">
                  <c:v>25.391023180000001</c:v>
                </c:pt>
                <c:pt idx="14407">
                  <c:v>25.389649380000002</c:v>
                </c:pt>
                <c:pt idx="14408">
                  <c:v>25.388275650000001</c:v>
                </c:pt>
                <c:pt idx="14409">
                  <c:v>25.386901999999999</c:v>
                </c:pt>
                <c:pt idx="14410">
                  <c:v>25.385528409999999</c:v>
                </c:pt>
                <c:pt idx="14411">
                  <c:v>25.384154899999999</c:v>
                </c:pt>
                <c:pt idx="14412">
                  <c:v>25.38278146</c:v>
                </c:pt>
                <c:pt idx="14413">
                  <c:v>25.38140808</c:v>
                </c:pt>
                <c:pt idx="14414">
                  <c:v>25.380034779999999</c:v>
                </c:pt>
                <c:pt idx="14415">
                  <c:v>25.37866155</c:v>
                </c:pt>
                <c:pt idx="14416">
                  <c:v>25.37728839</c:v>
                </c:pt>
                <c:pt idx="14417">
                  <c:v>25.375915299999999</c:v>
                </c:pt>
                <c:pt idx="14418">
                  <c:v>25.37454228</c:v>
                </c:pt>
                <c:pt idx="14419">
                  <c:v>25.37316933</c:v>
                </c:pt>
                <c:pt idx="14420">
                  <c:v>25.371796450000001</c:v>
                </c:pt>
                <c:pt idx="14421">
                  <c:v>25.370423649999999</c:v>
                </c:pt>
                <c:pt idx="14422">
                  <c:v>25.369050909999999</c:v>
                </c:pt>
                <c:pt idx="14423">
                  <c:v>25.367678250000001</c:v>
                </c:pt>
                <c:pt idx="14424">
                  <c:v>25.366305650000001</c:v>
                </c:pt>
                <c:pt idx="14425">
                  <c:v>25.364933130000001</c:v>
                </c:pt>
                <c:pt idx="14426">
                  <c:v>25.363560679999999</c:v>
                </c:pt>
                <c:pt idx="14427">
                  <c:v>25.3621883</c:v>
                </c:pt>
                <c:pt idx="14428">
                  <c:v>25.360815989999999</c:v>
                </c:pt>
                <c:pt idx="14429">
                  <c:v>25.359443760000001</c:v>
                </c:pt>
                <c:pt idx="14430">
                  <c:v>25.358071590000002</c:v>
                </c:pt>
                <c:pt idx="14431">
                  <c:v>25.356699500000001</c:v>
                </c:pt>
                <c:pt idx="14432">
                  <c:v>25.355327469999999</c:v>
                </c:pt>
                <c:pt idx="14433">
                  <c:v>25.35395552</c:v>
                </c:pt>
                <c:pt idx="14434">
                  <c:v>25.35258365</c:v>
                </c:pt>
                <c:pt idx="14435">
                  <c:v>25.351211840000001</c:v>
                </c:pt>
                <c:pt idx="14436">
                  <c:v>25.349840100000002</c:v>
                </c:pt>
                <c:pt idx="14437">
                  <c:v>25.348468440000001</c:v>
                </c:pt>
                <c:pt idx="14438">
                  <c:v>25.34709685</c:v>
                </c:pt>
                <c:pt idx="14439">
                  <c:v>25.34572533</c:v>
                </c:pt>
                <c:pt idx="14440">
                  <c:v>25.34435388</c:v>
                </c:pt>
                <c:pt idx="14441">
                  <c:v>25.342982500000002</c:v>
                </c:pt>
                <c:pt idx="14442">
                  <c:v>25.341611199999999</c:v>
                </c:pt>
                <c:pt idx="14443">
                  <c:v>25.340239960000002</c:v>
                </c:pt>
                <c:pt idx="14444">
                  <c:v>25.3388688</c:v>
                </c:pt>
                <c:pt idx="14445">
                  <c:v>25.337497719999998</c:v>
                </c:pt>
                <c:pt idx="14446">
                  <c:v>25.336126700000001</c:v>
                </c:pt>
                <c:pt idx="14447">
                  <c:v>25.33475576</c:v>
                </c:pt>
                <c:pt idx="14448">
                  <c:v>25.333384880000001</c:v>
                </c:pt>
                <c:pt idx="14449">
                  <c:v>25.33201408</c:v>
                </c:pt>
                <c:pt idx="14450">
                  <c:v>25.33064336</c:v>
                </c:pt>
                <c:pt idx="14451">
                  <c:v>25.329272700000001</c:v>
                </c:pt>
                <c:pt idx="14452">
                  <c:v>25.327902120000001</c:v>
                </c:pt>
                <c:pt idx="14453">
                  <c:v>25.32653161</c:v>
                </c:pt>
                <c:pt idx="14454">
                  <c:v>25.325161170000001</c:v>
                </c:pt>
                <c:pt idx="14455">
                  <c:v>25.323790809999998</c:v>
                </c:pt>
                <c:pt idx="14456">
                  <c:v>25.322420520000001</c:v>
                </c:pt>
                <c:pt idx="14457">
                  <c:v>25.3210503</c:v>
                </c:pt>
                <c:pt idx="14458">
                  <c:v>25.31968015</c:v>
                </c:pt>
                <c:pt idx="14459">
                  <c:v>25.31831008</c:v>
                </c:pt>
                <c:pt idx="14460">
                  <c:v>25.316940079999998</c:v>
                </c:pt>
                <c:pt idx="14461">
                  <c:v>25.315570149999999</c:v>
                </c:pt>
                <c:pt idx="14462">
                  <c:v>25.314200289999999</c:v>
                </c:pt>
                <c:pt idx="14463">
                  <c:v>25.312830510000001</c:v>
                </c:pt>
                <c:pt idx="14464">
                  <c:v>25.311460799999999</c:v>
                </c:pt>
                <c:pt idx="14465">
                  <c:v>25.31009117</c:v>
                </c:pt>
                <c:pt idx="14466">
                  <c:v>25.308721599999998</c:v>
                </c:pt>
                <c:pt idx="14467">
                  <c:v>25.30735211</c:v>
                </c:pt>
                <c:pt idx="14468">
                  <c:v>25.305982700000001</c:v>
                </c:pt>
                <c:pt idx="14469">
                  <c:v>25.30461335</c:v>
                </c:pt>
                <c:pt idx="14470">
                  <c:v>25.303244079999999</c:v>
                </c:pt>
                <c:pt idx="14471">
                  <c:v>25.301874890000001</c:v>
                </c:pt>
                <c:pt idx="14472">
                  <c:v>25.30050576</c:v>
                </c:pt>
                <c:pt idx="14473">
                  <c:v>25.299136709999999</c:v>
                </c:pt>
                <c:pt idx="14474">
                  <c:v>25.29776773</c:v>
                </c:pt>
                <c:pt idx="14475">
                  <c:v>25.296398830000001</c:v>
                </c:pt>
                <c:pt idx="14476">
                  <c:v>25.295030000000001</c:v>
                </c:pt>
                <c:pt idx="14477">
                  <c:v>25.29366125</c:v>
                </c:pt>
                <c:pt idx="14478">
                  <c:v>25.29229256</c:v>
                </c:pt>
                <c:pt idx="14479">
                  <c:v>25.290923960000001</c:v>
                </c:pt>
                <c:pt idx="14480">
                  <c:v>25.289555419999999</c:v>
                </c:pt>
                <c:pt idx="14481">
                  <c:v>25.288186960000001</c:v>
                </c:pt>
                <c:pt idx="14482">
                  <c:v>25.286818570000001</c:v>
                </c:pt>
                <c:pt idx="14483">
                  <c:v>25.285450260000001</c:v>
                </c:pt>
                <c:pt idx="14484">
                  <c:v>25.28408202</c:v>
                </c:pt>
                <c:pt idx="14485">
                  <c:v>25.282713860000001</c:v>
                </c:pt>
                <c:pt idx="14486">
                  <c:v>25.281345770000001</c:v>
                </c:pt>
                <c:pt idx="14487">
                  <c:v>25.27997775</c:v>
                </c:pt>
                <c:pt idx="14488">
                  <c:v>25.278609809999999</c:v>
                </c:pt>
                <c:pt idx="14489">
                  <c:v>25.27724194</c:v>
                </c:pt>
                <c:pt idx="14490">
                  <c:v>25.275874139999999</c:v>
                </c:pt>
                <c:pt idx="14491">
                  <c:v>25.274506420000002</c:v>
                </c:pt>
                <c:pt idx="14492">
                  <c:v>25.27313878</c:v>
                </c:pt>
                <c:pt idx="14493">
                  <c:v>25.271771210000001</c:v>
                </c:pt>
                <c:pt idx="14494">
                  <c:v>25.27040371</c:v>
                </c:pt>
                <c:pt idx="14495">
                  <c:v>25.269036289999999</c:v>
                </c:pt>
                <c:pt idx="14496">
                  <c:v>25.267668929999999</c:v>
                </c:pt>
                <c:pt idx="14497">
                  <c:v>25.26630166</c:v>
                </c:pt>
                <c:pt idx="14498">
                  <c:v>25.264934459999999</c:v>
                </c:pt>
                <c:pt idx="14499">
                  <c:v>25.263567340000002</c:v>
                </c:pt>
                <c:pt idx="14500">
                  <c:v>25.262200289999999</c:v>
                </c:pt>
                <c:pt idx="14501">
                  <c:v>25.260833309999999</c:v>
                </c:pt>
                <c:pt idx="14502">
                  <c:v>25.259466410000002</c:v>
                </c:pt>
                <c:pt idx="14503">
                  <c:v>25.25809959</c:v>
                </c:pt>
                <c:pt idx="14504">
                  <c:v>25.256732840000002</c:v>
                </c:pt>
                <c:pt idx="14505">
                  <c:v>25.255366160000001</c:v>
                </c:pt>
                <c:pt idx="14506">
                  <c:v>25.25399956</c:v>
                </c:pt>
                <c:pt idx="14507">
                  <c:v>25.252633029999998</c:v>
                </c:pt>
                <c:pt idx="14508">
                  <c:v>25.251266579999999</c:v>
                </c:pt>
                <c:pt idx="14509">
                  <c:v>25.24990021</c:v>
                </c:pt>
                <c:pt idx="14510">
                  <c:v>25.248533909999999</c:v>
                </c:pt>
                <c:pt idx="14511">
                  <c:v>25.24716768</c:v>
                </c:pt>
                <c:pt idx="14512">
                  <c:v>25.245801530000001</c:v>
                </c:pt>
                <c:pt idx="14513">
                  <c:v>25.244435459999998</c:v>
                </c:pt>
                <c:pt idx="14514">
                  <c:v>25.243069460000001</c:v>
                </c:pt>
                <c:pt idx="14515">
                  <c:v>25.24170354</c:v>
                </c:pt>
                <c:pt idx="14516">
                  <c:v>25.24033769</c:v>
                </c:pt>
                <c:pt idx="14517">
                  <c:v>25.23897191</c:v>
                </c:pt>
                <c:pt idx="14518">
                  <c:v>25.23760622</c:v>
                </c:pt>
                <c:pt idx="14519">
                  <c:v>25.236240590000001</c:v>
                </c:pt>
                <c:pt idx="14520">
                  <c:v>25.234875039999999</c:v>
                </c:pt>
                <c:pt idx="14521">
                  <c:v>25.233509569999999</c:v>
                </c:pt>
                <c:pt idx="14522">
                  <c:v>25.232144179999999</c:v>
                </c:pt>
                <c:pt idx="14523">
                  <c:v>25.230778860000001</c:v>
                </c:pt>
                <c:pt idx="14524">
                  <c:v>25.229413619999999</c:v>
                </c:pt>
                <c:pt idx="14525">
                  <c:v>25.228048449999999</c:v>
                </c:pt>
                <c:pt idx="14526">
                  <c:v>25.226683359999999</c:v>
                </c:pt>
                <c:pt idx="14527">
                  <c:v>25.225318340000001</c:v>
                </c:pt>
                <c:pt idx="14528">
                  <c:v>25.223953399999999</c:v>
                </c:pt>
                <c:pt idx="14529">
                  <c:v>25.22258854</c:v>
                </c:pt>
                <c:pt idx="14530">
                  <c:v>25.22122375</c:v>
                </c:pt>
                <c:pt idx="14531">
                  <c:v>25.219859039999999</c:v>
                </c:pt>
                <c:pt idx="14532">
                  <c:v>25.218494400000001</c:v>
                </c:pt>
                <c:pt idx="14533">
                  <c:v>25.217129839999998</c:v>
                </c:pt>
                <c:pt idx="14534">
                  <c:v>25.215765359999999</c:v>
                </c:pt>
                <c:pt idx="14535">
                  <c:v>25.214400950000002</c:v>
                </c:pt>
                <c:pt idx="14536">
                  <c:v>25.21303662</c:v>
                </c:pt>
                <c:pt idx="14537">
                  <c:v>25.211672369999999</c:v>
                </c:pt>
                <c:pt idx="14538">
                  <c:v>25.210308189999999</c:v>
                </c:pt>
                <c:pt idx="14539">
                  <c:v>25.208944089999999</c:v>
                </c:pt>
                <c:pt idx="14540">
                  <c:v>25.207580069999999</c:v>
                </c:pt>
                <c:pt idx="14541">
                  <c:v>25.206216120000001</c:v>
                </c:pt>
                <c:pt idx="14542">
                  <c:v>25.204852249999998</c:v>
                </c:pt>
                <c:pt idx="14543">
                  <c:v>25.203488449999998</c:v>
                </c:pt>
                <c:pt idx="14544">
                  <c:v>25.202124730000001</c:v>
                </c:pt>
                <c:pt idx="14545">
                  <c:v>25.20076109</c:v>
                </c:pt>
                <c:pt idx="14546">
                  <c:v>25.199397529999999</c:v>
                </c:pt>
                <c:pt idx="14547">
                  <c:v>25.19803404</c:v>
                </c:pt>
                <c:pt idx="14548">
                  <c:v>25.19667063</c:v>
                </c:pt>
                <c:pt idx="14549">
                  <c:v>25.1953073</c:v>
                </c:pt>
                <c:pt idx="14550">
                  <c:v>25.193944040000002</c:v>
                </c:pt>
                <c:pt idx="14551">
                  <c:v>25.19258086</c:v>
                </c:pt>
                <c:pt idx="14552">
                  <c:v>25.191217760000001</c:v>
                </c:pt>
                <c:pt idx="14553">
                  <c:v>25.18985473</c:v>
                </c:pt>
                <c:pt idx="14554">
                  <c:v>25.18849178</c:v>
                </c:pt>
                <c:pt idx="14555">
                  <c:v>25.187128909999998</c:v>
                </c:pt>
                <c:pt idx="14556">
                  <c:v>25.18576612</c:v>
                </c:pt>
                <c:pt idx="14557">
                  <c:v>25.184403400000001</c:v>
                </c:pt>
                <c:pt idx="14558">
                  <c:v>25.183040760000001</c:v>
                </c:pt>
                <c:pt idx="14559">
                  <c:v>25.1816782</c:v>
                </c:pt>
                <c:pt idx="14560">
                  <c:v>25.180315719999999</c:v>
                </c:pt>
                <c:pt idx="14561">
                  <c:v>25.178953310000001</c:v>
                </c:pt>
                <c:pt idx="14562">
                  <c:v>25.177590980000002</c:v>
                </c:pt>
                <c:pt idx="14563">
                  <c:v>25.176228729999998</c:v>
                </c:pt>
                <c:pt idx="14564">
                  <c:v>25.174866560000002</c:v>
                </c:pt>
                <c:pt idx="14565">
                  <c:v>25.17350446</c:v>
                </c:pt>
                <c:pt idx="14566">
                  <c:v>25.172142439999998</c:v>
                </c:pt>
                <c:pt idx="14567">
                  <c:v>25.170780499999999</c:v>
                </c:pt>
                <c:pt idx="14568">
                  <c:v>25.16941864</c:v>
                </c:pt>
                <c:pt idx="14569">
                  <c:v>25.168056849999999</c:v>
                </c:pt>
                <c:pt idx="14570">
                  <c:v>25.166695149999999</c:v>
                </c:pt>
                <c:pt idx="14571">
                  <c:v>25.165333520000001</c:v>
                </c:pt>
                <c:pt idx="14572">
                  <c:v>25.163971969999999</c:v>
                </c:pt>
                <c:pt idx="14573">
                  <c:v>25.162610489999999</c:v>
                </c:pt>
                <c:pt idx="14574">
                  <c:v>25.161249099999999</c:v>
                </c:pt>
                <c:pt idx="14575">
                  <c:v>25.159887779999998</c:v>
                </c:pt>
                <c:pt idx="14576">
                  <c:v>25.15852654</c:v>
                </c:pt>
                <c:pt idx="14577">
                  <c:v>25.157165379999999</c:v>
                </c:pt>
                <c:pt idx="14578">
                  <c:v>25.1558043</c:v>
                </c:pt>
                <c:pt idx="14579">
                  <c:v>25.154443300000001</c:v>
                </c:pt>
                <c:pt idx="14580">
                  <c:v>25.15308237</c:v>
                </c:pt>
                <c:pt idx="14581">
                  <c:v>25.15172153</c:v>
                </c:pt>
                <c:pt idx="14582">
                  <c:v>25.150360760000002</c:v>
                </c:pt>
                <c:pt idx="14583">
                  <c:v>25.14900007</c:v>
                </c:pt>
                <c:pt idx="14584">
                  <c:v>25.147639460000001</c:v>
                </c:pt>
                <c:pt idx="14585">
                  <c:v>25.146278930000001</c:v>
                </c:pt>
                <c:pt idx="14586">
                  <c:v>25.14491847</c:v>
                </c:pt>
                <c:pt idx="14587">
                  <c:v>25.1435581</c:v>
                </c:pt>
                <c:pt idx="14588">
                  <c:v>25.142197800000002</c:v>
                </c:pt>
                <c:pt idx="14589">
                  <c:v>25.140837579999999</c:v>
                </c:pt>
                <c:pt idx="14590">
                  <c:v>25.139477450000001</c:v>
                </c:pt>
                <c:pt idx="14591">
                  <c:v>25.138117390000001</c:v>
                </c:pt>
                <c:pt idx="14592">
                  <c:v>25.1367574</c:v>
                </c:pt>
                <c:pt idx="14593">
                  <c:v>25.1353975</c:v>
                </c:pt>
                <c:pt idx="14594">
                  <c:v>25.134037679999999</c:v>
                </c:pt>
                <c:pt idx="14595">
                  <c:v>25.13267793</c:v>
                </c:pt>
                <c:pt idx="14596">
                  <c:v>25.131318270000001</c:v>
                </c:pt>
                <c:pt idx="14597">
                  <c:v>25.129958680000001</c:v>
                </c:pt>
                <c:pt idx="14598">
                  <c:v>25.128599179999998</c:v>
                </c:pt>
                <c:pt idx="14599">
                  <c:v>25.127239750000001</c:v>
                </c:pt>
                <c:pt idx="14600">
                  <c:v>25.1258804</c:v>
                </c:pt>
                <c:pt idx="14601">
                  <c:v>25.124521139999999</c:v>
                </c:pt>
                <c:pt idx="14602">
                  <c:v>25.12316195</c:v>
                </c:pt>
                <c:pt idx="14603">
                  <c:v>25.121802840000001</c:v>
                </c:pt>
                <c:pt idx="14604">
                  <c:v>25.120443810000001</c:v>
                </c:pt>
                <c:pt idx="14605">
                  <c:v>25.119084860000001</c:v>
                </c:pt>
                <c:pt idx="14606">
                  <c:v>25.11772599</c:v>
                </c:pt>
                <c:pt idx="14607">
                  <c:v>25.116367189999998</c:v>
                </c:pt>
                <c:pt idx="14608">
                  <c:v>25.11500848</c:v>
                </c:pt>
                <c:pt idx="14609">
                  <c:v>25.113649850000002</c:v>
                </c:pt>
                <c:pt idx="14610">
                  <c:v>25.112291299999999</c:v>
                </c:pt>
                <c:pt idx="14611">
                  <c:v>25.110932829999999</c:v>
                </c:pt>
                <c:pt idx="14612">
                  <c:v>25.109574439999999</c:v>
                </c:pt>
                <c:pt idx="14613">
                  <c:v>25.108216120000002</c:v>
                </c:pt>
                <c:pt idx="14614">
                  <c:v>25.106857890000001</c:v>
                </c:pt>
                <c:pt idx="14615">
                  <c:v>25.105499739999999</c:v>
                </c:pt>
                <c:pt idx="14616">
                  <c:v>25.10414166</c:v>
                </c:pt>
                <c:pt idx="14617">
                  <c:v>25.102783670000001</c:v>
                </c:pt>
                <c:pt idx="14618">
                  <c:v>25.101425760000001</c:v>
                </c:pt>
                <c:pt idx="14619">
                  <c:v>25.100067930000002</c:v>
                </c:pt>
                <c:pt idx="14620">
                  <c:v>25.09871017</c:v>
                </c:pt>
                <c:pt idx="14621">
                  <c:v>25.0973525</c:v>
                </c:pt>
                <c:pt idx="14622">
                  <c:v>25.095994910000002</c:v>
                </c:pt>
                <c:pt idx="14623">
                  <c:v>25.0946374</c:v>
                </c:pt>
                <c:pt idx="14624">
                  <c:v>25.093279970000001</c:v>
                </c:pt>
                <c:pt idx="14625">
                  <c:v>25.091922619999998</c:v>
                </c:pt>
                <c:pt idx="14626">
                  <c:v>25.090565349999999</c:v>
                </c:pt>
                <c:pt idx="14627">
                  <c:v>25.089208159999998</c:v>
                </c:pt>
                <c:pt idx="14628">
                  <c:v>25.087851059999998</c:v>
                </c:pt>
                <c:pt idx="14629">
                  <c:v>25.086494030000001</c:v>
                </c:pt>
                <c:pt idx="14630">
                  <c:v>25.085137079999999</c:v>
                </c:pt>
                <c:pt idx="14631">
                  <c:v>25.08378021</c:v>
                </c:pt>
                <c:pt idx="14632">
                  <c:v>25.082423429999999</c:v>
                </c:pt>
                <c:pt idx="14633">
                  <c:v>25.08106673</c:v>
                </c:pt>
                <c:pt idx="14634">
                  <c:v>25.0797101</c:v>
                </c:pt>
                <c:pt idx="14635">
                  <c:v>25.07835356</c:v>
                </c:pt>
                <c:pt idx="14636">
                  <c:v>25.0769971</c:v>
                </c:pt>
                <c:pt idx="14637">
                  <c:v>25.075640719999999</c:v>
                </c:pt>
                <c:pt idx="14638">
                  <c:v>25.074284420000001</c:v>
                </c:pt>
                <c:pt idx="14639">
                  <c:v>25.0729282</c:v>
                </c:pt>
                <c:pt idx="14640">
                  <c:v>25.071572060000001</c:v>
                </c:pt>
                <c:pt idx="14641">
                  <c:v>25.070215999999999</c:v>
                </c:pt>
                <c:pt idx="14642">
                  <c:v>25.06886003</c:v>
                </c:pt>
                <c:pt idx="14643">
                  <c:v>25.06750413</c:v>
                </c:pt>
                <c:pt idx="14644">
                  <c:v>25.06614832</c:v>
                </c:pt>
                <c:pt idx="14645">
                  <c:v>25.06479259</c:v>
                </c:pt>
                <c:pt idx="14646">
                  <c:v>25.063436939999999</c:v>
                </c:pt>
                <c:pt idx="14647">
                  <c:v>25.062081370000001</c:v>
                </c:pt>
                <c:pt idx="14648">
                  <c:v>25.060725890000001</c:v>
                </c:pt>
                <c:pt idx="14649">
                  <c:v>25.059370479999998</c:v>
                </c:pt>
                <c:pt idx="14650">
                  <c:v>25.05801516</c:v>
                </c:pt>
                <c:pt idx="14651">
                  <c:v>25.056659920000001</c:v>
                </c:pt>
                <c:pt idx="14652">
                  <c:v>25.055304759999999</c:v>
                </c:pt>
                <c:pt idx="14653">
                  <c:v>25.053949679999999</c:v>
                </c:pt>
                <c:pt idx="14654">
                  <c:v>25.052594679999999</c:v>
                </c:pt>
                <c:pt idx="14655">
                  <c:v>25.051239769999999</c:v>
                </c:pt>
                <c:pt idx="14656">
                  <c:v>25.049884930000001</c:v>
                </c:pt>
                <c:pt idx="14657">
                  <c:v>25.04853018</c:v>
                </c:pt>
                <c:pt idx="14658">
                  <c:v>25.04717552</c:v>
                </c:pt>
                <c:pt idx="14659">
                  <c:v>25.045820930000001</c:v>
                </c:pt>
                <c:pt idx="14660">
                  <c:v>25.044466419999999</c:v>
                </c:pt>
                <c:pt idx="14661">
                  <c:v>25.043112000000001</c:v>
                </c:pt>
                <c:pt idx="14662">
                  <c:v>25.041757659999998</c:v>
                </c:pt>
                <c:pt idx="14663">
                  <c:v>25.040403399999999</c:v>
                </c:pt>
                <c:pt idx="14664">
                  <c:v>25.039049219999999</c:v>
                </c:pt>
                <c:pt idx="14665">
                  <c:v>25.037695129999999</c:v>
                </c:pt>
                <c:pt idx="14666">
                  <c:v>25.036341119999999</c:v>
                </c:pt>
                <c:pt idx="14667">
                  <c:v>25.034987189999999</c:v>
                </c:pt>
                <c:pt idx="14668">
                  <c:v>25.033633340000002</c:v>
                </c:pt>
                <c:pt idx="14669">
                  <c:v>25.032279580000001</c:v>
                </c:pt>
                <c:pt idx="14670">
                  <c:v>25.0309259</c:v>
                </c:pt>
                <c:pt idx="14671">
                  <c:v>25.029572300000002</c:v>
                </c:pt>
                <c:pt idx="14672">
                  <c:v>25.02821878</c:v>
                </c:pt>
                <c:pt idx="14673">
                  <c:v>25.026865350000001</c:v>
                </c:pt>
                <c:pt idx="14674">
                  <c:v>25.025511999999999</c:v>
                </c:pt>
                <c:pt idx="14675">
                  <c:v>25.02415873</c:v>
                </c:pt>
                <c:pt idx="14676">
                  <c:v>25.022805550000001</c:v>
                </c:pt>
                <c:pt idx="14677">
                  <c:v>25.021452440000001</c:v>
                </c:pt>
                <c:pt idx="14678">
                  <c:v>25.020099429999998</c:v>
                </c:pt>
                <c:pt idx="14679">
                  <c:v>25.018746490000002</c:v>
                </c:pt>
                <c:pt idx="14680">
                  <c:v>25.017393640000002</c:v>
                </c:pt>
                <c:pt idx="14681">
                  <c:v>25.01604086</c:v>
                </c:pt>
                <c:pt idx="14682">
                  <c:v>25.01468818</c:v>
                </c:pt>
                <c:pt idx="14683">
                  <c:v>25.013335569999999</c:v>
                </c:pt>
                <c:pt idx="14684">
                  <c:v>25.011983050000001</c:v>
                </c:pt>
                <c:pt idx="14685">
                  <c:v>25.01063061</c:v>
                </c:pt>
                <c:pt idx="14686">
                  <c:v>25.009278259999999</c:v>
                </c:pt>
                <c:pt idx="14687">
                  <c:v>25.00792599</c:v>
                </c:pt>
                <c:pt idx="14688">
                  <c:v>25.006573800000002</c:v>
                </c:pt>
                <c:pt idx="14689">
                  <c:v>25.005221689999999</c:v>
                </c:pt>
                <c:pt idx="14690">
                  <c:v>25.00386967</c:v>
                </c:pt>
                <c:pt idx="14691">
                  <c:v>25.002517730000001</c:v>
                </c:pt>
                <c:pt idx="14692">
                  <c:v>25.001165879999999</c:v>
                </c:pt>
                <c:pt idx="14693">
                  <c:v>24.999814109999999</c:v>
                </c:pt>
                <c:pt idx="14694">
                  <c:v>24.998462419999999</c:v>
                </c:pt>
                <c:pt idx="14695">
                  <c:v>24.99711082</c:v>
                </c:pt>
                <c:pt idx="14696">
                  <c:v>24.9957593</c:v>
                </c:pt>
                <c:pt idx="14697">
                  <c:v>24.99440787</c:v>
                </c:pt>
                <c:pt idx="14698">
                  <c:v>24.993056509999999</c:v>
                </c:pt>
                <c:pt idx="14699">
                  <c:v>24.991705249999999</c:v>
                </c:pt>
                <c:pt idx="14700">
                  <c:v>24.990354060000001</c:v>
                </c:pt>
                <c:pt idx="14701">
                  <c:v>24.989002960000001</c:v>
                </c:pt>
                <c:pt idx="14702">
                  <c:v>24.98765195</c:v>
                </c:pt>
                <c:pt idx="14703">
                  <c:v>24.986301009999998</c:v>
                </c:pt>
                <c:pt idx="14704">
                  <c:v>24.984950170000001</c:v>
                </c:pt>
                <c:pt idx="14705">
                  <c:v>24.983599399999999</c:v>
                </c:pt>
                <c:pt idx="14706">
                  <c:v>24.982248720000001</c:v>
                </c:pt>
                <c:pt idx="14707">
                  <c:v>24.98089813</c:v>
                </c:pt>
                <c:pt idx="14708">
                  <c:v>24.979547620000002</c:v>
                </c:pt>
                <c:pt idx="14709">
                  <c:v>24.978197189999999</c:v>
                </c:pt>
                <c:pt idx="14710">
                  <c:v>24.976846850000001</c:v>
                </c:pt>
                <c:pt idx="14711">
                  <c:v>24.975496589999999</c:v>
                </c:pt>
                <c:pt idx="14712">
                  <c:v>24.974146409999999</c:v>
                </c:pt>
                <c:pt idx="14713">
                  <c:v>24.97279632</c:v>
                </c:pt>
                <c:pt idx="14714">
                  <c:v>24.971446319999998</c:v>
                </c:pt>
                <c:pt idx="14715">
                  <c:v>24.970096399999999</c:v>
                </c:pt>
                <c:pt idx="14716">
                  <c:v>24.96874656</c:v>
                </c:pt>
                <c:pt idx="14717">
                  <c:v>24.96739681</c:v>
                </c:pt>
                <c:pt idx="14718">
                  <c:v>24.966047150000001</c:v>
                </c:pt>
                <c:pt idx="14719">
                  <c:v>24.964697569999998</c:v>
                </c:pt>
                <c:pt idx="14720">
                  <c:v>24.963348069999999</c:v>
                </c:pt>
                <c:pt idx="14721">
                  <c:v>24.961998659999999</c:v>
                </c:pt>
                <c:pt idx="14722">
                  <c:v>24.960649329999999</c:v>
                </c:pt>
                <c:pt idx="14723">
                  <c:v>24.959300089999999</c:v>
                </c:pt>
                <c:pt idx="14724">
                  <c:v>24.95795094</c:v>
                </c:pt>
                <c:pt idx="14725">
                  <c:v>24.956601859999999</c:v>
                </c:pt>
                <c:pt idx="14726">
                  <c:v>24.95525288</c:v>
                </c:pt>
                <c:pt idx="14727">
                  <c:v>24.95390398</c:v>
                </c:pt>
                <c:pt idx="14728">
                  <c:v>24.952555159999999</c:v>
                </c:pt>
                <c:pt idx="14729">
                  <c:v>24.951206429999999</c:v>
                </c:pt>
                <c:pt idx="14730">
                  <c:v>24.949857789999999</c:v>
                </c:pt>
                <c:pt idx="14731">
                  <c:v>24.948509229999999</c:v>
                </c:pt>
                <c:pt idx="14732">
                  <c:v>24.947160749999998</c:v>
                </c:pt>
                <c:pt idx="14733">
                  <c:v>24.945812360000001</c:v>
                </c:pt>
                <c:pt idx="14734">
                  <c:v>24.944464060000001</c:v>
                </c:pt>
                <c:pt idx="14735">
                  <c:v>24.943115840000001</c:v>
                </c:pt>
                <c:pt idx="14736">
                  <c:v>24.9417677</c:v>
                </c:pt>
                <c:pt idx="14737">
                  <c:v>24.94041966</c:v>
                </c:pt>
                <c:pt idx="14738">
                  <c:v>24.9390717</c:v>
                </c:pt>
                <c:pt idx="14739">
                  <c:v>24.937723819999999</c:v>
                </c:pt>
                <c:pt idx="14740">
                  <c:v>24.936376030000002</c:v>
                </c:pt>
                <c:pt idx="14741">
                  <c:v>24.935028330000002</c:v>
                </c:pt>
                <c:pt idx="14742">
                  <c:v>24.933680710000001</c:v>
                </c:pt>
                <c:pt idx="14743">
                  <c:v>24.932333180000001</c:v>
                </c:pt>
                <c:pt idx="14744">
                  <c:v>24.93098573</c:v>
                </c:pt>
                <c:pt idx="14745">
                  <c:v>24.929638369999999</c:v>
                </c:pt>
                <c:pt idx="14746">
                  <c:v>24.928291089999998</c:v>
                </c:pt>
                <c:pt idx="14747">
                  <c:v>24.926943909999999</c:v>
                </c:pt>
                <c:pt idx="14748">
                  <c:v>24.925596800000001</c:v>
                </c:pt>
                <c:pt idx="14749">
                  <c:v>24.924249790000001</c:v>
                </c:pt>
                <c:pt idx="14750">
                  <c:v>24.922902860000001</c:v>
                </c:pt>
                <c:pt idx="14751">
                  <c:v>24.92155601</c:v>
                </c:pt>
                <c:pt idx="14752">
                  <c:v>24.92020926</c:v>
                </c:pt>
                <c:pt idx="14753">
                  <c:v>24.918862579999999</c:v>
                </c:pt>
                <c:pt idx="14754">
                  <c:v>24.917515999999999</c:v>
                </c:pt>
                <c:pt idx="14755">
                  <c:v>24.916169499999999</c:v>
                </c:pt>
                <c:pt idx="14756">
                  <c:v>24.914823089999999</c:v>
                </c:pt>
                <c:pt idx="14757">
                  <c:v>24.913476760000002</c:v>
                </c:pt>
                <c:pt idx="14758">
                  <c:v>24.912130520000002</c:v>
                </c:pt>
                <c:pt idx="14759">
                  <c:v>24.910784369999998</c:v>
                </c:pt>
                <c:pt idx="14760">
                  <c:v>24.909438300000001</c:v>
                </c:pt>
                <c:pt idx="14761">
                  <c:v>24.908092329999999</c:v>
                </c:pt>
                <c:pt idx="14762">
                  <c:v>24.906746429999998</c:v>
                </c:pt>
                <c:pt idx="14763">
                  <c:v>24.905400629999999</c:v>
                </c:pt>
                <c:pt idx="14764">
                  <c:v>24.904054909999999</c:v>
                </c:pt>
                <c:pt idx="14765">
                  <c:v>24.90270928</c:v>
                </c:pt>
                <c:pt idx="14766">
                  <c:v>24.90136373</c:v>
                </c:pt>
                <c:pt idx="14767">
                  <c:v>24.900018280000001</c:v>
                </c:pt>
                <c:pt idx="14768">
                  <c:v>24.898672909999998</c:v>
                </c:pt>
                <c:pt idx="14769">
                  <c:v>24.897327619999999</c:v>
                </c:pt>
                <c:pt idx="14770">
                  <c:v>24.89598243</c:v>
                </c:pt>
                <c:pt idx="14771">
                  <c:v>24.894637320000001</c:v>
                </c:pt>
                <c:pt idx="14772">
                  <c:v>24.893292290000002</c:v>
                </c:pt>
                <c:pt idx="14773">
                  <c:v>24.89194736</c:v>
                </c:pt>
                <c:pt idx="14774">
                  <c:v>24.890602510000001</c:v>
                </c:pt>
                <c:pt idx="14775">
                  <c:v>24.889257749999999</c:v>
                </c:pt>
                <c:pt idx="14776">
                  <c:v>24.887913080000001</c:v>
                </c:pt>
                <c:pt idx="14777">
                  <c:v>24.886568489999998</c:v>
                </c:pt>
                <c:pt idx="14778">
                  <c:v>24.88522399</c:v>
                </c:pt>
                <c:pt idx="14779">
                  <c:v>24.883879579999999</c:v>
                </c:pt>
                <c:pt idx="14780">
                  <c:v>24.882535260000001</c:v>
                </c:pt>
                <c:pt idx="14781">
                  <c:v>24.88119103</c:v>
                </c:pt>
                <c:pt idx="14782">
                  <c:v>24.879846879999999</c:v>
                </c:pt>
                <c:pt idx="14783">
                  <c:v>24.878502820000001</c:v>
                </c:pt>
                <c:pt idx="14784">
                  <c:v>24.87715884</c:v>
                </c:pt>
                <c:pt idx="14785">
                  <c:v>24.87581496</c:v>
                </c:pt>
                <c:pt idx="14786">
                  <c:v>24.874471159999999</c:v>
                </c:pt>
                <c:pt idx="14787">
                  <c:v>24.873127459999999</c:v>
                </c:pt>
                <c:pt idx="14788">
                  <c:v>24.871783829999998</c:v>
                </c:pt>
                <c:pt idx="14789">
                  <c:v>24.870440299999999</c:v>
                </c:pt>
                <c:pt idx="14790">
                  <c:v>24.869096859999999</c:v>
                </c:pt>
                <c:pt idx="14791">
                  <c:v>24.867753499999999</c:v>
                </c:pt>
                <c:pt idx="14792">
                  <c:v>24.86641023</c:v>
                </c:pt>
                <c:pt idx="14793">
                  <c:v>24.86506705</c:v>
                </c:pt>
                <c:pt idx="14794">
                  <c:v>24.863723960000002</c:v>
                </c:pt>
                <c:pt idx="14795">
                  <c:v>24.862380959999999</c:v>
                </c:pt>
                <c:pt idx="14796">
                  <c:v>24.86103804</c:v>
                </c:pt>
                <c:pt idx="14797">
                  <c:v>24.859695210000002</c:v>
                </c:pt>
                <c:pt idx="14798">
                  <c:v>24.85835247</c:v>
                </c:pt>
                <c:pt idx="14799">
                  <c:v>24.857009819999998</c:v>
                </c:pt>
                <c:pt idx="14800">
                  <c:v>24.855667260000001</c:v>
                </c:pt>
                <c:pt idx="14801">
                  <c:v>24.85432479</c:v>
                </c:pt>
                <c:pt idx="14802">
                  <c:v>24.852982399999998</c:v>
                </c:pt>
                <c:pt idx="14803">
                  <c:v>24.851640110000002</c:v>
                </c:pt>
                <c:pt idx="14804">
                  <c:v>24.850297900000001</c:v>
                </c:pt>
                <c:pt idx="14805">
                  <c:v>24.848955780000001</c:v>
                </c:pt>
                <c:pt idx="14806">
                  <c:v>24.847613750000001</c:v>
                </c:pt>
                <c:pt idx="14807">
                  <c:v>24.846271810000001</c:v>
                </c:pt>
                <c:pt idx="14808">
                  <c:v>24.844929960000002</c:v>
                </c:pt>
                <c:pt idx="14809">
                  <c:v>24.843588189999998</c:v>
                </c:pt>
                <c:pt idx="14810">
                  <c:v>24.84224652</c:v>
                </c:pt>
                <c:pt idx="14811">
                  <c:v>24.840904930000001</c:v>
                </c:pt>
                <c:pt idx="14812">
                  <c:v>24.839563439999999</c:v>
                </c:pt>
                <c:pt idx="14813">
                  <c:v>24.838222030000001</c:v>
                </c:pt>
                <c:pt idx="14814">
                  <c:v>24.836880709999999</c:v>
                </c:pt>
                <c:pt idx="14815">
                  <c:v>24.835539480000001</c:v>
                </c:pt>
                <c:pt idx="14816">
                  <c:v>24.83419834</c:v>
                </c:pt>
                <c:pt idx="14817">
                  <c:v>24.83285729</c:v>
                </c:pt>
                <c:pt idx="14818">
                  <c:v>24.831516329999999</c:v>
                </c:pt>
                <c:pt idx="14819">
                  <c:v>24.83017546</c:v>
                </c:pt>
                <c:pt idx="14820">
                  <c:v>24.828834669999999</c:v>
                </c:pt>
                <c:pt idx="14821">
                  <c:v>24.82749398</c:v>
                </c:pt>
                <c:pt idx="14822">
                  <c:v>24.826153380000001</c:v>
                </c:pt>
                <c:pt idx="14823">
                  <c:v>24.824812860000002</c:v>
                </c:pt>
                <c:pt idx="14824">
                  <c:v>24.82347244</c:v>
                </c:pt>
                <c:pt idx="14825">
                  <c:v>24.822132100000001</c:v>
                </c:pt>
                <c:pt idx="14826">
                  <c:v>24.82079186</c:v>
                </c:pt>
                <c:pt idx="14827">
                  <c:v>24.819451699999998</c:v>
                </c:pt>
                <c:pt idx="14828">
                  <c:v>24.818111640000001</c:v>
                </c:pt>
                <c:pt idx="14829">
                  <c:v>24.816771660000001</c:v>
                </c:pt>
                <c:pt idx="14830">
                  <c:v>24.81543177</c:v>
                </c:pt>
                <c:pt idx="14831">
                  <c:v>24.814091980000001</c:v>
                </c:pt>
                <c:pt idx="14832">
                  <c:v>24.812752270000001</c:v>
                </c:pt>
                <c:pt idx="14833">
                  <c:v>24.811412650000001</c:v>
                </c:pt>
                <c:pt idx="14834">
                  <c:v>24.810073129999999</c:v>
                </c:pt>
                <c:pt idx="14835">
                  <c:v>24.80873369</c:v>
                </c:pt>
                <c:pt idx="14836">
                  <c:v>24.807394339999998</c:v>
                </c:pt>
                <c:pt idx="14837">
                  <c:v>24.806055090000001</c:v>
                </c:pt>
                <c:pt idx="14838">
                  <c:v>24.80471592</c:v>
                </c:pt>
                <c:pt idx="14839">
                  <c:v>24.803376849999999</c:v>
                </c:pt>
                <c:pt idx="14840">
                  <c:v>24.802037859999999</c:v>
                </c:pt>
                <c:pt idx="14841">
                  <c:v>24.800698959999998</c:v>
                </c:pt>
                <c:pt idx="14842">
                  <c:v>24.799360159999999</c:v>
                </c:pt>
                <c:pt idx="14843">
                  <c:v>24.79802145</c:v>
                </c:pt>
                <c:pt idx="14844">
                  <c:v>24.796682820000001</c:v>
                </c:pt>
                <c:pt idx="14845">
                  <c:v>24.795344289999999</c:v>
                </c:pt>
                <c:pt idx="14846">
                  <c:v>24.794005850000001</c:v>
                </c:pt>
                <c:pt idx="14847">
                  <c:v>24.792667489999999</c:v>
                </c:pt>
                <c:pt idx="14848">
                  <c:v>24.791329229999999</c:v>
                </c:pt>
                <c:pt idx="14849">
                  <c:v>24.789991059999998</c:v>
                </c:pt>
                <c:pt idx="14850">
                  <c:v>24.788652979999998</c:v>
                </c:pt>
                <c:pt idx="14851">
                  <c:v>24.787314989999999</c:v>
                </c:pt>
                <c:pt idx="14852">
                  <c:v>24.7859771</c:v>
                </c:pt>
                <c:pt idx="14853">
                  <c:v>24.784639290000001</c:v>
                </c:pt>
                <c:pt idx="14854">
                  <c:v>24.783301569999999</c:v>
                </c:pt>
                <c:pt idx="14855">
                  <c:v>24.781963950000002</c:v>
                </c:pt>
                <c:pt idx="14856">
                  <c:v>24.78062641</c:v>
                </c:pt>
                <c:pt idx="14857">
                  <c:v>24.77928897</c:v>
                </c:pt>
                <c:pt idx="14858">
                  <c:v>24.777951609999999</c:v>
                </c:pt>
                <c:pt idx="14859">
                  <c:v>24.776614349999999</c:v>
                </c:pt>
                <c:pt idx="14860">
                  <c:v>24.77527718</c:v>
                </c:pt>
                <c:pt idx="14861">
                  <c:v>24.773940110000002</c:v>
                </c:pt>
                <c:pt idx="14862">
                  <c:v>24.772603119999999</c:v>
                </c:pt>
                <c:pt idx="14863">
                  <c:v>24.771266220000001</c:v>
                </c:pt>
                <c:pt idx="14864">
                  <c:v>24.76992942</c:v>
                </c:pt>
                <c:pt idx="14865">
                  <c:v>24.768592699999999</c:v>
                </c:pt>
                <c:pt idx="14866">
                  <c:v>24.767256079999999</c:v>
                </c:pt>
                <c:pt idx="14867">
                  <c:v>24.76591955</c:v>
                </c:pt>
                <c:pt idx="14868">
                  <c:v>24.76458311</c:v>
                </c:pt>
                <c:pt idx="14869">
                  <c:v>24.763246769999999</c:v>
                </c:pt>
                <c:pt idx="14870">
                  <c:v>24.76191051</c:v>
                </c:pt>
                <c:pt idx="14871">
                  <c:v>24.760574349999999</c:v>
                </c:pt>
                <c:pt idx="14872">
                  <c:v>24.759238280000002</c:v>
                </c:pt>
                <c:pt idx="14873">
                  <c:v>24.757902300000001</c:v>
                </c:pt>
                <c:pt idx="14874">
                  <c:v>24.756566410000001</c:v>
                </c:pt>
                <c:pt idx="14875">
                  <c:v>24.755230610000002</c:v>
                </c:pt>
                <c:pt idx="14876">
                  <c:v>24.75389491</c:v>
                </c:pt>
                <c:pt idx="14877">
                  <c:v>24.752559300000001</c:v>
                </c:pt>
                <c:pt idx="14878">
                  <c:v>24.75122378</c:v>
                </c:pt>
                <c:pt idx="14879">
                  <c:v>24.749888349999999</c:v>
                </c:pt>
                <c:pt idx="14880">
                  <c:v>24.748553009999998</c:v>
                </c:pt>
                <c:pt idx="14881">
                  <c:v>24.747217769999999</c:v>
                </c:pt>
                <c:pt idx="14882">
                  <c:v>24.745882609999999</c:v>
                </c:pt>
                <c:pt idx="14883">
                  <c:v>24.74454755</c:v>
                </c:pt>
                <c:pt idx="14884">
                  <c:v>24.743212589999999</c:v>
                </c:pt>
                <c:pt idx="14885">
                  <c:v>24.741877710000001</c:v>
                </c:pt>
                <c:pt idx="14886">
                  <c:v>24.74054293</c:v>
                </c:pt>
                <c:pt idx="14887">
                  <c:v>24.73920824</c:v>
                </c:pt>
                <c:pt idx="14888">
                  <c:v>24.73787364</c:v>
                </c:pt>
                <c:pt idx="14889">
                  <c:v>24.736539140000001</c:v>
                </c:pt>
                <c:pt idx="14890">
                  <c:v>24.735204719999999</c:v>
                </c:pt>
                <c:pt idx="14891">
                  <c:v>24.733870400000001</c:v>
                </c:pt>
                <c:pt idx="14892">
                  <c:v>24.73253618</c:v>
                </c:pt>
                <c:pt idx="14893">
                  <c:v>24.731202039999999</c:v>
                </c:pt>
                <c:pt idx="14894">
                  <c:v>24.729868</c:v>
                </c:pt>
                <c:pt idx="14895">
                  <c:v>24.72853405</c:v>
                </c:pt>
                <c:pt idx="14896">
                  <c:v>24.727200199999999</c:v>
                </c:pt>
                <c:pt idx="14897">
                  <c:v>24.72586643</c:v>
                </c:pt>
                <c:pt idx="14898">
                  <c:v>24.724532759999999</c:v>
                </c:pt>
                <c:pt idx="14899">
                  <c:v>24.723199189999999</c:v>
                </c:pt>
                <c:pt idx="14900">
                  <c:v>24.721865699999999</c:v>
                </c:pt>
                <c:pt idx="14901">
                  <c:v>24.720532309999999</c:v>
                </c:pt>
                <c:pt idx="14902">
                  <c:v>24.719199010000001</c:v>
                </c:pt>
                <c:pt idx="14903">
                  <c:v>24.717865809999999</c:v>
                </c:pt>
                <c:pt idx="14904">
                  <c:v>24.716532690000001</c:v>
                </c:pt>
                <c:pt idx="14905">
                  <c:v>24.715199670000001</c:v>
                </c:pt>
                <c:pt idx="14906">
                  <c:v>24.713866750000001</c:v>
                </c:pt>
                <c:pt idx="14907">
                  <c:v>24.712533919999998</c:v>
                </c:pt>
                <c:pt idx="14908">
                  <c:v>24.71120118</c:v>
                </c:pt>
                <c:pt idx="14909">
                  <c:v>24.709868530000001</c:v>
                </c:pt>
                <c:pt idx="14910">
                  <c:v>24.708535980000001</c:v>
                </c:pt>
                <c:pt idx="14911">
                  <c:v>24.70720352</c:v>
                </c:pt>
                <c:pt idx="14912">
                  <c:v>24.705871160000001</c:v>
                </c:pt>
                <c:pt idx="14913">
                  <c:v>24.704538889999998</c:v>
                </c:pt>
                <c:pt idx="14914">
                  <c:v>24.70320671</c:v>
                </c:pt>
                <c:pt idx="14915">
                  <c:v>24.701874629999999</c:v>
                </c:pt>
                <c:pt idx="14916">
                  <c:v>24.700542639999998</c:v>
                </c:pt>
                <c:pt idx="14917">
                  <c:v>24.699210740000002</c:v>
                </c:pt>
                <c:pt idx="14918">
                  <c:v>24.697878939999999</c:v>
                </c:pt>
                <c:pt idx="14919">
                  <c:v>24.69654723</c:v>
                </c:pt>
                <c:pt idx="14920">
                  <c:v>24.695215619999999</c:v>
                </c:pt>
                <c:pt idx="14921">
                  <c:v>24.693884099999998</c:v>
                </c:pt>
                <c:pt idx="14922">
                  <c:v>24.692552670000001</c:v>
                </c:pt>
                <c:pt idx="14923">
                  <c:v>24.691221339999998</c:v>
                </c:pt>
                <c:pt idx="14924">
                  <c:v>24.6898901</c:v>
                </c:pt>
                <c:pt idx="14925">
                  <c:v>24.688558950000001</c:v>
                </c:pt>
                <c:pt idx="14926">
                  <c:v>24.6872279</c:v>
                </c:pt>
                <c:pt idx="14927">
                  <c:v>24.68589695</c:v>
                </c:pt>
                <c:pt idx="14928">
                  <c:v>24.684566090000001</c:v>
                </c:pt>
                <c:pt idx="14929">
                  <c:v>24.683235320000001</c:v>
                </c:pt>
                <c:pt idx="14930">
                  <c:v>24.68190465</c:v>
                </c:pt>
                <c:pt idx="14931">
                  <c:v>24.680574069999999</c:v>
                </c:pt>
                <c:pt idx="14932">
                  <c:v>24.679243580000001</c:v>
                </c:pt>
                <c:pt idx="14933">
                  <c:v>24.677913190000002</c:v>
                </c:pt>
                <c:pt idx="14934">
                  <c:v>24.6765829</c:v>
                </c:pt>
                <c:pt idx="14935">
                  <c:v>24.675252700000001</c:v>
                </c:pt>
                <c:pt idx="14936">
                  <c:v>24.67392259</c:v>
                </c:pt>
                <c:pt idx="14937">
                  <c:v>24.67259258</c:v>
                </c:pt>
                <c:pt idx="14938">
                  <c:v>24.671262670000001</c:v>
                </c:pt>
                <c:pt idx="14939">
                  <c:v>24.669932849999999</c:v>
                </c:pt>
                <c:pt idx="14940">
                  <c:v>24.66860312</c:v>
                </c:pt>
                <c:pt idx="14941">
                  <c:v>24.667273489999999</c:v>
                </c:pt>
                <c:pt idx="14942">
                  <c:v>24.665943949999999</c:v>
                </c:pt>
                <c:pt idx="14943">
                  <c:v>24.66461451</c:v>
                </c:pt>
                <c:pt idx="14944">
                  <c:v>24.663285160000001</c:v>
                </c:pt>
                <c:pt idx="14945">
                  <c:v>24.66195591</c:v>
                </c:pt>
                <c:pt idx="14946">
                  <c:v>24.660626749999999</c:v>
                </c:pt>
                <c:pt idx="14947">
                  <c:v>24.659297689999999</c:v>
                </c:pt>
                <c:pt idx="14948">
                  <c:v>24.65796873</c:v>
                </c:pt>
                <c:pt idx="14949">
                  <c:v>24.656639859999999</c:v>
                </c:pt>
                <c:pt idx="14950">
                  <c:v>24.655311080000001</c:v>
                </c:pt>
                <c:pt idx="14951">
                  <c:v>24.6539824</c:v>
                </c:pt>
                <c:pt idx="14952">
                  <c:v>24.65265381</c:v>
                </c:pt>
                <c:pt idx="14953">
                  <c:v>24.651325320000002</c:v>
                </c:pt>
                <c:pt idx="14954">
                  <c:v>24.64999693</c:v>
                </c:pt>
                <c:pt idx="14955">
                  <c:v>24.64866863</c:v>
                </c:pt>
                <c:pt idx="14956">
                  <c:v>24.64734043</c:v>
                </c:pt>
                <c:pt idx="14957">
                  <c:v>24.646012320000001</c:v>
                </c:pt>
                <c:pt idx="14958">
                  <c:v>24.644684309999999</c:v>
                </c:pt>
                <c:pt idx="14959">
                  <c:v>24.643356390000001</c:v>
                </c:pt>
                <c:pt idx="14960">
                  <c:v>24.642028570000001</c:v>
                </c:pt>
                <c:pt idx="14961">
                  <c:v>24.640700850000002</c:v>
                </c:pt>
                <c:pt idx="14962">
                  <c:v>24.63937322</c:v>
                </c:pt>
                <c:pt idx="14963">
                  <c:v>24.638045680000001</c:v>
                </c:pt>
                <c:pt idx="14964">
                  <c:v>24.636718250000001</c:v>
                </c:pt>
                <c:pt idx="14965">
                  <c:v>24.635390900000001</c:v>
                </c:pt>
                <c:pt idx="14966">
                  <c:v>24.634063659999999</c:v>
                </c:pt>
                <c:pt idx="14967">
                  <c:v>24.632736510000001</c:v>
                </c:pt>
                <c:pt idx="14968">
                  <c:v>24.63140946</c:v>
                </c:pt>
                <c:pt idx="14969">
                  <c:v>24.6300825</c:v>
                </c:pt>
                <c:pt idx="14970">
                  <c:v>24.628755640000001</c:v>
                </c:pt>
                <c:pt idx="14971">
                  <c:v>24.62742888</c:v>
                </c:pt>
                <c:pt idx="14972">
                  <c:v>24.626102209999999</c:v>
                </c:pt>
                <c:pt idx="14973">
                  <c:v>24.624775629999998</c:v>
                </c:pt>
                <c:pt idx="14974">
                  <c:v>24.62344916</c:v>
                </c:pt>
                <c:pt idx="14975">
                  <c:v>24.622122780000002</c:v>
                </c:pt>
                <c:pt idx="14976">
                  <c:v>24.620796500000001</c:v>
                </c:pt>
                <c:pt idx="14977">
                  <c:v>24.619470310000001</c:v>
                </c:pt>
                <c:pt idx="14978">
                  <c:v>24.618144220000001</c:v>
                </c:pt>
                <c:pt idx="14979">
                  <c:v>24.61681823</c:v>
                </c:pt>
                <c:pt idx="14980">
                  <c:v>24.615492329999999</c:v>
                </c:pt>
                <c:pt idx="14981">
                  <c:v>24.614166529999999</c:v>
                </c:pt>
                <c:pt idx="14982">
                  <c:v>24.61284083</c:v>
                </c:pt>
                <c:pt idx="14983">
                  <c:v>24.611515220000001</c:v>
                </c:pt>
                <c:pt idx="14984">
                  <c:v>24.61018971</c:v>
                </c:pt>
                <c:pt idx="14985">
                  <c:v>24.6088643</c:v>
                </c:pt>
                <c:pt idx="14986">
                  <c:v>24.607538980000001</c:v>
                </c:pt>
                <c:pt idx="14987">
                  <c:v>24.606213759999999</c:v>
                </c:pt>
                <c:pt idx="14988">
                  <c:v>24.604888639999999</c:v>
                </c:pt>
                <c:pt idx="14989">
                  <c:v>24.603563619999999</c:v>
                </c:pt>
                <c:pt idx="14990">
                  <c:v>24.60223869</c:v>
                </c:pt>
                <c:pt idx="14991">
                  <c:v>24.600913859999999</c:v>
                </c:pt>
                <c:pt idx="14992">
                  <c:v>24.599589120000001</c:v>
                </c:pt>
                <c:pt idx="14993">
                  <c:v>24.598264489999998</c:v>
                </c:pt>
                <c:pt idx="14994">
                  <c:v>24.596939949999999</c:v>
                </c:pt>
                <c:pt idx="14995">
                  <c:v>24.595615509999998</c:v>
                </c:pt>
                <c:pt idx="14996">
                  <c:v>24.594291160000001</c:v>
                </c:pt>
                <c:pt idx="14997">
                  <c:v>24.592966919999999</c:v>
                </c:pt>
                <c:pt idx="14998">
                  <c:v>24.59164277</c:v>
                </c:pt>
                <c:pt idx="14999">
                  <c:v>24.590318709999998</c:v>
                </c:pt>
                <c:pt idx="15000">
                  <c:v>24.588994759999999</c:v>
                </c:pt>
                <c:pt idx="15001">
                  <c:v>24.587670899999999</c:v>
                </c:pt>
                <c:pt idx="15002">
                  <c:v>24.586347140000001</c:v>
                </c:pt>
                <c:pt idx="15003">
                  <c:v>24.58502348</c:v>
                </c:pt>
                <c:pt idx="15004">
                  <c:v>24.583699920000001</c:v>
                </c:pt>
                <c:pt idx="15005">
                  <c:v>24.582376450000002</c:v>
                </c:pt>
                <c:pt idx="15006">
                  <c:v>24.58105308</c:v>
                </c:pt>
                <c:pt idx="15007">
                  <c:v>24.57972981</c:v>
                </c:pt>
                <c:pt idx="15008">
                  <c:v>24.578406640000001</c:v>
                </c:pt>
                <c:pt idx="15009">
                  <c:v>24.577083559999998</c:v>
                </c:pt>
                <c:pt idx="15010">
                  <c:v>24.575760590000002</c:v>
                </c:pt>
                <c:pt idx="15011">
                  <c:v>24.574437710000002</c:v>
                </c:pt>
                <c:pt idx="15012">
                  <c:v>24.573114929999999</c:v>
                </c:pt>
                <c:pt idx="15013">
                  <c:v>24.571792240000001</c:v>
                </c:pt>
                <c:pt idx="15014">
                  <c:v>24.570469660000001</c:v>
                </c:pt>
                <c:pt idx="15015">
                  <c:v>24.569147170000001</c:v>
                </c:pt>
                <c:pt idx="15016">
                  <c:v>24.56782479</c:v>
                </c:pt>
                <c:pt idx="15017">
                  <c:v>24.566502499999999</c:v>
                </c:pt>
                <c:pt idx="15018">
                  <c:v>24.565180300000002</c:v>
                </c:pt>
                <c:pt idx="15019">
                  <c:v>24.563858209999999</c:v>
                </c:pt>
                <c:pt idx="15020">
                  <c:v>24.562536219999998</c:v>
                </c:pt>
                <c:pt idx="15021">
                  <c:v>24.561214320000001</c:v>
                </c:pt>
                <c:pt idx="15022">
                  <c:v>24.559892519999998</c:v>
                </c:pt>
                <c:pt idx="15023">
                  <c:v>24.55857082</c:v>
                </c:pt>
                <c:pt idx="15024">
                  <c:v>24.557249219999999</c:v>
                </c:pt>
                <c:pt idx="15025">
                  <c:v>24.55592772</c:v>
                </c:pt>
                <c:pt idx="15026">
                  <c:v>24.554606320000001</c:v>
                </c:pt>
                <c:pt idx="15027">
                  <c:v>24.55328501</c:v>
                </c:pt>
                <c:pt idx="15028">
                  <c:v>24.55196381</c:v>
                </c:pt>
                <c:pt idx="15029">
                  <c:v>24.550642700000001</c:v>
                </c:pt>
                <c:pt idx="15030">
                  <c:v>24.549321689999999</c:v>
                </c:pt>
                <c:pt idx="15031">
                  <c:v>24.548000779999999</c:v>
                </c:pt>
                <c:pt idx="15032">
                  <c:v>24.54667997</c:v>
                </c:pt>
                <c:pt idx="15033">
                  <c:v>24.545359260000001</c:v>
                </c:pt>
                <c:pt idx="15034">
                  <c:v>24.544038650000001</c:v>
                </c:pt>
                <c:pt idx="15035">
                  <c:v>24.542718140000002</c:v>
                </c:pt>
                <c:pt idx="15036">
                  <c:v>24.541397719999999</c:v>
                </c:pt>
                <c:pt idx="15037">
                  <c:v>24.540077409999999</c:v>
                </c:pt>
                <c:pt idx="15038">
                  <c:v>24.538757189999998</c:v>
                </c:pt>
                <c:pt idx="15039">
                  <c:v>24.53743708</c:v>
                </c:pt>
                <c:pt idx="15040">
                  <c:v>24.536117059999999</c:v>
                </c:pt>
                <c:pt idx="15041">
                  <c:v>24.534797139999998</c:v>
                </c:pt>
                <c:pt idx="15042">
                  <c:v>24.533477319999999</c:v>
                </c:pt>
                <c:pt idx="15043">
                  <c:v>24.532157609999999</c:v>
                </c:pt>
                <c:pt idx="15044">
                  <c:v>24.530837989999998</c:v>
                </c:pt>
                <c:pt idx="15045">
                  <c:v>24.529518469999999</c:v>
                </c:pt>
                <c:pt idx="15046">
                  <c:v>24.528199050000001</c:v>
                </c:pt>
                <c:pt idx="15047">
                  <c:v>24.526879730000001</c:v>
                </c:pt>
                <c:pt idx="15048">
                  <c:v>24.525560500000001</c:v>
                </c:pt>
                <c:pt idx="15049">
                  <c:v>24.524241379999999</c:v>
                </c:pt>
                <c:pt idx="15050">
                  <c:v>24.522922359999999</c:v>
                </c:pt>
                <c:pt idx="15051">
                  <c:v>24.52160344</c:v>
                </c:pt>
                <c:pt idx="15052">
                  <c:v>24.520284620000002</c:v>
                </c:pt>
                <c:pt idx="15053">
                  <c:v>24.518965900000001</c:v>
                </c:pt>
                <c:pt idx="15054">
                  <c:v>24.517647279999998</c:v>
                </c:pt>
                <c:pt idx="15055">
                  <c:v>24.51632876</c:v>
                </c:pt>
                <c:pt idx="15056">
                  <c:v>24.515010329999999</c:v>
                </c:pt>
                <c:pt idx="15057">
                  <c:v>24.51369201</c:v>
                </c:pt>
                <c:pt idx="15058">
                  <c:v>24.512373790000002</c:v>
                </c:pt>
                <c:pt idx="15059">
                  <c:v>24.511055670000001</c:v>
                </c:pt>
                <c:pt idx="15060">
                  <c:v>24.509737650000002</c:v>
                </c:pt>
                <c:pt idx="15061">
                  <c:v>24.50841973</c:v>
                </c:pt>
                <c:pt idx="15062">
                  <c:v>24.507101909999999</c:v>
                </c:pt>
                <c:pt idx="15063">
                  <c:v>24.50578419</c:v>
                </c:pt>
                <c:pt idx="15064">
                  <c:v>24.504466570000002</c:v>
                </c:pt>
                <c:pt idx="15065">
                  <c:v>24.503149050000001</c:v>
                </c:pt>
                <c:pt idx="15066">
                  <c:v>24.501831630000002</c:v>
                </c:pt>
                <c:pt idx="15067">
                  <c:v>24.50051431</c:v>
                </c:pt>
                <c:pt idx="15068">
                  <c:v>24.499197089999999</c:v>
                </c:pt>
                <c:pt idx="15069">
                  <c:v>24.49787998</c:v>
                </c:pt>
                <c:pt idx="15070">
                  <c:v>24.496562959999999</c:v>
                </c:pt>
                <c:pt idx="15071">
                  <c:v>24.495246040000001</c:v>
                </c:pt>
                <c:pt idx="15072">
                  <c:v>24.493929229999999</c:v>
                </c:pt>
                <c:pt idx="15073">
                  <c:v>24.492612510000001</c:v>
                </c:pt>
                <c:pt idx="15074">
                  <c:v>24.491295900000001</c:v>
                </c:pt>
                <c:pt idx="15075">
                  <c:v>24.489979389999998</c:v>
                </c:pt>
                <c:pt idx="15076">
                  <c:v>24.488662980000001</c:v>
                </c:pt>
                <c:pt idx="15077">
                  <c:v>24.487346670000001</c:v>
                </c:pt>
                <c:pt idx="15078">
                  <c:v>24.486030459999998</c:v>
                </c:pt>
                <c:pt idx="15079">
                  <c:v>24.484714350000001</c:v>
                </c:pt>
                <c:pt idx="15080">
                  <c:v>24.483398340000001</c:v>
                </c:pt>
                <c:pt idx="15081">
                  <c:v>24.482082429999998</c:v>
                </c:pt>
                <c:pt idx="15082">
                  <c:v>24.480766630000002</c:v>
                </c:pt>
                <c:pt idx="15083">
                  <c:v>24.479450920000001</c:v>
                </c:pt>
                <c:pt idx="15084">
                  <c:v>24.47813532</c:v>
                </c:pt>
                <c:pt idx="15085">
                  <c:v>24.476819819999999</c:v>
                </c:pt>
                <c:pt idx="15086">
                  <c:v>24.47550442</c:v>
                </c:pt>
                <c:pt idx="15087">
                  <c:v>24.474189119999998</c:v>
                </c:pt>
                <c:pt idx="15088">
                  <c:v>24.472873929999999</c:v>
                </c:pt>
                <c:pt idx="15089">
                  <c:v>24.471558829999999</c:v>
                </c:pt>
                <c:pt idx="15090">
                  <c:v>24.470243839999998</c:v>
                </c:pt>
                <c:pt idx="15091">
                  <c:v>24.468928940000001</c:v>
                </c:pt>
                <c:pt idx="15092">
                  <c:v>24.467614149999999</c:v>
                </c:pt>
                <c:pt idx="15093">
                  <c:v>24.466299459999998</c:v>
                </c:pt>
                <c:pt idx="15094">
                  <c:v>24.464984879999999</c:v>
                </c:pt>
                <c:pt idx="15095">
                  <c:v>24.463670390000001</c:v>
                </c:pt>
                <c:pt idx="15096">
                  <c:v>24.462356010000001</c:v>
                </c:pt>
                <c:pt idx="15097">
                  <c:v>24.461041720000001</c:v>
                </c:pt>
                <c:pt idx="15098">
                  <c:v>24.459727539999999</c:v>
                </c:pt>
                <c:pt idx="15099">
                  <c:v>24.45841347</c:v>
                </c:pt>
                <c:pt idx="15100">
                  <c:v>24.457099490000001</c:v>
                </c:pt>
                <c:pt idx="15101">
                  <c:v>24.45578562</c:v>
                </c:pt>
                <c:pt idx="15102">
                  <c:v>24.454471850000001</c:v>
                </c:pt>
                <c:pt idx="15103">
                  <c:v>24.453158179999999</c:v>
                </c:pt>
                <c:pt idx="15104">
                  <c:v>24.451844609999998</c:v>
                </c:pt>
                <c:pt idx="15105">
                  <c:v>24.450531139999999</c:v>
                </c:pt>
                <c:pt idx="15106">
                  <c:v>24.449217780000001</c:v>
                </c:pt>
                <c:pt idx="15107">
                  <c:v>24.447904520000002</c:v>
                </c:pt>
                <c:pt idx="15108">
                  <c:v>24.446591359999999</c:v>
                </c:pt>
                <c:pt idx="15109">
                  <c:v>24.445278309999999</c:v>
                </c:pt>
                <c:pt idx="15110">
                  <c:v>24.443965349999999</c:v>
                </c:pt>
                <c:pt idx="15111">
                  <c:v>24.442652500000001</c:v>
                </c:pt>
                <c:pt idx="15112">
                  <c:v>24.441339750000001</c:v>
                </c:pt>
                <c:pt idx="15113">
                  <c:v>24.440027109999999</c:v>
                </c:pt>
                <c:pt idx="15114">
                  <c:v>24.438714560000001</c:v>
                </c:pt>
                <c:pt idx="15115">
                  <c:v>24.437402120000002</c:v>
                </c:pt>
                <c:pt idx="15116">
                  <c:v>24.43608978</c:v>
                </c:pt>
                <c:pt idx="15117">
                  <c:v>24.43477755</c:v>
                </c:pt>
                <c:pt idx="15118">
                  <c:v>24.433465420000001</c:v>
                </c:pt>
                <c:pt idx="15119">
                  <c:v>24.43215339</c:v>
                </c:pt>
                <c:pt idx="15120">
                  <c:v>24.43084146</c:v>
                </c:pt>
                <c:pt idx="15121">
                  <c:v>24.429529639999998</c:v>
                </c:pt>
                <c:pt idx="15122">
                  <c:v>24.428217910000001</c:v>
                </c:pt>
                <c:pt idx="15123">
                  <c:v>24.426906299999999</c:v>
                </c:pt>
                <c:pt idx="15124">
                  <c:v>24.425594780000001</c:v>
                </c:pt>
                <c:pt idx="15125">
                  <c:v>24.424283370000001</c:v>
                </c:pt>
                <c:pt idx="15126">
                  <c:v>24.422972059999999</c:v>
                </c:pt>
                <c:pt idx="15127">
                  <c:v>24.421660859999999</c:v>
                </c:pt>
                <c:pt idx="15128">
                  <c:v>24.420349760000001</c:v>
                </c:pt>
                <c:pt idx="15129">
                  <c:v>24.419038759999999</c:v>
                </c:pt>
                <c:pt idx="15130">
                  <c:v>24.417727859999999</c:v>
                </c:pt>
                <c:pt idx="15131">
                  <c:v>24.416417070000001</c:v>
                </c:pt>
                <c:pt idx="15132">
                  <c:v>24.415106380000001</c:v>
                </c:pt>
                <c:pt idx="15133">
                  <c:v>24.413795799999999</c:v>
                </c:pt>
                <c:pt idx="15134">
                  <c:v>24.412485310000001</c:v>
                </c:pt>
                <c:pt idx="15135">
                  <c:v>24.411174939999999</c:v>
                </c:pt>
                <c:pt idx="15136">
                  <c:v>24.40986466</c:v>
                </c:pt>
                <c:pt idx="15137">
                  <c:v>24.40855449</c:v>
                </c:pt>
                <c:pt idx="15138">
                  <c:v>24.407244420000001</c:v>
                </c:pt>
                <c:pt idx="15139">
                  <c:v>24.405934460000001</c:v>
                </c:pt>
                <c:pt idx="15140">
                  <c:v>24.404624599999998</c:v>
                </c:pt>
                <c:pt idx="15141">
                  <c:v>24.403314850000001</c:v>
                </c:pt>
                <c:pt idx="15142">
                  <c:v>24.402005190000001</c:v>
                </c:pt>
                <c:pt idx="15143">
                  <c:v>24.400695649999999</c:v>
                </c:pt>
                <c:pt idx="15144">
                  <c:v>24.399386199999999</c:v>
                </c:pt>
                <c:pt idx="15145">
                  <c:v>24.39807686</c:v>
                </c:pt>
                <c:pt idx="15146">
                  <c:v>24.396767619999999</c:v>
                </c:pt>
                <c:pt idx="15147">
                  <c:v>24.395458489999999</c:v>
                </c:pt>
                <c:pt idx="15148">
                  <c:v>24.394149460000001</c:v>
                </c:pt>
                <c:pt idx="15149">
                  <c:v>24.392840540000002</c:v>
                </c:pt>
                <c:pt idx="15150">
                  <c:v>24.39153172</c:v>
                </c:pt>
                <c:pt idx="15151">
                  <c:v>24.39022301</c:v>
                </c:pt>
                <c:pt idx="15152">
                  <c:v>24.388914400000001</c:v>
                </c:pt>
                <c:pt idx="15153">
                  <c:v>24.38760589</c:v>
                </c:pt>
                <c:pt idx="15154">
                  <c:v>24.38629749</c:v>
                </c:pt>
                <c:pt idx="15155">
                  <c:v>24.384989189999999</c:v>
                </c:pt>
                <c:pt idx="15156">
                  <c:v>24.383680999999999</c:v>
                </c:pt>
                <c:pt idx="15157">
                  <c:v>24.382372910000001</c:v>
                </c:pt>
                <c:pt idx="15158">
                  <c:v>24.38106492</c:v>
                </c:pt>
                <c:pt idx="15159">
                  <c:v>24.379757040000001</c:v>
                </c:pt>
                <c:pt idx="15160">
                  <c:v>24.378449270000001</c:v>
                </c:pt>
                <c:pt idx="15161">
                  <c:v>24.377141600000002</c:v>
                </c:pt>
                <c:pt idx="15162">
                  <c:v>24.37583403</c:v>
                </c:pt>
                <c:pt idx="15163">
                  <c:v>24.37452657</c:v>
                </c:pt>
                <c:pt idx="15164">
                  <c:v>24.373219219999999</c:v>
                </c:pt>
                <c:pt idx="15165">
                  <c:v>24.371911969999999</c:v>
                </c:pt>
                <c:pt idx="15166">
                  <c:v>24.370604820000001</c:v>
                </c:pt>
                <c:pt idx="15167">
                  <c:v>24.36929778</c:v>
                </c:pt>
                <c:pt idx="15168">
                  <c:v>24.367990840000001</c:v>
                </c:pt>
                <c:pt idx="15169">
                  <c:v>24.36668401</c:v>
                </c:pt>
                <c:pt idx="15170">
                  <c:v>24.365377290000001</c:v>
                </c:pt>
                <c:pt idx="15171">
                  <c:v>24.36407067</c:v>
                </c:pt>
                <c:pt idx="15172">
                  <c:v>24.36276415</c:v>
                </c:pt>
                <c:pt idx="15173">
                  <c:v>24.361457739999999</c:v>
                </c:pt>
                <c:pt idx="15174">
                  <c:v>24.360151439999999</c:v>
                </c:pt>
                <c:pt idx="15175">
                  <c:v>24.358845240000001</c:v>
                </c:pt>
                <c:pt idx="15176">
                  <c:v>24.35753914</c:v>
                </c:pt>
                <c:pt idx="15177">
                  <c:v>24.356233150000001</c:v>
                </c:pt>
                <c:pt idx="15178">
                  <c:v>24.354927270000001</c:v>
                </c:pt>
                <c:pt idx="15179">
                  <c:v>24.353621489999998</c:v>
                </c:pt>
                <c:pt idx="15180">
                  <c:v>24.352315820000001</c:v>
                </c:pt>
                <c:pt idx="15181">
                  <c:v>24.351010250000002</c:v>
                </c:pt>
                <c:pt idx="15182">
                  <c:v>24.349704790000001</c:v>
                </c:pt>
                <c:pt idx="15183">
                  <c:v>24.348399440000001</c:v>
                </c:pt>
                <c:pt idx="15184">
                  <c:v>24.34709419</c:v>
                </c:pt>
                <c:pt idx="15185">
                  <c:v>24.34578904</c:v>
                </c:pt>
                <c:pt idx="15186">
                  <c:v>24.344484009999999</c:v>
                </c:pt>
                <c:pt idx="15187">
                  <c:v>24.343179070000001</c:v>
                </c:pt>
                <c:pt idx="15188">
                  <c:v>24.34187425</c:v>
                </c:pt>
                <c:pt idx="15189">
                  <c:v>24.34056953</c:v>
                </c:pt>
                <c:pt idx="15190">
                  <c:v>24.339264910000001</c:v>
                </c:pt>
                <c:pt idx="15191">
                  <c:v>24.337960410000001</c:v>
                </c:pt>
                <c:pt idx="15192">
                  <c:v>24.336656000000001</c:v>
                </c:pt>
                <c:pt idx="15193">
                  <c:v>24.335351710000001</c:v>
                </c:pt>
                <c:pt idx="15194">
                  <c:v>24.334047519999999</c:v>
                </c:pt>
                <c:pt idx="15195">
                  <c:v>24.332743430000001</c:v>
                </c:pt>
                <c:pt idx="15196">
                  <c:v>24.331439450000001</c:v>
                </c:pt>
                <c:pt idx="15197">
                  <c:v>24.33013558</c:v>
                </c:pt>
                <c:pt idx="15198">
                  <c:v>24.328831820000001</c:v>
                </c:pt>
                <c:pt idx="15199">
                  <c:v>24.32752816</c:v>
                </c:pt>
                <c:pt idx="15200">
                  <c:v>24.326224610000001</c:v>
                </c:pt>
                <c:pt idx="15201">
                  <c:v>24.324921159999999</c:v>
                </c:pt>
                <c:pt idx="15202">
                  <c:v>24.323617819999999</c:v>
                </c:pt>
                <c:pt idx="15203">
                  <c:v>24.322314590000001</c:v>
                </c:pt>
                <c:pt idx="15204">
                  <c:v>24.321011469999998</c:v>
                </c:pt>
                <c:pt idx="15205">
                  <c:v>24.31970845</c:v>
                </c:pt>
                <c:pt idx="15206">
                  <c:v>24.31840553</c:v>
                </c:pt>
                <c:pt idx="15207">
                  <c:v>24.317102729999998</c:v>
                </c:pt>
                <c:pt idx="15208">
                  <c:v>24.315800029999998</c:v>
                </c:pt>
                <c:pt idx="15209">
                  <c:v>24.31449744</c:v>
                </c:pt>
                <c:pt idx="15210">
                  <c:v>24.31319495</c:v>
                </c:pt>
                <c:pt idx="15211">
                  <c:v>24.311892570000001</c:v>
                </c:pt>
                <c:pt idx="15212">
                  <c:v>24.310590300000001</c:v>
                </c:pt>
                <c:pt idx="15213">
                  <c:v>24.30928814</c:v>
                </c:pt>
                <c:pt idx="15214">
                  <c:v>24.307986079999999</c:v>
                </c:pt>
                <c:pt idx="15215">
                  <c:v>24.306684130000001</c:v>
                </c:pt>
                <c:pt idx="15216">
                  <c:v>24.305382290000001</c:v>
                </c:pt>
                <c:pt idx="15217">
                  <c:v>24.304080549999998</c:v>
                </c:pt>
                <c:pt idx="15218">
                  <c:v>24.302778920000002</c:v>
                </c:pt>
                <c:pt idx="15219">
                  <c:v>24.3014774</c:v>
                </c:pt>
                <c:pt idx="15220">
                  <c:v>24.30017599</c:v>
                </c:pt>
                <c:pt idx="15221">
                  <c:v>24.298874680000001</c:v>
                </c:pt>
                <c:pt idx="15222">
                  <c:v>24.297573480000001</c:v>
                </c:pt>
                <c:pt idx="15223">
                  <c:v>24.296272389999999</c:v>
                </c:pt>
                <c:pt idx="15224">
                  <c:v>24.294971409999999</c:v>
                </c:pt>
                <c:pt idx="15225">
                  <c:v>24.29367053</c:v>
                </c:pt>
                <c:pt idx="15226">
                  <c:v>24.29236976</c:v>
                </c:pt>
                <c:pt idx="15227">
                  <c:v>24.291069100000001</c:v>
                </c:pt>
                <c:pt idx="15228">
                  <c:v>24.289768540000001</c:v>
                </c:pt>
                <c:pt idx="15229">
                  <c:v>24.288468099999999</c:v>
                </c:pt>
                <c:pt idx="15230">
                  <c:v>24.287167759999999</c:v>
                </c:pt>
                <c:pt idx="15231">
                  <c:v>24.285867530000001</c:v>
                </c:pt>
                <c:pt idx="15232">
                  <c:v>24.284567410000001</c:v>
                </c:pt>
                <c:pt idx="15233">
                  <c:v>24.283267389999999</c:v>
                </c:pt>
                <c:pt idx="15234">
                  <c:v>24.281967479999999</c:v>
                </c:pt>
                <c:pt idx="15235">
                  <c:v>24.280667690000001</c:v>
                </c:pt>
                <c:pt idx="15236">
                  <c:v>24.279367990000001</c:v>
                </c:pt>
                <c:pt idx="15237">
                  <c:v>24.278068409999999</c:v>
                </c:pt>
                <c:pt idx="15238">
                  <c:v>24.27676894</c:v>
                </c:pt>
                <c:pt idx="15239">
                  <c:v>24.275469569999998</c:v>
                </c:pt>
                <c:pt idx="15240">
                  <c:v>24.274170309999999</c:v>
                </c:pt>
                <c:pt idx="15241">
                  <c:v>24.272871160000001</c:v>
                </c:pt>
                <c:pt idx="15242">
                  <c:v>24.271572119999998</c:v>
                </c:pt>
                <c:pt idx="15243">
                  <c:v>24.270273190000001</c:v>
                </c:pt>
                <c:pt idx="15244">
                  <c:v>24.268974360000001</c:v>
                </c:pt>
                <c:pt idx="15245">
                  <c:v>24.26767564</c:v>
                </c:pt>
                <c:pt idx="15246">
                  <c:v>24.266377030000001</c:v>
                </c:pt>
                <c:pt idx="15247">
                  <c:v>24.265078540000001</c:v>
                </c:pt>
                <c:pt idx="15248">
                  <c:v>24.263780140000001</c:v>
                </c:pt>
                <c:pt idx="15249">
                  <c:v>24.262481860000001</c:v>
                </c:pt>
                <c:pt idx="15250">
                  <c:v>24.261183689999999</c:v>
                </c:pt>
                <c:pt idx="15251">
                  <c:v>24.259885619999999</c:v>
                </c:pt>
                <c:pt idx="15252">
                  <c:v>24.258587670000001</c:v>
                </c:pt>
                <c:pt idx="15253">
                  <c:v>24.25728982</c:v>
                </c:pt>
                <c:pt idx="15254">
                  <c:v>24.255992079999999</c:v>
                </c:pt>
                <c:pt idx="15255">
                  <c:v>24.254694449999999</c:v>
                </c:pt>
                <c:pt idx="15256">
                  <c:v>24.253396930000001</c:v>
                </c:pt>
                <c:pt idx="15257">
                  <c:v>24.252099510000001</c:v>
                </c:pt>
                <c:pt idx="15258">
                  <c:v>24.25080221</c:v>
                </c:pt>
                <c:pt idx="15259">
                  <c:v>24.249505020000001</c:v>
                </c:pt>
                <c:pt idx="15260">
                  <c:v>24.24820793</c:v>
                </c:pt>
                <c:pt idx="15261">
                  <c:v>24.246910960000001</c:v>
                </c:pt>
                <c:pt idx="15262">
                  <c:v>24.24561409</c:v>
                </c:pt>
                <c:pt idx="15263">
                  <c:v>24.244317330000001</c:v>
                </c:pt>
                <c:pt idx="15264">
                  <c:v>24.243020680000001</c:v>
                </c:pt>
                <c:pt idx="15265">
                  <c:v>24.241724139999999</c:v>
                </c:pt>
                <c:pt idx="15266">
                  <c:v>24.240427709999999</c:v>
                </c:pt>
                <c:pt idx="15267">
                  <c:v>24.239131390000001</c:v>
                </c:pt>
                <c:pt idx="15268">
                  <c:v>24.237835180000001</c:v>
                </c:pt>
                <c:pt idx="15269">
                  <c:v>24.23653908</c:v>
                </c:pt>
                <c:pt idx="15270">
                  <c:v>24.235243090000001</c:v>
                </c:pt>
                <c:pt idx="15271">
                  <c:v>24.233947199999999</c:v>
                </c:pt>
                <c:pt idx="15272">
                  <c:v>24.232651430000001</c:v>
                </c:pt>
                <c:pt idx="15273">
                  <c:v>24.23135577</c:v>
                </c:pt>
                <c:pt idx="15274">
                  <c:v>24.230060210000001</c:v>
                </c:pt>
                <c:pt idx="15275">
                  <c:v>24.228764770000002</c:v>
                </c:pt>
                <c:pt idx="15276">
                  <c:v>24.22746944</c:v>
                </c:pt>
                <c:pt idx="15277">
                  <c:v>24.22617421</c:v>
                </c:pt>
                <c:pt idx="15278">
                  <c:v>24.224879099999999</c:v>
                </c:pt>
                <c:pt idx="15279">
                  <c:v>24.223584089999999</c:v>
                </c:pt>
                <c:pt idx="15280">
                  <c:v>24.222289199999999</c:v>
                </c:pt>
                <c:pt idx="15281">
                  <c:v>24.220994409999999</c:v>
                </c:pt>
                <c:pt idx="15282">
                  <c:v>24.219699739999999</c:v>
                </c:pt>
                <c:pt idx="15283">
                  <c:v>24.218405180000001</c:v>
                </c:pt>
                <c:pt idx="15284">
                  <c:v>24.217110720000001</c:v>
                </c:pt>
                <c:pt idx="15285">
                  <c:v>24.21581638</c:v>
                </c:pt>
                <c:pt idx="15286">
                  <c:v>24.21452214</c:v>
                </c:pt>
                <c:pt idx="15287">
                  <c:v>24.213228019999999</c:v>
                </c:pt>
                <c:pt idx="15288">
                  <c:v>24.21193401</c:v>
                </c:pt>
                <c:pt idx="15289">
                  <c:v>24.210640099999999</c:v>
                </c:pt>
                <c:pt idx="15290">
                  <c:v>24.209346310000001</c:v>
                </c:pt>
                <c:pt idx="15291">
                  <c:v>24.208052630000001</c:v>
                </c:pt>
                <c:pt idx="15292">
                  <c:v>24.20675906</c:v>
                </c:pt>
                <c:pt idx="15293">
                  <c:v>24.2054656</c:v>
                </c:pt>
                <c:pt idx="15294">
                  <c:v>24.204172239999998</c:v>
                </c:pt>
                <c:pt idx="15295">
                  <c:v>24.202878999999999</c:v>
                </c:pt>
                <c:pt idx="15296">
                  <c:v>24.20158588</c:v>
                </c:pt>
                <c:pt idx="15297">
                  <c:v>24.200292860000001</c:v>
                </c:pt>
                <c:pt idx="15298">
                  <c:v>24.198999950000001</c:v>
                </c:pt>
                <c:pt idx="15299">
                  <c:v>24.197707149999999</c:v>
                </c:pt>
                <c:pt idx="15300">
                  <c:v>24.196414470000001</c:v>
                </c:pt>
                <c:pt idx="15301">
                  <c:v>24.195121889999999</c:v>
                </c:pt>
                <c:pt idx="15302">
                  <c:v>24.193829430000001</c:v>
                </c:pt>
                <c:pt idx="15303">
                  <c:v>24.19253707</c:v>
                </c:pt>
                <c:pt idx="15304">
                  <c:v>24.191244829999999</c:v>
                </c:pt>
                <c:pt idx="15305">
                  <c:v>24.189952699999999</c:v>
                </c:pt>
                <c:pt idx="15306">
                  <c:v>24.188660680000002</c:v>
                </c:pt>
                <c:pt idx="15307">
                  <c:v>24.187368769999999</c:v>
                </c:pt>
                <c:pt idx="15308">
                  <c:v>24.186076969999998</c:v>
                </c:pt>
                <c:pt idx="15309">
                  <c:v>24.184785290000001</c:v>
                </c:pt>
                <c:pt idx="15310">
                  <c:v>24.18349371</c:v>
                </c:pt>
                <c:pt idx="15311">
                  <c:v>24.18220225</c:v>
                </c:pt>
                <c:pt idx="15312">
                  <c:v>24.18091089</c:v>
                </c:pt>
                <c:pt idx="15313">
                  <c:v>24.179619649999999</c:v>
                </c:pt>
                <c:pt idx="15314">
                  <c:v>24.178328520000001</c:v>
                </c:pt>
                <c:pt idx="15315">
                  <c:v>24.177037500000001</c:v>
                </c:pt>
                <c:pt idx="15316">
                  <c:v>24.1757466</c:v>
                </c:pt>
                <c:pt idx="15317">
                  <c:v>24.1744558</c:v>
                </c:pt>
                <c:pt idx="15318">
                  <c:v>24.17316512</c:v>
                </c:pt>
                <c:pt idx="15319">
                  <c:v>24.171874540000001</c:v>
                </c:pt>
                <c:pt idx="15320">
                  <c:v>24.170584080000001</c:v>
                </c:pt>
                <c:pt idx="15321">
                  <c:v>24.169293740000001</c:v>
                </c:pt>
                <c:pt idx="15322">
                  <c:v>24.168003500000001</c:v>
                </c:pt>
                <c:pt idx="15323">
                  <c:v>24.16671337</c:v>
                </c:pt>
                <c:pt idx="15324">
                  <c:v>24.165423359999998</c:v>
                </c:pt>
                <c:pt idx="15325">
                  <c:v>24.164133459999999</c:v>
                </c:pt>
                <c:pt idx="15326">
                  <c:v>24.162843670000001</c:v>
                </c:pt>
                <c:pt idx="15327">
                  <c:v>24.161553990000002</c:v>
                </c:pt>
                <c:pt idx="15328">
                  <c:v>24.160264430000002</c:v>
                </c:pt>
                <c:pt idx="15329">
                  <c:v>24.158974969999999</c:v>
                </c:pt>
                <c:pt idx="15330">
                  <c:v>24.15768563</c:v>
                </c:pt>
                <c:pt idx="15331">
                  <c:v>24.156396409999999</c:v>
                </c:pt>
                <c:pt idx="15332">
                  <c:v>24.15510729</c:v>
                </c:pt>
                <c:pt idx="15333">
                  <c:v>24.153818279999999</c:v>
                </c:pt>
                <c:pt idx="15334">
                  <c:v>24.152529390000002</c:v>
                </c:pt>
                <c:pt idx="15335">
                  <c:v>24.151240609999999</c:v>
                </c:pt>
                <c:pt idx="15336">
                  <c:v>24.149951940000001</c:v>
                </c:pt>
                <c:pt idx="15337">
                  <c:v>24.148663389999999</c:v>
                </c:pt>
                <c:pt idx="15338">
                  <c:v>24.14737495</c:v>
                </c:pt>
                <c:pt idx="15339">
                  <c:v>24.146086619999998</c:v>
                </c:pt>
                <c:pt idx="15340">
                  <c:v>24.144798399999999</c:v>
                </c:pt>
                <c:pt idx="15341">
                  <c:v>24.143510299999999</c:v>
                </c:pt>
                <c:pt idx="15342">
                  <c:v>24.142222310000001</c:v>
                </c:pt>
                <c:pt idx="15343">
                  <c:v>24.140934430000001</c:v>
                </c:pt>
                <c:pt idx="15344">
                  <c:v>24.13964666</c:v>
                </c:pt>
                <c:pt idx="15345">
                  <c:v>24.138359009999999</c:v>
                </c:pt>
                <c:pt idx="15346">
                  <c:v>24.137071469999999</c:v>
                </c:pt>
                <c:pt idx="15347">
                  <c:v>24.135784040000001</c:v>
                </c:pt>
                <c:pt idx="15348">
                  <c:v>24.134496720000001</c:v>
                </c:pt>
                <c:pt idx="15349">
                  <c:v>24.133209520000001</c:v>
                </c:pt>
                <c:pt idx="15350">
                  <c:v>24.131922429999999</c:v>
                </c:pt>
                <c:pt idx="15351">
                  <c:v>24.130635460000001</c:v>
                </c:pt>
                <c:pt idx="15352">
                  <c:v>24.129348589999999</c:v>
                </c:pt>
                <c:pt idx="15353">
                  <c:v>24.128061850000002</c:v>
                </c:pt>
                <c:pt idx="15354">
                  <c:v>24.126775210000002</c:v>
                </c:pt>
                <c:pt idx="15355">
                  <c:v>24.125488690000001</c:v>
                </c:pt>
                <c:pt idx="15356">
                  <c:v>24.124202279999999</c:v>
                </c:pt>
                <c:pt idx="15357">
                  <c:v>24.122915979999998</c:v>
                </c:pt>
                <c:pt idx="15358">
                  <c:v>24.121629800000001</c:v>
                </c:pt>
                <c:pt idx="15359">
                  <c:v>24.120343729999998</c:v>
                </c:pt>
                <c:pt idx="15360">
                  <c:v>24.119057770000001</c:v>
                </c:pt>
                <c:pt idx="15361">
                  <c:v>24.11777193</c:v>
                </c:pt>
                <c:pt idx="15362">
                  <c:v>24.116486200000001</c:v>
                </c:pt>
                <c:pt idx="15363">
                  <c:v>24.11520058</c:v>
                </c:pt>
                <c:pt idx="15364">
                  <c:v>24.113915080000002</c:v>
                </c:pt>
                <c:pt idx="15365">
                  <c:v>24.112629689999999</c:v>
                </c:pt>
                <c:pt idx="15366">
                  <c:v>24.111344420000002</c:v>
                </c:pt>
                <c:pt idx="15367">
                  <c:v>24.11005926</c:v>
                </c:pt>
                <c:pt idx="15368">
                  <c:v>24.10877421</c:v>
                </c:pt>
                <c:pt idx="15369">
                  <c:v>24.107489279999999</c:v>
                </c:pt>
                <c:pt idx="15370">
                  <c:v>24.106204460000001</c:v>
                </c:pt>
                <c:pt idx="15371">
                  <c:v>24.104919750000001</c:v>
                </c:pt>
                <c:pt idx="15372">
                  <c:v>24.10363516</c:v>
                </c:pt>
                <c:pt idx="15373">
                  <c:v>24.102350680000001</c:v>
                </c:pt>
                <c:pt idx="15374">
                  <c:v>24.101066320000001</c:v>
                </c:pt>
                <c:pt idx="15375">
                  <c:v>24.09978207</c:v>
                </c:pt>
                <c:pt idx="15376">
                  <c:v>24.098497930000001</c:v>
                </c:pt>
                <c:pt idx="15377">
                  <c:v>24.097213910000001</c:v>
                </c:pt>
                <c:pt idx="15378">
                  <c:v>24.09593001</c:v>
                </c:pt>
                <c:pt idx="15379">
                  <c:v>24.094646210000001</c:v>
                </c:pt>
                <c:pt idx="15380">
                  <c:v>24.093362540000001</c:v>
                </c:pt>
                <c:pt idx="15381">
                  <c:v>24.092078969999999</c:v>
                </c:pt>
                <c:pt idx="15382">
                  <c:v>24.09079552</c:v>
                </c:pt>
                <c:pt idx="15383">
                  <c:v>24.089512190000001</c:v>
                </c:pt>
                <c:pt idx="15384">
                  <c:v>24.088228969999999</c:v>
                </c:pt>
                <c:pt idx="15385">
                  <c:v>24.08694586</c:v>
                </c:pt>
                <c:pt idx="15386">
                  <c:v>24.08566287</c:v>
                </c:pt>
                <c:pt idx="15387">
                  <c:v>24.084379989999999</c:v>
                </c:pt>
                <c:pt idx="15388">
                  <c:v>24.08309723</c:v>
                </c:pt>
                <c:pt idx="15389">
                  <c:v>24.08181458</c:v>
                </c:pt>
                <c:pt idx="15390">
                  <c:v>24.080532049999999</c:v>
                </c:pt>
                <c:pt idx="15391">
                  <c:v>24.07924963</c:v>
                </c:pt>
                <c:pt idx="15392">
                  <c:v>24.07796733</c:v>
                </c:pt>
                <c:pt idx="15393">
                  <c:v>24.076685139999999</c:v>
                </c:pt>
                <c:pt idx="15394">
                  <c:v>24.07540307</c:v>
                </c:pt>
                <c:pt idx="15395">
                  <c:v>24.07412111</c:v>
                </c:pt>
                <c:pt idx="15396">
                  <c:v>24.072839269999999</c:v>
                </c:pt>
                <c:pt idx="15397">
                  <c:v>24.071557540000001</c:v>
                </c:pt>
                <c:pt idx="15398">
                  <c:v>24.070275930000001</c:v>
                </c:pt>
                <c:pt idx="15399">
                  <c:v>24.06899443</c:v>
                </c:pt>
                <c:pt idx="15400">
                  <c:v>24.067713049999998</c:v>
                </c:pt>
                <c:pt idx="15401">
                  <c:v>24.066431779999998</c:v>
                </c:pt>
                <c:pt idx="15402">
                  <c:v>24.065150630000002</c:v>
                </c:pt>
                <c:pt idx="15403">
                  <c:v>24.063869589999999</c:v>
                </c:pt>
                <c:pt idx="15404">
                  <c:v>24.06258867</c:v>
                </c:pt>
                <c:pt idx="15405">
                  <c:v>24.06130787</c:v>
                </c:pt>
                <c:pt idx="15406">
                  <c:v>24.060027179999999</c:v>
                </c:pt>
                <c:pt idx="15407">
                  <c:v>24.058746599999999</c:v>
                </c:pt>
                <c:pt idx="15408">
                  <c:v>24.057466139999999</c:v>
                </c:pt>
                <c:pt idx="15409">
                  <c:v>24.056185800000002</c:v>
                </c:pt>
                <c:pt idx="15410">
                  <c:v>24.054905569999999</c:v>
                </c:pt>
                <c:pt idx="15411">
                  <c:v>24.053625459999999</c:v>
                </c:pt>
                <c:pt idx="15412">
                  <c:v>24.052345460000002</c:v>
                </c:pt>
                <c:pt idx="15413">
                  <c:v>24.051065579999999</c:v>
                </c:pt>
                <c:pt idx="15414">
                  <c:v>24.049785809999999</c:v>
                </c:pt>
                <c:pt idx="15415">
                  <c:v>24.048506159999999</c:v>
                </c:pt>
                <c:pt idx="15416">
                  <c:v>24.047226630000001</c:v>
                </c:pt>
                <c:pt idx="15417">
                  <c:v>24.045947210000001</c:v>
                </c:pt>
                <c:pt idx="15418">
                  <c:v>24.044667910000001</c:v>
                </c:pt>
                <c:pt idx="15419">
                  <c:v>24.04338873</c:v>
                </c:pt>
                <c:pt idx="15420">
                  <c:v>24.042109660000001</c:v>
                </c:pt>
                <c:pt idx="15421">
                  <c:v>24.040830700000001</c:v>
                </c:pt>
                <c:pt idx="15422">
                  <c:v>24.03955187</c:v>
                </c:pt>
                <c:pt idx="15423">
                  <c:v>24.038273149999998</c:v>
                </c:pt>
                <c:pt idx="15424">
                  <c:v>24.036994539999998</c:v>
                </c:pt>
                <c:pt idx="15425">
                  <c:v>24.035716050000001</c:v>
                </c:pt>
                <c:pt idx="15426">
                  <c:v>24.03443768</c:v>
                </c:pt>
                <c:pt idx="15427">
                  <c:v>24.03315942</c:v>
                </c:pt>
                <c:pt idx="15428">
                  <c:v>24.03188128</c:v>
                </c:pt>
                <c:pt idx="15429">
                  <c:v>24.030603259999999</c:v>
                </c:pt>
                <c:pt idx="15430">
                  <c:v>24.029325360000001</c:v>
                </c:pt>
                <c:pt idx="15431">
                  <c:v>24.028047569999998</c:v>
                </c:pt>
                <c:pt idx="15432">
                  <c:v>24.026769890000001</c:v>
                </c:pt>
                <c:pt idx="15433">
                  <c:v>24.025492329999999</c:v>
                </c:pt>
                <c:pt idx="15434">
                  <c:v>24.02421489</c:v>
                </c:pt>
                <c:pt idx="15435">
                  <c:v>24.02293757</c:v>
                </c:pt>
                <c:pt idx="15436">
                  <c:v>24.021660359999998</c:v>
                </c:pt>
                <c:pt idx="15437">
                  <c:v>24.02038327</c:v>
                </c:pt>
                <c:pt idx="15438">
                  <c:v>24.019106300000001</c:v>
                </c:pt>
                <c:pt idx="15439">
                  <c:v>24.017829450000001</c:v>
                </c:pt>
                <c:pt idx="15440">
                  <c:v>24.016552709999999</c:v>
                </c:pt>
                <c:pt idx="15441">
                  <c:v>24.01527608</c:v>
                </c:pt>
                <c:pt idx="15442">
                  <c:v>24.01399958</c:v>
                </c:pt>
                <c:pt idx="15443">
                  <c:v>24.012723189999999</c:v>
                </c:pt>
                <c:pt idx="15444">
                  <c:v>24.011446920000001</c:v>
                </c:pt>
                <c:pt idx="15445">
                  <c:v>24.010170769999998</c:v>
                </c:pt>
                <c:pt idx="15446">
                  <c:v>24.008894730000002</c:v>
                </c:pt>
                <c:pt idx="15447">
                  <c:v>24.00761881</c:v>
                </c:pt>
                <c:pt idx="15448">
                  <c:v>24.006343009999998</c:v>
                </c:pt>
                <c:pt idx="15449">
                  <c:v>24.005067319999998</c:v>
                </c:pt>
                <c:pt idx="15450">
                  <c:v>24.003791750000001</c:v>
                </c:pt>
                <c:pt idx="15451">
                  <c:v>24.0025163</c:v>
                </c:pt>
                <c:pt idx="15452">
                  <c:v>24.001240970000001</c:v>
                </c:pt>
                <c:pt idx="15453">
                  <c:v>23.999965759999998</c:v>
                </c:pt>
                <c:pt idx="15454">
                  <c:v>23.998690660000001</c:v>
                </c:pt>
                <c:pt idx="15455">
                  <c:v>23.99741568</c:v>
                </c:pt>
                <c:pt idx="15456">
                  <c:v>23.996140820000001</c:v>
                </c:pt>
                <c:pt idx="15457">
                  <c:v>23.99486607</c:v>
                </c:pt>
                <c:pt idx="15458">
                  <c:v>23.993591439999999</c:v>
                </c:pt>
                <c:pt idx="15459">
                  <c:v>23.992316930000001</c:v>
                </c:pt>
                <c:pt idx="15460">
                  <c:v>23.991042539999999</c:v>
                </c:pt>
                <c:pt idx="15461">
                  <c:v>23.989768269999999</c:v>
                </c:pt>
                <c:pt idx="15462">
                  <c:v>23.988494110000001</c:v>
                </c:pt>
                <c:pt idx="15463">
                  <c:v>23.987220069999999</c:v>
                </c:pt>
                <c:pt idx="15464">
                  <c:v>23.98594615</c:v>
                </c:pt>
                <c:pt idx="15465">
                  <c:v>23.98467235</c:v>
                </c:pt>
                <c:pt idx="15466">
                  <c:v>23.98339867</c:v>
                </c:pt>
                <c:pt idx="15467">
                  <c:v>23.982125100000001</c:v>
                </c:pt>
                <c:pt idx="15468">
                  <c:v>23.980851659999999</c:v>
                </c:pt>
                <c:pt idx="15469">
                  <c:v>23.979578329999999</c:v>
                </c:pt>
                <c:pt idx="15470">
                  <c:v>23.978305110000001</c:v>
                </c:pt>
                <c:pt idx="15471">
                  <c:v>23.977032019999999</c:v>
                </c:pt>
                <c:pt idx="15472">
                  <c:v>23.975759050000001</c:v>
                </c:pt>
                <c:pt idx="15473">
                  <c:v>23.97448619</c:v>
                </c:pt>
                <c:pt idx="15474">
                  <c:v>23.973213449999999</c:v>
                </c:pt>
                <c:pt idx="15475">
                  <c:v>23.971940830000001</c:v>
                </c:pt>
                <c:pt idx="15476">
                  <c:v>23.970668329999999</c:v>
                </c:pt>
                <c:pt idx="15477">
                  <c:v>23.969395949999999</c:v>
                </c:pt>
                <c:pt idx="15478">
                  <c:v>23.968123689999999</c:v>
                </c:pt>
                <c:pt idx="15479">
                  <c:v>23.96685154</c:v>
                </c:pt>
                <c:pt idx="15480">
                  <c:v>23.965579510000001</c:v>
                </c:pt>
                <c:pt idx="15481">
                  <c:v>23.964307600000001</c:v>
                </c:pt>
                <c:pt idx="15482">
                  <c:v>23.963035820000002</c:v>
                </c:pt>
                <c:pt idx="15483">
                  <c:v>23.96176414</c:v>
                </c:pt>
                <c:pt idx="15484">
                  <c:v>23.960492590000001</c:v>
                </c:pt>
                <c:pt idx="15485">
                  <c:v>23.959221159999998</c:v>
                </c:pt>
                <c:pt idx="15486">
                  <c:v>23.957949849999999</c:v>
                </c:pt>
                <c:pt idx="15487">
                  <c:v>23.956678650000001</c:v>
                </c:pt>
                <c:pt idx="15488">
                  <c:v>23.955407579999999</c:v>
                </c:pt>
                <c:pt idx="15489">
                  <c:v>23.95413662</c:v>
                </c:pt>
                <c:pt idx="15490">
                  <c:v>23.95286578</c:v>
                </c:pt>
                <c:pt idx="15491">
                  <c:v>23.951595059999999</c:v>
                </c:pt>
                <c:pt idx="15492">
                  <c:v>23.950324460000001</c:v>
                </c:pt>
                <c:pt idx="15493">
                  <c:v>23.949053979999999</c:v>
                </c:pt>
                <c:pt idx="15494">
                  <c:v>23.947783619999999</c:v>
                </c:pt>
                <c:pt idx="15495">
                  <c:v>23.946513379999999</c:v>
                </c:pt>
                <c:pt idx="15496">
                  <c:v>23.945243260000002</c:v>
                </c:pt>
                <c:pt idx="15497">
                  <c:v>23.943973249999999</c:v>
                </c:pt>
                <c:pt idx="15498">
                  <c:v>23.94270337</c:v>
                </c:pt>
                <c:pt idx="15499">
                  <c:v>23.941433610000001</c:v>
                </c:pt>
                <c:pt idx="15500">
                  <c:v>23.94016396</c:v>
                </c:pt>
                <c:pt idx="15501">
                  <c:v>23.938894439999999</c:v>
                </c:pt>
                <c:pt idx="15502">
                  <c:v>23.93762503</c:v>
                </c:pt>
                <c:pt idx="15503">
                  <c:v>23.936355750000001</c:v>
                </c:pt>
                <c:pt idx="15504">
                  <c:v>23.93508658</c:v>
                </c:pt>
                <c:pt idx="15505">
                  <c:v>23.933817529999999</c:v>
                </c:pt>
                <c:pt idx="15506">
                  <c:v>23.932548610000001</c:v>
                </c:pt>
                <c:pt idx="15507">
                  <c:v>23.931279799999999</c:v>
                </c:pt>
                <c:pt idx="15508">
                  <c:v>23.930011109999999</c:v>
                </c:pt>
                <c:pt idx="15509">
                  <c:v>23.928742539999998</c:v>
                </c:pt>
                <c:pt idx="15510">
                  <c:v>23.927474100000001</c:v>
                </c:pt>
                <c:pt idx="15511">
                  <c:v>23.926205769999999</c:v>
                </c:pt>
                <c:pt idx="15512">
                  <c:v>23.92493756</c:v>
                </c:pt>
                <c:pt idx="15513">
                  <c:v>23.923669480000001</c:v>
                </c:pt>
                <c:pt idx="15514">
                  <c:v>23.92240151</c:v>
                </c:pt>
                <c:pt idx="15515">
                  <c:v>23.921133659999999</c:v>
                </c:pt>
                <c:pt idx="15516">
                  <c:v>23.919865940000001</c:v>
                </c:pt>
                <c:pt idx="15517">
                  <c:v>23.918598329999998</c:v>
                </c:pt>
                <c:pt idx="15518">
                  <c:v>23.917330840000002</c:v>
                </c:pt>
                <c:pt idx="15519">
                  <c:v>23.916063479999998</c:v>
                </c:pt>
                <c:pt idx="15520">
                  <c:v>23.91479623</c:v>
                </c:pt>
                <c:pt idx="15521">
                  <c:v>23.913529109999999</c:v>
                </c:pt>
                <c:pt idx="15522">
                  <c:v>23.9122621</c:v>
                </c:pt>
                <c:pt idx="15523">
                  <c:v>23.91099522</c:v>
                </c:pt>
                <c:pt idx="15524">
                  <c:v>23.90972846</c:v>
                </c:pt>
                <c:pt idx="15525">
                  <c:v>23.908461809999999</c:v>
                </c:pt>
                <c:pt idx="15526">
                  <c:v>23.907195290000001</c:v>
                </c:pt>
                <c:pt idx="15527">
                  <c:v>23.905928889999998</c:v>
                </c:pt>
                <c:pt idx="15528">
                  <c:v>23.904662609999999</c:v>
                </c:pt>
                <c:pt idx="15529">
                  <c:v>23.903396449999999</c:v>
                </c:pt>
                <c:pt idx="15530">
                  <c:v>23.902130410000002</c:v>
                </c:pt>
                <c:pt idx="15531">
                  <c:v>23.90086449</c:v>
                </c:pt>
                <c:pt idx="15532">
                  <c:v>23.899598690000001</c:v>
                </c:pt>
                <c:pt idx="15533">
                  <c:v>23.898333019999999</c:v>
                </c:pt>
                <c:pt idx="15534">
                  <c:v>23.897067459999999</c:v>
                </c:pt>
                <c:pt idx="15535">
                  <c:v>23.895802029999999</c:v>
                </c:pt>
                <c:pt idx="15536">
                  <c:v>23.894536710000001</c:v>
                </c:pt>
                <c:pt idx="15537">
                  <c:v>23.893271519999999</c:v>
                </c:pt>
                <c:pt idx="15538">
                  <c:v>23.89200645</c:v>
                </c:pt>
                <c:pt idx="15539">
                  <c:v>23.890741500000001</c:v>
                </c:pt>
                <c:pt idx="15540">
                  <c:v>23.889476670000001</c:v>
                </c:pt>
                <c:pt idx="15541">
                  <c:v>23.88821196</c:v>
                </c:pt>
                <c:pt idx="15542">
                  <c:v>23.886947379999999</c:v>
                </c:pt>
                <c:pt idx="15543">
                  <c:v>23.88568291</c:v>
                </c:pt>
                <c:pt idx="15544">
                  <c:v>23.884418570000001</c:v>
                </c:pt>
                <c:pt idx="15545">
                  <c:v>23.883154350000002</c:v>
                </c:pt>
                <c:pt idx="15546">
                  <c:v>23.881890250000001</c:v>
                </c:pt>
                <c:pt idx="15547">
                  <c:v>23.88062627</c:v>
                </c:pt>
                <c:pt idx="15548">
                  <c:v>23.879362409999999</c:v>
                </c:pt>
                <c:pt idx="15549">
                  <c:v>23.87809867</c:v>
                </c:pt>
                <c:pt idx="15550">
                  <c:v>23.876835060000001</c:v>
                </c:pt>
                <c:pt idx="15551">
                  <c:v>23.875571570000002</c:v>
                </c:pt>
                <c:pt idx="15552">
                  <c:v>23.874308200000002</c:v>
                </c:pt>
                <c:pt idx="15553">
                  <c:v>23.873044950000001</c:v>
                </c:pt>
                <c:pt idx="15554">
                  <c:v>23.871781819999999</c:v>
                </c:pt>
                <c:pt idx="15555">
                  <c:v>23.87051881</c:v>
                </c:pt>
                <c:pt idx="15556">
                  <c:v>23.869255930000001</c:v>
                </c:pt>
                <c:pt idx="15557">
                  <c:v>23.867993169999998</c:v>
                </c:pt>
                <c:pt idx="15558">
                  <c:v>23.866730530000002</c:v>
                </c:pt>
                <c:pt idx="15559">
                  <c:v>23.865468010000001</c:v>
                </c:pt>
                <c:pt idx="15560">
                  <c:v>23.86420562</c:v>
                </c:pt>
                <c:pt idx="15561">
                  <c:v>23.862943340000001</c:v>
                </c:pt>
                <c:pt idx="15562">
                  <c:v>23.861681189999999</c:v>
                </c:pt>
                <c:pt idx="15563">
                  <c:v>23.860419159999999</c:v>
                </c:pt>
                <c:pt idx="15564">
                  <c:v>23.85915726</c:v>
                </c:pt>
                <c:pt idx="15565">
                  <c:v>23.857895469999999</c:v>
                </c:pt>
                <c:pt idx="15566">
                  <c:v>23.856633810000002</c:v>
                </c:pt>
                <c:pt idx="15567">
                  <c:v>23.85537227</c:v>
                </c:pt>
                <c:pt idx="15568">
                  <c:v>23.854110859999999</c:v>
                </c:pt>
                <c:pt idx="15569">
                  <c:v>23.852849559999999</c:v>
                </c:pt>
                <c:pt idx="15570">
                  <c:v>23.85158839</c:v>
                </c:pt>
                <c:pt idx="15571">
                  <c:v>23.85032734</c:v>
                </c:pt>
                <c:pt idx="15572">
                  <c:v>23.849066409999999</c:v>
                </c:pt>
                <c:pt idx="15573">
                  <c:v>23.847805610000002</c:v>
                </c:pt>
                <c:pt idx="15574">
                  <c:v>23.84654493</c:v>
                </c:pt>
                <c:pt idx="15575">
                  <c:v>23.845284370000002</c:v>
                </c:pt>
                <c:pt idx="15576">
                  <c:v>23.844023929999999</c:v>
                </c:pt>
                <c:pt idx="15577">
                  <c:v>23.842763619999999</c:v>
                </c:pt>
                <c:pt idx="15578">
                  <c:v>23.841503429999999</c:v>
                </c:pt>
                <c:pt idx="15579">
                  <c:v>23.840243359999999</c:v>
                </c:pt>
                <c:pt idx="15580">
                  <c:v>23.838983420000002</c:v>
                </c:pt>
                <c:pt idx="15581">
                  <c:v>23.83772359</c:v>
                </c:pt>
                <c:pt idx="15582">
                  <c:v>23.836463899999998</c:v>
                </c:pt>
                <c:pt idx="15583">
                  <c:v>23.835204319999999</c:v>
                </c:pt>
                <c:pt idx="15584">
                  <c:v>23.83394487</c:v>
                </c:pt>
                <c:pt idx="15585">
                  <c:v>23.83268554</c:v>
                </c:pt>
                <c:pt idx="15586">
                  <c:v>23.831426329999999</c:v>
                </c:pt>
                <c:pt idx="15587">
                  <c:v>23.830167249999999</c:v>
                </c:pt>
                <c:pt idx="15588">
                  <c:v>23.828908290000001</c:v>
                </c:pt>
                <c:pt idx="15589">
                  <c:v>23.82764946</c:v>
                </c:pt>
                <c:pt idx="15590">
                  <c:v>23.826390740000001</c:v>
                </c:pt>
                <c:pt idx="15591">
                  <c:v>23.825132150000002</c:v>
                </c:pt>
                <c:pt idx="15592">
                  <c:v>23.823873689999999</c:v>
                </c:pt>
                <c:pt idx="15593">
                  <c:v>23.822615339999999</c:v>
                </c:pt>
                <c:pt idx="15594">
                  <c:v>23.821357129999999</c:v>
                </c:pt>
                <c:pt idx="15595">
                  <c:v>23.820099030000002</c:v>
                </c:pt>
                <c:pt idx="15596">
                  <c:v>23.81884106</c:v>
                </c:pt>
                <c:pt idx="15597">
                  <c:v>23.817583209999999</c:v>
                </c:pt>
                <c:pt idx="15598">
                  <c:v>23.816325490000001</c:v>
                </c:pt>
                <c:pt idx="15599">
                  <c:v>23.815067890000002</c:v>
                </c:pt>
                <c:pt idx="15600">
                  <c:v>23.813810409999999</c:v>
                </c:pt>
                <c:pt idx="15601">
                  <c:v>23.812553059999999</c:v>
                </c:pt>
                <c:pt idx="15602">
                  <c:v>23.811295829999999</c:v>
                </c:pt>
                <c:pt idx="15603">
                  <c:v>23.810038720000001</c:v>
                </c:pt>
                <c:pt idx="15604">
                  <c:v>23.808781740000001</c:v>
                </c:pt>
                <c:pt idx="15605">
                  <c:v>23.807524879999999</c:v>
                </c:pt>
                <c:pt idx="15606">
                  <c:v>23.806268150000001</c:v>
                </c:pt>
                <c:pt idx="15607">
                  <c:v>23.805011539999999</c:v>
                </c:pt>
                <c:pt idx="15608">
                  <c:v>23.80375506</c:v>
                </c:pt>
                <c:pt idx="15609">
                  <c:v>23.802498700000001</c:v>
                </c:pt>
                <c:pt idx="15610">
                  <c:v>23.801242460000001</c:v>
                </c:pt>
                <c:pt idx="15611">
                  <c:v>23.799986350000001</c:v>
                </c:pt>
                <c:pt idx="15612">
                  <c:v>23.79873036</c:v>
                </c:pt>
                <c:pt idx="15613">
                  <c:v>23.7974745</c:v>
                </c:pt>
                <c:pt idx="15614">
                  <c:v>23.796218759999999</c:v>
                </c:pt>
                <c:pt idx="15615">
                  <c:v>23.79496314</c:v>
                </c:pt>
                <c:pt idx="15616">
                  <c:v>23.793707650000002</c:v>
                </c:pt>
                <c:pt idx="15617">
                  <c:v>23.79245229</c:v>
                </c:pt>
                <c:pt idx="15618">
                  <c:v>23.791197050000001</c:v>
                </c:pt>
                <c:pt idx="15619">
                  <c:v>23.789941930000001</c:v>
                </c:pt>
                <c:pt idx="15620">
                  <c:v>23.788686940000002</c:v>
                </c:pt>
                <c:pt idx="15621">
                  <c:v>23.787432070000001</c:v>
                </c:pt>
                <c:pt idx="15622">
                  <c:v>23.786177330000001</c:v>
                </c:pt>
                <c:pt idx="15623">
                  <c:v>23.78492271</c:v>
                </c:pt>
                <c:pt idx="15624">
                  <c:v>23.783668219999999</c:v>
                </c:pt>
                <c:pt idx="15625">
                  <c:v>23.782413850000001</c:v>
                </c:pt>
                <c:pt idx="15626">
                  <c:v>23.78115961</c:v>
                </c:pt>
                <c:pt idx="15627">
                  <c:v>23.779905490000001</c:v>
                </c:pt>
                <c:pt idx="15628">
                  <c:v>23.778651490000001</c:v>
                </c:pt>
                <c:pt idx="15629">
                  <c:v>23.777397629999999</c:v>
                </c:pt>
                <c:pt idx="15630">
                  <c:v>23.776143879999999</c:v>
                </c:pt>
                <c:pt idx="15631">
                  <c:v>23.774890259999999</c:v>
                </c:pt>
                <c:pt idx="15632">
                  <c:v>23.77363677</c:v>
                </c:pt>
                <c:pt idx="15633">
                  <c:v>23.772383399999999</c:v>
                </c:pt>
                <c:pt idx="15634">
                  <c:v>23.771130159999998</c:v>
                </c:pt>
                <c:pt idx="15635">
                  <c:v>23.769877040000001</c:v>
                </c:pt>
                <c:pt idx="15636">
                  <c:v>23.76862405</c:v>
                </c:pt>
                <c:pt idx="15637">
                  <c:v>23.767371189999999</c:v>
                </c:pt>
                <c:pt idx="15638">
                  <c:v>23.76611845</c:v>
                </c:pt>
                <c:pt idx="15639">
                  <c:v>23.764865830000002</c:v>
                </c:pt>
                <c:pt idx="15640">
                  <c:v>23.763613339999999</c:v>
                </c:pt>
                <c:pt idx="15641">
                  <c:v>23.76236098</c:v>
                </c:pt>
                <c:pt idx="15642">
                  <c:v>23.761108740000001</c:v>
                </c:pt>
                <c:pt idx="15643">
                  <c:v>23.759856620000001</c:v>
                </c:pt>
                <c:pt idx="15644">
                  <c:v>23.758604640000001</c:v>
                </c:pt>
                <c:pt idx="15645">
                  <c:v>23.757352770000001</c:v>
                </c:pt>
                <c:pt idx="15646">
                  <c:v>23.756101040000001</c:v>
                </c:pt>
                <c:pt idx="15647">
                  <c:v>23.75484943</c:v>
                </c:pt>
                <c:pt idx="15648">
                  <c:v>23.753597939999999</c:v>
                </c:pt>
                <c:pt idx="15649">
                  <c:v>23.752346580000001</c:v>
                </c:pt>
                <c:pt idx="15650">
                  <c:v>23.75109535</c:v>
                </c:pt>
                <c:pt idx="15651">
                  <c:v>23.749844240000002</c:v>
                </c:pt>
                <c:pt idx="15652">
                  <c:v>23.74859326</c:v>
                </c:pt>
                <c:pt idx="15653">
                  <c:v>23.747342410000002</c:v>
                </c:pt>
                <c:pt idx="15654">
                  <c:v>23.746091679999999</c:v>
                </c:pt>
                <c:pt idx="15655">
                  <c:v>23.74484108</c:v>
                </c:pt>
                <c:pt idx="15656">
                  <c:v>23.743590600000001</c:v>
                </c:pt>
                <c:pt idx="15657">
                  <c:v>23.742340250000002</c:v>
                </c:pt>
                <c:pt idx="15658">
                  <c:v>23.741090029999999</c:v>
                </c:pt>
                <c:pt idx="15659">
                  <c:v>23.739839929999999</c:v>
                </c:pt>
                <c:pt idx="15660">
                  <c:v>23.738589959999999</c:v>
                </c:pt>
                <c:pt idx="15661">
                  <c:v>23.737340110000002</c:v>
                </c:pt>
                <c:pt idx="15662">
                  <c:v>23.736090390000001</c:v>
                </c:pt>
                <c:pt idx="15663">
                  <c:v>23.734840800000001</c:v>
                </c:pt>
                <c:pt idx="15664">
                  <c:v>23.73359134</c:v>
                </c:pt>
                <c:pt idx="15665">
                  <c:v>23.732341999999999</c:v>
                </c:pt>
                <c:pt idx="15666">
                  <c:v>23.731092780000001</c:v>
                </c:pt>
                <c:pt idx="15667">
                  <c:v>23.7298437</c:v>
                </c:pt>
                <c:pt idx="15668">
                  <c:v>23.728594739999998</c:v>
                </c:pt>
                <c:pt idx="15669">
                  <c:v>23.72734591</c:v>
                </c:pt>
                <c:pt idx="15670">
                  <c:v>23.726097200000002</c:v>
                </c:pt>
                <c:pt idx="15671">
                  <c:v>23.724848619999999</c:v>
                </c:pt>
                <c:pt idx="15672">
                  <c:v>23.723600170000001</c:v>
                </c:pt>
                <c:pt idx="15673">
                  <c:v>23.722351849999999</c:v>
                </c:pt>
                <c:pt idx="15674">
                  <c:v>23.72110365</c:v>
                </c:pt>
                <c:pt idx="15675">
                  <c:v>23.719855580000001</c:v>
                </c:pt>
                <c:pt idx="15676">
                  <c:v>23.718607630000001</c:v>
                </c:pt>
                <c:pt idx="15677">
                  <c:v>23.717359819999999</c:v>
                </c:pt>
                <c:pt idx="15678">
                  <c:v>23.716112129999999</c:v>
                </c:pt>
                <c:pt idx="15679">
                  <c:v>23.714864559999999</c:v>
                </c:pt>
                <c:pt idx="15680">
                  <c:v>23.713617129999999</c:v>
                </c:pt>
                <c:pt idx="15681">
                  <c:v>23.712369819999999</c:v>
                </c:pt>
                <c:pt idx="15682">
                  <c:v>23.711122639999999</c:v>
                </c:pt>
                <c:pt idx="15683">
                  <c:v>23.709875579999999</c:v>
                </c:pt>
                <c:pt idx="15684">
                  <c:v>23.708628659999999</c:v>
                </c:pt>
                <c:pt idx="15685">
                  <c:v>23.707381860000002</c:v>
                </c:pt>
                <c:pt idx="15686">
                  <c:v>23.706135190000001</c:v>
                </c:pt>
                <c:pt idx="15687">
                  <c:v>23.70488864</c:v>
                </c:pt>
                <c:pt idx="15688">
                  <c:v>23.70364223</c:v>
                </c:pt>
                <c:pt idx="15689">
                  <c:v>23.702395939999999</c:v>
                </c:pt>
                <c:pt idx="15690">
                  <c:v>23.701149780000001</c:v>
                </c:pt>
                <c:pt idx="15691">
                  <c:v>23.69990374</c:v>
                </c:pt>
                <c:pt idx="15692">
                  <c:v>23.698657839999999</c:v>
                </c:pt>
                <c:pt idx="15693">
                  <c:v>23.697412060000001</c:v>
                </c:pt>
                <c:pt idx="15694">
                  <c:v>23.69616641</c:v>
                </c:pt>
                <c:pt idx="15695">
                  <c:v>23.694920889999999</c:v>
                </c:pt>
                <c:pt idx="15696">
                  <c:v>23.69367549</c:v>
                </c:pt>
                <c:pt idx="15697">
                  <c:v>23.692430219999999</c:v>
                </c:pt>
                <c:pt idx="15698">
                  <c:v>23.69118508</c:v>
                </c:pt>
                <c:pt idx="15699">
                  <c:v>23.689940069999999</c:v>
                </c:pt>
                <c:pt idx="15700">
                  <c:v>23.688695190000001</c:v>
                </c:pt>
                <c:pt idx="15701">
                  <c:v>23.687450439999999</c:v>
                </c:pt>
                <c:pt idx="15702">
                  <c:v>23.686205810000001</c:v>
                </c:pt>
                <c:pt idx="15703">
                  <c:v>23.684961309999998</c:v>
                </c:pt>
                <c:pt idx="15704">
                  <c:v>23.68371694</c:v>
                </c:pt>
                <c:pt idx="15705">
                  <c:v>23.682472700000002</c:v>
                </c:pt>
                <c:pt idx="15706">
                  <c:v>23.681228579999999</c:v>
                </c:pt>
                <c:pt idx="15707">
                  <c:v>23.679984600000001</c:v>
                </c:pt>
                <c:pt idx="15708">
                  <c:v>23.678740739999999</c:v>
                </c:pt>
                <c:pt idx="15709">
                  <c:v>23.67749701</c:v>
                </c:pt>
                <c:pt idx="15710">
                  <c:v>23.676253410000001</c:v>
                </c:pt>
                <c:pt idx="15711">
                  <c:v>23.675009939999999</c:v>
                </c:pt>
                <c:pt idx="15712">
                  <c:v>23.6737666</c:v>
                </c:pt>
                <c:pt idx="15713">
                  <c:v>23.672523380000001</c:v>
                </c:pt>
                <c:pt idx="15714">
                  <c:v>23.671280299999999</c:v>
                </c:pt>
                <c:pt idx="15715">
                  <c:v>23.67003734</c:v>
                </c:pt>
                <c:pt idx="15716">
                  <c:v>23.668794510000001</c:v>
                </c:pt>
                <c:pt idx="15717">
                  <c:v>23.667551809999999</c:v>
                </c:pt>
                <c:pt idx="15718">
                  <c:v>23.66630924</c:v>
                </c:pt>
                <c:pt idx="15719">
                  <c:v>23.665066800000002</c:v>
                </c:pt>
                <c:pt idx="15720">
                  <c:v>23.663824479999999</c:v>
                </c:pt>
                <c:pt idx="15721">
                  <c:v>23.6625823</c:v>
                </c:pt>
                <c:pt idx="15722">
                  <c:v>23.661340240000001</c:v>
                </c:pt>
                <c:pt idx="15723">
                  <c:v>23.660098319999999</c:v>
                </c:pt>
                <c:pt idx="15724">
                  <c:v>23.658856520000001</c:v>
                </c:pt>
                <c:pt idx="15725">
                  <c:v>23.657614850000002</c:v>
                </c:pt>
                <c:pt idx="15726">
                  <c:v>23.656373309999999</c:v>
                </c:pt>
                <c:pt idx="15727">
                  <c:v>23.655131900000001</c:v>
                </c:pt>
                <c:pt idx="15728">
                  <c:v>23.653890619999999</c:v>
                </c:pt>
                <c:pt idx="15729">
                  <c:v>23.65264947</c:v>
                </c:pt>
                <c:pt idx="15730">
                  <c:v>23.651408450000002</c:v>
                </c:pt>
                <c:pt idx="15731">
                  <c:v>23.650167549999999</c:v>
                </c:pt>
                <c:pt idx="15732">
                  <c:v>23.648926790000001</c:v>
                </c:pt>
                <c:pt idx="15733">
                  <c:v>23.647686159999999</c:v>
                </c:pt>
                <c:pt idx="15734">
                  <c:v>23.64644565</c:v>
                </c:pt>
                <c:pt idx="15735">
                  <c:v>23.645205279999999</c:v>
                </c:pt>
                <c:pt idx="15736">
                  <c:v>23.64396503</c:v>
                </c:pt>
                <c:pt idx="15737">
                  <c:v>23.642724909999998</c:v>
                </c:pt>
                <c:pt idx="15738">
                  <c:v>23.641484930000001</c:v>
                </c:pt>
                <c:pt idx="15739">
                  <c:v>23.640245069999999</c:v>
                </c:pt>
                <c:pt idx="15740">
                  <c:v>23.639005340000001</c:v>
                </c:pt>
                <c:pt idx="15741">
                  <c:v>23.63776575</c:v>
                </c:pt>
                <c:pt idx="15742">
                  <c:v>23.636526279999998</c:v>
                </c:pt>
                <c:pt idx="15743">
                  <c:v>23.63528694</c:v>
                </c:pt>
                <c:pt idx="15744">
                  <c:v>23.634047729999999</c:v>
                </c:pt>
                <c:pt idx="15745">
                  <c:v>23.632808659999998</c:v>
                </c:pt>
                <c:pt idx="15746">
                  <c:v>23.631569710000001</c:v>
                </c:pt>
                <c:pt idx="15747">
                  <c:v>23.63033089</c:v>
                </c:pt>
                <c:pt idx="15748">
                  <c:v>23.629092199999999</c:v>
                </c:pt>
                <c:pt idx="15749">
                  <c:v>23.627853640000001</c:v>
                </c:pt>
                <c:pt idx="15750">
                  <c:v>23.626615220000001</c:v>
                </c:pt>
                <c:pt idx="15751">
                  <c:v>23.625376920000001</c:v>
                </c:pt>
                <c:pt idx="15752">
                  <c:v>23.62413875</c:v>
                </c:pt>
                <c:pt idx="15753">
                  <c:v>23.62290071</c:v>
                </c:pt>
                <c:pt idx="15754">
                  <c:v>23.62166281</c:v>
                </c:pt>
                <c:pt idx="15755">
                  <c:v>23.62042503</c:v>
                </c:pt>
                <c:pt idx="15756">
                  <c:v>23.61918739</c:v>
                </c:pt>
                <c:pt idx="15757">
                  <c:v>23.61794987</c:v>
                </c:pt>
                <c:pt idx="15758">
                  <c:v>23.61671248</c:v>
                </c:pt>
                <c:pt idx="15759">
                  <c:v>23.615475230000001</c:v>
                </c:pt>
                <c:pt idx="15760">
                  <c:v>23.614238109999999</c:v>
                </c:pt>
                <c:pt idx="15761">
                  <c:v>23.613001109999999</c:v>
                </c:pt>
                <c:pt idx="15762">
                  <c:v>23.61176425</c:v>
                </c:pt>
                <c:pt idx="15763">
                  <c:v>23.610527520000002</c:v>
                </c:pt>
                <c:pt idx="15764">
                  <c:v>23.609290919999999</c:v>
                </c:pt>
                <c:pt idx="15765">
                  <c:v>23.608054450000001</c:v>
                </c:pt>
                <c:pt idx="15766">
                  <c:v>23.606818109999999</c:v>
                </c:pt>
                <c:pt idx="15767">
                  <c:v>23.605581900000001</c:v>
                </c:pt>
                <c:pt idx="15768">
                  <c:v>23.604345819999999</c:v>
                </c:pt>
                <c:pt idx="15769">
                  <c:v>23.603109870000001</c:v>
                </c:pt>
                <c:pt idx="15770">
                  <c:v>23.60187406</c:v>
                </c:pt>
                <c:pt idx="15771">
                  <c:v>23.600638369999999</c:v>
                </c:pt>
                <c:pt idx="15772">
                  <c:v>23.599402820000002</c:v>
                </c:pt>
                <c:pt idx="15773">
                  <c:v>23.59816739</c:v>
                </c:pt>
                <c:pt idx="15774">
                  <c:v>23.5969321</c:v>
                </c:pt>
                <c:pt idx="15775">
                  <c:v>23.59569694</c:v>
                </c:pt>
                <c:pt idx="15776">
                  <c:v>23.59446191</c:v>
                </c:pt>
                <c:pt idx="15777">
                  <c:v>23.59322701</c:v>
                </c:pt>
                <c:pt idx="15778">
                  <c:v>23.591992250000001</c:v>
                </c:pt>
                <c:pt idx="15779">
                  <c:v>23.590757610000001</c:v>
                </c:pt>
                <c:pt idx="15780">
                  <c:v>23.589523109999998</c:v>
                </c:pt>
                <c:pt idx="15781">
                  <c:v>23.588288729999999</c:v>
                </c:pt>
                <c:pt idx="15782">
                  <c:v>23.58705449</c:v>
                </c:pt>
                <c:pt idx="15783">
                  <c:v>23.585820380000001</c:v>
                </c:pt>
                <c:pt idx="15784">
                  <c:v>23.58458641</c:v>
                </c:pt>
                <c:pt idx="15785">
                  <c:v>23.583352560000002</c:v>
                </c:pt>
                <c:pt idx="15786">
                  <c:v>23.58211884</c:v>
                </c:pt>
                <c:pt idx="15787">
                  <c:v>23.580885259999999</c:v>
                </c:pt>
                <c:pt idx="15788">
                  <c:v>23.579651810000001</c:v>
                </c:pt>
                <c:pt idx="15789">
                  <c:v>23.578418490000001</c:v>
                </c:pt>
                <c:pt idx="15790">
                  <c:v>23.5771853</c:v>
                </c:pt>
                <c:pt idx="15791">
                  <c:v>23.57595225</c:v>
                </c:pt>
                <c:pt idx="15792">
                  <c:v>23.57471932</c:v>
                </c:pt>
                <c:pt idx="15793">
                  <c:v>23.57348653</c:v>
                </c:pt>
                <c:pt idx="15794">
                  <c:v>23.572253870000001</c:v>
                </c:pt>
                <c:pt idx="15795">
                  <c:v>23.571021340000001</c:v>
                </c:pt>
                <c:pt idx="15796">
                  <c:v>23.569788939999999</c:v>
                </c:pt>
                <c:pt idx="15797">
                  <c:v>23.56855668</c:v>
                </c:pt>
                <c:pt idx="15798">
                  <c:v>23.567324549999999</c:v>
                </c:pt>
                <c:pt idx="15799">
                  <c:v>23.56609255</c:v>
                </c:pt>
                <c:pt idx="15800">
                  <c:v>23.564860679999999</c:v>
                </c:pt>
                <c:pt idx="15801">
                  <c:v>23.563628949999998</c:v>
                </c:pt>
                <c:pt idx="15802">
                  <c:v>23.56239734</c:v>
                </c:pt>
                <c:pt idx="15803">
                  <c:v>23.56116587</c:v>
                </c:pt>
                <c:pt idx="15804">
                  <c:v>23.55993453</c:v>
                </c:pt>
                <c:pt idx="15805">
                  <c:v>23.55870333</c:v>
                </c:pt>
                <c:pt idx="15806">
                  <c:v>23.557472260000001</c:v>
                </c:pt>
                <c:pt idx="15807">
                  <c:v>23.556241310000001</c:v>
                </c:pt>
                <c:pt idx="15808">
                  <c:v>23.555010509999999</c:v>
                </c:pt>
                <c:pt idx="15809">
                  <c:v>23.55377983</c:v>
                </c:pt>
                <c:pt idx="15810">
                  <c:v>23.552549290000002</c:v>
                </c:pt>
                <c:pt idx="15811">
                  <c:v>23.55131888</c:v>
                </c:pt>
                <c:pt idx="15812">
                  <c:v>23.550088599999999</c:v>
                </c:pt>
                <c:pt idx="15813">
                  <c:v>23.548858460000002</c:v>
                </c:pt>
                <c:pt idx="15814">
                  <c:v>23.54762844</c:v>
                </c:pt>
                <c:pt idx="15815">
                  <c:v>23.54639856</c:v>
                </c:pt>
                <c:pt idx="15816">
                  <c:v>23.545168820000001</c:v>
                </c:pt>
                <c:pt idx="15817">
                  <c:v>23.543939210000001</c:v>
                </c:pt>
                <c:pt idx="15818">
                  <c:v>23.542709720000001</c:v>
                </c:pt>
                <c:pt idx="15819">
                  <c:v>23.541480379999999</c:v>
                </c:pt>
                <c:pt idx="15820">
                  <c:v>23.54025116</c:v>
                </c:pt>
                <c:pt idx="15821">
                  <c:v>23.539022079999999</c:v>
                </c:pt>
                <c:pt idx="15822">
                  <c:v>23.537793130000001</c:v>
                </c:pt>
                <c:pt idx="15823">
                  <c:v>23.53656432</c:v>
                </c:pt>
                <c:pt idx="15824">
                  <c:v>23.53533564</c:v>
                </c:pt>
                <c:pt idx="15825">
                  <c:v>23.534107089999999</c:v>
                </c:pt>
                <c:pt idx="15826">
                  <c:v>23.532878669999999</c:v>
                </c:pt>
                <c:pt idx="15827">
                  <c:v>23.531650389999999</c:v>
                </c:pt>
                <c:pt idx="15828">
                  <c:v>23.53042224</c:v>
                </c:pt>
                <c:pt idx="15829">
                  <c:v>23.529194230000002</c:v>
                </c:pt>
                <c:pt idx="15830">
                  <c:v>23.52796635</c:v>
                </c:pt>
                <c:pt idx="15831">
                  <c:v>23.526738600000002</c:v>
                </c:pt>
                <c:pt idx="15832">
                  <c:v>23.525510990000001</c:v>
                </c:pt>
                <c:pt idx="15833">
                  <c:v>23.52428351</c:v>
                </c:pt>
                <c:pt idx="15834">
                  <c:v>23.523056159999999</c:v>
                </c:pt>
                <c:pt idx="15835">
                  <c:v>23.52182895</c:v>
                </c:pt>
                <c:pt idx="15836">
                  <c:v>23.52060187</c:v>
                </c:pt>
                <c:pt idx="15837">
                  <c:v>23.519374920000001</c:v>
                </c:pt>
                <c:pt idx="15838">
                  <c:v>23.518148109999998</c:v>
                </c:pt>
                <c:pt idx="15839">
                  <c:v>23.51692143</c:v>
                </c:pt>
                <c:pt idx="15840">
                  <c:v>23.515694889999999</c:v>
                </c:pt>
                <c:pt idx="15841">
                  <c:v>23.514468480000001</c:v>
                </c:pt>
                <c:pt idx="15842">
                  <c:v>23.513242200000001</c:v>
                </c:pt>
                <c:pt idx="15843">
                  <c:v>23.512016060000001</c:v>
                </c:pt>
                <c:pt idx="15844">
                  <c:v>23.510790050000001</c:v>
                </c:pt>
                <c:pt idx="15845">
                  <c:v>23.509564170000001</c:v>
                </c:pt>
                <c:pt idx="15846">
                  <c:v>23.508338429999998</c:v>
                </c:pt>
                <c:pt idx="15847">
                  <c:v>23.507112830000001</c:v>
                </c:pt>
                <c:pt idx="15848">
                  <c:v>23.505887359999999</c:v>
                </c:pt>
                <c:pt idx="15849">
                  <c:v>23.504662020000001</c:v>
                </c:pt>
                <c:pt idx="15850">
                  <c:v>23.503436820000001</c:v>
                </c:pt>
                <c:pt idx="15851">
                  <c:v>23.502211750000001</c:v>
                </c:pt>
                <c:pt idx="15852">
                  <c:v>23.500986810000001</c:v>
                </c:pt>
                <c:pt idx="15853">
                  <c:v>23.499762010000001</c:v>
                </c:pt>
                <c:pt idx="15854">
                  <c:v>23.498537349999999</c:v>
                </c:pt>
                <c:pt idx="15855">
                  <c:v>23.497312820000001</c:v>
                </c:pt>
                <c:pt idx="15856">
                  <c:v>23.49608842</c:v>
                </c:pt>
                <c:pt idx="15857">
                  <c:v>23.494864159999999</c:v>
                </c:pt>
                <c:pt idx="15858">
                  <c:v>23.493640030000002</c:v>
                </c:pt>
                <c:pt idx="15859">
                  <c:v>23.492416039999998</c:v>
                </c:pt>
                <c:pt idx="15860">
                  <c:v>23.491192179999999</c:v>
                </c:pt>
                <c:pt idx="15861">
                  <c:v>23.48996846</c:v>
                </c:pt>
                <c:pt idx="15862">
                  <c:v>23.488744870000001</c:v>
                </c:pt>
                <c:pt idx="15863">
                  <c:v>23.48752142</c:v>
                </c:pt>
                <c:pt idx="15864">
                  <c:v>23.486298099999999</c:v>
                </c:pt>
                <c:pt idx="15865">
                  <c:v>23.485074919999999</c:v>
                </c:pt>
                <c:pt idx="15866">
                  <c:v>23.483851869999999</c:v>
                </c:pt>
                <c:pt idx="15867">
                  <c:v>23.482628949999999</c:v>
                </c:pt>
                <c:pt idx="15868">
                  <c:v>23.48140617</c:v>
                </c:pt>
                <c:pt idx="15869">
                  <c:v>23.480183530000001</c:v>
                </c:pt>
                <c:pt idx="15870">
                  <c:v>23.47896102</c:v>
                </c:pt>
                <c:pt idx="15871">
                  <c:v>23.477738649999999</c:v>
                </c:pt>
                <c:pt idx="15872">
                  <c:v>23.476516409999999</c:v>
                </c:pt>
                <c:pt idx="15873">
                  <c:v>23.475294309999999</c:v>
                </c:pt>
                <c:pt idx="15874">
                  <c:v>23.474072339999999</c:v>
                </c:pt>
                <c:pt idx="15875">
                  <c:v>23.472850510000001</c:v>
                </c:pt>
                <c:pt idx="15876">
                  <c:v>23.471628809999999</c:v>
                </c:pt>
                <c:pt idx="15877">
                  <c:v>23.470407250000001</c:v>
                </c:pt>
                <c:pt idx="15878">
                  <c:v>23.469185830000001</c:v>
                </c:pt>
                <c:pt idx="15879">
                  <c:v>23.467964540000001</c:v>
                </c:pt>
                <c:pt idx="15880">
                  <c:v>23.46674338</c:v>
                </c:pt>
                <c:pt idx="15881">
                  <c:v>23.465522360000001</c:v>
                </c:pt>
                <c:pt idx="15882">
                  <c:v>23.46430148</c:v>
                </c:pt>
                <c:pt idx="15883">
                  <c:v>23.463080730000001</c:v>
                </c:pt>
                <c:pt idx="15884">
                  <c:v>23.461860120000001</c:v>
                </c:pt>
                <c:pt idx="15885">
                  <c:v>23.46063964</c:v>
                </c:pt>
                <c:pt idx="15886">
                  <c:v>23.4594193</c:v>
                </c:pt>
                <c:pt idx="15887">
                  <c:v>23.458199100000002</c:v>
                </c:pt>
                <c:pt idx="15888">
                  <c:v>23.456979029999999</c:v>
                </c:pt>
                <c:pt idx="15889">
                  <c:v>23.455759100000002</c:v>
                </c:pt>
                <c:pt idx="15890">
                  <c:v>23.4545393</c:v>
                </c:pt>
                <c:pt idx="15891">
                  <c:v>23.45331964</c:v>
                </c:pt>
                <c:pt idx="15892">
                  <c:v>23.452100120000001</c:v>
                </c:pt>
                <c:pt idx="15893">
                  <c:v>23.450880730000002</c:v>
                </c:pt>
                <c:pt idx="15894">
                  <c:v>23.449661469999999</c:v>
                </c:pt>
                <c:pt idx="15895">
                  <c:v>23.448442360000001</c:v>
                </c:pt>
                <c:pt idx="15896">
                  <c:v>23.447223380000001</c:v>
                </c:pt>
                <c:pt idx="15897">
                  <c:v>23.44600453</c:v>
                </c:pt>
                <c:pt idx="15898">
                  <c:v>23.444785830000001</c:v>
                </c:pt>
                <c:pt idx="15899">
                  <c:v>23.443567259999998</c:v>
                </c:pt>
                <c:pt idx="15900">
                  <c:v>23.442348819999999</c:v>
                </c:pt>
                <c:pt idx="15901">
                  <c:v>23.441130520000002</c:v>
                </c:pt>
                <c:pt idx="15902">
                  <c:v>23.439912360000001</c:v>
                </c:pt>
                <c:pt idx="15903">
                  <c:v>23.438694330000001</c:v>
                </c:pt>
                <c:pt idx="15904">
                  <c:v>23.437476449999998</c:v>
                </c:pt>
                <c:pt idx="15905">
                  <c:v>23.436258689999999</c:v>
                </c:pt>
                <c:pt idx="15906">
                  <c:v>23.435041080000001</c:v>
                </c:pt>
                <c:pt idx="15907">
                  <c:v>23.4338236</c:v>
                </c:pt>
                <c:pt idx="15908">
                  <c:v>23.43260626</c:v>
                </c:pt>
                <c:pt idx="15909">
                  <c:v>23.43138905</c:v>
                </c:pt>
                <c:pt idx="15910">
                  <c:v>23.430171980000001</c:v>
                </c:pt>
                <c:pt idx="15911">
                  <c:v>23.428955049999999</c:v>
                </c:pt>
                <c:pt idx="15912">
                  <c:v>23.427738250000001</c:v>
                </c:pt>
                <c:pt idx="15913">
                  <c:v>23.426521600000001</c:v>
                </c:pt>
                <c:pt idx="15914">
                  <c:v>23.42530507</c:v>
                </c:pt>
                <c:pt idx="15915">
                  <c:v>23.424088690000001</c:v>
                </c:pt>
                <c:pt idx="15916">
                  <c:v>23.422872439999999</c:v>
                </c:pt>
                <c:pt idx="15917">
                  <c:v>23.421656330000001</c:v>
                </c:pt>
                <c:pt idx="15918">
                  <c:v>23.420440360000001</c:v>
                </c:pt>
                <c:pt idx="15919">
                  <c:v>23.41922452</c:v>
                </c:pt>
                <c:pt idx="15920">
                  <c:v>23.418008830000002</c:v>
                </c:pt>
                <c:pt idx="15921">
                  <c:v>23.416793259999999</c:v>
                </c:pt>
                <c:pt idx="15922">
                  <c:v>23.415577840000001</c:v>
                </c:pt>
                <c:pt idx="15923">
                  <c:v>23.41436255</c:v>
                </c:pt>
                <c:pt idx="15924">
                  <c:v>23.4131474</c:v>
                </c:pt>
                <c:pt idx="15925">
                  <c:v>23.41193239</c:v>
                </c:pt>
                <c:pt idx="15926">
                  <c:v>23.410717519999999</c:v>
                </c:pt>
                <c:pt idx="15927">
                  <c:v>23.40950278</c:v>
                </c:pt>
                <c:pt idx="15928">
                  <c:v>23.40828818</c:v>
                </c:pt>
                <c:pt idx="15929">
                  <c:v>23.40707372</c:v>
                </c:pt>
                <c:pt idx="15930">
                  <c:v>23.40585939</c:v>
                </c:pt>
                <c:pt idx="15931">
                  <c:v>23.404645210000002</c:v>
                </c:pt>
                <c:pt idx="15932">
                  <c:v>23.40343116</c:v>
                </c:pt>
                <c:pt idx="15933">
                  <c:v>23.40221725</c:v>
                </c:pt>
                <c:pt idx="15934">
                  <c:v>23.401003469999999</c:v>
                </c:pt>
                <c:pt idx="15935">
                  <c:v>23.39978984</c:v>
                </c:pt>
                <c:pt idx="15936">
                  <c:v>23.398576340000002</c:v>
                </c:pt>
                <c:pt idx="15937">
                  <c:v>23.39736298</c:v>
                </c:pt>
                <c:pt idx="15938">
                  <c:v>23.39614976</c:v>
                </c:pt>
                <c:pt idx="15939">
                  <c:v>23.39493667</c:v>
                </c:pt>
                <c:pt idx="15940">
                  <c:v>23.393723730000001</c:v>
                </c:pt>
                <c:pt idx="15941">
                  <c:v>23.392510919999999</c:v>
                </c:pt>
                <c:pt idx="15942">
                  <c:v>23.391298249999998</c:v>
                </c:pt>
                <c:pt idx="15943">
                  <c:v>23.390085719999998</c:v>
                </c:pt>
                <c:pt idx="15944">
                  <c:v>23.388873319999998</c:v>
                </c:pt>
                <c:pt idx="15945">
                  <c:v>23.38766107</c:v>
                </c:pt>
                <c:pt idx="15946">
                  <c:v>23.386448949999998</c:v>
                </c:pt>
                <c:pt idx="15947">
                  <c:v>23.385236970000001</c:v>
                </c:pt>
                <c:pt idx="15948">
                  <c:v>23.384025130000001</c:v>
                </c:pt>
                <c:pt idx="15949">
                  <c:v>23.382813429999999</c:v>
                </c:pt>
                <c:pt idx="15950">
                  <c:v>23.381601870000001</c:v>
                </c:pt>
                <c:pt idx="15951">
                  <c:v>23.380390439999999</c:v>
                </c:pt>
                <c:pt idx="15952">
                  <c:v>23.37917916</c:v>
                </c:pt>
                <c:pt idx="15953">
                  <c:v>23.37796801</c:v>
                </c:pt>
                <c:pt idx="15954">
                  <c:v>23.376757000000001</c:v>
                </c:pt>
                <c:pt idx="15955">
                  <c:v>23.37554613</c:v>
                </c:pt>
                <c:pt idx="15956">
                  <c:v>23.374335389999999</c:v>
                </c:pt>
                <c:pt idx="15957">
                  <c:v>23.373124799999999</c:v>
                </c:pt>
                <c:pt idx="15958">
                  <c:v>23.371914350000001</c:v>
                </c:pt>
                <c:pt idx="15959">
                  <c:v>23.370704029999999</c:v>
                </c:pt>
                <c:pt idx="15960">
                  <c:v>23.369493850000001</c:v>
                </c:pt>
                <c:pt idx="15961">
                  <c:v>23.368283819999998</c:v>
                </c:pt>
                <c:pt idx="15962">
                  <c:v>23.367073919999999</c:v>
                </c:pt>
                <c:pt idx="15963">
                  <c:v>23.365864160000001</c:v>
                </c:pt>
                <c:pt idx="15964">
                  <c:v>23.36465454</c:v>
                </c:pt>
                <c:pt idx="15965">
                  <c:v>23.363445049999999</c:v>
                </c:pt>
                <c:pt idx="15966">
                  <c:v>23.36223571</c:v>
                </c:pt>
                <c:pt idx="15967">
                  <c:v>23.361026509999999</c:v>
                </c:pt>
                <c:pt idx="15968">
                  <c:v>23.35981744</c:v>
                </c:pt>
                <c:pt idx="15969">
                  <c:v>23.358608520000001</c:v>
                </c:pt>
                <c:pt idx="15970">
                  <c:v>23.357399730000001</c:v>
                </c:pt>
                <c:pt idx="15971">
                  <c:v>23.356191079999999</c:v>
                </c:pt>
                <c:pt idx="15972">
                  <c:v>23.354982580000001</c:v>
                </c:pt>
                <c:pt idx="15973">
                  <c:v>23.353774210000001</c:v>
                </c:pt>
                <c:pt idx="15974">
                  <c:v>23.352565980000001</c:v>
                </c:pt>
                <c:pt idx="15975">
                  <c:v>23.351357889999999</c:v>
                </c:pt>
                <c:pt idx="15976">
                  <c:v>23.350149940000001</c:v>
                </c:pt>
                <c:pt idx="15977">
                  <c:v>23.348942130000001</c:v>
                </c:pt>
                <c:pt idx="15978">
                  <c:v>23.347734460000002</c:v>
                </c:pt>
                <c:pt idx="15979">
                  <c:v>23.34652693</c:v>
                </c:pt>
                <c:pt idx="15980">
                  <c:v>23.345319539999998</c:v>
                </c:pt>
                <c:pt idx="15981">
                  <c:v>23.344112280000001</c:v>
                </c:pt>
                <c:pt idx="15982">
                  <c:v>23.342905170000002</c:v>
                </c:pt>
                <c:pt idx="15983">
                  <c:v>23.3416982</c:v>
                </c:pt>
                <c:pt idx="15984">
                  <c:v>23.340491369999999</c:v>
                </c:pt>
                <c:pt idx="15985">
                  <c:v>23.339284670000001</c:v>
                </c:pt>
                <c:pt idx="15986">
                  <c:v>23.338078119999999</c:v>
                </c:pt>
                <c:pt idx="15987">
                  <c:v>23.33687171</c:v>
                </c:pt>
                <c:pt idx="15988">
                  <c:v>23.33566544</c:v>
                </c:pt>
                <c:pt idx="15989">
                  <c:v>23.334459299999999</c:v>
                </c:pt>
                <c:pt idx="15990">
                  <c:v>23.33325331</c:v>
                </c:pt>
                <c:pt idx="15991">
                  <c:v>23.332047459999998</c:v>
                </c:pt>
                <c:pt idx="15992">
                  <c:v>23.330841750000001</c:v>
                </c:pt>
                <c:pt idx="15993">
                  <c:v>23.329636170000001</c:v>
                </c:pt>
                <c:pt idx="15994">
                  <c:v>23.328430740000002</c:v>
                </c:pt>
                <c:pt idx="15995">
                  <c:v>23.32722545</c:v>
                </c:pt>
                <c:pt idx="15996">
                  <c:v>23.3260203</c:v>
                </c:pt>
                <c:pt idx="15997">
                  <c:v>23.32481529</c:v>
                </c:pt>
                <c:pt idx="15998">
                  <c:v>23.323610420000001</c:v>
                </c:pt>
                <c:pt idx="15999">
                  <c:v>23.32240569</c:v>
                </c:pt>
                <c:pt idx="16000">
                  <c:v>23.3212011</c:v>
                </c:pt>
                <c:pt idx="16001">
                  <c:v>23.31999665</c:v>
                </c:pt>
                <c:pt idx="16002">
                  <c:v>23.318792340000002</c:v>
                </c:pt>
                <c:pt idx="16003">
                  <c:v>23.317588170000001</c:v>
                </c:pt>
                <c:pt idx="16004">
                  <c:v>23.316384150000001</c:v>
                </c:pt>
                <c:pt idx="16005">
                  <c:v>23.315180260000002</c:v>
                </c:pt>
                <c:pt idx="16006">
                  <c:v>23.31397651</c:v>
                </c:pt>
                <c:pt idx="16007">
                  <c:v>23.31277291</c:v>
                </c:pt>
                <c:pt idx="16008">
                  <c:v>23.31156944</c:v>
                </c:pt>
                <c:pt idx="16009">
                  <c:v>23.310366120000001</c:v>
                </c:pt>
                <c:pt idx="16010">
                  <c:v>23.30916294</c:v>
                </c:pt>
                <c:pt idx="16011">
                  <c:v>23.3079599</c:v>
                </c:pt>
                <c:pt idx="16012">
                  <c:v>23.306757000000001</c:v>
                </c:pt>
                <c:pt idx="16013">
                  <c:v>23.305554239999999</c:v>
                </c:pt>
                <c:pt idx="16014">
                  <c:v>23.304351619999998</c:v>
                </c:pt>
                <c:pt idx="16015">
                  <c:v>23.303149139999999</c:v>
                </c:pt>
                <c:pt idx="16016">
                  <c:v>23.3019468</c:v>
                </c:pt>
                <c:pt idx="16017">
                  <c:v>23.300744609999999</c:v>
                </c:pt>
                <c:pt idx="16018">
                  <c:v>23.299542550000002</c:v>
                </c:pt>
                <c:pt idx="16019">
                  <c:v>23.298340639999999</c:v>
                </c:pt>
                <c:pt idx="16020">
                  <c:v>23.297138870000001</c:v>
                </c:pt>
                <c:pt idx="16021">
                  <c:v>23.295937240000001</c:v>
                </c:pt>
                <c:pt idx="16022">
                  <c:v>23.294735750000001</c:v>
                </c:pt>
                <c:pt idx="16023">
                  <c:v>23.293534399999999</c:v>
                </c:pt>
                <c:pt idx="16024">
                  <c:v>23.292333200000002</c:v>
                </c:pt>
                <c:pt idx="16025">
                  <c:v>23.291132130000001</c:v>
                </c:pt>
                <c:pt idx="16026">
                  <c:v>23.289931209999999</c:v>
                </c:pt>
                <c:pt idx="16027">
                  <c:v>23.288730430000001</c:v>
                </c:pt>
                <c:pt idx="16028">
                  <c:v>23.287529790000001</c:v>
                </c:pt>
                <c:pt idx="16029">
                  <c:v>23.286329290000001</c:v>
                </c:pt>
                <c:pt idx="16030">
                  <c:v>23.285128929999999</c:v>
                </c:pt>
                <c:pt idx="16031">
                  <c:v>23.283928719999999</c:v>
                </c:pt>
                <c:pt idx="16032">
                  <c:v>23.282728649999999</c:v>
                </c:pt>
                <c:pt idx="16033">
                  <c:v>23.281528720000001</c:v>
                </c:pt>
                <c:pt idx="16034">
                  <c:v>23.28032893</c:v>
                </c:pt>
                <c:pt idx="16035">
                  <c:v>23.279129279999999</c:v>
                </c:pt>
                <c:pt idx="16036">
                  <c:v>23.277929780000001</c:v>
                </c:pt>
                <c:pt idx="16037">
                  <c:v>23.276730409999999</c:v>
                </c:pt>
                <c:pt idx="16038">
                  <c:v>23.275531189999999</c:v>
                </c:pt>
                <c:pt idx="16039">
                  <c:v>23.27433211</c:v>
                </c:pt>
                <c:pt idx="16040">
                  <c:v>23.273133170000001</c:v>
                </c:pt>
                <c:pt idx="16041">
                  <c:v>23.271934380000001</c:v>
                </c:pt>
                <c:pt idx="16042">
                  <c:v>23.270735729999998</c:v>
                </c:pt>
                <c:pt idx="16043">
                  <c:v>23.26953722</c:v>
                </c:pt>
                <c:pt idx="16044">
                  <c:v>23.268338849999999</c:v>
                </c:pt>
                <c:pt idx="16045">
                  <c:v>23.267140619999999</c:v>
                </c:pt>
                <c:pt idx="16046">
                  <c:v>23.265942540000001</c:v>
                </c:pt>
                <c:pt idx="16047">
                  <c:v>23.2647446</c:v>
                </c:pt>
                <c:pt idx="16048">
                  <c:v>23.2635468</c:v>
                </c:pt>
                <c:pt idx="16049">
                  <c:v>23.262349140000001</c:v>
                </c:pt>
                <c:pt idx="16050">
                  <c:v>23.261151630000001</c:v>
                </c:pt>
                <c:pt idx="16051">
                  <c:v>23.259954260000001</c:v>
                </c:pt>
                <c:pt idx="16052">
                  <c:v>23.258757030000002</c:v>
                </c:pt>
                <c:pt idx="16053">
                  <c:v>23.25755994</c:v>
                </c:pt>
                <c:pt idx="16054">
                  <c:v>23.256363</c:v>
                </c:pt>
                <c:pt idx="16055">
                  <c:v>23.255166200000001</c:v>
                </c:pt>
                <c:pt idx="16056">
                  <c:v>23.25396954</c:v>
                </c:pt>
                <c:pt idx="16057">
                  <c:v>23.25277303</c:v>
                </c:pt>
                <c:pt idx="16058">
                  <c:v>23.251576650000001</c:v>
                </c:pt>
                <c:pt idx="16059">
                  <c:v>23.25038043</c:v>
                </c:pt>
                <c:pt idx="16060">
                  <c:v>23.249184339999999</c:v>
                </c:pt>
                <c:pt idx="16061">
                  <c:v>23.247988400000001</c:v>
                </c:pt>
                <c:pt idx="16062">
                  <c:v>23.246792599999999</c:v>
                </c:pt>
                <c:pt idx="16063">
                  <c:v>23.245596939999999</c:v>
                </c:pt>
                <c:pt idx="16064">
                  <c:v>23.244401419999999</c:v>
                </c:pt>
                <c:pt idx="16065">
                  <c:v>23.243206050000001</c:v>
                </c:pt>
                <c:pt idx="16066">
                  <c:v>23.242010820000001</c:v>
                </c:pt>
                <c:pt idx="16067">
                  <c:v>23.240815739999999</c:v>
                </c:pt>
                <c:pt idx="16068">
                  <c:v>23.239620800000001</c:v>
                </c:pt>
                <c:pt idx="16069">
                  <c:v>23.238426</c:v>
                </c:pt>
                <c:pt idx="16070">
                  <c:v>23.237231349999998</c:v>
                </c:pt>
                <c:pt idx="16071">
                  <c:v>23.23603683</c:v>
                </c:pt>
                <c:pt idx="16072">
                  <c:v>23.23484247</c:v>
                </c:pt>
                <c:pt idx="16073">
                  <c:v>23.233648240000001</c:v>
                </c:pt>
                <c:pt idx="16074">
                  <c:v>23.23245416</c:v>
                </c:pt>
                <c:pt idx="16075">
                  <c:v>23.231260219999999</c:v>
                </c:pt>
                <c:pt idx="16076">
                  <c:v>23.230066430000001</c:v>
                </c:pt>
                <c:pt idx="16077">
                  <c:v>23.22887278</c:v>
                </c:pt>
                <c:pt idx="16078">
                  <c:v>23.227679269999999</c:v>
                </c:pt>
                <c:pt idx="16079">
                  <c:v>23.226485910000001</c:v>
                </c:pt>
                <c:pt idx="16080">
                  <c:v>23.22529269</c:v>
                </c:pt>
                <c:pt idx="16081">
                  <c:v>23.22409961</c:v>
                </c:pt>
                <c:pt idx="16082">
                  <c:v>23.222906680000001</c:v>
                </c:pt>
                <c:pt idx="16083">
                  <c:v>23.22171389</c:v>
                </c:pt>
                <c:pt idx="16084">
                  <c:v>23.220521250000001</c:v>
                </c:pt>
                <c:pt idx="16085">
                  <c:v>23.219328749999999</c:v>
                </c:pt>
                <c:pt idx="16086">
                  <c:v>23.218136390000002</c:v>
                </c:pt>
                <c:pt idx="16087">
                  <c:v>23.216944179999999</c:v>
                </c:pt>
                <c:pt idx="16088">
                  <c:v>23.21575211</c:v>
                </c:pt>
                <c:pt idx="16089">
                  <c:v>23.21456019</c:v>
                </c:pt>
                <c:pt idx="16090">
                  <c:v>23.213368410000001</c:v>
                </c:pt>
                <c:pt idx="16091">
                  <c:v>23.212176769999999</c:v>
                </c:pt>
                <c:pt idx="16092">
                  <c:v>23.210985279999999</c:v>
                </c:pt>
                <c:pt idx="16093">
                  <c:v>23.20979393</c:v>
                </c:pt>
                <c:pt idx="16094">
                  <c:v>23.208602729999999</c:v>
                </c:pt>
                <c:pt idx="16095">
                  <c:v>23.207411669999999</c:v>
                </c:pt>
                <c:pt idx="16096">
                  <c:v>23.206220760000001</c:v>
                </c:pt>
                <c:pt idx="16097">
                  <c:v>23.20502999</c:v>
                </c:pt>
                <c:pt idx="16098">
                  <c:v>23.20383936</c:v>
                </c:pt>
                <c:pt idx="16099">
                  <c:v>23.202648880000002</c:v>
                </c:pt>
                <c:pt idx="16100">
                  <c:v>23.201458540000001</c:v>
                </c:pt>
                <c:pt idx="16101">
                  <c:v>23.200268350000002</c:v>
                </c:pt>
                <c:pt idx="16102">
                  <c:v>23.1990783</c:v>
                </c:pt>
                <c:pt idx="16103">
                  <c:v>23.1978884</c:v>
                </c:pt>
                <c:pt idx="16104">
                  <c:v>23.196698640000001</c:v>
                </c:pt>
                <c:pt idx="16105">
                  <c:v>23.19550903</c:v>
                </c:pt>
                <c:pt idx="16106">
                  <c:v>23.19431956</c:v>
                </c:pt>
                <c:pt idx="16107">
                  <c:v>23.193130239999999</c:v>
                </c:pt>
                <c:pt idx="16108">
                  <c:v>23.191941060000001</c:v>
                </c:pt>
                <c:pt idx="16109">
                  <c:v>23.190752029999999</c:v>
                </c:pt>
                <c:pt idx="16110">
                  <c:v>23.189563140000001</c:v>
                </c:pt>
                <c:pt idx="16111">
                  <c:v>23.18837439</c:v>
                </c:pt>
                <c:pt idx="16112">
                  <c:v>23.187185800000002</c:v>
                </c:pt>
                <c:pt idx="16113">
                  <c:v>23.18599734</c:v>
                </c:pt>
                <c:pt idx="16114">
                  <c:v>23.18480903</c:v>
                </c:pt>
                <c:pt idx="16115">
                  <c:v>23.183620869999999</c:v>
                </c:pt>
                <c:pt idx="16116">
                  <c:v>23.182432850000001</c:v>
                </c:pt>
                <c:pt idx="16117">
                  <c:v>23.181244979999999</c:v>
                </c:pt>
                <c:pt idx="16118">
                  <c:v>23.180057250000001</c:v>
                </c:pt>
                <c:pt idx="16119">
                  <c:v>23.178869670000001</c:v>
                </c:pt>
                <c:pt idx="16120">
                  <c:v>23.177682229999998</c:v>
                </c:pt>
                <c:pt idx="16121">
                  <c:v>23.176494940000001</c:v>
                </c:pt>
                <c:pt idx="16122">
                  <c:v>23.175307790000002</c:v>
                </c:pt>
                <c:pt idx="16123">
                  <c:v>23.17412079</c:v>
                </c:pt>
                <c:pt idx="16124">
                  <c:v>23.17293394</c:v>
                </c:pt>
                <c:pt idx="16125">
                  <c:v>23.171747230000001</c:v>
                </c:pt>
                <c:pt idx="16126">
                  <c:v>23.17056066</c:v>
                </c:pt>
                <c:pt idx="16127">
                  <c:v>23.16937424</c:v>
                </c:pt>
                <c:pt idx="16128">
                  <c:v>23.168187970000002</c:v>
                </c:pt>
                <c:pt idx="16129">
                  <c:v>23.167001840000001</c:v>
                </c:pt>
                <c:pt idx="16130">
                  <c:v>23.165815859999999</c:v>
                </c:pt>
                <c:pt idx="16131">
                  <c:v>23.164630030000001</c:v>
                </c:pt>
                <c:pt idx="16132">
                  <c:v>23.163444340000002</c:v>
                </c:pt>
                <c:pt idx="16133">
                  <c:v>23.162258789999999</c:v>
                </c:pt>
                <c:pt idx="16134">
                  <c:v>23.161073389999999</c:v>
                </c:pt>
                <c:pt idx="16135">
                  <c:v>23.15988814</c:v>
                </c:pt>
                <c:pt idx="16136">
                  <c:v>23.158703030000002</c:v>
                </c:pt>
                <c:pt idx="16137">
                  <c:v>23.157518069999998</c:v>
                </c:pt>
                <c:pt idx="16138">
                  <c:v>23.15633326</c:v>
                </c:pt>
                <c:pt idx="16139">
                  <c:v>23.15514859</c:v>
                </c:pt>
                <c:pt idx="16140">
                  <c:v>23.153964070000001</c:v>
                </c:pt>
                <c:pt idx="16141">
                  <c:v>23.152779689999999</c:v>
                </c:pt>
                <c:pt idx="16142">
                  <c:v>23.151595459999999</c:v>
                </c:pt>
                <c:pt idx="16143">
                  <c:v>23.150411380000001</c:v>
                </c:pt>
                <c:pt idx="16144">
                  <c:v>23.149227440000001</c:v>
                </c:pt>
                <c:pt idx="16145">
                  <c:v>23.148043650000002</c:v>
                </c:pt>
                <c:pt idx="16146">
                  <c:v>23.146860010000001</c:v>
                </c:pt>
                <c:pt idx="16147">
                  <c:v>23.145676510000001</c:v>
                </c:pt>
                <c:pt idx="16148">
                  <c:v>23.14449316</c:v>
                </c:pt>
                <c:pt idx="16149">
                  <c:v>23.143309949999999</c:v>
                </c:pt>
                <c:pt idx="16150">
                  <c:v>23.142126900000001</c:v>
                </c:pt>
                <c:pt idx="16151">
                  <c:v>23.140943979999999</c:v>
                </c:pt>
                <c:pt idx="16152">
                  <c:v>23.13976122</c:v>
                </c:pt>
                <c:pt idx="16153">
                  <c:v>23.138578599999999</c:v>
                </c:pt>
                <c:pt idx="16154">
                  <c:v>23.137396129999999</c:v>
                </c:pt>
                <c:pt idx="16155">
                  <c:v>23.136213810000001</c:v>
                </c:pt>
                <c:pt idx="16156">
                  <c:v>23.13503163</c:v>
                </c:pt>
                <c:pt idx="16157">
                  <c:v>23.133849600000001</c:v>
                </c:pt>
                <c:pt idx="16158">
                  <c:v>23.13266771</c:v>
                </c:pt>
                <c:pt idx="16159">
                  <c:v>23.13148597</c:v>
                </c:pt>
                <c:pt idx="16160">
                  <c:v>23.130304379999998</c:v>
                </c:pt>
                <c:pt idx="16161">
                  <c:v>23.129122939999998</c:v>
                </c:pt>
                <c:pt idx="16162">
                  <c:v>23.12794164</c:v>
                </c:pt>
                <c:pt idx="16163">
                  <c:v>23.126760489999999</c:v>
                </c:pt>
                <c:pt idx="16164">
                  <c:v>23.12557949</c:v>
                </c:pt>
                <c:pt idx="16165">
                  <c:v>23.124398630000002</c:v>
                </c:pt>
                <c:pt idx="16166">
                  <c:v>23.123217929999999</c:v>
                </c:pt>
                <c:pt idx="16167">
                  <c:v>23.122037370000001</c:v>
                </c:pt>
                <c:pt idx="16168">
                  <c:v>23.12085695</c:v>
                </c:pt>
                <c:pt idx="16169">
                  <c:v>23.119676689999999</c:v>
                </c:pt>
                <c:pt idx="16170">
                  <c:v>23.118496570000001</c:v>
                </c:pt>
                <c:pt idx="16171">
                  <c:v>23.117316599999999</c:v>
                </c:pt>
                <c:pt idx="16172">
                  <c:v>23.116136770000001</c:v>
                </c:pt>
                <c:pt idx="16173">
                  <c:v>23.114957090000001</c:v>
                </c:pt>
                <c:pt idx="16174">
                  <c:v>23.11377757</c:v>
                </c:pt>
                <c:pt idx="16175">
                  <c:v>23.112598179999999</c:v>
                </c:pt>
                <c:pt idx="16176">
                  <c:v>23.111418950000001</c:v>
                </c:pt>
                <c:pt idx="16177">
                  <c:v>23.11023986</c:v>
                </c:pt>
                <c:pt idx="16178">
                  <c:v>23.109060920000001</c:v>
                </c:pt>
                <c:pt idx="16179">
                  <c:v>23.10788213</c:v>
                </c:pt>
                <c:pt idx="16180">
                  <c:v>23.106703490000001</c:v>
                </c:pt>
                <c:pt idx="16181">
                  <c:v>23.105524989999999</c:v>
                </c:pt>
                <c:pt idx="16182">
                  <c:v>23.10434665</c:v>
                </c:pt>
                <c:pt idx="16183">
                  <c:v>23.103168449999998</c:v>
                </c:pt>
                <c:pt idx="16184">
                  <c:v>23.101990399999998</c:v>
                </c:pt>
                <c:pt idx="16185">
                  <c:v>23.100812489999999</c:v>
                </c:pt>
                <c:pt idx="16186">
                  <c:v>23.099634739999999</c:v>
                </c:pt>
                <c:pt idx="16187">
                  <c:v>23.09845713</c:v>
                </c:pt>
                <c:pt idx="16188">
                  <c:v>23.097279669999999</c:v>
                </c:pt>
                <c:pt idx="16189">
                  <c:v>23.09610236</c:v>
                </c:pt>
                <c:pt idx="16190">
                  <c:v>23.094925190000001</c:v>
                </c:pt>
                <c:pt idx="16191">
                  <c:v>23.093748179999999</c:v>
                </c:pt>
                <c:pt idx="16192">
                  <c:v>23.09257131</c:v>
                </c:pt>
                <c:pt idx="16193">
                  <c:v>23.09139459</c:v>
                </c:pt>
                <c:pt idx="16194">
                  <c:v>23.090218019999998</c:v>
                </c:pt>
                <c:pt idx="16195">
                  <c:v>23.089041600000002</c:v>
                </c:pt>
                <c:pt idx="16196">
                  <c:v>23.087865319999999</c:v>
                </c:pt>
                <c:pt idx="16197">
                  <c:v>23.086689199999999</c:v>
                </c:pt>
                <c:pt idx="16198">
                  <c:v>23.085513219999999</c:v>
                </c:pt>
                <c:pt idx="16199">
                  <c:v>23.084337390000002</c:v>
                </c:pt>
                <c:pt idx="16200">
                  <c:v>23.083161709999999</c:v>
                </c:pt>
                <c:pt idx="16201">
                  <c:v>23.081986180000001</c:v>
                </c:pt>
                <c:pt idx="16202">
                  <c:v>23.080810799999998</c:v>
                </c:pt>
                <c:pt idx="16203">
                  <c:v>23.07963556</c:v>
                </c:pt>
                <c:pt idx="16204">
                  <c:v>23.07846048</c:v>
                </c:pt>
                <c:pt idx="16205">
                  <c:v>23.077285539999998</c:v>
                </c:pt>
                <c:pt idx="16206">
                  <c:v>23.076110750000002</c:v>
                </c:pt>
                <c:pt idx="16207">
                  <c:v>23.074936109999999</c:v>
                </c:pt>
                <c:pt idx="16208">
                  <c:v>23.073761619999999</c:v>
                </c:pt>
                <c:pt idx="16209">
                  <c:v>23.07258728</c:v>
                </c:pt>
                <c:pt idx="16210">
                  <c:v>23.07141309</c:v>
                </c:pt>
                <c:pt idx="16211">
                  <c:v>23.070239050000001</c:v>
                </c:pt>
                <c:pt idx="16212">
                  <c:v>23.06906515</c:v>
                </c:pt>
                <c:pt idx="16213">
                  <c:v>23.067891410000001</c:v>
                </c:pt>
                <c:pt idx="16214">
                  <c:v>23.06671781</c:v>
                </c:pt>
                <c:pt idx="16215">
                  <c:v>23.065544360000001</c:v>
                </c:pt>
                <c:pt idx="16216">
                  <c:v>23.06437107</c:v>
                </c:pt>
                <c:pt idx="16217">
                  <c:v>23.06319792</c:v>
                </c:pt>
                <c:pt idx="16218">
                  <c:v>23.062024919999999</c:v>
                </c:pt>
                <c:pt idx="16219">
                  <c:v>23.060852069999999</c:v>
                </c:pt>
                <c:pt idx="16220">
                  <c:v>23.059679370000001</c:v>
                </c:pt>
                <c:pt idx="16221">
                  <c:v>23.058506810000001</c:v>
                </c:pt>
                <c:pt idx="16222">
                  <c:v>23.057334409999999</c:v>
                </c:pt>
                <c:pt idx="16223">
                  <c:v>23.05616216</c:v>
                </c:pt>
                <c:pt idx="16224">
                  <c:v>23.054990060000002</c:v>
                </c:pt>
                <c:pt idx="16225">
                  <c:v>23.053818100000001</c:v>
                </c:pt>
                <c:pt idx="16226">
                  <c:v>23.052646299999999</c:v>
                </c:pt>
                <c:pt idx="16227">
                  <c:v>23.051474649999999</c:v>
                </c:pt>
                <c:pt idx="16228">
                  <c:v>23.05030314</c:v>
                </c:pt>
                <c:pt idx="16229">
                  <c:v>23.049131790000001</c:v>
                </c:pt>
                <c:pt idx="16230">
                  <c:v>23.047960580000002</c:v>
                </c:pt>
                <c:pt idx="16231">
                  <c:v>23.046789530000002</c:v>
                </c:pt>
                <c:pt idx="16232">
                  <c:v>23.045618619999999</c:v>
                </c:pt>
                <c:pt idx="16233">
                  <c:v>23.044447859999998</c:v>
                </c:pt>
                <c:pt idx="16234">
                  <c:v>23.04327726</c:v>
                </c:pt>
                <c:pt idx="16235">
                  <c:v>23.042106799999999</c:v>
                </c:pt>
                <c:pt idx="16236">
                  <c:v>23.040936500000001</c:v>
                </c:pt>
                <c:pt idx="16237">
                  <c:v>23.03976634</c:v>
                </c:pt>
                <c:pt idx="16238">
                  <c:v>23.038596330000001</c:v>
                </c:pt>
                <c:pt idx="16239">
                  <c:v>23.037426480000001</c:v>
                </c:pt>
                <c:pt idx="16240">
                  <c:v>23.036256770000001</c:v>
                </c:pt>
                <c:pt idx="16241">
                  <c:v>23.035087220000001</c:v>
                </c:pt>
                <c:pt idx="16242">
                  <c:v>23.033917809999998</c:v>
                </c:pt>
                <c:pt idx="16243">
                  <c:v>23.032748560000002</c:v>
                </c:pt>
                <c:pt idx="16244">
                  <c:v>23.031579449999999</c:v>
                </c:pt>
                <c:pt idx="16245">
                  <c:v>23.030410499999999</c:v>
                </c:pt>
                <c:pt idx="16246">
                  <c:v>23.029241689999999</c:v>
                </c:pt>
                <c:pt idx="16247">
                  <c:v>23.028073039999999</c:v>
                </c:pt>
                <c:pt idx="16248">
                  <c:v>23.02690454</c:v>
                </c:pt>
                <c:pt idx="16249">
                  <c:v>23.025736179999999</c:v>
                </c:pt>
                <c:pt idx="16250">
                  <c:v>23.02456798</c:v>
                </c:pt>
                <c:pt idx="16251">
                  <c:v>23.02339993</c:v>
                </c:pt>
                <c:pt idx="16252">
                  <c:v>23.022232030000001</c:v>
                </c:pt>
                <c:pt idx="16253">
                  <c:v>23.021064280000001</c:v>
                </c:pt>
                <c:pt idx="16254">
                  <c:v>23.019896679999999</c:v>
                </c:pt>
                <c:pt idx="16255">
                  <c:v>23.018729230000002</c:v>
                </c:pt>
                <c:pt idx="16256">
                  <c:v>23.017561929999999</c:v>
                </c:pt>
                <c:pt idx="16257">
                  <c:v>23.016394779999999</c:v>
                </c:pt>
                <c:pt idx="16258">
                  <c:v>23.015227790000001</c:v>
                </c:pt>
                <c:pt idx="16259">
                  <c:v>23.01406094</c:v>
                </c:pt>
                <c:pt idx="16260">
                  <c:v>23.012894249999999</c:v>
                </c:pt>
                <c:pt idx="16261">
                  <c:v>23.011727700000002</c:v>
                </c:pt>
                <c:pt idx="16262">
                  <c:v>23.01056131</c:v>
                </c:pt>
                <c:pt idx="16263">
                  <c:v>23.00939507</c:v>
                </c:pt>
                <c:pt idx="16264">
                  <c:v>23.008228979999998</c:v>
                </c:pt>
                <c:pt idx="16265">
                  <c:v>23.007063039999998</c:v>
                </c:pt>
                <c:pt idx="16266">
                  <c:v>23.00589725</c:v>
                </c:pt>
                <c:pt idx="16267">
                  <c:v>23.00473161</c:v>
                </c:pt>
                <c:pt idx="16268">
                  <c:v>23.003566129999999</c:v>
                </c:pt>
                <c:pt idx="16269">
                  <c:v>23.002400789999999</c:v>
                </c:pt>
                <c:pt idx="16270">
                  <c:v>23.001235609999998</c:v>
                </c:pt>
                <c:pt idx="16271">
                  <c:v>23.000070579999999</c:v>
                </c:pt>
                <c:pt idx="16272">
                  <c:v>22.998905700000002</c:v>
                </c:pt>
                <c:pt idx="16273">
                  <c:v>22.997740969999999</c:v>
                </c:pt>
                <c:pt idx="16274">
                  <c:v>22.996576390000001</c:v>
                </c:pt>
                <c:pt idx="16275">
                  <c:v>22.995411959999998</c:v>
                </c:pt>
                <c:pt idx="16276">
                  <c:v>22.994247690000002</c:v>
                </c:pt>
                <c:pt idx="16277">
                  <c:v>22.99308357</c:v>
                </c:pt>
                <c:pt idx="16278">
                  <c:v>22.991919599999999</c:v>
                </c:pt>
                <c:pt idx="16279">
                  <c:v>22.990755780000001</c:v>
                </c:pt>
                <c:pt idx="16280">
                  <c:v>22.98959211</c:v>
                </c:pt>
                <c:pt idx="16281">
                  <c:v>22.988428590000002</c:v>
                </c:pt>
                <c:pt idx="16282">
                  <c:v>22.987265229999998</c:v>
                </c:pt>
                <c:pt idx="16283">
                  <c:v>22.98610201</c:v>
                </c:pt>
                <c:pt idx="16284">
                  <c:v>22.98493895</c:v>
                </c:pt>
                <c:pt idx="16285">
                  <c:v>22.983776039999999</c:v>
                </c:pt>
                <c:pt idx="16286">
                  <c:v>22.98261329</c:v>
                </c:pt>
                <c:pt idx="16287">
                  <c:v>22.981450679999998</c:v>
                </c:pt>
                <c:pt idx="16288">
                  <c:v>22.980288229999999</c:v>
                </c:pt>
                <c:pt idx="16289">
                  <c:v>22.979125929999999</c:v>
                </c:pt>
                <c:pt idx="16290">
                  <c:v>22.97796378</c:v>
                </c:pt>
                <c:pt idx="16291">
                  <c:v>22.976801779999999</c:v>
                </c:pt>
                <c:pt idx="16292">
                  <c:v>22.975639940000001</c:v>
                </c:pt>
                <c:pt idx="16293">
                  <c:v>22.974478250000001</c:v>
                </c:pt>
                <c:pt idx="16294">
                  <c:v>22.973316709999999</c:v>
                </c:pt>
                <c:pt idx="16295">
                  <c:v>22.972155319999999</c:v>
                </c:pt>
                <c:pt idx="16296">
                  <c:v>22.970994090000001</c:v>
                </c:pt>
                <c:pt idx="16297">
                  <c:v>22.969833000000001</c:v>
                </c:pt>
                <c:pt idx="16298">
                  <c:v>22.96867207</c:v>
                </c:pt>
                <c:pt idx="16299">
                  <c:v>22.967511290000001</c:v>
                </c:pt>
                <c:pt idx="16300">
                  <c:v>22.966350670000001</c:v>
                </c:pt>
                <c:pt idx="16301">
                  <c:v>22.965190199999999</c:v>
                </c:pt>
                <c:pt idx="16302">
                  <c:v>22.964029879999998</c:v>
                </c:pt>
                <c:pt idx="16303">
                  <c:v>22.96286971</c:v>
                </c:pt>
                <c:pt idx="16304">
                  <c:v>22.961709689999999</c:v>
                </c:pt>
                <c:pt idx="16305">
                  <c:v>22.960549830000001</c:v>
                </c:pt>
                <c:pt idx="16306">
                  <c:v>22.959390119999998</c:v>
                </c:pt>
                <c:pt idx="16307">
                  <c:v>22.958230560000001</c:v>
                </c:pt>
                <c:pt idx="16308">
                  <c:v>22.957071160000002</c:v>
                </c:pt>
                <c:pt idx="16309">
                  <c:v>22.955911910000001</c:v>
                </c:pt>
                <c:pt idx="16310">
                  <c:v>22.954752809999999</c:v>
                </c:pt>
                <c:pt idx="16311">
                  <c:v>22.953593869999999</c:v>
                </c:pt>
                <c:pt idx="16312">
                  <c:v>22.95243507</c:v>
                </c:pt>
                <c:pt idx="16313">
                  <c:v>22.95127643</c:v>
                </c:pt>
                <c:pt idx="16314">
                  <c:v>22.950117949999999</c:v>
                </c:pt>
                <c:pt idx="16315">
                  <c:v>22.948959609999999</c:v>
                </c:pt>
                <c:pt idx="16316">
                  <c:v>22.947801429999998</c:v>
                </c:pt>
                <c:pt idx="16317">
                  <c:v>22.94664341</c:v>
                </c:pt>
                <c:pt idx="16318">
                  <c:v>22.945485529999999</c:v>
                </c:pt>
                <c:pt idx="16319">
                  <c:v>22.944327810000001</c:v>
                </c:pt>
                <c:pt idx="16320">
                  <c:v>22.943170250000001</c:v>
                </c:pt>
                <c:pt idx="16321">
                  <c:v>22.942012829999999</c:v>
                </c:pt>
                <c:pt idx="16322">
                  <c:v>22.94085557</c:v>
                </c:pt>
                <c:pt idx="16323">
                  <c:v>22.939698459999999</c:v>
                </c:pt>
                <c:pt idx="16324">
                  <c:v>22.93854151</c:v>
                </c:pt>
                <c:pt idx="16325">
                  <c:v>22.93738471</c:v>
                </c:pt>
                <c:pt idx="16326">
                  <c:v>22.936228060000001</c:v>
                </c:pt>
                <c:pt idx="16327">
                  <c:v>22.935071570000002</c:v>
                </c:pt>
                <c:pt idx="16328">
                  <c:v>22.93391523</c:v>
                </c:pt>
                <c:pt idx="16329">
                  <c:v>22.932759050000001</c:v>
                </c:pt>
                <c:pt idx="16330">
                  <c:v>22.93160301</c:v>
                </c:pt>
                <c:pt idx="16331">
                  <c:v>22.930447130000001</c:v>
                </c:pt>
                <c:pt idx="16332">
                  <c:v>22.929291410000001</c:v>
                </c:pt>
                <c:pt idx="16333">
                  <c:v>22.928135839999999</c:v>
                </c:pt>
                <c:pt idx="16334">
                  <c:v>22.92698042</c:v>
                </c:pt>
                <c:pt idx="16335">
                  <c:v>22.925825159999999</c:v>
                </c:pt>
                <c:pt idx="16336">
                  <c:v>22.92467005</c:v>
                </c:pt>
                <c:pt idx="16337">
                  <c:v>22.923515089999999</c:v>
                </c:pt>
                <c:pt idx="16338">
                  <c:v>22.92236029</c:v>
                </c:pt>
                <c:pt idx="16339">
                  <c:v>22.921205650000001</c:v>
                </c:pt>
                <c:pt idx="16340">
                  <c:v>22.920051149999999</c:v>
                </c:pt>
                <c:pt idx="16341">
                  <c:v>22.91889681</c:v>
                </c:pt>
                <c:pt idx="16342">
                  <c:v>22.917742629999999</c:v>
                </c:pt>
                <c:pt idx="16343">
                  <c:v>22.916588600000001</c:v>
                </c:pt>
                <c:pt idx="16344">
                  <c:v>22.91543472</c:v>
                </c:pt>
                <c:pt idx="16345">
                  <c:v>22.914280999999999</c:v>
                </c:pt>
                <c:pt idx="16346">
                  <c:v>22.913127429999999</c:v>
                </c:pt>
                <c:pt idx="16347">
                  <c:v>22.911974019999999</c:v>
                </c:pt>
                <c:pt idx="16348">
                  <c:v>22.91082076</c:v>
                </c:pt>
                <c:pt idx="16349">
                  <c:v>22.909667649999999</c:v>
                </c:pt>
                <c:pt idx="16350">
                  <c:v>22.908514700000001</c:v>
                </c:pt>
                <c:pt idx="16351">
                  <c:v>22.907361909999999</c:v>
                </c:pt>
                <c:pt idx="16352">
                  <c:v>22.906209270000002</c:v>
                </c:pt>
                <c:pt idx="16353">
                  <c:v>22.905056779999999</c:v>
                </c:pt>
                <c:pt idx="16354">
                  <c:v>22.903904449999999</c:v>
                </c:pt>
                <c:pt idx="16355">
                  <c:v>22.902752270000001</c:v>
                </c:pt>
                <c:pt idx="16356">
                  <c:v>22.901600250000001</c:v>
                </c:pt>
                <c:pt idx="16357">
                  <c:v>22.90044838</c:v>
                </c:pt>
                <c:pt idx="16358">
                  <c:v>22.899296660000001</c:v>
                </c:pt>
                <c:pt idx="16359">
                  <c:v>22.898145110000002</c:v>
                </c:pt>
                <c:pt idx="16360">
                  <c:v>22.896993699999999</c:v>
                </c:pt>
                <c:pt idx="16361">
                  <c:v>22.89584245</c:v>
                </c:pt>
                <c:pt idx="16362">
                  <c:v>22.894691359999999</c:v>
                </c:pt>
                <c:pt idx="16363">
                  <c:v>22.893540420000001</c:v>
                </c:pt>
                <c:pt idx="16364">
                  <c:v>22.892389640000001</c:v>
                </c:pt>
                <c:pt idx="16365">
                  <c:v>22.89123901</c:v>
                </c:pt>
                <c:pt idx="16366">
                  <c:v>22.89008853</c:v>
                </c:pt>
                <c:pt idx="16367">
                  <c:v>22.88893822</c:v>
                </c:pt>
                <c:pt idx="16368">
                  <c:v>22.887788050000001</c:v>
                </c:pt>
                <c:pt idx="16369">
                  <c:v>22.886638049999998</c:v>
                </c:pt>
                <c:pt idx="16370">
                  <c:v>22.88548819</c:v>
                </c:pt>
                <c:pt idx="16371">
                  <c:v>22.884338490000001</c:v>
                </c:pt>
                <c:pt idx="16372">
                  <c:v>22.883188950000001</c:v>
                </c:pt>
                <c:pt idx="16373">
                  <c:v>22.882039559999999</c:v>
                </c:pt>
                <c:pt idx="16374">
                  <c:v>22.88089033</c:v>
                </c:pt>
                <c:pt idx="16375">
                  <c:v>22.879741259999999</c:v>
                </c:pt>
                <c:pt idx="16376">
                  <c:v>22.878592340000001</c:v>
                </c:pt>
                <c:pt idx="16377">
                  <c:v>22.877443570000001</c:v>
                </c:pt>
                <c:pt idx="16378">
                  <c:v>22.876294959999999</c:v>
                </c:pt>
                <c:pt idx="16379">
                  <c:v>22.87514651</c:v>
                </c:pt>
                <c:pt idx="16380">
                  <c:v>22.87399821</c:v>
                </c:pt>
                <c:pt idx="16381">
                  <c:v>22.872850069999998</c:v>
                </c:pt>
                <c:pt idx="16382">
                  <c:v>22.871702079999999</c:v>
                </c:pt>
                <c:pt idx="16383">
                  <c:v>22.870554250000001</c:v>
                </c:pt>
                <c:pt idx="16384">
                  <c:v>22.869406569999999</c:v>
                </c:pt>
                <c:pt idx="16385">
                  <c:v>22.868259049999999</c:v>
                </c:pt>
                <c:pt idx="16386">
                  <c:v>22.867111690000002</c:v>
                </c:pt>
                <c:pt idx="16387">
                  <c:v>22.865964479999999</c:v>
                </c:pt>
                <c:pt idx="16388">
                  <c:v>22.864817429999999</c:v>
                </c:pt>
                <c:pt idx="16389">
                  <c:v>22.86367053</c:v>
                </c:pt>
                <c:pt idx="16390">
                  <c:v>22.862523790000001</c:v>
                </c:pt>
                <c:pt idx="16391">
                  <c:v>22.861377210000001</c:v>
                </c:pt>
                <c:pt idx="16392">
                  <c:v>22.860230779999998</c:v>
                </c:pt>
                <c:pt idx="16393">
                  <c:v>22.859084509999999</c:v>
                </c:pt>
                <c:pt idx="16394">
                  <c:v>22.857938390000001</c:v>
                </c:pt>
                <c:pt idx="16395">
                  <c:v>22.856792429999999</c:v>
                </c:pt>
                <c:pt idx="16396">
                  <c:v>22.855646629999999</c:v>
                </c:pt>
                <c:pt idx="16397">
                  <c:v>22.854500980000001</c:v>
                </c:pt>
                <c:pt idx="16398">
                  <c:v>22.853355489999998</c:v>
                </c:pt>
                <c:pt idx="16399">
                  <c:v>22.852210159999998</c:v>
                </c:pt>
                <c:pt idx="16400">
                  <c:v>22.85106498</c:v>
                </c:pt>
                <c:pt idx="16401">
                  <c:v>22.849919960000001</c:v>
                </c:pt>
                <c:pt idx="16402">
                  <c:v>22.848775100000001</c:v>
                </c:pt>
                <c:pt idx="16403">
                  <c:v>22.847630389999999</c:v>
                </c:pt>
                <c:pt idx="16404">
                  <c:v>22.84648584</c:v>
                </c:pt>
                <c:pt idx="16405">
                  <c:v>22.845341439999999</c:v>
                </c:pt>
                <c:pt idx="16406">
                  <c:v>22.8441972</c:v>
                </c:pt>
                <c:pt idx="16407">
                  <c:v>22.84305312</c:v>
                </c:pt>
                <c:pt idx="16408">
                  <c:v>22.8419092</c:v>
                </c:pt>
                <c:pt idx="16409">
                  <c:v>22.840765430000001</c:v>
                </c:pt>
                <c:pt idx="16410">
                  <c:v>22.839621820000001</c:v>
                </c:pt>
                <c:pt idx="16411">
                  <c:v>22.83847836</c:v>
                </c:pt>
                <c:pt idx="16412">
                  <c:v>22.837335060000001</c:v>
                </c:pt>
                <c:pt idx="16413">
                  <c:v>22.836191920000001</c:v>
                </c:pt>
                <c:pt idx="16414">
                  <c:v>22.83504894</c:v>
                </c:pt>
                <c:pt idx="16415">
                  <c:v>22.833906110000001</c:v>
                </c:pt>
                <c:pt idx="16416">
                  <c:v>22.832763440000001</c:v>
                </c:pt>
                <c:pt idx="16417">
                  <c:v>22.83162093</c:v>
                </c:pt>
                <c:pt idx="16418">
                  <c:v>22.83047857</c:v>
                </c:pt>
                <c:pt idx="16419">
                  <c:v>22.82933637</c:v>
                </c:pt>
                <c:pt idx="16420">
                  <c:v>22.828194329999999</c:v>
                </c:pt>
                <c:pt idx="16421">
                  <c:v>22.82705245</c:v>
                </c:pt>
                <c:pt idx="16422">
                  <c:v>22.82591072</c:v>
                </c:pt>
                <c:pt idx="16423">
                  <c:v>22.824769150000002</c:v>
                </c:pt>
                <c:pt idx="16424">
                  <c:v>22.823627739999999</c:v>
                </c:pt>
                <c:pt idx="16425">
                  <c:v>22.822486489999999</c:v>
                </c:pt>
                <c:pt idx="16426">
                  <c:v>22.821345390000001</c:v>
                </c:pt>
                <c:pt idx="16427">
                  <c:v>22.820204449999999</c:v>
                </c:pt>
                <c:pt idx="16428">
                  <c:v>22.819063660000001</c:v>
                </c:pt>
                <c:pt idx="16429">
                  <c:v>22.81792304</c:v>
                </c:pt>
                <c:pt idx="16430">
                  <c:v>22.816782570000001</c:v>
                </c:pt>
                <c:pt idx="16431">
                  <c:v>22.815642260000001</c:v>
                </c:pt>
                <c:pt idx="16432">
                  <c:v>22.814502109999999</c:v>
                </c:pt>
                <c:pt idx="16433">
                  <c:v>22.813362120000001</c:v>
                </c:pt>
                <c:pt idx="16434">
                  <c:v>22.81222228</c:v>
                </c:pt>
                <c:pt idx="16435">
                  <c:v>22.811082599999999</c:v>
                </c:pt>
                <c:pt idx="16436">
                  <c:v>22.80994308</c:v>
                </c:pt>
                <c:pt idx="16437">
                  <c:v>22.808803709999999</c:v>
                </c:pt>
                <c:pt idx="16438">
                  <c:v>22.807664509999999</c:v>
                </c:pt>
                <c:pt idx="16439">
                  <c:v>22.80652546</c:v>
                </c:pt>
                <c:pt idx="16440">
                  <c:v>22.80538657</c:v>
                </c:pt>
                <c:pt idx="16441">
                  <c:v>22.804247839999999</c:v>
                </c:pt>
                <c:pt idx="16442">
                  <c:v>22.80310927</c:v>
                </c:pt>
                <c:pt idx="16443">
                  <c:v>22.80197085</c:v>
                </c:pt>
                <c:pt idx="16444">
                  <c:v>22.800832589999999</c:v>
                </c:pt>
                <c:pt idx="16445">
                  <c:v>22.79969449</c:v>
                </c:pt>
                <c:pt idx="16446">
                  <c:v>22.798556550000001</c:v>
                </c:pt>
                <c:pt idx="16447">
                  <c:v>22.79741877</c:v>
                </c:pt>
                <c:pt idx="16448">
                  <c:v>22.796281149999999</c:v>
                </c:pt>
                <c:pt idx="16449">
                  <c:v>22.795143679999999</c:v>
                </c:pt>
                <c:pt idx="16450">
                  <c:v>22.794006370000002</c:v>
                </c:pt>
                <c:pt idx="16451">
                  <c:v>22.79286922</c:v>
                </c:pt>
                <c:pt idx="16452">
                  <c:v>22.791732230000001</c:v>
                </c:pt>
                <c:pt idx="16453">
                  <c:v>22.790595400000001</c:v>
                </c:pt>
                <c:pt idx="16454">
                  <c:v>22.789458719999999</c:v>
                </c:pt>
                <c:pt idx="16455">
                  <c:v>22.78832221</c:v>
                </c:pt>
                <c:pt idx="16456">
                  <c:v>22.78718585</c:v>
                </c:pt>
                <c:pt idx="16457">
                  <c:v>22.786049649999999</c:v>
                </c:pt>
                <c:pt idx="16458">
                  <c:v>22.78491361</c:v>
                </c:pt>
                <c:pt idx="16459">
                  <c:v>22.783777730000001</c:v>
                </c:pt>
                <c:pt idx="16460">
                  <c:v>22.78264201</c:v>
                </c:pt>
                <c:pt idx="16461">
                  <c:v>22.781506440000001</c:v>
                </c:pt>
                <c:pt idx="16462">
                  <c:v>22.780371039999999</c:v>
                </c:pt>
                <c:pt idx="16463">
                  <c:v>22.779235790000001</c:v>
                </c:pt>
                <c:pt idx="16464">
                  <c:v>22.77810071</c:v>
                </c:pt>
                <c:pt idx="16465">
                  <c:v>22.776965780000001</c:v>
                </c:pt>
                <c:pt idx="16466">
                  <c:v>22.775831010000001</c:v>
                </c:pt>
                <c:pt idx="16467">
                  <c:v>22.7746964</c:v>
                </c:pt>
                <c:pt idx="16468">
                  <c:v>22.773561950000001</c:v>
                </c:pt>
                <c:pt idx="16469">
                  <c:v>22.772427660000002</c:v>
                </c:pt>
                <c:pt idx="16470">
                  <c:v>22.77129352</c:v>
                </c:pt>
                <c:pt idx="16471">
                  <c:v>22.770159549999999</c:v>
                </c:pt>
                <c:pt idx="16472">
                  <c:v>22.769025729999999</c:v>
                </c:pt>
                <c:pt idx="16473">
                  <c:v>22.767892079999999</c:v>
                </c:pt>
                <c:pt idx="16474">
                  <c:v>22.766758580000001</c:v>
                </c:pt>
                <c:pt idx="16475">
                  <c:v>22.765625239999999</c:v>
                </c:pt>
                <c:pt idx="16476">
                  <c:v>22.764492069999999</c:v>
                </c:pt>
                <c:pt idx="16477">
                  <c:v>22.763359049999998</c:v>
                </c:pt>
                <c:pt idx="16478">
                  <c:v>22.76222619</c:v>
                </c:pt>
                <c:pt idx="16479">
                  <c:v>22.76109349</c:v>
                </c:pt>
                <c:pt idx="16480">
                  <c:v>22.75996095</c:v>
                </c:pt>
                <c:pt idx="16481">
                  <c:v>22.758828569999999</c:v>
                </c:pt>
                <c:pt idx="16482">
                  <c:v>22.75769635</c:v>
                </c:pt>
                <c:pt idx="16483">
                  <c:v>22.75656429</c:v>
                </c:pt>
                <c:pt idx="16484">
                  <c:v>22.755432389999999</c:v>
                </c:pt>
                <c:pt idx="16485">
                  <c:v>22.75430064</c:v>
                </c:pt>
                <c:pt idx="16486">
                  <c:v>22.753169060000001</c:v>
                </c:pt>
                <c:pt idx="16487">
                  <c:v>22.752037640000001</c:v>
                </c:pt>
                <c:pt idx="16488">
                  <c:v>22.75090638</c:v>
                </c:pt>
                <c:pt idx="16489">
                  <c:v>22.749775280000001</c:v>
                </c:pt>
                <c:pt idx="16490">
                  <c:v>22.748644330000001</c:v>
                </c:pt>
                <c:pt idx="16491">
                  <c:v>22.747513550000001</c:v>
                </c:pt>
                <c:pt idx="16492">
                  <c:v>22.746382929999999</c:v>
                </c:pt>
                <c:pt idx="16493">
                  <c:v>22.74525246</c:v>
                </c:pt>
                <c:pt idx="16494">
                  <c:v>22.74412216</c:v>
                </c:pt>
                <c:pt idx="16495">
                  <c:v>22.742992019999999</c:v>
                </c:pt>
                <c:pt idx="16496">
                  <c:v>22.74186203</c:v>
                </c:pt>
                <c:pt idx="16497">
                  <c:v>22.740732210000001</c:v>
                </c:pt>
                <c:pt idx="16498">
                  <c:v>22.739602550000001</c:v>
                </c:pt>
                <c:pt idx="16499">
                  <c:v>22.73847305</c:v>
                </c:pt>
                <c:pt idx="16500">
                  <c:v>22.7373437</c:v>
                </c:pt>
                <c:pt idx="16501">
                  <c:v>22.736214520000001</c:v>
                </c:pt>
                <c:pt idx="16502">
                  <c:v>22.7350855</c:v>
                </c:pt>
                <c:pt idx="16503">
                  <c:v>22.733956639999999</c:v>
                </c:pt>
                <c:pt idx="16504">
                  <c:v>22.73282794</c:v>
                </c:pt>
                <c:pt idx="16505">
                  <c:v>22.7316994</c:v>
                </c:pt>
                <c:pt idx="16506">
                  <c:v>22.730571019999999</c:v>
                </c:pt>
                <c:pt idx="16507">
                  <c:v>22.729442800000001</c:v>
                </c:pt>
                <c:pt idx="16508">
                  <c:v>22.728314739999998</c:v>
                </c:pt>
                <c:pt idx="16509">
                  <c:v>22.727186840000002</c:v>
                </c:pt>
                <c:pt idx="16510">
                  <c:v>22.726059110000001</c:v>
                </c:pt>
                <c:pt idx="16511">
                  <c:v>22.724931529999999</c:v>
                </c:pt>
                <c:pt idx="16512">
                  <c:v>22.72380412</c:v>
                </c:pt>
                <c:pt idx="16513">
                  <c:v>22.72267686</c:v>
                </c:pt>
                <c:pt idx="16514">
                  <c:v>22.721549769999999</c:v>
                </c:pt>
                <c:pt idx="16515">
                  <c:v>22.72042283</c:v>
                </c:pt>
                <c:pt idx="16516">
                  <c:v>22.719296060000001</c:v>
                </c:pt>
                <c:pt idx="16517">
                  <c:v>22.718169450000001</c:v>
                </c:pt>
                <c:pt idx="16518">
                  <c:v>22.717043</c:v>
                </c:pt>
                <c:pt idx="16519">
                  <c:v>22.715916709999998</c:v>
                </c:pt>
                <c:pt idx="16520">
                  <c:v>22.714790579999999</c:v>
                </c:pt>
                <c:pt idx="16521">
                  <c:v>22.713664609999999</c:v>
                </c:pt>
                <c:pt idx="16522">
                  <c:v>22.712538800000001</c:v>
                </c:pt>
                <c:pt idx="16523">
                  <c:v>22.711413159999999</c:v>
                </c:pt>
                <c:pt idx="16524">
                  <c:v>22.71028767</c:v>
                </c:pt>
                <c:pt idx="16525">
                  <c:v>22.70916235</c:v>
                </c:pt>
                <c:pt idx="16526">
                  <c:v>22.708037189999999</c:v>
                </c:pt>
                <c:pt idx="16527">
                  <c:v>22.706912190000001</c:v>
                </c:pt>
                <c:pt idx="16528">
                  <c:v>22.705787350000001</c:v>
                </c:pt>
                <c:pt idx="16529">
                  <c:v>22.704662670000001</c:v>
                </c:pt>
                <c:pt idx="16530">
                  <c:v>22.703538160000001</c:v>
                </c:pt>
                <c:pt idx="16531">
                  <c:v>22.702413799999999</c:v>
                </c:pt>
                <c:pt idx="16532">
                  <c:v>22.70128961</c:v>
                </c:pt>
                <c:pt idx="16533">
                  <c:v>22.700165569999999</c:v>
                </c:pt>
                <c:pt idx="16534">
                  <c:v>22.699041699999999</c:v>
                </c:pt>
                <c:pt idx="16535">
                  <c:v>22.697918000000001</c:v>
                </c:pt>
                <c:pt idx="16536">
                  <c:v>22.696794449999999</c:v>
                </c:pt>
                <c:pt idx="16537">
                  <c:v>22.695671059999999</c:v>
                </c:pt>
                <c:pt idx="16538">
                  <c:v>22.694547839999998</c:v>
                </c:pt>
                <c:pt idx="16539">
                  <c:v>22.693424780000001</c:v>
                </c:pt>
                <c:pt idx="16540">
                  <c:v>22.692301879999999</c:v>
                </c:pt>
                <c:pt idx="16541">
                  <c:v>22.691179139999999</c:v>
                </c:pt>
                <c:pt idx="16542">
                  <c:v>22.690056559999999</c:v>
                </c:pt>
                <c:pt idx="16543">
                  <c:v>22.688934150000001</c:v>
                </c:pt>
                <c:pt idx="16544">
                  <c:v>22.687811889999999</c:v>
                </c:pt>
                <c:pt idx="16545">
                  <c:v>22.6866898</c:v>
                </c:pt>
                <c:pt idx="16546">
                  <c:v>22.685567880000001</c:v>
                </c:pt>
                <c:pt idx="16547">
                  <c:v>22.68444611</c:v>
                </c:pt>
                <c:pt idx="16548">
                  <c:v>22.683324500000001</c:v>
                </c:pt>
                <c:pt idx="16549">
                  <c:v>22.682203059999999</c:v>
                </c:pt>
                <c:pt idx="16550">
                  <c:v>22.68108178</c:v>
                </c:pt>
                <c:pt idx="16551">
                  <c:v>22.679960659999999</c:v>
                </c:pt>
                <c:pt idx="16552">
                  <c:v>22.678839709999998</c:v>
                </c:pt>
                <c:pt idx="16553">
                  <c:v>22.677718909999999</c:v>
                </c:pt>
                <c:pt idx="16554">
                  <c:v>22.67659828</c:v>
                </c:pt>
                <c:pt idx="16555">
                  <c:v>22.67547781</c:v>
                </c:pt>
                <c:pt idx="16556">
                  <c:v>22.67435751</c:v>
                </c:pt>
                <c:pt idx="16557">
                  <c:v>22.673237360000002</c:v>
                </c:pt>
                <c:pt idx="16558">
                  <c:v>22.67211738</c:v>
                </c:pt>
                <c:pt idx="16559">
                  <c:v>22.67099756</c:v>
                </c:pt>
                <c:pt idx="16560">
                  <c:v>22.66987791</c:v>
                </c:pt>
                <c:pt idx="16561">
                  <c:v>22.668758409999999</c:v>
                </c:pt>
                <c:pt idx="16562">
                  <c:v>22.667639080000001</c:v>
                </c:pt>
                <c:pt idx="16563">
                  <c:v>22.666519910000002</c:v>
                </c:pt>
                <c:pt idx="16564">
                  <c:v>22.665400909999999</c:v>
                </c:pt>
                <c:pt idx="16565">
                  <c:v>22.664282060000001</c:v>
                </c:pt>
                <c:pt idx="16566">
                  <c:v>22.66316338</c:v>
                </c:pt>
                <c:pt idx="16567">
                  <c:v>22.662044860000002</c:v>
                </c:pt>
                <c:pt idx="16568">
                  <c:v>22.660926509999999</c:v>
                </c:pt>
                <c:pt idx="16569">
                  <c:v>22.65980832</c:v>
                </c:pt>
                <c:pt idx="16570">
                  <c:v>22.658690289999999</c:v>
                </c:pt>
                <c:pt idx="16571">
                  <c:v>22.657572420000001</c:v>
                </c:pt>
                <c:pt idx="16572">
                  <c:v>22.656454719999999</c:v>
                </c:pt>
                <c:pt idx="16573">
                  <c:v>22.65533718</c:v>
                </c:pt>
                <c:pt idx="16574">
                  <c:v>22.6542198</c:v>
                </c:pt>
                <c:pt idx="16575">
                  <c:v>22.65310259</c:v>
                </c:pt>
                <c:pt idx="16576">
                  <c:v>22.651985539999998</c:v>
                </c:pt>
                <c:pt idx="16577">
                  <c:v>22.65086865</c:v>
                </c:pt>
                <c:pt idx="16578">
                  <c:v>22.649751930000001</c:v>
                </c:pt>
                <c:pt idx="16579">
                  <c:v>22.64863536</c:v>
                </c:pt>
                <c:pt idx="16580">
                  <c:v>22.64751897</c:v>
                </c:pt>
                <c:pt idx="16581">
                  <c:v>22.646402729999998</c:v>
                </c:pt>
                <c:pt idx="16582">
                  <c:v>22.64528666</c:v>
                </c:pt>
                <c:pt idx="16583">
                  <c:v>22.644170750000001</c:v>
                </c:pt>
                <c:pt idx="16584">
                  <c:v>22.643055010000001</c:v>
                </c:pt>
                <c:pt idx="16585">
                  <c:v>22.641939430000001</c:v>
                </c:pt>
                <c:pt idx="16586">
                  <c:v>22.640824009999999</c:v>
                </c:pt>
                <c:pt idx="16587">
                  <c:v>22.639708760000001</c:v>
                </c:pt>
                <c:pt idx="16588">
                  <c:v>22.638593669999999</c:v>
                </c:pt>
                <c:pt idx="16589">
                  <c:v>22.637478739999999</c:v>
                </c:pt>
                <c:pt idx="16590">
                  <c:v>22.636363979999999</c:v>
                </c:pt>
                <c:pt idx="16591">
                  <c:v>22.635249380000001</c:v>
                </c:pt>
                <c:pt idx="16592">
                  <c:v>22.63413495</c:v>
                </c:pt>
                <c:pt idx="16593">
                  <c:v>22.633020680000001</c:v>
                </c:pt>
                <c:pt idx="16594">
                  <c:v>22.631906570000002</c:v>
                </c:pt>
                <c:pt idx="16595">
                  <c:v>22.630792620000001</c:v>
                </c:pt>
                <c:pt idx="16596">
                  <c:v>22.62967884</c:v>
                </c:pt>
                <c:pt idx="16597">
                  <c:v>22.62856523</c:v>
                </c:pt>
                <c:pt idx="16598">
                  <c:v>22.627451780000001</c:v>
                </c:pt>
                <c:pt idx="16599">
                  <c:v>22.626338489999998</c:v>
                </c:pt>
                <c:pt idx="16600">
                  <c:v>22.625225369999999</c:v>
                </c:pt>
                <c:pt idx="16601">
                  <c:v>22.624112409999999</c:v>
                </c:pt>
                <c:pt idx="16602">
                  <c:v>22.622999610000001</c:v>
                </c:pt>
                <c:pt idx="16603">
                  <c:v>22.621886979999999</c:v>
                </c:pt>
                <c:pt idx="16604">
                  <c:v>22.62077451</c:v>
                </c:pt>
                <c:pt idx="16605">
                  <c:v>22.619662210000001</c:v>
                </c:pt>
                <c:pt idx="16606">
                  <c:v>22.618550070000001</c:v>
                </c:pt>
                <c:pt idx="16607">
                  <c:v>22.617438100000001</c:v>
                </c:pt>
                <c:pt idx="16608">
                  <c:v>22.61632629</c:v>
                </c:pt>
                <c:pt idx="16609">
                  <c:v>22.615214640000001</c:v>
                </c:pt>
                <c:pt idx="16610">
                  <c:v>22.614103159999999</c:v>
                </c:pt>
                <c:pt idx="16611">
                  <c:v>22.61299185</c:v>
                </c:pt>
                <c:pt idx="16612">
                  <c:v>22.61188069</c:v>
                </c:pt>
                <c:pt idx="16613">
                  <c:v>22.61076971</c:v>
                </c:pt>
                <c:pt idx="16614">
                  <c:v>22.609658880000001</c:v>
                </c:pt>
                <c:pt idx="16615">
                  <c:v>22.608548219999999</c:v>
                </c:pt>
                <c:pt idx="16616">
                  <c:v>22.607437730000001</c:v>
                </c:pt>
                <c:pt idx="16617">
                  <c:v>22.606327400000001</c:v>
                </c:pt>
                <c:pt idx="16618">
                  <c:v>22.605217240000002</c:v>
                </c:pt>
                <c:pt idx="16619">
                  <c:v>22.604107240000001</c:v>
                </c:pt>
                <c:pt idx="16620">
                  <c:v>22.6029974</c:v>
                </c:pt>
                <c:pt idx="16621">
                  <c:v>22.601887730000001</c:v>
                </c:pt>
                <c:pt idx="16622">
                  <c:v>22.60077823</c:v>
                </c:pt>
                <c:pt idx="16623">
                  <c:v>22.59966889</c:v>
                </c:pt>
                <c:pt idx="16624">
                  <c:v>22.59855971</c:v>
                </c:pt>
                <c:pt idx="16625">
                  <c:v>22.5974507</c:v>
                </c:pt>
                <c:pt idx="16626">
                  <c:v>22.596341859999999</c:v>
                </c:pt>
                <c:pt idx="16627">
                  <c:v>22.595233180000001</c:v>
                </c:pt>
                <c:pt idx="16628">
                  <c:v>22.594124659999999</c:v>
                </c:pt>
                <c:pt idx="16629">
                  <c:v>22.59301632</c:v>
                </c:pt>
                <c:pt idx="16630">
                  <c:v>22.59190813</c:v>
                </c:pt>
                <c:pt idx="16631">
                  <c:v>22.59080011</c:v>
                </c:pt>
                <c:pt idx="16632">
                  <c:v>22.58969226</c:v>
                </c:pt>
                <c:pt idx="16633">
                  <c:v>22.588584569999998</c:v>
                </c:pt>
                <c:pt idx="16634">
                  <c:v>22.58747705</c:v>
                </c:pt>
                <c:pt idx="16635">
                  <c:v>22.586369690000001</c:v>
                </c:pt>
                <c:pt idx="16636">
                  <c:v>22.585262499999999</c:v>
                </c:pt>
                <c:pt idx="16637">
                  <c:v>22.584155469999999</c:v>
                </c:pt>
                <c:pt idx="16638">
                  <c:v>22.583048609999999</c:v>
                </c:pt>
                <c:pt idx="16639">
                  <c:v>22.581941910000001</c:v>
                </c:pt>
                <c:pt idx="16640">
                  <c:v>22.58083538</c:v>
                </c:pt>
                <c:pt idx="16641">
                  <c:v>22.579729019999998</c:v>
                </c:pt>
                <c:pt idx="16642">
                  <c:v>22.57862282</c:v>
                </c:pt>
                <c:pt idx="16643">
                  <c:v>22.57751678</c:v>
                </c:pt>
                <c:pt idx="16644">
                  <c:v>22.576410920000001</c:v>
                </c:pt>
                <c:pt idx="16645">
                  <c:v>22.57530521</c:v>
                </c:pt>
                <c:pt idx="16646">
                  <c:v>22.57419968</c:v>
                </c:pt>
                <c:pt idx="16647">
                  <c:v>22.573094309999998</c:v>
                </c:pt>
                <c:pt idx="16648">
                  <c:v>22.5719891</c:v>
                </c:pt>
                <c:pt idx="16649">
                  <c:v>22.570884060000001</c:v>
                </c:pt>
                <c:pt idx="16650">
                  <c:v>22.569779189999998</c:v>
                </c:pt>
                <c:pt idx="16651">
                  <c:v>22.568674489999999</c:v>
                </c:pt>
                <c:pt idx="16652">
                  <c:v>22.567569939999998</c:v>
                </c:pt>
                <c:pt idx="16653">
                  <c:v>22.566465569999998</c:v>
                </c:pt>
                <c:pt idx="16654">
                  <c:v>22.565361360000001</c:v>
                </c:pt>
                <c:pt idx="16655">
                  <c:v>22.564257319999999</c:v>
                </c:pt>
                <c:pt idx="16656">
                  <c:v>22.563153440000001</c:v>
                </c:pt>
                <c:pt idx="16657">
                  <c:v>22.562049729999998</c:v>
                </c:pt>
                <c:pt idx="16658">
                  <c:v>22.560946189999999</c:v>
                </c:pt>
                <c:pt idx="16659">
                  <c:v>22.559842809999999</c:v>
                </c:pt>
                <c:pt idx="16660">
                  <c:v>22.558739599999999</c:v>
                </c:pt>
                <c:pt idx="16661">
                  <c:v>22.557636559999999</c:v>
                </c:pt>
                <c:pt idx="16662">
                  <c:v>22.556533680000001</c:v>
                </c:pt>
                <c:pt idx="16663">
                  <c:v>22.55543097</c:v>
                </c:pt>
                <c:pt idx="16664">
                  <c:v>22.554328420000001</c:v>
                </c:pt>
                <c:pt idx="16665">
                  <c:v>22.553226039999998</c:v>
                </c:pt>
                <c:pt idx="16666">
                  <c:v>22.552123829999999</c:v>
                </c:pt>
                <c:pt idx="16667">
                  <c:v>22.551021779999999</c:v>
                </c:pt>
                <c:pt idx="16668">
                  <c:v>22.549919899999999</c:v>
                </c:pt>
                <c:pt idx="16669">
                  <c:v>22.548818189999999</c:v>
                </c:pt>
                <c:pt idx="16670">
                  <c:v>22.547716640000001</c:v>
                </c:pt>
                <c:pt idx="16671">
                  <c:v>22.546615259999999</c:v>
                </c:pt>
                <c:pt idx="16672">
                  <c:v>22.545514050000001</c:v>
                </c:pt>
                <c:pt idx="16673">
                  <c:v>22.54441301</c:v>
                </c:pt>
                <c:pt idx="16674">
                  <c:v>22.54331213</c:v>
                </c:pt>
                <c:pt idx="16675">
                  <c:v>22.54221141</c:v>
                </c:pt>
                <c:pt idx="16676">
                  <c:v>22.541110870000001</c:v>
                </c:pt>
                <c:pt idx="16677">
                  <c:v>22.54001049</c:v>
                </c:pt>
                <c:pt idx="16678">
                  <c:v>22.53891028</c:v>
                </c:pt>
                <c:pt idx="16679">
                  <c:v>22.537810239999999</c:v>
                </c:pt>
                <c:pt idx="16680">
                  <c:v>22.536710360000001</c:v>
                </c:pt>
                <c:pt idx="16681">
                  <c:v>22.535610649999999</c:v>
                </c:pt>
                <c:pt idx="16682">
                  <c:v>22.53451111</c:v>
                </c:pt>
                <c:pt idx="16683">
                  <c:v>22.533411730000001</c:v>
                </c:pt>
                <c:pt idx="16684">
                  <c:v>22.532312520000001</c:v>
                </c:pt>
                <c:pt idx="16685">
                  <c:v>22.531213480000002</c:v>
                </c:pt>
                <c:pt idx="16686">
                  <c:v>22.530114609999998</c:v>
                </c:pt>
                <c:pt idx="16687">
                  <c:v>22.529015900000001</c:v>
                </c:pt>
                <c:pt idx="16688">
                  <c:v>22.52791736</c:v>
                </c:pt>
                <c:pt idx="16689">
                  <c:v>22.526818989999999</c:v>
                </c:pt>
                <c:pt idx="16690">
                  <c:v>22.525720790000001</c:v>
                </c:pt>
                <c:pt idx="16691">
                  <c:v>22.524622749999999</c:v>
                </c:pt>
                <c:pt idx="16692">
                  <c:v>22.52352488</c:v>
                </c:pt>
                <c:pt idx="16693">
                  <c:v>22.522427180000001</c:v>
                </c:pt>
                <c:pt idx="16694">
                  <c:v>22.521329640000001</c:v>
                </c:pt>
                <c:pt idx="16695">
                  <c:v>22.520232279999998</c:v>
                </c:pt>
                <c:pt idx="16696">
                  <c:v>22.519135080000002</c:v>
                </c:pt>
                <c:pt idx="16697">
                  <c:v>22.51803804</c:v>
                </c:pt>
                <c:pt idx="16698">
                  <c:v>22.51694118</c:v>
                </c:pt>
                <c:pt idx="16699">
                  <c:v>22.515844479999998</c:v>
                </c:pt>
                <c:pt idx="16700">
                  <c:v>22.514747960000001</c:v>
                </c:pt>
                <c:pt idx="16701">
                  <c:v>22.513651599999999</c:v>
                </c:pt>
                <c:pt idx="16702">
                  <c:v>22.5125554</c:v>
                </c:pt>
                <c:pt idx="16703">
                  <c:v>22.511459380000002</c:v>
                </c:pt>
                <c:pt idx="16704">
                  <c:v>22.510363519999999</c:v>
                </c:pt>
                <c:pt idx="16705">
                  <c:v>22.50926784</c:v>
                </c:pt>
                <c:pt idx="16706">
                  <c:v>22.50817232</c:v>
                </c:pt>
                <c:pt idx="16707">
                  <c:v>22.507076959999999</c:v>
                </c:pt>
                <c:pt idx="16708">
                  <c:v>22.505981779999999</c:v>
                </c:pt>
                <c:pt idx="16709">
                  <c:v>22.504886760000002</c:v>
                </c:pt>
                <c:pt idx="16710">
                  <c:v>22.50379191</c:v>
                </c:pt>
                <c:pt idx="16711">
                  <c:v>22.502697229999999</c:v>
                </c:pt>
                <c:pt idx="16712">
                  <c:v>22.501602720000001</c:v>
                </c:pt>
                <c:pt idx="16713">
                  <c:v>22.500508379999999</c:v>
                </c:pt>
                <c:pt idx="16714">
                  <c:v>22.4994142</c:v>
                </c:pt>
                <c:pt idx="16715">
                  <c:v>22.498320199999998</c:v>
                </c:pt>
                <c:pt idx="16716">
                  <c:v>22.497226359999999</c:v>
                </c:pt>
                <c:pt idx="16717">
                  <c:v>22.49613269</c:v>
                </c:pt>
                <c:pt idx="16718">
                  <c:v>22.49503919</c:v>
                </c:pt>
                <c:pt idx="16719">
                  <c:v>22.49394586</c:v>
                </c:pt>
                <c:pt idx="16720">
                  <c:v>22.492852689999999</c:v>
                </c:pt>
                <c:pt idx="16721">
                  <c:v>22.491759699999999</c:v>
                </c:pt>
                <c:pt idx="16722">
                  <c:v>22.490666869999998</c:v>
                </c:pt>
                <c:pt idx="16723">
                  <c:v>22.489574210000001</c:v>
                </c:pt>
                <c:pt idx="16724">
                  <c:v>22.488481719999999</c:v>
                </c:pt>
                <c:pt idx="16725">
                  <c:v>22.487389400000001</c:v>
                </c:pt>
                <c:pt idx="16726">
                  <c:v>22.48629725</c:v>
                </c:pt>
                <c:pt idx="16727">
                  <c:v>22.485205260000001</c:v>
                </c:pt>
                <c:pt idx="16728">
                  <c:v>22.484113449999999</c:v>
                </c:pt>
                <c:pt idx="16729">
                  <c:v>22.48302181</c:v>
                </c:pt>
                <c:pt idx="16730">
                  <c:v>22.481930330000001</c:v>
                </c:pt>
                <c:pt idx="16731">
                  <c:v>22.480839020000001</c:v>
                </c:pt>
                <c:pt idx="16732">
                  <c:v>22.479747880000001</c:v>
                </c:pt>
                <c:pt idx="16733">
                  <c:v>22.478656910000002</c:v>
                </c:pt>
                <c:pt idx="16734">
                  <c:v>22.477566110000001</c:v>
                </c:pt>
                <c:pt idx="16735">
                  <c:v>22.476475480000001</c:v>
                </c:pt>
                <c:pt idx="16736">
                  <c:v>22.475385020000001</c:v>
                </c:pt>
                <c:pt idx="16737">
                  <c:v>22.47429472</c:v>
                </c:pt>
                <c:pt idx="16738">
                  <c:v>22.473204599999999</c:v>
                </c:pt>
                <c:pt idx="16739">
                  <c:v>22.472114650000002</c:v>
                </c:pt>
                <c:pt idx="16740">
                  <c:v>22.47102486</c:v>
                </c:pt>
                <c:pt idx="16741">
                  <c:v>22.469935240000002</c:v>
                </c:pt>
                <c:pt idx="16742">
                  <c:v>22.4688458</c:v>
                </c:pt>
                <c:pt idx="16743">
                  <c:v>22.467756519999998</c:v>
                </c:pt>
                <c:pt idx="16744">
                  <c:v>22.466667409999999</c:v>
                </c:pt>
                <c:pt idx="16745">
                  <c:v>22.465578470000001</c:v>
                </c:pt>
                <c:pt idx="16746">
                  <c:v>22.464489700000001</c:v>
                </c:pt>
                <c:pt idx="16747">
                  <c:v>22.463401099999999</c:v>
                </c:pt>
                <c:pt idx="16748">
                  <c:v>22.462312669999999</c:v>
                </c:pt>
                <c:pt idx="16749">
                  <c:v>22.46122441</c:v>
                </c:pt>
                <c:pt idx="16750">
                  <c:v>22.46013632</c:v>
                </c:pt>
                <c:pt idx="16751">
                  <c:v>22.4590484</c:v>
                </c:pt>
                <c:pt idx="16752">
                  <c:v>22.45796065</c:v>
                </c:pt>
                <c:pt idx="16753">
                  <c:v>22.45687307</c:v>
                </c:pt>
                <c:pt idx="16754">
                  <c:v>22.45578566</c:v>
                </c:pt>
                <c:pt idx="16755">
                  <c:v>22.45469842</c:v>
                </c:pt>
                <c:pt idx="16756">
                  <c:v>22.453611349999999</c:v>
                </c:pt>
                <c:pt idx="16757">
                  <c:v>22.452524440000001</c:v>
                </c:pt>
                <c:pt idx="16758">
                  <c:v>22.45143771</c:v>
                </c:pt>
                <c:pt idx="16759">
                  <c:v>22.450351149999999</c:v>
                </c:pt>
                <c:pt idx="16760">
                  <c:v>22.449264759999998</c:v>
                </c:pt>
                <c:pt idx="16761">
                  <c:v>22.448178540000001</c:v>
                </c:pt>
                <c:pt idx="16762">
                  <c:v>22.447092479999998</c:v>
                </c:pt>
                <c:pt idx="16763">
                  <c:v>22.4460066</c:v>
                </c:pt>
                <c:pt idx="16764">
                  <c:v>22.444920889999999</c:v>
                </c:pt>
                <c:pt idx="16765">
                  <c:v>22.443835350000001</c:v>
                </c:pt>
                <c:pt idx="16766">
                  <c:v>22.442749979999999</c:v>
                </c:pt>
                <c:pt idx="16767">
                  <c:v>22.44166478</c:v>
                </c:pt>
                <c:pt idx="16768">
                  <c:v>22.440579750000001</c:v>
                </c:pt>
                <c:pt idx="16769">
                  <c:v>22.439494889999999</c:v>
                </c:pt>
                <c:pt idx="16770">
                  <c:v>22.4384102</c:v>
                </c:pt>
                <c:pt idx="16771">
                  <c:v>22.437325680000001</c:v>
                </c:pt>
                <c:pt idx="16772">
                  <c:v>22.436241330000001</c:v>
                </c:pt>
                <c:pt idx="16773">
                  <c:v>22.435157149999998</c:v>
                </c:pt>
                <c:pt idx="16774">
                  <c:v>22.434073139999999</c:v>
                </c:pt>
                <c:pt idx="16775">
                  <c:v>22.432989299999999</c:v>
                </c:pt>
                <c:pt idx="16776">
                  <c:v>22.43190564</c:v>
                </c:pt>
                <c:pt idx="16777">
                  <c:v>22.43082214</c:v>
                </c:pt>
                <c:pt idx="16778">
                  <c:v>22.429738820000001</c:v>
                </c:pt>
                <c:pt idx="16779">
                  <c:v>22.42865566</c:v>
                </c:pt>
                <c:pt idx="16780">
                  <c:v>22.427572680000001</c:v>
                </c:pt>
                <c:pt idx="16781">
                  <c:v>22.426489870000001</c:v>
                </c:pt>
                <c:pt idx="16782">
                  <c:v>22.42540722</c:v>
                </c:pt>
                <c:pt idx="16783">
                  <c:v>22.42432475</c:v>
                </c:pt>
                <c:pt idx="16784">
                  <c:v>22.42324245</c:v>
                </c:pt>
                <c:pt idx="16785">
                  <c:v>22.42216032</c:v>
                </c:pt>
                <c:pt idx="16786">
                  <c:v>22.421078359999999</c:v>
                </c:pt>
                <c:pt idx="16787">
                  <c:v>22.419996579999999</c:v>
                </c:pt>
                <c:pt idx="16788">
                  <c:v>22.418914959999999</c:v>
                </c:pt>
                <c:pt idx="16789">
                  <c:v>22.417833510000001</c:v>
                </c:pt>
                <c:pt idx="16790">
                  <c:v>22.416752240000001</c:v>
                </c:pt>
                <c:pt idx="16791">
                  <c:v>22.415671140000001</c:v>
                </c:pt>
                <c:pt idx="16792">
                  <c:v>22.41459021</c:v>
                </c:pt>
                <c:pt idx="16793">
                  <c:v>22.413509449999999</c:v>
                </c:pt>
                <c:pt idx="16794">
                  <c:v>22.412428859999999</c:v>
                </c:pt>
                <c:pt idx="16795">
                  <c:v>22.411348440000001</c:v>
                </c:pt>
                <c:pt idx="16796">
                  <c:v>22.41026819</c:v>
                </c:pt>
                <c:pt idx="16797">
                  <c:v>22.40918812</c:v>
                </c:pt>
                <c:pt idx="16798">
                  <c:v>22.408108210000002</c:v>
                </c:pt>
                <c:pt idx="16799">
                  <c:v>22.407028480000001</c:v>
                </c:pt>
                <c:pt idx="16800">
                  <c:v>22.40594892</c:v>
                </c:pt>
                <c:pt idx="16801">
                  <c:v>22.404869529999999</c:v>
                </c:pt>
                <c:pt idx="16802">
                  <c:v>22.403790310000002</c:v>
                </c:pt>
                <c:pt idx="16803">
                  <c:v>22.402711270000001</c:v>
                </c:pt>
                <c:pt idx="16804">
                  <c:v>22.40163239</c:v>
                </c:pt>
                <c:pt idx="16805">
                  <c:v>22.400553689999999</c:v>
                </c:pt>
                <c:pt idx="16806">
                  <c:v>22.399475160000001</c:v>
                </c:pt>
                <c:pt idx="16807">
                  <c:v>22.3983968</c:v>
                </c:pt>
                <c:pt idx="16808">
                  <c:v>22.397318609999999</c:v>
                </c:pt>
                <c:pt idx="16809">
                  <c:v>22.396240590000001</c:v>
                </c:pt>
                <c:pt idx="16810">
                  <c:v>22.395162750000001</c:v>
                </c:pt>
                <c:pt idx="16811">
                  <c:v>22.39408508</c:v>
                </c:pt>
                <c:pt idx="16812">
                  <c:v>22.393007579999999</c:v>
                </c:pt>
                <c:pt idx="16813">
                  <c:v>22.391930250000001</c:v>
                </c:pt>
                <c:pt idx="16814">
                  <c:v>22.39085309</c:v>
                </c:pt>
                <c:pt idx="16815">
                  <c:v>22.38977611</c:v>
                </c:pt>
                <c:pt idx="16816">
                  <c:v>22.388699299999999</c:v>
                </c:pt>
                <c:pt idx="16817">
                  <c:v>22.387622660000002</c:v>
                </c:pt>
                <c:pt idx="16818">
                  <c:v>22.386546190000001</c:v>
                </c:pt>
                <c:pt idx="16819">
                  <c:v>22.38546989</c:v>
                </c:pt>
                <c:pt idx="16820">
                  <c:v>22.384393769999999</c:v>
                </c:pt>
                <c:pt idx="16821">
                  <c:v>22.383317819999998</c:v>
                </c:pt>
                <c:pt idx="16822">
                  <c:v>22.382242040000001</c:v>
                </c:pt>
                <c:pt idx="16823">
                  <c:v>22.38116643</c:v>
                </c:pt>
                <c:pt idx="16824">
                  <c:v>22.380091</c:v>
                </c:pt>
                <c:pt idx="16825">
                  <c:v>22.37901574</c:v>
                </c:pt>
                <c:pt idx="16826">
                  <c:v>22.377940649999999</c:v>
                </c:pt>
                <c:pt idx="16827">
                  <c:v>22.376865729999999</c:v>
                </c:pt>
                <c:pt idx="16828">
                  <c:v>22.375790989999999</c:v>
                </c:pt>
                <c:pt idx="16829">
                  <c:v>22.374716419999999</c:v>
                </c:pt>
                <c:pt idx="16830">
                  <c:v>22.373642019999998</c:v>
                </c:pt>
                <c:pt idx="16831">
                  <c:v>22.372567790000002</c:v>
                </c:pt>
                <c:pt idx="16832">
                  <c:v>22.371493739999998</c:v>
                </c:pt>
                <c:pt idx="16833">
                  <c:v>22.370419859999998</c:v>
                </c:pt>
                <c:pt idx="16834">
                  <c:v>22.369346149999998</c:v>
                </c:pt>
                <c:pt idx="16835">
                  <c:v>22.368272609999998</c:v>
                </c:pt>
                <c:pt idx="16836">
                  <c:v>22.367199249999999</c:v>
                </c:pt>
                <c:pt idx="16837">
                  <c:v>22.366126059999999</c:v>
                </c:pt>
                <c:pt idx="16838">
                  <c:v>22.365053039999999</c:v>
                </c:pt>
                <c:pt idx="16839">
                  <c:v>22.3639802</c:v>
                </c:pt>
                <c:pt idx="16840">
                  <c:v>22.362907530000001</c:v>
                </c:pt>
                <c:pt idx="16841">
                  <c:v>22.361835030000002</c:v>
                </c:pt>
                <c:pt idx="16842">
                  <c:v>22.360762699999999</c:v>
                </c:pt>
                <c:pt idx="16843">
                  <c:v>22.35969055</c:v>
                </c:pt>
                <c:pt idx="16844">
                  <c:v>22.358618570000001</c:v>
                </c:pt>
                <c:pt idx="16845">
                  <c:v>22.357546769999999</c:v>
                </c:pt>
                <c:pt idx="16846">
                  <c:v>22.35647513</c:v>
                </c:pt>
                <c:pt idx="16847">
                  <c:v>22.355403670000001</c:v>
                </c:pt>
                <c:pt idx="16848">
                  <c:v>22.35433239</c:v>
                </c:pt>
                <c:pt idx="16849">
                  <c:v>22.353261280000002</c:v>
                </c:pt>
                <c:pt idx="16850">
                  <c:v>22.35219034</c:v>
                </c:pt>
                <c:pt idx="16851">
                  <c:v>22.351119570000002</c:v>
                </c:pt>
                <c:pt idx="16852">
                  <c:v>22.35004898</c:v>
                </c:pt>
                <c:pt idx="16853">
                  <c:v>22.348978559999999</c:v>
                </c:pt>
                <c:pt idx="16854">
                  <c:v>22.347908310000001</c:v>
                </c:pt>
                <c:pt idx="16855">
                  <c:v>22.34683824</c:v>
                </c:pt>
                <c:pt idx="16856">
                  <c:v>22.345768339999999</c:v>
                </c:pt>
                <c:pt idx="16857">
                  <c:v>22.344698609999998</c:v>
                </c:pt>
                <c:pt idx="16858">
                  <c:v>22.343629060000001</c:v>
                </c:pt>
                <c:pt idx="16859">
                  <c:v>22.342559680000001</c:v>
                </c:pt>
                <c:pt idx="16860">
                  <c:v>22.341490480000001</c:v>
                </c:pt>
                <c:pt idx="16861">
                  <c:v>22.340421450000001</c:v>
                </c:pt>
                <c:pt idx="16862">
                  <c:v>22.339352590000001</c:v>
                </c:pt>
                <c:pt idx="16863">
                  <c:v>22.338283910000001</c:v>
                </c:pt>
                <c:pt idx="16864">
                  <c:v>22.337215400000002</c:v>
                </c:pt>
                <c:pt idx="16865">
                  <c:v>22.336147059999998</c:v>
                </c:pt>
                <c:pt idx="16866">
                  <c:v>22.335078899999999</c:v>
                </c:pt>
                <c:pt idx="16867">
                  <c:v>22.33401091</c:v>
                </c:pt>
                <c:pt idx="16868">
                  <c:v>22.332943100000001</c:v>
                </c:pt>
                <c:pt idx="16869">
                  <c:v>22.331875459999999</c:v>
                </c:pt>
                <c:pt idx="16870">
                  <c:v>22.33080799</c:v>
                </c:pt>
                <c:pt idx="16871">
                  <c:v>22.329740699999999</c:v>
                </c:pt>
                <c:pt idx="16872">
                  <c:v>22.328673590000001</c:v>
                </c:pt>
                <c:pt idx="16873">
                  <c:v>22.327606639999999</c:v>
                </c:pt>
                <c:pt idx="16874">
                  <c:v>22.326539870000001</c:v>
                </c:pt>
                <c:pt idx="16875">
                  <c:v>22.325473280000001</c:v>
                </c:pt>
                <c:pt idx="16876">
                  <c:v>22.32440686</c:v>
                </c:pt>
                <c:pt idx="16877">
                  <c:v>22.323340609999999</c:v>
                </c:pt>
                <c:pt idx="16878">
                  <c:v>22.322274539999999</c:v>
                </c:pt>
                <c:pt idx="16879">
                  <c:v>22.321208639999998</c:v>
                </c:pt>
                <c:pt idx="16880">
                  <c:v>22.320142919999999</c:v>
                </c:pt>
                <c:pt idx="16881">
                  <c:v>22.319077369999999</c:v>
                </c:pt>
                <c:pt idx="16882">
                  <c:v>22.318011989999999</c:v>
                </c:pt>
                <c:pt idx="16883">
                  <c:v>22.316946789999999</c:v>
                </c:pt>
                <c:pt idx="16884">
                  <c:v>22.315881770000001</c:v>
                </c:pt>
                <c:pt idx="16885">
                  <c:v>22.314816919999998</c:v>
                </c:pt>
                <c:pt idx="16886">
                  <c:v>22.313752239999999</c:v>
                </c:pt>
                <c:pt idx="16887">
                  <c:v>22.312687740000001</c:v>
                </c:pt>
                <c:pt idx="16888">
                  <c:v>22.311623409999999</c:v>
                </c:pt>
                <c:pt idx="16889">
                  <c:v>22.310559260000002</c:v>
                </c:pt>
                <c:pt idx="16890">
                  <c:v>22.30949528</c:v>
                </c:pt>
                <c:pt idx="16891">
                  <c:v>22.308431479999999</c:v>
                </c:pt>
                <c:pt idx="16892">
                  <c:v>22.307367849999999</c:v>
                </c:pt>
                <c:pt idx="16893">
                  <c:v>22.306304399999998</c:v>
                </c:pt>
                <c:pt idx="16894">
                  <c:v>22.305241120000002</c:v>
                </c:pt>
                <c:pt idx="16895">
                  <c:v>22.304178019999998</c:v>
                </c:pt>
                <c:pt idx="16896">
                  <c:v>22.303115089999999</c:v>
                </c:pt>
                <c:pt idx="16897">
                  <c:v>22.302052339999999</c:v>
                </c:pt>
                <c:pt idx="16898">
                  <c:v>22.30098976</c:v>
                </c:pt>
                <c:pt idx="16899">
                  <c:v>22.299927360000002</c:v>
                </c:pt>
                <c:pt idx="16900">
                  <c:v>22.298865129999999</c:v>
                </c:pt>
                <c:pt idx="16901">
                  <c:v>22.297803080000001</c:v>
                </c:pt>
                <c:pt idx="16902">
                  <c:v>22.2967412</c:v>
                </c:pt>
                <c:pt idx="16903">
                  <c:v>22.295679499999999</c:v>
                </c:pt>
                <c:pt idx="16904">
                  <c:v>22.294617970000001</c:v>
                </c:pt>
                <c:pt idx="16905">
                  <c:v>22.29355662</c:v>
                </c:pt>
                <c:pt idx="16906">
                  <c:v>22.29249544</c:v>
                </c:pt>
                <c:pt idx="16907">
                  <c:v>22.29143444</c:v>
                </c:pt>
                <c:pt idx="16908">
                  <c:v>22.29037362</c:v>
                </c:pt>
                <c:pt idx="16909">
                  <c:v>22.289312970000001</c:v>
                </c:pt>
                <c:pt idx="16910">
                  <c:v>22.288252490000001</c:v>
                </c:pt>
                <c:pt idx="16911">
                  <c:v>22.287192189999999</c:v>
                </c:pt>
                <c:pt idx="16912">
                  <c:v>22.286132070000001</c:v>
                </c:pt>
                <c:pt idx="16913">
                  <c:v>22.285072119999999</c:v>
                </c:pt>
                <c:pt idx="16914">
                  <c:v>22.284012350000001</c:v>
                </c:pt>
                <c:pt idx="16915">
                  <c:v>22.28295275</c:v>
                </c:pt>
                <c:pt idx="16916">
                  <c:v>22.281893329999999</c:v>
                </c:pt>
                <c:pt idx="16917">
                  <c:v>22.280834089999999</c:v>
                </c:pt>
                <c:pt idx="16918">
                  <c:v>22.279775019999999</c:v>
                </c:pt>
                <c:pt idx="16919">
                  <c:v>22.278716119999999</c:v>
                </c:pt>
                <c:pt idx="16920">
                  <c:v>22.27765741</c:v>
                </c:pt>
                <c:pt idx="16921">
                  <c:v>22.276598870000001</c:v>
                </c:pt>
                <c:pt idx="16922">
                  <c:v>22.275540500000002</c:v>
                </c:pt>
                <c:pt idx="16923">
                  <c:v>22.27448231</c:v>
                </c:pt>
                <c:pt idx="16924">
                  <c:v>22.273424299999999</c:v>
                </c:pt>
                <c:pt idx="16925">
                  <c:v>22.272366460000001</c:v>
                </c:pt>
                <c:pt idx="16926">
                  <c:v>22.2713088</c:v>
                </c:pt>
                <c:pt idx="16927">
                  <c:v>22.270251309999999</c:v>
                </c:pt>
                <c:pt idx="16928">
                  <c:v>22.269193999999999</c:v>
                </c:pt>
                <c:pt idx="16929">
                  <c:v>22.268136869999999</c:v>
                </c:pt>
                <c:pt idx="16930">
                  <c:v>22.26707991</c:v>
                </c:pt>
                <c:pt idx="16931">
                  <c:v>22.266023130000001</c:v>
                </c:pt>
                <c:pt idx="16932">
                  <c:v>22.264966520000002</c:v>
                </c:pt>
                <c:pt idx="16933">
                  <c:v>22.2639101</c:v>
                </c:pt>
                <c:pt idx="16934">
                  <c:v>22.262853839999998</c:v>
                </c:pt>
                <c:pt idx="16935">
                  <c:v>22.261797770000001</c:v>
                </c:pt>
                <c:pt idx="16936">
                  <c:v>22.26074187</c:v>
                </c:pt>
                <c:pt idx="16937">
                  <c:v>22.25968615</c:v>
                </c:pt>
                <c:pt idx="16938">
                  <c:v>22.2586306</c:v>
                </c:pt>
                <c:pt idx="16939">
                  <c:v>22.25757523</c:v>
                </c:pt>
                <c:pt idx="16940">
                  <c:v>22.256520040000002</c:v>
                </c:pt>
                <c:pt idx="16941">
                  <c:v>22.255465019999999</c:v>
                </c:pt>
                <c:pt idx="16942">
                  <c:v>22.254410180000001</c:v>
                </c:pt>
                <c:pt idx="16943">
                  <c:v>22.25335552</c:v>
                </c:pt>
                <c:pt idx="16944">
                  <c:v>22.252301030000002</c:v>
                </c:pt>
                <c:pt idx="16945">
                  <c:v>22.251246720000001</c:v>
                </c:pt>
                <c:pt idx="16946">
                  <c:v>22.250192590000001</c:v>
                </c:pt>
                <c:pt idx="16947">
                  <c:v>22.249138630000001</c:v>
                </c:pt>
                <c:pt idx="16948">
                  <c:v>22.248084850000001</c:v>
                </c:pt>
                <c:pt idx="16949">
                  <c:v>22.247031249999999</c:v>
                </c:pt>
                <c:pt idx="16950">
                  <c:v>22.24597782</c:v>
                </c:pt>
                <c:pt idx="16951">
                  <c:v>22.244924569999998</c:v>
                </c:pt>
                <c:pt idx="16952">
                  <c:v>22.243871500000001</c:v>
                </c:pt>
                <c:pt idx="16953">
                  <c:v>22.24281861</c:v>
                </c:pt>
                <c:pt idx="16954">
                  <c:v>22.24176589</c:v>
                </c:pt>
                <c:pt idx="16955">
                  <c:v>22.24071335</c:v>
                </c:pt>
                <c:pt idx="16956">
                  <c:v>22.239660990000001</c:v>
                </c:pt>
                <c:pt idx="16957">
                  <c:v>22.238608800000002</c:v>
                </c:pt>
                <c:pt idx="16958">
                  <c:v>22.237556789999999</c:v>
                </c:pt>
                <c:pt idx="16959">
                  <c:v>22.236504960000001</c:v>
                </c:pt>
                <c:pt idx="16960">
                  <c:v>22.2354533</c:v>
                </c:pt>
                <c:pt idx="16961">
                  <c:v>22.234401829999999</c:v>
                </c:pt>
                <c:pt idx="16962">
                  <c:v>22.233350529999999</c:v>
                </c:pt>
                <c:pt idx="16963">
                  <c:v>22.232299399999999</c:v>
                </c:pt>
                <c:pt idx="16964">
                  <c:v>22.23124846</c:v>
                </c:pt>
                <c:pt idx="16965">
                  <c:v>22.230197690000001</c:v>
                </c:pt>
                <c:pt idx="16966">
                  <c:v>22.229147099999999</c:v>
                </c:pt>
                <c:pt idx="16967">
                  <c:v>22.228096690000001</c:v>
                </c:pt>
                <c:pt idx="16968">
                  <c:v>22.22704645</c:v>
                </c:pt>
                <c:pt idx="16969">
                  <c:v>22.2259964</c:v>
                </c:pt>
                <c:pt idx="16970">
                  <c:v>22.22494652</c:v>
                </c:pt>
                <c:pt idx="16971">
                  <c:v>22.223896809999999</c:v>
                </c:pt>
                <c:pt idx="16972">
                  <c:v>22.222847290000001</c:v>
                </c:pt>
                <c:pt idx="16973">
                  <c:v>22.221797939999998</c:v>
                </c:pt>
                <c:pt idx="16974">
                  <c:v>22.22074877</c:v>
                </c:pt>
                <c:pt idx="16975">
                  <c:v>22.219699779999999</c:v>
                </c:pt>
                <c:pt idx="16976">
                  <c:v>22.218650969999999</c:v>
                </c:pt>
                <c:pt idx="16977">
                  <c:v>22.217602329999998</c:v>
                </c:pt>
                <c:pt idx="16978">
                  <c:v>22.216553879999999</c:v>
                </c:pt>
                <c:pt idx="16979">
                  <c:v>22.2155056</c:v>
                </c:pt>
                <c:pt idx="16980">
                  <c:v>22.214457500000002</c:v>
                </c:pt>
                <c:pt idx="16981">
                  <c:v>22.21340957</c:v>
                </c:pt>
                <c:pt idx="16982">
                  <c:v>22.212361829999999</c:v>
                </c:pt>
                <c:pt idx="16983">
                  <c:v>22.211314260000002</c:v>
                </c:pt>
                <c:pt idx="16984">
                  <c:v>22.210266870000002</c:v>
                </c:pt>
                <c:pt idx="16985">
                  <c:v>22.209219659999999</c:v>
                </c:pt>
                <c:pt idx="16986">
                  <c:v>22.208172619999999</c:v>
                </c:pt>
                <c:pt idx="16987">
                  <c:v>22.207125770000001</c:v>
                </c:pt>
                <c:pt idx="16988">
                  <c:v>22.206079089999999</c:v>
                </c:pt>
                <c:pt idx="16989">
                  <c:v>22.205032599999999</c:v>
                </c:pt>
                <c:pt idx="16990">
                  <c:v>22.203986279999999</c:v>
                </c:pt>
                <c:pt idx="16991">
                  <c:v>22.202940130000002</c:v>
                </c:pt>
                <c:pt idx="16992">
                  <c:v>22.201894169999999</c:v>
                </c:pt>
                <c:pt idx="16993">
                  <c:v>22.200848390000001</c:v>
                </c:pt>
                <c:pt idx="16994">
                  <c:v>22.199802779999999</c:v>
                </c:pt>
                <c:pt idx="16995">
                  <c:v>22.198757359999998</c:v>
                </c:pt>
                <c:pt idx="16996">
                  <c:v>22.197712110000001</c:v>
                </c:pt>
                <c:pt idx="16997">
                  <c:v>22.196667040000001</c:v>
                </c:pt>
                <c:pt idx="16998">
                  <c:v>22.195622140000001</c:v>
                </c:pt>
                <c:pt idx="16999">
                  <c:v>22.194577429999999</c:v>
                </c:pt>
                <c:pt idx="17000">
                  <c:v>22.193532900000001</c:v>
                </c:pt>
                <c:pt idx="17001">
                  <c:v>22.192488539999999</c:v>
                </c:pt>
                <c:pt idx="17002">
                  <c:v>22.191444359999998</c:v>
                </c:pt>
                <c:pt idx="17003">
                  <c:v>22.190400369999999</c:v>
                </c:pt>
                <c:pt idx="17004">
                  <c:v>22.189356549999999</c:v>
                </c:pt>
                <c:pt idx="17005">
                  <c:v>22.18831291</c:v>
                </c:pt>
                <c:pt idx="17006">
                  <c:v>22.187269440000001</c:v>
                </c:pt>
                <c:pt idx="17007">
                  <c:v>22.18622616</c:v>
                </c:pt>
                <c:pt idx="17008">
                  <c:v>22.18518306</c:v>
                </c:pt>
                <c:pt idx="17009">
                  <c:v>22.184140129999999</c:v>
                </c:pt>
                <c:pt idx="17010">
                  <c:v>22.18309739</c:v>
                </c:pt>
                <c:pt idx="17011">
                  <c:v>22.182054820000001</c:v>
                </c:pt>
                <c:pt idx="17012">
                  <c:v>22.181012429999999</c:v>
                </c:pt>
                <c:pt idx="17013">
                  <c:v>22.179970229999999</c:v>
                </c:pt>
                <c:pt idx="17014">
                  <c:v>22.178928200000001</c:v>
                </c:pt>
                <c:pt idx="17015">
                  <c:v>22.177886350000001</c:v>
                </c:pt>
                <c:pt idx="17016">
                  <c:v>22.176844679999999</c:v>
                </c:pt>
                <c:pt idx="17017">
                  <c:v>22.17580319</c:v>
                </c:pt>
                <c:pt idx="17018">
                  <c:v>22.174761879999998</c:v>
                </c:pt>
                <c:pt idx="17019">
                  <c:v>22.17372074</c:v>
                </c:pt>
                <c:pt idx="17020">
                  <c:v>22.17267979</c:v>
                </c:pt>
                <c:pt idx="17021">
                  <c:v>22.171639020000001</c:v>
                </c:pt>
                <c:pt idx="17022">
                  <c:v>22.170598420000001</c:v>
                </c:pt>
                <c:pt idx="17023">
                  <c:v>22.169558009999999</c:v>
                </c:pt>
                <c:pt idx="17024">
                  <c:v>22.168517770000001</c:v>
                </c:pt>
                <c:pt idx="17025">
                  <c:v>22.167477720000001</c:v>
                </c:pt>
                <c:pt idx="17026">
                  <c:v>22.16643784</c:v>
                </c:pt>
                <c:pt idx="17027">
                  <c:v>22.165398140000001</c:v>
                </c:pt>
                <c:pt idx="17028">
                  <c:v>22.164358629999999</c:v>
                </c:pt>
                <c:pt idx="17029">
                  <c:v>22.16331929</c:v>
                </c:pt>
                <c:pt idx="17030">
                  <c:v>22.162280129999999</c:v>
                </c:pt>
                <c:pt idx="17031">
                  <c:v>22.161241159999999</c:v>
                </c:pt>
                <c:pt idx="17032">
                  <c:v>22.16020236</c:v>
                </c:pt>
                <c:pt idx="17033">
                  <c:v>22.15916374</c:v>
                </c:pt>
                <c:pt idx="17034">
                  <c:v>22.158125299999998</c:v>
                </c:pt>
                <c:pt idx="17035">
                  <c:v>22.157087050000001</c:v>
                </c:pt>
                <c:pt idx="17036">
                  <c:v>22.156048970000001</c:v>
                </c:pt>
                <c:pt idx="17037">
                  <c:v>22.15501107</c:v>
                </c:pt>
                <c:pt idx="17038">
                  <c:v>22.153973350000001</c:v>
                </c:pt>
                <c:pt idx="17039">
                  <c:v>22.152935809999999</c:v>
                </c:pt>
                <c:pt idx="17040">
                  <c:v>22.151898460000002</c:v>
                </c:pt>
                <c:pt idx="17041">
                  <c:v>22.150861280000001</c:v>
                </c:pt>
                <c:pt idx="17042">
                  <c:v>22.149824280000001</c:v>
                </c:pt>
                <c:pt idx="17043">
                  <c:v>22.148787469999998</c:v>
                </c:pt>
                <c:pt idx="17044">
                  <c:v>22.14775083</c:v>
                </c:pt>
                <c:pt idx="17045">
                  <c:v>22.146714370000002</c:v>
                </c:pt>
                <c:pt idx="17046">
                  <c:v>22.145678100000001</c:v>
                </c:pt>
                <c:pt idx="17047">
                  <c:v>22.144642000000001</c:v>
                </c:pt>
                <c:pt idx="17048">
                  <c:v>22.143606089999999</c:v>
                </c:pt>
                <c:pt idx="17049">
                  <c:v>22.14257035</c:v>
                </c:pt>
                <c:pt idx="17050">
                  <c:v>22.141534799999999</c:v>
                </c:pt>
                <c:pt idx="17051">
                  <c:v>22.140499420000001</c:v>
                </c:pt>
                <c:pt idx="17052">
                  <c:v>22.139464230000002</c:v>
                </c:pt>
                <c:pt idx="17053">
                  <c:v>22.138429219999999</c:v>
                </c:pt>
                <c:pt idx="17054">
                  <c:v>22.13739438</c:v>
                </c:pt>
                <c:pt idx="17055">
                  <c:v>22.136359729999999</c:v>
                </c:pt>
                <c:pt idx="17056">
                  <c:v>22.135325259999998</c:v>
                </c:pt>
                <c:pt idx="17057">
                  <c:v>22.134290969999999</c:v>
                </c:pt>
                <c:pt idx="17058">
                  <c:v>22.133256859999999</c:v>
                </c:pt>
                <c:pt idx="17059">
                  <c:v>22.132222930000001</c:v>
                </c:pt>
                <c:pt idx="17060">
                  <c:v>22.13118918</c:v>
                </c:pt>
                <c:pt idx="17061">
                  <c:v>22.13015562</c:v>
                </c:pt>
                <c:pt idx="17062">
                  <c:v>22.12912223</c:v>
                </c:pt>
                <c:pt idx="17063">
                  <c:v>22.128089020000001</c:v>
                </c:pt>
                <c:pt idx="17064">
                  <c:v>22.127056</c:v>
                </c:pt>
                <c:pt idx="17065">
                  <c:v>22.126023159999999</c:v>
                </c:pt>
                <c:pt idx="17066">
                  <c:v>22.124990499999999</c:v>
                </c:pt>
                <c:pt idx="17067">
                  <c:v>22.123958009999999</c:v>
                </c:pt>
                <c:pt idx="17068">
                  <c:v>22.122925710000001</c:v>
                </c:pt>
                <c:pt idx="17069">
                  <c:v>22.1218936</c:v>
                </c:pt>
                <c:pt idx="17070">
                  <c:v>22.120861659999999</c:v>
                </c:pt>
                <c:pt idx="17071">
                  <c:v>22.119829899999999</c:v>
                </c:pt>
                <c:pt idx="17072">
                  <c:v>22.11879832</c:v>
                </c:pt>
                <c:pt idx="17073">
                  <c:v>22.117766929999998</c:v>
                </c:pt>
                <c:pt idx="17074">
                  <c:v>22.116735720000001</c:v>
                </c:pt>
                <c:pt idx="17075">
                  <c:v>22.115704690000001</c:v>
                </c:pt>
                <c:pt idx="17076">
                  <c:v>22.114673839999998</c:v>
                </c:pt>
                <c:pt idx="17077">
                  <c:v>22.11364317</c:v>
                </c:pt>
                <c:pt idx="17078">
                  <c:v>22.112612680000002</c:v>
                </c:pt>
                <c:pt idx="17079">
                  <c:v>22.111582370000001</c:v>
                </c:pt>
                <c:pt idx="17080">
                  <c:v>22.110552250000001</c:v>
                </c:pt>
                <c:pt idx="17081">
                  <c:v>22.109522309999999</c:v>
                </c:pt>
                <c:pt idx="17082">
                  <c:v>22.10849254</c:v>
                </c:pt>
                <c:pt idx="17083">
                  <c:v>22.107462959999999</c:v>
                </c:pt>
                <c:pt idx="17084">
                  <c:v>22.10643357</c:v>
                </c:pt>
                <c:pt idx="17085">
                  <c:v>22.105404350000001</c:v>
                </c:pt>
                <c:pt idx="17086">
                  <c:v>22.104375319999999</c:v>
                </c:pt>
                <c:pt idx="17087">
                  <c:v>22.103346460000001</c:v>
                </c:pt>
                <c:pt idx="17088">
                  <c:v>22.102317790000001</c:v>
                </c:pt>
                <c:pt idx="17089">
                  <c:v>22.101289300000001</c:v>
                </c:pt>
                <c:pt idx="17090">
                  <c:v>22.100261</c:v>
                </c:pt>
                <c:pt idx="17091">
                  <c:v>22.099232870000002</c:v>
                </c:pt>
                <c:pt idx="17092">
                  <c:v>22.098204930000001</c:v>
                </c:pt>
                <c:pt idx="17093">
                  <c:v>22.097177169999998</c:v>
                </c:pt>
                <c:pt idx="17094">
                  <c:v>22.09614959</c:v>
                </c:pt>
                <c:pt idx="17095">
                  <c:v>22.095122190000001</c:v>
                </c:pt>
                <c:pt idx="17096">
                  <c:v>22.09409497</c:v>
                </c:pt>
                <c:pt idx="17097">
                  <c:v>22.093067940000001</c:v>
                </c:pt>
                <c:pt idx="17098">
                  <c:v>22.092041089999999</c:v>
                </c:pt>
                <c:pt idx="17099">
                  <c:v>22.09101442</c:v>
                </c:pt>
                <c:pt idx="17100">
                  <c:v>22.089987929999999</c:v>
                </c:pt>
                <c:pt idx="17101">
                  <c:v>22.08896163</c:v>
                </c:pt>
                <c:pt idx="17102">
                  <c:v>22.087935510000001</c:v>
                </c:pt>
                <c:pt idx="17103">
                  <c:v>22.08690957</c:v>
                </c:pt>
                <c:pt idx="17104">
                  <c:v>22.085883809999999</c:v>
                </c:pt>
                <c:pt idx="17105">
                  <c:v>22.084858229999998</c:v>
                </c:pt>
                <c:pt idx="17106">
                  <c:v>22.083832839999999</c:v>
                </c:pt>
                <c:pt idx="17107">
                  <c:v>22.082807630000001</c:v>
                </c:pt>
                <c:pt idx="17108">
                  <c:v>22.0817826</c:v>
                </c:pt>
                <c:pt idx="17109">
                  <c:v>22.080757760000001</c:v>
                </c:pt>
                <c:pt idx="17110">
                  <c:v>22.079733090000001</c:v>
                </c:pt>
                <c:pt idx="17111">
                  <c:v>22.07870861</c:v>
                </c:pt>
                <c:pt idx="17112">
                  <c:v>22.077684319999999</c:v>
                </c:pt>
                <c:pt idx="17113">
                  <c:v>22.076660199999999</c:v>
                </c:pt>
                <c:pt idx="17114">
                  <c:v>22.07563627</c:v>
                </c:pt>
                <c:pt idx="17115">
                  <c:v>22.074612519999999</c:v>
                </c:pt>
                <c:pt idx="17116">
                  <c:v>22.073588950000001</c:v>
                </c:pt>
                <c:pt idx="17117">
                  <c:v>22.072565569999998</c:v>
                </c:pt>
                <c:pt idx="17118">
                  <c:v>22.07154237</c:v>
                </c:pt>
                <c:pt idx="17119">
                  <c:v>22.070519350000001</c:v>
                </c:pt>
                <c:pt idx="17120">
                  <c:v>22.06949651</c:v>
                </c:pt>
                <c:pt idx="17121">
                  <c:v>22.068473860000001</c:v>
                </c:pt>
                <c:pt idx="17122">
                  <c:v>22.067451389999999</c:v>
                </c:pt>
                <c:pt idx="17123">
                  <c:v>22.066429110000001</c:v>
                </c:pt>
                <c:pt idx="17124">
                  <c:v>22.065407</c:v>
                </c:pt>
                <c:pt idx="17125">
                  <c:v>22.064385080000001</c:v>
                </c:pt>
                <c:pt idx="17126">
                  <c:v>22.063363339999999</c:v>
                </c:pt>
                <c:pt idx="17127">
                  <c:v>22.062341790000001</c:v>
                </c:pt>
                <c:pt idx="17128">
                  <c:v>22.061320420000001</c:v>
                </c:pt>
                <c:pt idx="17129">
                  <c:v>22.060299229999998</c:v>
                </c:pt>
                <c:pt idx="17130">
                  <c:v>22.05927823</c:v>
                </c:pt>
                <c:pt idx="17131">
                  <c:v>22.05825741</c:v>
                </c:pt>
                <c:pt idx="17132">
                  <c:v>22.057236769999999</c:v>
                </c:pt>
                <c:pt idx="17133">
                  <c:v>22.05621631</c:v>
                </c:pt>
                <c:pt idx="17134">
                  <c:v>22.055196039999998</c:v>
                </c:pt>
                <c:pt idx="17135">
                  <c:v>22.054175959999998</c:v>
                </c:pt>
                <c:pt idx="17136">
                  <c:v>22.053156049999998</c:v>
                </c:pt>
                <c:pt idx="17137">
                  <c:v>22.05213633</c:v>
                </c:pt>
                <c:pt idx="17138">
                  <c:v>22.051116799999999</c:v>
                </c:pt>
                <c:pt idx="17139">
                  <c:v>22.050097439999998</c:v>
                </c:pt>
                <c:pt idx="17140">
                  <c:v>22.049078269999999</c:v>
                </c:pt>
                <c:pt idx="17141">
                  <c:v>22.048059290000001</c:v>
                </c:pt>
                <c:pt idx="17142">
                  <c:v>22.04704048</c:v>
                </c:pt>
                <c:pt idx="17143">
                  <c:v>22.04602186</c:v>
                </c:pt>
                <c:pt idx="17144">
                  <c:v>22.045003430000001</c:v>
                </c:pt>
                <c:pt idx="17145">
                  <c:v>22.04398518</c:v>
                </c:pt>
                <c:pt idx="17146">
                  <c:v>22.042967109999999</c:v>
                </c:pt>
                <c:pt idx="17147">
                  <c:v>22.04194923</c:v>
                </c:pt>
                <c:pt idx="17148">
                  <c:v>22.040931530000002</c:v>
                </c:pt>
                <c:pt idx="17149">
                  <c:v>22.03991401</c:v>
                </c:pt>
                <c:pt idx="17150">
                  <c:v>22.038896680000001</c:v>
                </c:pt>
                <c:pt idx="17151">
                  <c:v>22.037879530000001</c:v>
                </c:pt>
                <c:pt idx="17152">
                  <c:v>22.036862559999999</c:v>
                </c:pt>
                <c:pt idx="17153">
                  <c:v>22.035845779999999</c:v>
                </c:pt>
                <c:pt idx="17154">
                  <c:v>22.03482919</c:v>
                </c:pt>
                <c:pt idx="17155">
                  <c:v>22.033812780000002</c:v>
                </c:pt>
                <c:pt idx="17156">
                  <c:v>22.03279655</c:v>
                </c:pt>
                <c:pt idx="17157">
                  <c:v>22.0317805</c:v>
                </c:pt>
                <c:pt idx="17158">
                  <c:v>22.030764649999998</c:v>
                </c:pt>
                <c:pt idx="17159">
                  <c:v>22.02974897</c:v>
                </c:pt>
                <c:pt idx="17160">
                  <c:v>22.02873348</c:v>
                </c:pt>
                <c:pt idx="17161">
                  <c:v>22.027718180000001</c:v>
                </c:pt>
                <c:pt idx="17162">
                  <c:v>22.026703049999998</c:v>
                </c:pt>
                <c:pt idx="17163">
                  <c:v>22.025688120000002</c:v>
                </c:pt>
                <c:pt idx="17164">
                  <c:v>22.024673360000001</c:v>
                </c:pt>
                <c:pt idx="17165">
                  <c:v>22.023658789999999</c:v>
                </c:pt>
                <c:pt idx="17166">
                  <c:v>22.022644410000002</c:v>
                </c:pt>
                <c:pt idx="17167">
                  <c:v>22.021630210000001</c:v>
                </c:pt>
                <c:pt idx="17168">
                  <c:v>22.020616189999998</c:v>
                </c:pt>
                <c:pt idx="17169">
                  <c:v>22.01960236</c:v>
                </c:pt>
                <c:pt idx="17170">
                  <c:v>22.01858872</c:v>
                </c:pt>
                <c:pt idx="17171">
                  <c:v>22.017575260000001</c:v>
                </c:pt>
                <c:pt idx="17172">
                  <c:v>22.016561979999999</c:v>
                </c:pt>
                <c:pt idx="17173">
                  <c:v>22.015548890000002</c:v>
                </c:pt>
                <c:pt idx="17174">
                  <c:v>22.014535980000002</c:v>
                </c:pt>
                <c:pt idx="17175">
                  <c:v>22.013523259999999</c:v>
                </c:pt>
                <c:pt idx="17176">
                  <c:v>22.012510720000002</c:v>
                </c:pt>
                <c:pt idx="17177">
                  <c:v>22.011498370000002</c:v>
                </c:pt>
                <c:pt idx="17178">
                  <c:v>22.010486199999999</c:v>
                </c:pt>
                <c:pt idx="17179">
                  <c:v>22.009474220000001</c:v>
                </c:pt>
                <c:pt idx="17180">
                  <c:v>22.008462420000001</c:v>
                </c:pt>
                <c:pt idx="17181">
                  <c:v>22.007450810000002</c:v>
                </c:pt>
                <c:pt idx="17182">
                  <c:v>22.00643938</c:v>
                </c:pt>
                <c:pt idx="17183">
                  <c:v>22.005428139999999</c:v>
                </c:pt>
                <c:pt idx="17184">
                  <c:v>22.00441708</c:v>
                </c:pt>
                <c:pt idx="17185">
                  <c:v>22.003406210000001</c:v>
                </c:pt>
                <c:pt idx="17186">
                  <c:v>22.00239552</c:v>
                </c:pt>
                <c:pt idx="17187">
                  <c:v>22.001385020000001</c:v>
                </c:pt>
                <c:pt idx="17188">
                  <c:v>22.000374699999998</c:v>
                </c:pt>
                <c:pt idx="17189">
                  <c:v>21.999364570000001</c:v>
                </c:pt>
                <c:pt idx="17190">
                  <c:v>21.998354620000001</c:v>
                </c:pt>
                <c:pt idx="17191">
                  <c:v>21.997344859999998</c:v>
                </c:pt>
                <c:pt idx="17192">
                  <c:v>21.996335290000001</c:v>
                </c:pt>
                <c:pt idx="17193">
                  <c:v>21.995325900000001</c:v>
                </c:pt>
                <c:pt idx="17194">
                  <c:v>21.994316690000002</c:v>
                </c:pt>
                <c:pt idx="17195">
                  <c:v>21.99330767</c:v>
                </c:pt>
                <c:pt idx="17196">
                  <c:v>21.99229884</c:v>
                </c:pt>
                <c:pt idx="17197">
                  <c:v>21.991290190000001</c:v>
                </c:pt>
                <c:pt idx="17198">
                  <c:v>21.99028173</c:v>
                </c:pt>
                <c:pt idx="17199">
                  <c:v>21.989273449999999</c:v>
                </c:pt>
                <c:pt idx="17200">
                  <c:v>21.98826536</c:v>
                </c:pt>
                <c:pt idx="17201">
                  <c:v>21.987257459999999</c:v>
                </c:pt>
                <c:pt idx="17202">
                  <c:v>21.986249740000002</c:v>
                </c:pt>
                <c:pt idx="17203">
                  <c:v>21.985242199999998</c:v>
                </c:pt>
                <c:pt idx="17204">
                  <c:v>21.98423485</c:v>
                </c:pt>
                <c:pt idx="17205">
                  <c:v>21.98322769</c:v>
                </c:pt>
                <c:pt idx="17206">
                  <c:v>21.982220720000001</c:v>
                </c:pt>
                <c:pt idx="17207">
                  <c:v>21.981213919999998</c:v>
                </c:pt>
                <c:pt idx="17208">
                  <c:v>21.980207320000002</c:v>
                </c:pt>
                <c:pt idx="17209">
                  <c:v>21.979200899999999</c:v>
                </c:pt>
                <c:pt idx="17210">
                  <c:v>21.978194670000001</c:v>
                </c:pt>
                <c:pt idx="17211">
                  <c:v>21.977188630000001</c:v>
                </c:pt>
                <c:pt idx="17212">
                  <c:v>21.97618276</c:v>
                </c:pt>
                <c:pt idx="17213">
                  <c:v>21.975177089999999</c:v>
                </c:pt>
                <c:pt idx="17214">
                  <c:v>21.974171599999998</c:v>
                </c:pt>
                <c:pt idx="17215">
                  <c:v>21.973166299999999</c:v>
                </c:pt>
                <c:pt idx="17216">
                  <c:v>21.972161180000001</c:v>
                </c:pt>
                <c:pt idx="17217">
                  <c:v>21.97115625</c:v>
                </c:pt>
                <c:pt idx="17218">
                  <c:v>21.970151510000001</c:v>
                </c:pt>
                <c:pt idx="17219">
                  <c:v>21.969146949999999</c:v>
                </c:pt>
                <c:pt idx="17220">
                  <c:v>21.968142579999999</c:v>
                </c:pt>
                <c:pt idx="17221">
                  <c:v>21.9671384</c:v>
                </c:pt>
                <c:pt idx="17222">
                  <c:v>21.966134400000001</c:v>
                </c:pt>
                <c:pt idx="17223">
                  <c:v>21.965130590000001</c:v>
                </c:pt>
                <c:pt idx="17224">
                  <c:v>21.964126960000002</c:v>
                </c:pt>
                <c:pt idx="17225">
                  <c:v>21.963123530000001</c:v>
                </c:pt>
                <c:pt idx="17226">
                  <c:v>21.96212027</c:v>
                </c:pt>
                <c:pt idx="17227">
                  <c:v>21.961117210000001</c:v>
                </c:pt>
                <c:pt idx="17228">
                  <c:v>21.96011433</c:v>
                </c:pt>
                <c:pt idx="17229">
                  <c:v>21.95911164</c:v>
                </c:pt>
                <c:pt idx="17230">
                  <c:v>21.95810913</c:v>
                </c:pt>
                <c:pt idx="17231">
                  <c:v>21.957106809999999</c:v>
                </c:pt>
                <c:pt idx="17232">
                  <c:v>21.956104679999999</c:v>
                </c:pt>
                <c:pt idx="17233">
                  <c:v>21.955102740000001</c:v>
                </c:pt>
                <c:pt idx="17234">
                  <c:v>21.95410098</c:v>
                </c:pt>
                <c:pt idx="17235">
                  <c:v>21.95309941</c:v>
                </c:pt>
                <c:pt idx="17236">
                  <c:v>21.952098020000001</c:v>
                </c:pt>
                <c:pt idx="17237">
                  <c:v>21.951096830000001</c:v>
                </c:pt>
                <c:pt idx="17238">
                  <c:v>21.950095820000001</c:v>
                </c:pt>
                <c:pt idx="17239">
                  <c:v>21.949094989999999</c:v>
                </c:pt>
                <c:pt idx="17240">
                  <c:v>21.948094359999999</c:v>
                </c:pt>
                <c:pt idx="17241">
                  <c:v>21.94709391</c:v>
                </c:pt>
                <c:pt idx="17242">
                  <c:v>21.946093640000001</c:v>
                </c:pt>
                <c:pt idx="17243">
                  <c:v>21.945093570000001</c:v>
                </c:pt>
                <c:pt idx="17244">
                  <c:v>21.944093680000002</c:v>
                </c:pt>
                <c:pt idx="17245">
                  <c:v>21.94309398</c:v>
                </c:pt>
                <c:pt idx="17246">
                  <c:v>21.94209446</c:v>
                </c:pt>
                <c:pt idx="17247">
                  <c:v>21.941095140000002</c:v>
                </c:pt>
                <c:pt idx="17248">
                  <c:v>21.940096</c:v>
                </c:pt>
                <c:pt idx="17249">
                  <c:v>21.939097050000001</c:v>
                </c:pt>
                <c:pt idx="17250">
                  <c:v>21.938098279999998</c:v>
                </c:pt>
                <c:pt idx="17251">
                  <c:v>21.937099700000001</c:v>
                </c:pt>
                <c:pt idx="17252">
                  <c:v>21.936101310000002</c:v>
                </c:pt>
                <c:pt idx="17253">
                  <c:v>21.93510311</c:v>
                </c:pt>
                <c:pt idx="17254">
                  <c:v>21.9341051</c:v>
                </c:pt>
                <c:pt idx="17255">
                  <c:v>21.933107270000001</c:v>
                </c:pt>
                <c:pt idx="17256">
                  <c:v>21.932109629999999</c:v>
                </c:pt>
                <c:pt idx="17257">
                  <c:v>21.93111218</c:v>
                </c:pt>
                <c:pt idx="17258">
                  <c:v>21.930114920000001</c:v>
                </c:pt>
                <c:pt idx="17259">
                  <c:v>21.92911784</c:v>
                </c:pt>
                <c:pt idx="17260">
                  <c:v>21.92812095</c:v>
                </c:pt>
                <c:pt idx="17261">
                  <c:v>21.927124249999999</c:v>
                </c:pt>
                <c:pt idx="17262">
                  <c:v>21.926127739999998</c:v>
                </c:pt>
                <c:pt idx="17263">
                  <c:v>21.925131409999999</c:v>
                </c:pt>
                <c:pt idx="17264">
                  <c:v>21.924135270000001</c:v>
                </c:pt>
                <c:pt idx="17265">
                  <c:v>21.923139320000001</c:v>
                </c:pt>
                <c:pt idx="17266">
                  <c:v>21.922143559999999</c:v>
                </c:pt>
                <c:pt idx="17267">
                  <c:v>21.921147990000001</c:v>
                </c:pt>
                <c:pt idx="17268">
                  <c:v>21.920152600000002</c:v>
                </c:pt>
                <c:pt idx="17269">
                  <c:v>21.9191574</c:v>
                </c:pt>
                <c:pt idx="17270">
                  <c:v>21.918162389999999</c:v>
                </c:pt>
                <c:pt idx="17271">
                  <c:v>21.91716757</c:v>
                </c:pt>
                <c:pt idx="17272">
                  <c:v>21.916172929999998</c:v>
                </c:pt>
                <c:pt idx="17273">
                  <c:v>21.915178489999999</c:v>
                </c:pt>
                <c:pt idx="17274">
                  <c:v>21.91418423</c:v>
                </c:pt>
                <c:pt idx="17275">
                  <c:v>21.913190159999999</c:v>
                </c:pt>
                <c:pt idx="17276">
                  <c:v>21.91219628</c:v>
                </c:pt>
                <c:pt idx="17277">
                  <c:v>21.911202589999998</c:v>
                </c:pt>
                <c:pt idx="17278">
                  <c:v>21.910209080000001</c:v>
                </c:pt>
                <c:pt idx="17279">
                  <c:v>21.909215769999999</c:v>
                </c:pt>
                <c:pt idx="17280">
                  <c:v>21.908222640000002</c:v>
                </c:pt>
                <c:pt idx="17281">
                  <c:v>21.907229699999998</c:v>
                </c:pt>
                <c:pt idx="17282">
                  <c:v>21.90623695</c:v>
                </c:pt>
                <c:pt idx="17283">
                  <c:v>21.90524439</c:v>
                </c:pt>
                <c:pt idx="17284">
                  <c:v>21.90425201</c:v>
                </c:pt>
                <c:pt idx="17285">
                  <c:v>21.90325983</c:v>
                </c:pt>
                <c:pt idx="17286">
                  <c:v>21.90226783</c:v>
                </c:pt>
                <c:pt idx="17287">
                  <c:v>21.901276020000001</c:v>
                </c:pt>
                <c:pt idx="17288">
                  <c:v>21.9002844</c:v>
                </c:pt>
                <c:pt idx="17289">
                  <c:v>21.899292970000001</c:v>
                </c:pt>
                <c:pt idx="17290">
                  <c:v>21.89830173</c:v>
                </c:pt>
                <c:pt idx="17291">
                  <c:v>21.89731068</c:v>
                </c:pt>
                <c:pt idx="17292">
                  <c:v>21.896319810000001</c:v>
                </c:pt>
                <c:pt idx="17293">
                  <c:v>21.895329140000001</c:v>
                </c:pt>
                <c:pt idx="17294">
                  <c:v>21.894338650000002</c:v>
                </c:pt>
                <c:pt idx="17295">
                  <c:v>21.89334835</c:v>
                </c:pt>
                <c:pt idx="17296">
                  <c:v>21.89235824</c:v>
                </c:pt>
                <c:pt idx="17297">
                  <c:v>21.891368320000002</c:v>
                </c:pt>
                <c:pt idx="17298">
                  <c:v>21.890378590000001</c:v>
                </c:pt>
                <c:pt idx="17299">
                  <c:v>21.889389049999998</c:v>
                </c:pt>
                <c:pt idx="17300">
                  <c:v>21.88839969</c:v>
                </c:pt>
                <c:pt idx="17301">
                  <c:v>21.88741053</c:v>
                </c:pt>
                <c:pt idx="17302">
                  <c:v>21.886421550000001</c:v>
                </c:pt>
                <c:pt idx="17303">
                  <c:v>21.885432770000001</c:v>
                </c:pt>
                <c:pt idx="17304">
                  <c:v>21.884444169999998</c:v>
                </c:pt>
                <c:pt idx="17305">
                  <c:v>21.883455770000001</c:v>
                </c:pt>
                <c:pt idx="17306">
                  <c:v>21.882467550000001</c:v>
                </c:pt>
                <c:pt idx="17307">
                  <c:v>21.881479519999999</c:v>
                </c:pt>
                <c:pt idx="17308">
                  <c:v>21.880491679999999</c:v>
                </c:pt>
                <c:pt idx="17309">
                  <c:v>21.87950403</c:v>
                </c:pt>
                <c:pt idx="17310">
                  <c:v>21.878516569999999</c:v>
                </c:pt>
                <c:pt idx="17311">
                  <c:v>21.877529299999999</c:v>
                </c:pt>
                <c:pt idx="17312">
                  <c:v>21.87654221</c:v>
                </c:pt>
                <c:pt idx="17313">
                  <c:v>21.87555532</c:v>
                </c:pt>
                <c:pt idx="17314">
                  <c:v>21.874568620000002</c:v>
                </c:pt>
                <c:pt idx="17315">
                  <c:v>21.8735821</c:v>
                </c:pt>
                <c:pt idx="17316">
                  <c:v>21.872595780000001</c:v>
                </c:pt>
                <c:pt idx="17317">
                  <c:v>21.87160965</c:v>
                </c:pt>
                <c:pt idx="17318">
                  <c:v>21.870623699999999</c:v>
                </c:pt>
                <c:pt idx="17319">
                  <c:v>21.869637950000001</c:v>
                </c:pt>
                <c:pt idx="17320">
                  <c:v>21.86865238</c:v>
                </c:pt>
                <c:pt idx="17321">
                  <c:v>21.867667010000002</c:v>
                </c:pt>
                <c:pt idx="17322">
                  <c:v>21.86668182</c:v>
                </c:pt>
                <c:pt idx="17323">
                  <c:v>21.86569682</c:v>
                </c:pt>
                <c:pt idx="17324">
                  <c:v>21.864712019999999</c:v>
                </c:pt>
                <c:pt idx="17325">
                  <c:v>21.863727399999998</c:v>
                </c:pt>
                <c:pt idx="17326">
                  <c:v>21.86274298</c:v>
                </c:pt>
                <c:pt idx="17327">
                  <c:v>21.861758739999999</c:v>
                </c:pt>
                <c:pt idx="17328">
                  <c:v>21.8607747</c:v>
                </c:pt>
                <c:pt idx="17329">
                  <c:v>21.859790839999999</c:v>
                </c:pt>
                <c:pt idx="17330">
                  <c:v>21.858807169999999</c:v>
                </c:pt>
                <c:pt idx="17331">
                  <c:v>21.857823700000001</c:v>
                </c:pt>
                <c:pt idx="17332">
                  <c:v>21.85684041</c:v>
                </c:pt>
                <c:pt idx="17333">
                  <c:v>21.855857319999998</c:v>
                </c:pt>
                <c:pt idx="17334">
                  <c:v>21.854874410000001</c:v>
                </c:pt>
                <c:pt idx="17335">
                  <c:v>21.853891690000001</c:v>
                </c:pt>
                <c:pt idx="17336">
                  <c:v>21.85290917</c:v>
                </c:pt>
                <c:pt idx="17337">
                  <c:v>21.85192683</c:v>
                </c:pt>
                <c:pt idx="17338">
                  <c:v>21.850944689999999</c:v>
                </c:pt>
                <c:pt idx="17339">
                  <c:v>21.849962739999999</c:v>
                </c:pt>
                <c:pt idx="17340">
                  <c:v>21.84898097</c:v>
                </c:pt>
                <c:pt idx="17341">
                  <c:v>21.847999399999999</c:v>
                </c:pt>
                <c:pt idx="17342">
                  <c:v>21.84701802</c:v>
                </c:pt>
                <c:pt idx="17343">
                  <c:v>21.846036819999998</c:v>
                </c:pt>
                <c:pt idx="17344">
                  <c:v>21.845055819999999</c:v>
                </c:pt>
                <c:pt idx="17345">
                  <c:v>21.844075010000001</c:v>
                </c:pt>
                <c:pt idx="17346">
                  <c:v>21.843094390000001</c:v>
                </c:pt>
                <c:pt idx="17347">
                  <c:v>21.842113959999999</c:v>
                </c:pt>
                <c:pt idx="17348">
                  <c:v>21.841133719999998</c:v>
                </c:pt>
                <c:pt idx="17349">
                  <c:v>21.840153669999999</c:v>
                </c:pt>
                <c:pt idx="17350">
                  <c:v>21.839173809999998</c:v>
                </c:pt>
                <c:pt idx="17351">
                  <c:v>21.838194139999999</c:v>
                </c:pt>
                <c:pt idx="17352">
                  <c:v>21.837214670000002</c:v>
                </c:pt>
                <c:pt idx="17353">
                  <c:v>21.836235389999999</c:v>
                </c:pt>
                <c:pt idx="17354">
                  <c:v>21.83525629</c:v>
                </c:pt>
                <c:pt idx="17355">
                  <c:v>21.83427739</c:v>
                </c:pt>
                <c:pt idx="17356">
                  <c:v>21.833298670000001</c:v>
                </c:pt>
                <c:pt idx="17357">
                  <c:v>21.832320150000001</c:v>
                </c:pt>
                <c:pt idx="17358">
                  <c:v>21.831341819999999</c:v>
                </c:pt>
                <c:pt idx="17359">
                  <c:v>21.830363680000001</c:v>
                </c:pt>
                <c:pt idx="17360">
                  <c:v>21.829385729999998</c:v>
                </c:pt>
                <c:pt idx="17361">
                  <c:v>21.828407970000001</c:v>
                </c:pt>
                <c:pt idx="17362">
                  <c:v>21.827430410000002</c:v>
                </c:pt>
                <c:pt idx="17363">
                  <c:v>21.82645303</c:v>
                </c:pt>
                <c:pt idx="17364">
                  <c:v>21.82547585</c:v>
                </c:pt>
                <c:pt idx="17365">
                  <c:v>21.824498850000001</c:v>
                </c:pt>
                <c:pt idx="17366">
                  <c:v>21.823522050000001</c:v>
                </c:pt>
                <c:pt idx="17367">
                  <c:v>21.822545439999999</c:v>
                </c:pt>
                <c:pt idx="17368">
                  <c:v>21.821569019999998</c:v>
                </c:pt>
                <c:pt idx="17369">
                  <c:v>21.820592789999999</c:v>
                </c:pt>
                <c:pt idx="17370">
                  <c:v>21.819616759999999</c:v>
                </c:pt>
                <c:pt idx="17371">
                  <c:v>21.818640909999999</c:v>
                </c:pt>
                <c:pt idx="17372">
                  <c:v>21.817665259999998</c:v>
                </c:pt>
                <c:pt idx="17373">
                  <c:v>21.816689790000002</c:v>
                </c:pt>
                <c:pt idx="17374">
                  <c:v>21.81571452</c:v>
                </c:pt>
                <c:pt idx="17375">
                  <c:v>21.81473944</c:v>
                </c:pt>
                <c:pt idx="17376">
                  <c:v>21.813764559999999</c:v>
                </c:pt>
                <c:pt idx="17377">
                  <c:v>21.812789859999999</c:v>
                </c:pt>
                <c:pt idx="17378">
                  <c:v>21.811815360000001</c:v>
                </c:pt>
                <c:pt idx="17379">
                  <c:v>21.810841050000001</c:v>
                </c:pt>
                <c:pt idx="17380">
                  <c:v>21.809866920000001</c:v>
                </c:pt>
                <c:pt idx="17381">
                  <c:v>21.808893000000001</c:v>
                </c:pt>
                <c:pt idx="17382">
                  <c:v>21.807919259999998</c:v>
                </c:pt>
                <c:pt idx="17383">
                  <c:v>21.806945710000001</c:v>
                </c:pt>
                <c:pt idx="17384">
                  <c:v>21.805972359999998</c:v>
                </c:pt>
                <c:pt idx="17385">
                  <c:v>21.804999200000001</c:v>
                </c:pt>
                <c:pt idx="17386">
                  <c:v>21.804026230000002</c:v>
                </c:pt>
                <c:pt idx="17387">
                  <c:v>21.80305345</c:v>
                </c:pt>
                <c:pt idx="17388">
                  <c:v>21.80208086</c:v>
                </c:pt>
                <c:pt idx="17389">
                  <c:v>21.801108469999999</c:v>
                </c:pt>
                <c:pt idx="17390">
                  <c:v>21.800136269999999</c:v>
                </c:pt>
                <c:pt idx="17391">
                  <c:v>21.799164260000001</c:v>
                </c:pt>
                <c:pt idx="17392">
                  <c:v>21.798192440000001</c:v>
                </c:pt>
                <c:pt idx="17393">
                  <c:v>21.797220809999999</c:v>
                </c:pt>
                <c:pt idx="17394">
                  <c:v>21.796249379999999</c:v>
                </c:pt>
                <c:pt idx="17395">
                  <c:v>21.795278140000001</c:v>
                </c:pt>
                <c:pt idx="17396">
                  <c:v>21.79430709</c:v>
                </c:pt>
                <c:pt idx="17397">
                  <c:v>21.793336230000001</c:v>
                </c:pt>
                <c:pt idx="17398">
                  <c:v>21.792365570000001</c:v>
                </c:pt>
                <c:pt idx="17399">
                  <c:v>21.791395099999999</c:v>
                </c:pt>
                <c:pt idx="17400">
                  <c:v>21.790424819999998</c:v>
                </c:pt>
                <c:pt idx="17401">
                  <c:v>21.789454729999999</c:v>
                </c:pt>
                <c:pt idx="17402">
                  <c:v>21.788484839999999</c:v>
                </c:pt>
                <c:pt idx="17403">
                  <c:v>21.787515129999999</c:v>
                </c:pt>
                <c:pt idx="17404">
                  <c:v>21.786545619999998</c:v>
                </c:pt>
                <c:pt idx="17405">
                  <c:v>21.78557631</c:v>
                </c:pt>
                <c:pt idx="17406">
                  <c:v>21.784607179999998</c:v>
                </c:pt>
                <c:pt idx="17407">
                  <c:v>21.783638249999999</c:v>
                </c:pt>
                <c:pt idx="17408">
                  <c:v>21.782669510000002</c:v>
                </c:pt>
                <c:pt idx="17409">
                  <c:v>21.781700959999998</c:v>
                </c:pt>
                <c:pt idx="17410">
                  <c:v>21.780732610000001</c:v>
                </c:pt>
                <c:pt idx="17411">
                  <c:v>21.779764449999998</c:v>
                </c:pt>
                <c:pt idx="17412">
                  <c:v>21.77879648</c:v>
                </c:pt>
                <c:pt idx="17413">
                  <c:v>21.777828700000001</c:v>
                </c:pt>
                <c:pt idx="17414">
                  <c:v>21.77686112</c:v>
                </c:pt>
                <c:pt idx="17415">
                  <c:v>21.77589373</c:v>
                </c:pt>
                <c:pt idx="17416">
                  <c:v>21.774926529999998</c:v>
                </c:pt>
                <c:pt idx="17417">
                  <c:v>21.773959529999999</c:v>
                </c:pt>
                <c:pt idx="17418">
                  <c:v>21.772992720000001</c:v>
                </c:pt>
                <c:pt idx="17419">
                  <c:v>21.772026100000001</c:v>
                </c:pt>
                <c:pt idx="17420">
                  <c:v>21.77105967</c:v>
                </c:pt>
                <c:pt idx="17421">
                  <c:v>21.77009344</c:v>
                </c:pt>
                <c:pt idx="17422">
                  <c:v>21.769127399999999</c:v>
                </c:pt>
                <c:pt idx="17423">
                  <c:v>21.768161559999999</c:v>
                </c:pt>
                <c:pt idx="17424">
                  <c:v>21.767195910000002</c:v>
                </c:pt>
                <c:pt idx="17425">
                  <c:v>21.766230449999998</c:v>
                </c:pt>
                <c:pt idx="17426">
                  <c:v>21.76526518</c:v>
                </c:pt>
                <c:pt idx="17427">
                  <c:v>21.764300110000001</c:v>
                </c:pt>
                <c:pt idx="17428">
                  <c:v>21.763335229999999</c:v>
                </c:pt>
                <c:pt idx="17429">
                  <c:v>21.762370539999999</c:v>
                </c:pt>
                <c:pt idx="17430">
                  <c:v>21.761406050000001</c:v>
                </c:pt>
                <c:pt idx="17431">
                  <c:v>21.760441749999998</c:v>
                </c:pt>
                <c:pt idx="17432">
                  <c:v>21.75947764</c:v>
                </c:pt>
                <c:pt idx="17433">
                  <c:v>21.758513730000001</c:v>
                </c:pt>
                <c:pt idx="17434">
                  <c:v>21.757550009999999</c:v>
                </c:pt>
                <c:pt idx="17435">
                  <c:v>21.756586479999999</c:v>
                </c:pt>
                <c:pt idx="17436">
                  <c:v>21.755623150000002</c:v>
                </c:pt>
                <c:pt idx="17437">
                  <c:v>21.754660009999998</c:v>
                </c:pt>
                <c:pt idx="17438">
                  <c:v>21.753697070000001</c:v>
                </c:pt>
                <c:pt idx="17439">
                  <c:v>21.752734319999998</c:v>
                </c:pt>
                <c:pt idx="17440">
                  <c:v>21.75177176</c:v>
                </c:pt>
                <c:pt idx="17441">
                  <c:v>21.750809390000001</c:v>
                </c:pt>
                <c:pt idx="17442">
                  <c:v>21.749847219999999</c:v>
                </c:pt>
                <c:pt idx="17443">
                  <c:v>21.748885250000001</c:v>
                </c:pt>
                <c:pt idx="17444">
                  <c:v>21.747923459999999</c:v>
                </c:pt>
                <c:pt idx="17445">
                  <c:v>21.746961880000001</c:v>
                </c:pt>
                <c:pt idx="17446">
                  <c:v>21.746000479999999</c:v>
                </c:pt>
                <c:pt idx="17447">
                  <c:v>21.74503928</c:v>
                </c:pt>
                <c:pt idx="17448">
                  <c:v>21.74407828</c:v>
                </c:pt>
                <c:pt idx="17449">
                  <c:v>21.743117460000001</c:v>
                </c:pt>
                <c:pt idx="17450">
                  <c:v>21.74215684</c:v>
                </c:pt>
                <c:pt idx="17451">
                  <c:v>21.741196420000001</c:v>
                </c:pt>
                <c:pt idx="17452">
                  <c:v>21.740236190000001</c:v>
                </c:pt>
                <c:pt idx="17453">
                  <c:v>21.739276149999998</c:v>
                </c:pt>
                <c:pt idx="17454">
                  <c:v>21.738316309999998</c:v>
                </c:pt>
                <c:pt idx="17455">
                  <c:v>21.73735666</c:v>
                </c:pt>
                <c:pt idx="17456">
                  <c:v>21.73639721</c:v>
                </c:pt>
                <c:pt idx="17457">
                  <c:v>21.735437950000001</c:v>
                </c:pt>
                <c:pt idx="17458">
                  <c:v>21.734478880000001</c:v>
                </c:pt>
                <c:pt idx="17459">
                  <c:v>21.733520009999999</c:v>
                </c:pt>
                <c:pt idx="17460">
                  <c:v>21.732561329999999</c:v>
                </c:pt>
                <c:pt idx="17461">
                  <c:v>21.731602850000002</c:v>
                </c:pt>
                <c:pt idx="17462">
                  <c:v>21.730644560000002</c:v>
                </c:pt>
                <c:pt idx="17463">
                  <c:v>21.729686470000001</c:v>
                </c:pt>
                <c:pt idx="17464">
                  <c:v>21.728728570000001</c:v>
                </c:pt>
                <c:pt idx="17465">
                  <c:v>21.72777086</c:v>
                </c:pt>
                <c:pt idx="17466">
                  <c:v>21.72681335</c:v>
                </c:pt>
                <c:pt idx="17467">
                  <c:v>21.72585604</c:v>
                </c:pt>
                <c:pt idx="17468">
                  <c:v>21.724898920000001</c:v>
                </c:pt>
                <c:pt idx="17469">
                  <c:v>21.72394199</c:v>
                </c:pt>
                <c:pt idx="17470">
                  <c:v>21.722985260000002</c:v>
                </c:pt>
                <c:pt idx="17471">
                  <c:v>21.722028720000001</c:v>
                </c:pt>
                <c:pt idx="17472">
                  <c:v>21.721072379999999</c:v>
                </c:pt>
                <c:pt idx="17473">
                  <c:v>21.720116229999999</c:v>
                </c:pt>
                <c:pt idx="17474">
                  <c:v>21.719160280000001</c:v>
                </c:pt>
                <c:pt idx="17475">
                  <c:v>21.71820452</c:v>
                </c:pt>
                <c:pt idx="17476">
                  <c:v>21.717248959999999</c:v>
                </c:pt>
                <c:pt idx="17477">
                  <c:v>21.716293589999999</c:v>
                </c:pt>
                <c:pt idx="17478">
                  <c:v>21.715338419999998</c:v>
                </c:pt>
                <c:pt idx="17479">
                  <c:v>21.714383439999999</c:v>
                </c:pt>
                <c:pt idx="17480">
                  <c:v>21.713428660000002</c:v>
                </c:pt>
                <c:pt idx="17481">
                  <c:v>21.712474069999999</c:v>
                </c:pt>
                <c:pt idx="17482">
                  <c:v>21.711519670000001</c:v>
                </c:pt>
                <c:pt idx="17483">
                  <c:v>21.71056548</c:v>
                </c:pt>
                <c:pt idx="17484">
                  <c:v>21.709611469999999</c:v>
                </c:pt>
                <c:pt idx="17485">
                  <c:v>21.70865766</c:v>
                </c:pt>
                <c:pt idx="17486">
                  <c:v>21.70770405</c:v>
                </c:pt>
                <c:pt idx="17487">
                  <c:v>21.706750629999998</c:v>
                </c:pt>
                <c:pt idx="17488">
                  <c:v>21.705797409999999</c:v>
                </c:pt>
                <c:pt idx="17489">
                  <c:v>21.704844380000001</c:v>
                </c:pt>
                <c:pt idx="17490">
                  <c:v>21.703891550000002</c:v>
                </c:pt>
                <c:pt idx="17491">
                  <c:v>21.702938920000001</c:v>
                </c:pt>
                <c:pt idx="17492">
                  <c:v>21.701986479999999</c:v>
                </c:pt>
                <c:pt idx="17493">
                  <c:v>21.701034230000001</c:v>
                </c:pt>
                <c:pt idx="17494">
                  <c:v>21.700082179999999</c:v>
                </c:pt>
                <c:pt idx="17495">
                  <c:v>21.699130329999999</c:v>
                </c:pt>
                <c:pt idx="17496">
                  <c:v>21.698178670000001</c:v>
                </c:pt>
                <c:pt idx="17497">
                  <c:v>21.697227210000001</c:v>
                </c:pt>
                <c:pt idx="17498">
                  <c:v>21.69627594</c:v>
                </c:pt>
                <c:pt idx="17499">
                  <c:v>21.69532487</c:v>
                </c:pt>
                <c:pt idx="17500">
                  <c:v>21.694373989999999</c:v>
                </c:pt>
                <c:pt idx="17501">
                  <c:v>21.69342331</c:v>
                </c:pt>
                <c:pt idx="17502">
                  <c:v>21.692472819999999</c:v>
                </c:pt>
                <c:pt idx="17503">
                  <c:v>21.69152253</c:v>
                </c:pt>
                <c:pt idx="17504">
                  <c:v>21.69057244</c:v>
                </c:pt>
                <c:pt idx="17505">
                  <c:v>21.689622539999998</c:v>
                </c:pt>
                <c:pt idx="17506">
                  <c:v>21.688672839999999</c:v>
                </c:pt>
                <c:pt idx="17507">
                  <c:v>21.687723330000001</c:v>
                </c:pt>
                <c:pt idx="17508">
                  <c:v>21.686774020000001</c:v>
                </c:pt>
                <c:pt idx="17509">
                  <c:v>21.685824910000001</c:v>
                </c:pt>
                <c:pt idx="17510">
                  <c:v>21.684875989999998</c:v>
                </c:pt>
                <c:pt idx="17511">
                  <c:v>21.683927270000002</c:v>
                </c:pt>
                <c:pt idx="17512">
                  <c:v>21.682978739999999</c:v>
                </c:pt>
                <c:pt idx="17513">
                  <c:v>21.682030409999999</c:v>
                </c:pt>
                <c:pt idx="17514">
                  <c:v>21.681082270000001</c:v>
                </c:pt>
                <c:pt idx="17515">
                  <c:v>21.680134339999999</c:v>
                </c:pt>
                <c:pt idx="17516">
                  <c:v>21.67918659</c:v>
                </c:pt>
                <c:pt idx="17517">
                  <c:v>21.678239049999998</c:v>
                </c:pt>
                <c:pt idx="17518">
                  <c:v>21.677291700000001</c:v>
                </c:pt>
                <c:pt idx="17519">
                  <c:v>21.676344539999999</c:v>
                </c:pt>
                <c:pt idx="17520">
                  <c:v>21.675397589999999</c:v>
                </c:pt>
                <c:pt idx="17521">
                  <c:v>21.674450830000001</c:v>
                </c:pt>
                <c:pt idx="17522">
                  <c:v>21.673504269999999</c:v>
                </c:pt>
                <c:pt idx="17523">
                  <c:v>21.672557900000001</c:v>
                </c:pt>
                <c:pt idx="17524">
                  <c:v>21.671611729999999</c:v>
                </c:pt>
                <c:pt idx="17525">
                  <c:v>21.670665750000001</c:v>
                </c:pt>
                <c:pt idx="17526">
                  <c:v>21.669719969999999</c:v>
                </c:pt>
                <c:pt idx="17527">
                  <c:v>21.668774389999999</c:v>
                </c:pt>
                <c:pt idx="17528">
                  <c:v>21.667829000000001</c:v>
                </c:pt>
                <c:pt idx="17529">
                  <c:v>21.666883810000002</c:v>
                </c:pt>
                <c:pt idx="17530">
                  <c:v>21.665938820000001</c:v>
                </c:pt>
                <c:pt idx="17531">
                  <c:v>21.664994029999999</c:v>
                </c:pt>
                <c:pt idx="17532">
                  <c:v>21.664049429999999</c:v>
                </c:pt>
                <c:pt idx="17533">
                  <c:v>21.66310502</c:v>
                </c:pt>
                <c:pt idx="17534">
                  <c:v>21.66216082</c:v>
                </c:pt>
                <c:pt idx="17535">
                  <c:v>21.661216809999999</c:v>
                </c:pt>
                <c:pt idx="17536">
                  <c:v>21.660273</c:v>
                </c:pt>
                <c:pt idx="17537">
                  <c:v>21.659329379999999</c:v>
                </c:pt>
                <c:pt idx="17538">
                  <c:v>21.65838596</c:v>
                </c:pt>
                <c:pt idx="17539">
                  <c:v>21.65744274</c:v>
                </c:pt>
                <c:pt idx="17540">
                  <c:v>21.656499719999999</c:v>
                </c:pt>
                <c:pt idx="17541">
                  <c:v>21.65555689</c:v>
                </c:pt>
                <c:pt idx="17542">
                  <c:v>21.654614259999999</c:v>
                </c:pt>
                <c:pt idx="17543">
                  <c:v>21.65367182</c:v>
                </c:pt>
                <c:pt idx="17544">
                  <c:v>21.65272959</c:v>
                </c:pt>
                <c:pt idx="17545">
                  <c:v>21.651787550000002</c:v>
                </c:pt>
                <c:pt idx="17546">
                  <c:v>21.650845709999999</c:v>
                </c:pt>
                <c:pt idx="17547">
                  <c:v>21.649904060000001</c:v>
                </c:pt>
                <c:pt idx="17548">
                  <c:v>21.648962610000002</c:v>
                </c:pt>
                <c:pt idx="17549">
                  <c:v>21.648021360000001</c:v>
                </c:pt>
                <c:pt idx="17550">
                  <c:v>21.64708031</c:v>
                </c:pt>
                <c:pt idx="17551">
                  <c:v>21.64613945</c:v>
                </c:pt>
                <c:pt idx="17552">
                  <c:v>21.645198789999998</c:v>
                </c:pt>
                <c:pt idx="17553">
                  <c:v>21.64425833</c:v>
                </c:pt>
                <c:pt idx="17554">
                  <c:v>21.643318069999999</c:v>
                </c:pt>
                <c:pt idx="17555">
                  <c:v>21.642378000000001</c:v>
                </c:pt>
                <c:pt idx="17556">
                  <c:v>21.641438130000001</c:v>
                </c:pt>
                <c:pt idx="17557">
                  <c:v>21.64049846</c:v>
                </c:pt>
                <c:pt idx="17558">
                  <c:v>21.63955898</c:v>
                </c:pt>
                <c:pt idx="17559">
                  <c:v>21.63861971</c:v>
                </c:pt>
                <c:pt idx="17560">
                  <c:v>21.637680629999998</c:v>
                </c:pt>
                <c:pt idx="17561">
                  <c:v>21.636741740000001</c:v>
                </c:pt>
                <c:pt idx="17562">
                  <c:v>21.635803060000001</c:v>
                </c:pt>
                <c:pt idx="17563">
                  <c:v>21.634864570000001</c:v>
                </c:pt>
                <c:pt idx="17564">
                  <c:v>21.633926280000001</c:v>
                </c:pt>
                <c:pt idx="17565">
                  <c:v>21.632988189999999</c:v>
                </c:pt>
                <c:pt idx="17566">
                  <c:v>21.6320503</c:v>
                </c:pt>
                <c:pt idx="17567">
                  <c:v>21.631112600000002</c:v>
                </c:pt>
                <c:pt idx="17568">
                  <c:v>21.63017511</c:v>
                </c:pt>
                <c:pt idx="17569">
                  <c:v>21.629237809999999</c:v>
                </c:pt>
                <c:pt idx="17570">
                  <c:v>21.628300710000001</c:v>
                </c:pt>
                <c:pt idx="17571">
                  <c:v>21.627363800000001</c:v>
                </c:pt>
                <c:pt idx="17572">
                  <c:v>21.626427100000001</c:v>
                </c:pt>
                <c:pt idx="17573">
                  <c:v>21.625490589999998</c:v>
                </c:pt>
                <c:pt idx="17574">
                  <c:v>21.624554280000002</c:v>
                </c:pt>
                <c:pt idx="17575">
                  <c:v>21.62361817</c:v>
                </c:pt>
                <c:pt idx="17576">
                  <c:v>21.62268225</c:v>
                </c:pt>
                <c:pt idx="17577">
                  <c:v>21.62174654</c:v>
                </c:pt>
                <c:pt idx="17578">
                  <c:v>21.620811020000001</c:v>
                </c:pt>
                <c:pt idx="17579">
                  <c:v>21.619875700000001</c:v>
                </c:pt>
                <c:pt idx="17580">
                  <c:v>21.61894058</c:v>
                </c:pt>
                <c:pt idx="17581">
                  <c:v>21.618005650000001</c:v>
                </c:pt>
                <c:pt idx="17582">
                  <c:v>21.617070930000001</c:v>
                </c:pt>
                <c:pt idx="17583">
                  <c:v>21.616136399999998</c:v>
                </c:pt>
                <c:pt idx="17584">
                  <c:v>21.615202069999999</c:v>
                </c:pt>
                <c:pt idx="17585">
                  <c:v>21.614267940000001</c:v>
                </c:pt>
                <c:pt idx="17586">
                  <c:v>21.613334009999999</c:v>
                </c:pt>
                <c:pt idx="17587">
                  <c:v>21.612400279999999</c:v>
                </c:pt>
                <c:pt idx="17588">
                  <c:v>21.611466740000001</c:v>
                </c:pt>
                <c:pt idx="17589">
                  <c:v>21.610533409999999</c:v>
                </c:pt>
                <c:pt idx="17590">
                  <c:v>21.609600270000001</c:v>
                </c:pt>
                <c:pt idx="17591">
                  <c:v>21.608667329999999</c:v>
                </c:pt>
                <c:pt idx="17592">
                  <c:v>21.60773459</c:v>
                </c:pt>
                <c:pt idx="17593">
                  <c:v>21.606802049999999</c:v>
                </c:pt>
                <c:pt idx="17594">
                  <c:v>21.60586971</c:v>
                </c:pt>
                <c:pt idx="17595">
                  <c:v>21.60493756</c:v>
                </c:pt>
                <c:pt idx="17596">
                  <c:v>21.604005619999999</c:v>
                </c:pt>
                <c:pt idx="17597">
                  <c:v>21.603073869999999</c:v>
                </c:pt>
                <c:pt idx="17598">
                  <c:v>21.602142319999999</c:v>
                </c:pt>
                <c:pt idx="17599">
                  <c:v>21.60121097</c:v>
                </c:pt>
                <c:pt idx="17600">
                  <c:v>21.600279820000001</c:v>
                </c:pt>
                <c:pt idx="17601">
                  <c:v>21.59934887</c:v>
                </c:pt>
                <c:pt idx="17602">
                  <c:v>21.598418110000001</c:v>
                </c:pt>
                <c:pt idx="17603">
                  <c:v>21.597487560000001</c:v>
                </c:pt>
                <c:pt idx="17604">
                  <c:v>21.596557199999999</c:v>
                </c:pt>
                <c:pt idx="17605">
                  <c:v>21.595627050000001</c:v>
                </c:pt>
                <c:pt idx="17606">
                  <c:v>21.59469709</c:v>
                </c:pt>
                <c:pt idx="17607">
                  <c:v>21.593767329999999</c:v>
                </c:pt>
                <c:pt idx="17608">
                  <c:v>21.592837769999999</c:v>
                </c:pt>
                <c:pt idx="17609">
                  <c:v>21.591908409999998</c:v>
                </c:pt>
                <c:pt idx="17610">
                  <c:v>21.59097925</c:v>
                </c:pt>
                <c:pt idx="17611">
                  <c:v>21.590050290000001</c:v>
                </c:pt>
                <c:pt idx="17612">
                  <c:v>21.58912153</c:v>
                </c:pt>
                <c:pt idx="17613">
                  <c:v>21.588192970000001</c:v>
                </c:pt>
                <c:pt idx="17614">
                  <c:v>21.587264600000001</c:v>
                </c:pt>
                <c:pt idx="17615">
                  <c:v>21.58633644</c:v>
                </c:pt>
                <c:pt idx="17616">
                  <c:v>21.585408480000002</c:v>
                </c:pt>
                <c:pt idx="17617">
                  <c:v>21.584480710000001</c:v>
                </c:pt>
                <c:pt idx="17618">
                  <c:v>21.583553139999999</c:v>
                </c:pt>
                <c:pt idx="17619">
                  <c:v>21.582625780000001</c:v>
                </c:pt>
                <c:pt idx="17620">
                  <c:v>21.58169861</c:v>
                </c:pt>
                <c:pt idx="17621">
                  <c:v>21.580771639999998</c:v>
                </c:pt>
                <c:pt idx="17622">
                  <c:v>21.579844869999999</c:v>
                </c:pt>
                <c:pt idx="17623">
                  <c:v>21.578918300000002</c:v>
                </c:pt>
                <c:pt idx="17624">
                  <c:v>21.57799193</c:v>
                </c:pt>
                <c:pt idx="17625">
                  <c:v>21.57706576</c:v>
                </c:pt>
                <c:pt idx="17626">
                  <c:v>21.576139789999999</c:v>
                </c:pt>
                <c:pt idx="17627">
                  <c:v>21.575214020000001</c:v>
                </c:pt>
                <c:pt idx="17628">
                  <c:v>21.574288450000001</c:v>
                </c:pt>
                <c:pt idx="17629">
                  <c:v>21.57336308</c:v>
                </c:pt>
                <c:pt idx="17630">
                  <c:v>21.572437910000001</c:v>
                </c:pt>
                <c:pt idx="17631">
                  <c:v>21.571512940000002</c:v>
                </c:pt>
                <c:pt idx="17632">
                  <c:v>21.570588170000001</c:v>
                </c:pt>
                <c:pt idx="17633">
                  <c:v>21.569663599999998</c:v>
                </c:pt>
                <c:pt idx="17634">
                  <c:v>21.568739220000001</c:v>
                </c:pt>
                <c:pt idx="17635">
                  <c:v>21.56781505</c:v>
                </c:pt>
                <c:pt idx="17636">
                  <c:v>21.566891080000001</c:v>
                </c:pt>
                <c:pt idx="17637">
                  <c:v>21.565967310000001</c:v>
                </c:pt>
                <c:pt idx="17638">
                  <c:v>21.56504374</c:v>
                </c:pt>
                <c:pt idx="17639">
                  <c:v>21.564120370000001</c:v>
                </c:pt>
                <c:pt idx="17640">
                  <c:v>21.563197200000001</c:v>
                </c:pt>
                <c:pt idx="17641">
                  <c:v>21.56227423</c:v>
                </c:pt>
                <c:pt idx="17642">
                  <c:v>21.56135145</c:v>
                </c:pt>
                <c:pt idx="17643">
                  <c:v>21.56042888</c:v>
                </c:pt>
                <c:pt idx="17644">
                  <c:v>21.559506509999999</c:v>
                </c:pt>
                <c:pt idx="17645">
                  <c:v>21.558584339999999</c:v>
                </c:pt>
                <c:pt idx="17646">
                  <c:v>21.557662369999999</c:v>
                </c:pt>
                <c:pt idx="17647">
                  <c:v>21.556740600000001</c:v>
                </c:pt>
                <c:pt idx="17648">
                  <c:v>21.555819029999999</c:v>
                </c:pt>
                <c:pt idx="17649">
                  <c:v>21.554897660000002</c:v>
                </c:pt>
                <c:pt idx="17650">
                  <c:v>21.55397649</c:v>
                </c:pt>
                <c:pt idx="17651">
                  <c:v>21.553055520000001</c:v>
                </c:pt>
                <c:pt idx="17652">
                  <c:v>21.552134760000001</c:v>
                </c:pt>
                <c:pt idx="17653">
                  <c:v>21.55121419</c:v>
                </c:pt>
                <c:pt idx="17654">
                  <c:v>21.55029382</c:v>
                </c:pt>
                <c:pt idx="17655">
                  <c:v>21.549373660000001</c:v>
                </c:pt>
                <c:pt idx="17656">
                  <c:v>21.548453689999999</c:v>
                </c:pt>
                <c:pt idx="17657">
                  <c:v>21.547533919999999</c:v>
                </c:pt>
                <c:pt idx="17658">
                  <c:v>21.54661436</c:v>
                </c:pt>
                <c:pt idx="17659">
                  <c:v>21.545694999999998</c:v>
                </c:pt>
                <c:pt idx="17660">
                  <c:v>21.544775829999999</c:v>
                </c:pt>
                <c:pt idx="17661">
                  <c:v>21.543856869999999</c:v>
                </c:pt>
                <c:pt idx="17662">
                  <c:v>21.542938110000001</c:v>
                </c:pt>
                <c:pt idx="17663">
                  <c:v>21.542019549999999</c:v>
                </c:pt>
                <c:pt idx="17664">
                  <c:v>21.541101189999999</c:v>
                </c:pt>
                <c:pt idx="17665">
                  <c:v>21.540183030000001</c:v>
                </c:pt>
                <c:pt idx="17666">
                  <c:v>21.53926508</c:v>
                </c:pt>
                <c:pt idx="17667">
                  <c:v>21.53834732</c:v>
                </c:pt>
                <c:pt idx="17668">
                  <c:v>21.537429759999998</c:v>
                </c:pt>
                <c:pt idx="17669">
                  <c:v>21.53651241</c:v>
                </c:pt>
                <c:pt idx="17670">
                  <c:v>21.53559525</c:v>
                </c:pt>
                <c:pt idx="17671">
                  <c:v>21.534678299999999</c:v>
                </c:pt>
                <c:pt idx="17672">
                  <c:v>21.533761550000001</c:v>
                </c:pt>
                <c:pt idx="17673">
                  <c:v>21.532844999999998</c:v>
                </c:pt>
                <c:pt idx="17674">
                  <c:v>21.531928650000001</c:v>
                </c:pt>
                <c:pt idx="17675">
                  <c:v>21.531012499999999</c:v>
                </c:pt>
                <c:pt idx="17676">
                  <c:v>21.53009655</c:v>
                </c:pt>
                <c:pt idx="17677">
                  <c:v>21.529180799999999</c:v>
                </c:pt>
                <c:pt idx="17678">
                  <c:v>21.528265260000001</c:v>
                </c:pt>
                <c:pt idx="17679">
                  <c:v>21.527349919999999</c:v>
                </c:pt>
                <c:pt idx="17680">
                  <c:v>21.526434770000002</c:v>
                </c:pt>
                <c:pt idx="17681">
                  <c:v>21.52551983</c:v>
                </c:pt>
                <c:pt idx="17682">
                  <c:v>21.524605090000001</c:v>
                </c:pt>
                <c:pt idx="17683">
                  <c:v>21.523690559999999</c:v>
                </c:pt>
                <c:pt idx="17684">
                  <c:v>21.522776220000001</c:v>
                </c:pt>
                <c:pt idx="17685">
                  <c:v>21.521862079999998</c:v>
                </c:pt>
                <c:pt idx="17686">
                  <c:v>21.520948149999999</c:v>
                </c:pt>
                <c:pt idx="17687">
                  <c:v>21.520034420000002</c:v>
                </c:pt>
                <c:pt idx="17688">
                  <c:v>21.51912089</c:v>
                </c:pt>
                <c:pt idx="17689">
                  <c:v>21.51820756</c:v>
                </c:pt>
                <c:pt idx="17690">
                  <c:v>21.517294440000001</c:v>
                </c:pt>
                <c:pt idx="17691">
                  <c:v>21.516381509999999</c:v>
                </c:pt>
                <c:pt idx="17692">
                  <c:v>21.51546879</c:v>
                </c:pt>
                <c:pt idx="17693">
                  <c:v>21.51455627</c:v>
                </c:pt>
                <c:pt idx="17694">
                  <c:v>21.513643949999999</c:v>
                </c:pt>
                <c:pt idx="17695">
                  <c:v>21.51273183</c:v>
                </c:pt>
                <c:pt idx="17696">
                  <c:v>21.51181991</c:v>
                </c:pt>
                <c:pt idx="17697">
                  <c:v>21.510908199999999</c:v>
                </c:pt>
                <c:pt idx="17698">
                  <c:v>21.50999668</c:v>
                </c:pt>
                <c:pt idx="17699">
                  <c:v>21.509085370000001</c:v>
                </c:pt>
                <c:pt idx="17700">
                  <c:v>21.508174270000001</c:v>
                </c:pt>
                <c:pt idx="17701">
                  <c:v>21.50726336</c:v>
                </c:pt>
                <c:pt idx="17702">
                  <c:v>21.50635265</c:v>
                </c:pt>
                <c:pt idx="17703">
                  <c:v>21.50544215</c:v>
                </c:pt>
                <c:pt idx="17704">
                  <c:v>21.504531849999999</c:v>
                </c:pt>
                <c:pt idx="17705">
                  <c:v>21.503621750000001</c:v>
                </c:pt>
                <c:pt idx="17706">
                  <c:v>21.502711860000002</c:v>
                </c:pt>
                <c:pt idx="17707">
                  <c:v>21.50180216</c:v>
                </c:pt>
                <c:pt idx="17708">
                  <c:v>21.500892669999999</c:v>
                </c:pt>
                <c:pt idx="17709">
                  <c:v>21.49998338</c:v>
                </c:pt>
                <c:pt idx="17710">
                  <c:v>21.499074289999999</c:v>
                </c:pt>
                <c:pt idx="17711">
                  <c:v>21.498165409999999</c:v>
                </c:pt>
                <c:pt idx="17712">
                  <c:v>21.49725673</c:v>
                </c:pt>
                <c:pt idx="17713">
                  <c:v>21.49634825</c:v>
                </c:pt>
                <c:pt idx="17714">
                  <c:v>21.49543997</c:v>
                </c:pt>
                <c:pt idx="17715">
                  <c:v>21.494531890000001</c:v>
                </c:pt>
                <c:pt idx="17716">
                  <c:v>21.493624019999999</c:v>
                </c:pt>
                <c:pt idx="17717">
                  <c:v>21.492716349999998</c:v>
                </c:pt>
                <c:pt idx="17718">
                  <c:v>21.491808880000001</c:v>
                </c:pt>
                <c:pt idx="17719">
                  <c:v>21.490901619999999</c:v>
                </c:pt>
                <c:pt idx="17720">
                  <c:v>21.489994549999999</c:v>
                </c:pt>
                <c:pt idx="17721">
                  <c:v>21.489087690000002</c:v>
                </c:pt>
                <c:pt idx="17722">
                  <c:v>21.488181040000001</c:v>
                </c:pt>
                <c:pt idx="17723">
                  <c:v>21.487274580000001</c:v>
                </c:pt>
                <c:pt idx="17724">
                  <c:v>21.486368330000001</c:v>
                </c:pt>
                <c:pt idx="17725">
                  <c:v>21.48546228</c:v>
                </c:pt>
                <c:pt idx="17726">
                  <c:v>21.484556430000001</c:v>
                </c:pt>
                <c:pt idx="17727">
                  <c:v>21.483650789999999</c:v>
                </c:pt>
                <c:pt idx="17728">
                  <c:v>21.482745349999998</c:v>
                </c:pt>
                <c:pt idx="17729">
                  <c:v>21.48184011</c:v>
                </c:pt>
                <c:pt idx="17730">
                  <c:v>21.480935070000001</c:v>
                </c:pt>
                <c:pt idx="17731">
                  <c:v>21.480030240000001</c:v>
                </c:pt>
                <c:pt idx="17732">
                  <c:v>21.479125610000001</c:v>
                </c:pt>
                <c:pt idx="17733">
                  <c:v>21.478221189999999</c:v>
                </c:pt>
                <c:pt idx="17734">
                  <c:v>21.47731696</c:v>
                </c:pt>
                <c:pt idx="17735">
                  <c:v>21.476412939999999</c:v>
                </c:pt>
                <c:pt idx="17736">
                  <c:v>21.475509129999999</c:v>
                </c:pt>
                <c:pt idx="17737">
                  <c:v>21.47460551</c:v>
                </c:pt>
                <c:pt idx="17738">
                  <c:v>21.473702100000001</c:v>
                </c:pt>
                <c:pt idx="17739">
                  <c:v>21.47279889</c:v>
                </c:pt>
                <c:pt idx="17740">
                  <c:v>21.471895889999999</c:v>
                </c:pt>
                <c:pt idx="17741">
                  <c:v>21.47099309</c:v>
                </c:pt>
                <c:pt idx="17742">
                  <c:v>21.47009049</c:v>
                </c:pt>
                <c:pt idx="17743">
                  <c:v>21.469188089999999</c:v>
                </c:pt>
                <c:pt idx="17744">
                  <c:v>21.468285900000001</c:v>
                </c:pt>
                <c:pt idx="17745">
                  <c:v>21.467383909999999</c:v>
                </c:pt>
                <c:pt idx="17746">
                  <c:v>21.466482129999999</c:v>
                </c:pt>
                <c:pt idx="17747">
                  <c:v>21.465580549999999</c:v>
                </c:pt>
                <c:pt idx="17748">
                  <c:v>21.46467917</c:v>
                </c:pt>
                <c:pt idx="17749">
                  <c:v>21.463778000000001</c:v>
                </c:pt>
                <c:pt idx="17750">
                  <c:v>21.462877020000001</c:v>
                </c:pt>
                <c:pt idx="17751">
                  <c:v>21.46197626</c:v>
                </c:pt>
                <c:pt idx="17752">
                  <c:v>21.461075690000001</c:v>
                </c:pt>
                <c:pt idx="17753">
                  <c:v>21.460175329999998</c:v>
                </c:pt>
                <c:pt idx="17754">
                  <c:v>21.459275179999999</c:v>
                </c:pt>
                <c:pt idx="17755">
                  <c:v>21.458375220000001</c:v>
                </c:pt>
                <c:pt idx="17756">
                  <c:v>21.457475469999999</c:v>
                </c:pt>
                <c:pt idx="17757">
                  <c:v>21.45657593</c:v>
                </c:pt>
                <c:pt idx="17758">
                  <c:v>21.455676579999999</c:v>
                </c:pt>
                <c:pt idx="17759">
                  <c:v>21.454777450000002</c:v>
                </c:pt>
                <c:pt idx="17760">
                  <c:v>21.45387852</c:v>
                </c:pt>
                <c:pt idx="17761">
                  <c:v>21.452979790000001</c:v>
                </c:pt>
                <c:pt idx="17762">
                  <c:v>21.45208126</c:v>
                </c:pt>
                <c:pt idx="17763">
                  <c:v>21.451182939999999</c:v>
                </c:pt>
                <c:pt idx="17764">
                  <c:v>21.45028482</c:v>
                </c:pt>
                <c:pt idx="17765">
                  <c:v>21.4493869</c:v>
                </c:pt>
                <c:pt idx="17766">
                  <c:v>21.44848919</c:v>
                </c:pt>
                <c:pt idx="17767">
                  <c:v>21.447591679999999</c:v>
                </c:pt>
                <c:pt idx="17768">
                  <c:v>21.44669438</c:v>
                </c:pt>
                <c:pt idx="17769">
                  <c:v>21.445797280000001</c:v>
                </c:pt>
                <c:pt idx="17770">
                  <c:v>21.444900390000001</c:v>
                </c:pt>
                <c:pt idx="17771">
                  <c:v>21.4440037</c:v>
                </c:pt>
                <c:pt idx="17772">
                  <c:v>21.443107210000001</c:v>
                </c:pt>
                <c:pt idx="17773">
                  <c:v>21.442210930000002</c:v>
                </c:pt>
                <c:pt idx="17774">
                  <c:v>21.441314850000001</c:v>
                </c:pt>
                <c:pt idx="17775">
                  <c:v>21.44041898</c:v>
                </c:pt>
                <c:pt idx="17776">
                  <c:v>21.439523309999998</c:v>
                </c:pt>
                <c:pt idx="17777">
                  <c:v>21.438627839999999</c:v>
                </c:pt>
                <c:pt idx="17778">
                  <c:v>21.437732579999999</c:v>
                </c:pt>
                <c:pt idx="17779">
                  <c:v>21.436837529999998</c:v>
                </c:pt>
                <c:pt idx="17780">
                  <c:v>21.43594268</c:v>
                </c:pt>
                <c:pt idx="17781">
                  <c:v>21.435048030000001</c:v>
                </c:pt>
                <c:pt idx="17782">
                  <c:v>21.43415358</c:v>
                </c:pt>
                <c:pt idx="17783">
                  <c:v>21.43325935</c:v>
                </c:pt>
                <c:pt idx="17784">
                  <c:v>21.432365319999999</c:v>
                </c:pt>
                <c:pt idx="17785">
                  <c:v>21.43147149</c:v>
                </c:pt>
                <c:pt idx="17786">
                  <c:v>21.43057786</c:v>
                </c:pt>
                <c:pt idx="17787">
                  <c:v>21.429684439999999</c:v>
                </c:pt>
                <c:pt idx="17788">
                  <c:v>21.428791230000002</c:v>
                </c:pt>
                <c:pt idx="17789">
                  <c:v>21.427898219999999</c:v>
                </c:pt>
                <c:pt idx="17790">
                  <c:v>21.42700541</c:v>
                </c:pt>
                <c:pt idx="17791">
                  <c:v>21.426112809999999</c:v>
                </c:pt>
                <c:pt idx="17792">
                  <c:v>21.425220410000001</c:v>
                </c:pt>
                <c:pt idx="17793">
                  <c:v>21.42432822</c:v>
                </c:pt>
                <c:pt idx="17794">
                  <c:v>21.423436240000001</c:v>
                </c:pt>
                <c:pt idx="17795">
                  <c:v>21.42254445</c:v>
                </c:pt>
                <c:pt idx="17796">
                  <c:v>21.42165288</c:v>
                </c:pt>
                <c:pt idx="17797">
                  <c:v>21.420761500000001</c:v>
                </c:pt>
                <c:pt idx="17798">
                  <c:v>21.419870339999999</c:v>
                </c:pt>
                <c:pt idx="17799">
                  <c:v>21.41897938</c:v>
                </c:pt>
                <c:pt idx="17800">
                  <c:v>21.418088619999999</c:v>
                </c:pt>
                <c:pt idx="17801">
                  <c:v>21.417198070000001</c:v>
                </c:pt>
                <c:pt idx="17802">
                  <c:v>21.416307719999999</c:v>
                </c:pt>
                <c:pt idx="17803">
                  <c:v>21.41541758</c:v>
                </c:pt>
                <c:pt idx="17804">
                  <c:v>21.414527639999999</c:v>
                </c:pt>
                <c:pt idx="17805">
                  <c:v>21.413637909999998</c:v>
                </c:pt>
                <c:pt idx="17806">
                  <c:v>21.41274838</c:v>
                </c:pt>
                <c:pt idx="17807">
                  <c:v>21.411859060000001</c:v>
                </c:pt>
                <c:pt idx="17808">
                  <c:v>21.410969949999998</c:v>
                </c:pt>
                <c:pt idx="17809">
                  <c:v>21.410081040000001</c:v>
                </c:pt>
                <c:pt idx="17810">
                  <c:v>21.409192340000001</c:v>
                </c:pt>
                <c:pt idx="17811">
                  <c:v>21.408303839999999</c:v>
                </c:pt>
                <c:pt idx="17812">
                  <c:v>21.407415539999999</c:v>
                </c:pt>
                <c:pt idx="17813">
                  <c:v>21.406527449999999</c:v>
                </c:pt>
                <c:pt idx="17814">
                  <c:v>21.405639570000002</c:v>
                </c:pt>
                <c:pt idx="17815">
                  <c:v>21.40475189</c:v>
                </c:pt>
                <c:pt idx="17816">
                  <c:v>21.403864420000001</c:v>
                </c:pt>
                <c:pt idx="17817">
                  <c:v>21.402977150000002</c:v>
                </c:pt>
                <c:pt idx="17818">
                  <c:v>21.402090090000002</c:v>
                </c:pt>
                <c:pt idx="17819">
                  <c:v>21.401203240000001</c:v>
                </c:pt>
                <c:pt idx="17820">
                  <c:v>21.400316589999999</c:v>
                </c:pt>
                <c:pt idx="17821">
                  <c:v>21.39943014</c:v>
                </c:pt>
                <c:pt idx="17822">
                  <c:v>21.3985439</c:v>
                </c:pt>
                <c:pt idx="17823">
                  <c:v>21.39765787</c:v>
                </c:pt>
                <c:pt idx="17824">
                  <c:v>21.396772039999998</c:v>
                </c:pt>
                <c:pt idx="17825">
                  <c:v>21.39588642</c:v>
                </c:pt>
                <c:pt idx="17826">
                  <c:v>21.395001000000001</c:v>
                </c:pt>
                <c:pt idx="17827">
                  <c:v>21.394115790000001</c:v>
                </c:pt>
                <c:pt idx="17828">
                  <c:v>21.39323079</c:v>
                </c:pt>
                <c:pt idx="17829">
                  <c:v>21.392345989999999</c:v>
                </c:pt>
                <c:pt idx="17830">
                  <c:v>21.391461400000001</c:v>
                </c:pt>
                <c:pt idx="17831">
                  <c:v>21.390577010000001</c:v>
                </c:pt>
                <c:pt idx="17832">
                  <c:v>21.389692839999999</c:v>
                </c:pt>
                <c:pt idx="17833">
                  <c:v>21.388808860000001</c:v>
                </c:pt>
                <c:pt idx="17834">
                  <c:v>21.3879251</c:v>
                </c:pt>
                <c:pt idx="17835">
                  <c:v>21.387041530000001</c:v>
                </c:pt>
                <c:pt idx="17836">
                  <c:v>21.386158179999999</c:v>
                </c:pt>
                <c:pt idx="17837">
                  <c:v>21.385275029999999</c:v>
                </c:pt>
                <c:pt idx="17838">
                  <c:v>21.384392089999999</c:v>
                </c:pt>
                <c:pt idx="17839">
                  <c:v>21.383509350000001</c:v>
                </c:pt>
                <c:pt idx="17840">
                  <c:v>21.382626819999999</c:v>
                </c:pt>
                <c:pt idx="17841">
                  <c:v>21.381744489999999</c:v>
                </c:pt>
                <c:pt idx="17842">
                  <c:v>21.380862369999999</c:v>
                </c:pt>
                <c:pt idx="17843">
                  <c:v>21.379980459999999</c:v>
                </c:pt>
                <c:pt idx="17844">
                  <c:v>21.379098750000001</c:v>
                </c:pt>
                <c:pt idx="17845">
                  <c:v>21.37821726</c:v>
                </c:pt>
                <c:pt idx="17846">
                  <c:v>21.37733596</c:v>
                </c:pt>
                <c:pt idx="17847">
                  <c:v>21.376454880000001</c:v>
                </c:pt>
                <c:pt idx="17848">
                  <c:v>21.375574</c:v>
                </c:pt>
                <c:pt idx="17849">
                  <c:v>21.374693319999999</c:v>
                </c:pt>
                <c:pt idx="17850">
                  <c:v>21.37381285</c:v>
                </c:pt>
                <c:pt idx="17851">
                  <c:v>21.372932590000001</c:v>
                </c:pt>
                <c:pt idx="17852">
                  <c:v>21.372052539999999</c:v>
                </c:pt>
                <c:pt idx="17853">
                  <c:v>21.371172690000002</c:v>
                </c:pt>
                <c:pt idx="17854">
                  <c:v>21.370293050000001</c:v>
                </c:pt>
                <c:pt idx="17855">
                  <c:v>21.36941362</c:v>
                </c:pt>
                <c:pt idx="17856">
                  <c:v>21.368534390000001</c:v>
                </c:pt>
                <c:pt idx="17857">
                  <c:v>21.367655370000001</c:v>
                </c:pt>
                <c:pt idx="17858">
                  <c:v>21.366776560000002</c:v>
                </c:pt>
                <c:pt idx="17859">
                  <c:v>21.365897950000001</c:v>
                </c:pt>
                <c:pt idx="17860">
                  <c:v>21.36501955</c:v>
                </c:pt>
                <c:pt idx="17861">
                  <c:v>21.364141360000001</c:v>
                </c:pt>
                <c:pt idx="17862">
                  <c:v>21.363263369999999</c:v>
                </c:pt>
                <c:pt idx="17863">
                  <c:v>21.362385589999999</c:v>
                </c:pt>
                <c:pt idx="17864">
                  <c:v>21.361508019999999</c:v>
                </c:pt>
                <c:pt idx="17865">
                  <c:v>21.360630660000002</c:v>
                </c:pt>
                <c:pt idx="17866">
                  <c:v>21.3597535</c:v>
                </c:pt>
                <c:pt idx="17867">
                  <c:v>21.358876550000002</c:v>
                </c:pt>
                <c:pt idx="17868">
                  <c:v>21.357999800000002</c:v>
                </c:pt>
                <c:pt idx="17869">
                  <c:v>21.357123260000002</c:v>
                </c:pt>
                <c:pt idx="17870">
                  <c:v>21.356246930000001</c:v>
                </c:pt>
                <c:pt idx="17871">
                  <c:v>21.35537081</c:v>
                </c:pt>
                <c:pt idx="17872">
                  <c:v>21.354494890000002</c:v>
                </c:pt>
                <c:pt idx="17873">
                  <c:v>21.35361919</c:v>
                </c:pt>
                <c:pt idx="17874">
                  <c:v>21.35274368</c:v>
                </c:pt>
                <c:pt idx="17875">
                  <c:v>21.35186839</c:v>
                </c:pt>
                <c:pt idx="17876">
                  <c:v>21.350993299999999</c:v>
                </c:pt>
                <c:pt idx="17877">
                  <c:v>21.350118420000001</c:v>
                </c:pt>
                <c:pt idx="17878">
                  <c:v>21.349243749999999</c:v>
                </c:pt>
                <c:pt idx="17879">
                  <c:v>21.348369290000001</c:v>
                </c:pt>
                <c:pt idx="17880">
                  <c:v>21.347495030000001</c:v>
                </c:pt>
                <c:pt idx="17881">
                  <c:v>21.346620980000001</c:v>
                </c:pt>
                <c:pt idx="17882">
                  <c:v>21.34574714</c:v>
                </c:pt>
                <c:pt idx="17883">
                  <c:v>21.344873509999999</c:v>
                </c:pt>
                <c:pt idx="17884">
                  <c:v>21.344000080000001</c:v>
                </c:pt>
                <c:pt idx="17885">
                  <c:v>21.343126860000002</c:v>
                </c:pt>
                <c:pt idx="17886">
                  <c:v>21.342253849999999</c:v>
                </c:pt>
                <c:pt idx="17887">
                  <c:v>21.341381040000002</c:v>
                </c:pt>
                <c:pt idx="17888">
                  <c:v>21.340508450000002</c:v>
                </c:pt>
                <c:pt idx="17889">
                  <c:v>21.33963606</c:v>
                </c:pt>
                <c:pt idx="17890">
                  <c:v>21.338763879999998</c:v>
                </c:pt>
                <c:pt idx="17891">
                  <c:v>21.337891899999999</c:v>
                </c:pt>
                <c:pt idx="17892">
                  <c:v>21.33702014</c:v>
                </c:pt>
                <c:pt idx="17893">
                  <c:v>21.33614858</c:v>
                </c:pt>
                <c:pt idx="17894">
                  <c:v>21.335277229999999</c:v>
                </c:pt>
                <c:pt idx="17895">
                  <c:v>21.334406090000002</c:v>
                </c:pt>
                <c:pt idx="17896">
                  <c:v>21.333535149999999</c:v>
                </c:pt>
                <c:pt idx="17897">
                  <c:v>21.332664430000001</c:v>
                </c:pt>
                <c:pt idx="17898">
                  <c:v>21.331793909999998</c:v>
                </c:pt>
                <c:pt idx="17899">
                  <c:v>21.330923599999998</c:v>
                </c:pt>
                <c:pt idx="17900">
                  <c:v>21.330053490000001</c:v>
                </c:pt>
                <c:pt idx="17901">
                  <c:v>21.3291836</c:v>
                </c:pt>
                <c:pt idx="17902">
                  <c:v>21.328313909999999</c:v>
                </c:pt>
                <c:pt idx="17903">
                  <c:v>21.32744443</c:v>
                </c:pt>
                <c:pt idx="17904">
                  <c:v>21.326575170000002</c:v>
                </c:pt>
                <c:pt idx="17905">
                  <c:v>21.325706109999999</c:v>
                </c:pt>
                <c:pt idx="17906">
                  <c:v>21.324837250000002</c:v>
                </c:pt>
                <c:pt idx="17907">
                  <c:v>21.323968610000001</c:v>
                </c:pt>
                <c:pt idx="17908">
                  <c:v>21.32310017</c:v>
                </c:pt>
                <c:pt idx="17909">
                  <c:v>21.322231940000002</c:v>
                </c:pt>
                <c:pt idx="17910">
                  <c:v>21.32136392</c:v>
                </c:pt>
                <c:pt idx="17911">
                  <c:v>21.320496110000001</c:v>
                </c:pt>
                <c:pt idx="17912">
                  <c:v>21.3196285</c:v>
                </c:pt>
                <c:pt idx="17913">
                  <c:v>21.318761110000001</c:v>
                </c:pt>
                <c:pt idx="17914">
                  <c:v>21.317893919999999</c:v>
                </c:pt>
                <c:pt idx="17915">
                  <c:v>21.317026940000002</c:v>
                </c:pt>
                <c:pt idx="17916">
                  <c:v>21.31616017</c:v>
                </c:pt>
                <c:pt idx="17917">
                  <c:v>21.315293610000001</c:v>
                </c:pt>
                <c:pt idx="17918">
                  <c:v>21.314427259999999</c:v>
                </c:pt>
                <c:pt idx="17919">
                  <c:v>21.313561109999998</c:v>
                </c:pt>
                <c:pt idx="17920">
                  <c:v>21.312695179999999</c:v>
                </c:pt>
                <c:pt idx="17921">
                  <c:v>21.311829450000001</c:v>
                </c:pt>
                <c:pt idx="17922">
                  <c:v>21.31096393</c:v>
                </c:pt>
                <c:pt idx="17923">
                  <c:v>21.310098620000002</c:v>
                </c:pt>
                <c:pt idx="17924">
                  <c:v>21.309233519999999</c:v>
                </c:pt>
                <c:pt idx="17925">
                  <c:v>21.30836863</c:v>
                </c:pt>
                <c:pt idx="17926">
                  <c:v>21.307503950000001</c:v>
                </c:pt>
                <c:pt idx="17927">
                  <c:v>21.30663947</c:v>
                </c:pt>
                <c:pt idx="17928">
                  <c:v>21.30577521</c:v>
                </c:pt>
                <c:pt idx="17929">
                  <c:v>21.304911149999999</c:v>
                </c:pt>
                <c:pt idx="17930">
                  <c:v>21.304047300000001</c:v>
                </c:pt>
                <c:pt idx="17931">
                  <c:v>21.303183659999998</c:v>
                </c:pt>
                <c:pt idx="17932">
                  <c:v>21.302320229999999</c:v>
                </c:pt>
                <c:pt idx="17933">
                  <c:v>21.30145701</c:v>
                </c:pt>
                <c:pt idx="17934">
                  <c:v>21.300594</c:v>
                </c:pt>
                <c:pt idx="17935">
                  <c:v>21.2997312</c:v>
                </c:pt>
                <c:pt idx="17936">
                  <c:v>21.298868599999999</c:v>
                </c:pt>
                <c:pt idx="17937">
                  <c:v>21.298006220000001</c:v>
                </c:pt>
                <c:pt idx="17938">
                  <c:v>21.297144039999999</c:v>
                </c:pt>
                <c:pt idx="17939">
                  <c:v>21.296282080000001</c:v>
                </c:pt>
                <c:pt idx="17940">
                  <c:v>21.295420320000002</c:v>
                </c:pt>
                <c:pt idx="17941">
                  <c:v>21.294558769999998</c:v>
                </c:pt>
                <c:pt idx="17942">
                  <c:v>21.293697430000002</c:v>
                </c:pt>
                <c:pt idx="17943">
                  <c:v>21.292836300000001</c:v>
                </c:pt>
                <c:pt idx="17944">
                  <c:v>21.29197538</c:v>
                </c:pt>
                <c:pt idx="17945">
                  <c:v>21.291114669999999</c:v>
                </c:pt>
                <c:pt idx="17946">
                  <c:v>21.290254170000001</c:v>
                </c:pt>
                <c:pt idx="17947">
                  <c:v>21.289393879999999</c:v>
                </c:pt>
                <c:pt idx="17948">
                  <c:v>21.288533789999999</c:v>
                </c:pt>
                <c:pt idx="17949">
                  <c:v>21.28767392</c:v>
                </c:pt>
                <c:pt idx="17950">
                  <c:v>21.28681426</c:v>
                </c:pt>
                <c:pt idx="17951">
                  <c:v>21.285954799999999</c:v>
                </c:pt>
                <c:pt idx="17952">
                  <c:v>21.285095559999998</c:v>
                </c:pt>
                <c:pt idx="17953">
                  <c:v>21.284236530000001</c:v>
                </c:pt>
                <c:pt idx="17954">
                  <c:v>21.283377699999999</c:v>
                </c:pt>
                <c:pt idx="17955">
                  <c:v>21.28251908</c:v>
                </c:pt>
                <c:pt idx="17956">
                  <c:v>21.281660680000002</c:v>
                </c:pt>
                <c:pt idx="17957">
                  <c:v>21.280802479999998</c:v>
                </c:pt>
                <c:pt idx="17958">
                  <c:v>21.279944489999998</c:v>
                </c:pt>
                <c:pt idx="17959">
                  <c:v>21.279086719999999</c:v>
                </c:pt>
                <c:pt idx="17960">
                  <c:v>21.278229150000001</c:v>
                </c:pt>
                <c:pt idx="17961">
                  <c:v>21.27737179</c:v>
                </c:pt>
                <c:pt idx="17962">
                  <c:v>21.276514639999998</c:v>
                </c:pt>
                <c:pt idx="17963">
                  <c:v>21.275657710000001</c:v>
                </c:pt>
                <c:pt idx="17964">
                  <c:v>21.274800979999998</c:v>
                </c:pt>
                <c:pt idx="17965">
                  <c:v>21.273944459999999</c:v>
                </c:pt>
                <c:pt idx="17966">
                  <c:v>21.27308815</c:v>
                </c:pt>
                <c:pt idx="17967">
                  <c:v>21.27223205</c:v>
                </c:pt>
                <c:pt idx="17968">
                  <c:v>21.27137617</c:v>
                </c:pt>
                <c:pt idx="17969">
                  <c:v>21.270520489999999</c:v>
                </c:pt>
                <c:pt idx="17970">
                  <c:v>21.269665020000001</c:v>
                </c:pt>
                <c:pt idx="17971">
                  <c:v>21.26880976</c:v>
                </c:pt>
                <c:pt idx="17972">
                  <c:v>21.267954719999999</c:v>
                </c:pt>
                <c:pt idx="17973">
                  <c:v>21.26709988</c:v>
                </c:pt>
                <c:pt idx="17974">
                  <c:v>21.266245250000001</c:v>
                </c:pt>
                <c:pt idx="17975">
                  <c:v>21.265390830000001</c:v>
                </c:pt>
                <c:pt idx="17976">
                  <c:v>21.264536629999998</c:v>
                </c:pt>
                <c:pt idx="17977">
                  <c:v>21.263682630000002</c:v>
                </c:pt>
                <c:pt idx="17978">
                  <c:v>21.262828849999998</c:v>
                </c:pt>
                <c:pt idx="17979">
                  <c:v>21.261975270000001</c:v>
                </c:pt>
                <c:pt idx="17980">
                  <c:v>21.26112191</c:v>
                </c:pt>
                <c:pt idx="17981">
                  <c:v>21.260268750000002</c:v>
                </c:pt>
                <c:pt idx="17982">
                  <c:v>21.25941581</c:v>
                </c:pt>
                <c:pt idx="17983">
                  <c:v>21.258563070000001</c:v>
                </c:pt>
                <c:pt idx="17984">
                  <c:v>21.257710549999999</c:v>
                </c:pt>
                <c:pt idx="17985">
                  <c:v>21.25685824</c:v>
                </c:pt>
                <c:pt idx="17986">
                  <c:v>21.256006129999999</c:v>
                </c:pt>
                <c:pt idx="17987">
                  <c:v>21.25515424</c:v>
                </c:pt>
                <c:pt idx="17988">
                  <c:v>21.254302559999999</c:v>
                </c:pt>
                <c:pt idx="17989">
                  <c:v>21.253451089999999</c:v>
                </c:pt>
                <c:pt idx="17990">
                  <c:v>21.252599830000001</c:v>
                </c:pt>
                <c:pt idx="17991">
                  <c:v>21.25174878</c:v>
                </c:pt>
                <c:pt idx="17992">
                  <c:v>21.250897940000002</c:v>
                </c:pt>
                <c:pt idx="17993">
                  <c:v>21.250047309999999</c:v>
                </c:pt>
                <c:pt idx="17994">
                  <c:v>21.24919689</c:v>
                </c:pt>
                <c:pt idx="17995">
                  <c:v>21.248346690000002</c:v>
                </c:pt>
                <c:pt idx="17996">
                  <c:v>21.247496689999998</c:v>
                </c:pt>
                <c:pt idx="17997">
                  <c:v>21.246646909999999</c:v>
                </c:pt>
                <c:pt idx="17998">
                  <c:v>21.245797329999998</c:v>
                </c:pt>
                <c:pt idx="17999">
                  <c:v>21.244947969999998</c:v>
                </c:pt>
                <c:pt idx="18000">
                  <c:v>21.244098820000001</c:v>
                </c:pt>
                <c:pt idx="18001">
                  <c:v>21.24324988</c:v>
                </c:pt>
                <c:pt idx="18002">
                  <c:v>21.242401149999999</c:v>
                </c:pt>
                <c:pt idx="18003">
                  <c:v>21.241552630000001</c:v>
                </c:pt>
                <c:pt idx="18004">
                  <c:v>21.240704319999999</c:v>
                </c:pt>
                <c:pt idx="18005">
                  <c:v>21.239856230000001</c:v>
                </c:pt>
                <c:pt idx="18006">
                  <c:v>21.239008340000002</c:v>
                </c:pt>
                <c:pt idx="18007">
                  <c:v>21.238160659999998</c:v>
                </c:pt>
                <c:pt idx="18008">
                  <c:v>21.237313199999999</c:v>
                </c:pt>
                <c:pt idx="18009">
                  <c:v>21.236465949999999</c:v>
                </c:pt>
                <c:pt idx="18010">
                  <c:v>21.235618909999999</c:v>
                </c:pt>
                <c:pt idx="18011">
                  <c:v>21.234772079999999</c:v>
                </c:pt>
                <c:pt idx="18012">
                  <c:v>21.233925459999998</c:v>
                </c:pt>
                <c:pt idx="18013">
                  <c:v>21.233079050000001</c:v>
                </c:pt>
                <c:pt idx="18014">
                  <c:v>21.23223286</c:v>
                </c:pt>
                <c:pt idx="18015">
                  <c:v>21.231386870000001</c:v>
                </c:pt>
                <c:pt idx="18016">
                  <c:v>21.2305411</c:v>
                </c:pt>
                <c:pt idx="18017">
                  <c:v>21.229695540000002</c:v>
                </c:pt>
                <c:pt idx="18018">
                  <c:v>21.228850189999999</c:v>
                </c:pt>
                <c:pt idx="18019">
                  <c:v>21.22800505</c:v>
                </c:pt>
                <c:pt idx="18020">
                  <c:v>21.227160120000001</c:v>
                </c:pt>
                <c:pt idx="18021">
                  <c:v>21.226315400000001</c:v>
                </c:pt>
                <c:pt idx="18022">
                  <c:v>21.225470900000001</c:v>
                </c:pt>
                <c:pt idx="18023">
                  <c:v>21.224626610000001</c:v>
                </c:pt>
                <c:pt idx="18024">
                  <c:v>21.223782530000001</c:v>
                </c:pt>
                <c:pt idx="18025">
                  <c:v>21.222938660000001</c:v>
                </c:pt>
                <c:pt idx="18026">
                  <c:v>21.22209501</c:v>
                </c:pt>
                <c:pt idx="18027">
                  <c:v>21.221251559999999</c:v>
                </c:pt>
                <c:pt idx="18028">
                  <c:v>21.220408330000001</c:v>
                </c:pt>
                <c:pt idx="18029">
                  <c:v>21.219565299999999</c:v>
                </c:pt>
                <c:pt idx="18030">
                  <c:v>21.218722490000001</c:v>
                </c:pt>
                <c:pt idx="18031">
                  <c:v>21.217879889999999</c:v>
                </c:pt>
                <c:pt idx="18032">
                  <c:v>21.217037510000001</c:v>
                </c:pt>
                <c:pt idx="18033">
                  <c:v>21.216195330000001</c:v>
                </c:pt>
                <c:pt idx="18034">
                  <c:v>21.215353369999999</c:v>
                </c:pt>
                <c:pt idx="18035">
                  <c:v>21.21451162</c:v>
                </c:pt>
                <c:pt idx="18036">
                  <c:v>21.21367008</c:v>
                </c:pt>
                <c:pt idx="18037">
                  <c:v>21.21282875</c:v>
                </c:pt>
                <c:pt idx="18038">
                  <c:v>21.21198764</c:v>
                </c:pt>
                <c:pt idx="18039">
                  <c:v>21.211146729999999</c:v>
                </c:pt>
                <c:pt idx="18040">
                  <c:v>21.210306039999999</c:v>
                </c:pt>
                <c:pt idx="18041">
                  <c:v>21.209465569999999</c:v>
                </c:pt>
                <c:pt idx="18042">
                  <c:v>21.208625300000001</c:v>
                </c:pt>
                <c:pt idx="18043">
                  <c:v>21.20778524</c:v>
                </c:pt>
                <c:pt idx="18044">
                  <c:v>21.206945399999999</c:v>
                </c:pt>
                <c:pt idx="18045">
                  <c:v>21.206105770000001</c:v>
                </c:pt>
                <c:pt idx="18046">
                  <c:v>21.205266349999999</c:v>
                </c:pt>
                <c:pt idx="18047">
                  <c:v>21.204427150000001</c:v>
                </c:pt>
                <c:pt idx="18048">
                  <c:v>21.203588159999999</c:v>
                </c:pt>
                <c:pt idx="18049">
                  <c:v>21.20274938</c:v>
                </c:pt>
                <c:pt idx="18050">
                  <c:v>21.201910810000001</c:v>
                </c:pt>
                <c:pt idx="18051">
                  <c:v>21.201072459999999</c:v>
                </c:pt>
                <c:pt idx="18052">
                  <c:v>21.200234309999999</c:v>
                </c:pt>
                <c:pt idx="18053">
                  <c:v>21.19939638</c:v>
                </c:pt>
                <c:pt idx="18054">
                  <c:v>21.19855866</c:v>
                </c:pt>
                <c:pt idx="18055">
                  <c:v>21.19772116</c:v>
                </c:pt>
                <c:pt idx="18056">
                  <c:v>21.19688386</c:v>
                </c:pt>
                <c:pt idx="18057">
                  <c:v>21.19604678</c:v>
                </c:pt>
                <c:pt idx="18058">
                  <c:v>21.19520992</c:v>
                </c:pt>
                <c:pt idx="18059">
                  <c:v>21.194373259999999</c:v>
                </c:pt>
                <c:pt idx="18060">
                  <c:v>21.193536819999998</c:v>
                </c:pt>
                <c:pt idx="18061">
                  <c:v>21.192700590000001</c:v>
                </c:pt>
                <c:pt idx="18062">
                  <c:v>21.19186457</c:v>
                </c:pt>
                <c:pt idx="18063">
                  <c:v>21.191028759999998</c:v>
                </c:pt>
                <c:pt idx="18064">
                  <c:v>21.190193170000001</c:v>
                </c:pt>
                <c:pt idx="18065">
                  <c:v>21.189357789999999</c:v>
                </c:pt>
                <c:pt idx="18066">
                  <c:v>21.188522630000001</c:v>
                </c:pt>
                <c:pt idx="18067">
                  <c:v>21.187687669999999</c:v>
                </c:pt>
                <c:pt idx="18068">
                  <c:v>21.186852930000001</c:v>
                </c:pt>
                <c:pt idx="18069">
                  <c:v>21.186018399999998</c:v>
                </c:pt>
                <c:pt idx="18070">
                  <c:v>21.18518409</c:v>
                </c:pt>
                <c:pt idx="18071">
                  <c:v>21.184349990000001</c:v>
                </c:pt>
                <c:pt idx="18072">
                  <c:v>21.183516099999999</c:v>
                </c:pt>
                <c:pt idx="18073">
                  <c:v>21.18268243</c:v>
                </c:pt>
                <c:pt idx="18074">
                  <c:v>21.181848970000001</c:v>
                </c:pt>
                <c:pt idx="18075">
                  <c:v>21.181015720000001</c:v>
                </c:pt>
                <c:pt idx="18076">
                  <c:v>21.180182680000001</c:v>
                </c:pt>
                <c:pt idx="18077">
                  <c:v>21.179349859999999</c:v>
                </c:pt>
                <c:pt idx="18078">
                  <c:v>21.178517249999999</c:v>
                </c:pt>
                <c:pt idx="18079">
                  <c:v>21.177684849999999</c:v>
                </c:pt>
                <c:pt idx="18080">
                  <c:v>21.176852669999999</c:v>
                </c:pt>
                <c:pt idx="18081">
                  <c:v>21.176020699999999</c:v>
                </c:pt>
                <c:pt idx="18082">
                  <c:v>21.175188940000002</c:v>
                </c:pt>
                <c:pt idx="18083">
                  <c:v>21.174357400000002</c:v>
                </c:pt>
                <c:pt idx="18084">
                  <c:v>21.17352606</c:v>
                </c:pt>
                <c:pt idx="18085">
                  <c:v>21.17269495</c:v>
                </c:pt>
                <c:pt idx="18086">
                  <c:v>21.171864039999999</c:v>
                </c:pt>
                <c:pt idx="18087">
                  <c:v>21.171033349999998</c:v>
                </c:pt>
                <c:pt idx="18088">
                  <c:v>21.170202880000001</c:v>
                </c:pt>
                <c:pt idx="18089">
                  <c:v>21.16937261</c:v>
                </c:pt>
                <c:pt idx="18090">
                  <c:v>21.168542559999999</c:v>
                </c:pt>
                <c:pt idx="18091">
                  <c:v>21.167712730000002</c:v>
                </c:pt>
                <c:pt idx="18092">
                  <c:v>21.1668831</c:v>
                </c:pt>
                <c:pt idx="18093">
                  <c:v>21.166053699999999</c:v>
                </c:pt>
                <c:pt idx="18094">
                  <c:v>21.165224500000001</c:v>
                </c:pt>
                <c:pt idx="18095">
                  <c:v>21.164395519999999</c:v>
                </c:pt>
                <c:pt idx="18096">
                  <c:v>21.163566759999998</c:v>
                </c:pt>
                <c:pt idx="18097">
                  <c:v>21.1627382</c:v>
                </c:pt>
                <c:pt idx="18098">
                  <c:v>21.161909860000002</c:v>
                </c:pt>
                <c:pt idx="18099">
                  <c:v>21.161081729999999</c:v>
                </c:pt>
                <c:pt idx="18100">
                  <c:v>21.160253820000001</c:v>
                </c:pt>
                <c:pt idx="18101">
                  <c:v>21.159426119999999</c:v>
                </c:pt>
                <c:pt idx="18102">
                  <c:v>21.158598640000001</c:v>
                </c:pt>
                <c:pt idx="18103">
                  <c:v>21.157771360000002</c:v>
                </c:pt>
                <c:pt idx="18104">
                  <c:v>21.15694431</c:v>
                </c:pt>
                <c:pt idx="18105">
                  <c:v>21.156117460000001</c:v>
                </c:pt>
                <c:pt idx="18106">
                  <c:v>21.155290829999998</c:v>
                </c:pt>
                <c:pt idx="18107">
                  <c:v>21.15446442</c:v>
                </c:pt>
                <c:pt idx="18108">
                  <c:v>21.153638220000001</c:v>
                </c:pt>
                <c:pt idx="18109">
                  <c:v>21.152812229999999</c:v>
                </c:pt>
                <c:pt idx="18110">
                  <c:v>21.15198646</c:v>
                </c:pt>
                <c:pt idx="18111">
                  <c:v>21.151160900000001</c:v>
                </c:pt>
                <c:pt idx="18112">
                  <c:v>21.150335550000001</c:v>
                </c:pt>
                <c:pt idx="18113">
                  <c:v>21.149510419999999</c:v>
                </c:pt>
                <c:pt idx="18114">
                  <c:v>21.148685499999999</c:v>
                </c:pt>
                <c:pt idx="18115">
                  <c:v>21.1478608</c:v>
                </c:pt>
                <c:pt idx="18116">
                  <c:v>21.147036310000001</c:v>
                </c:pt>
                <c:pt idx="18117">
                  <c:v>21.146212040000002</c:v>
                </c:pt>
                <c:pt idx="18118">
                  <c:v>21.145387979999999</c:v>
                </c:pt>
                <c:pt idx="18119">
                  <c:v>21.144564129999999</c:v>
                </c:pt>
                <c:pt idx="18120">
                  <c:v>21.143740510000001</c:v>
                </c:pt>
                <c:pt idx="18121">
                  <c:v>21.142917090000001</c:v>
                </c:pt>
                <c:pt idx="18122">
                  <c:v>21.142093890000002</c:v>
                </c:pt>
                <c:pt idx="18123">
                  <c:v>21.141270899999999</c:v>
                </c:pt>
                <c:pt idx="18124">
                  <c:v>21.140448119999999</c:v>
                </c:pt>
                <c:pt idx="18125">
                  <c:v>21.13962557</c:v>
                </c:pt>
                <c:pt idx="18126">
                  <c:v>21.13880322</c:v>
                </c:pt>
                <c:pt idx="18127">
                  <c:v>21.13798109</c:v>
                </c:pt>
                <c:pt idx="18128">
                  <c:v>21.137159180000001</c:v>
                </c:pt>
                <c:pt idx="18129">
                  <c:v>21.136337480000002</c:v>
                </c:pt>
                <c:pt idx="18130">
                  <c:v>21.135515989999998</c:v>
                </c:pt>
                <c:pt idx="18131">
                  <c:v>21.134694719999999</c:v>
                </c:pt>
                <c:pt idx="18132">
                  <c:v>21.133873659999999</c:v>
                </c:pt>
                <c:pt idx="18133">
                  <c:v>21.13305282</c:v>
                </c:pt>
                <c:pt idx="18134">
                  <c:v>21.13223219</c:v>
                </c:pt>
                <c:pt idx="18135">
                  <c:v>21.131411780000001</c:v>
                </c:pt>
                <c:pt idx="18136">
                  <c:v>21.130591580000001</c:v>
                </c:pt>
                <c:pt idx="18137">
                  <c:v>21.129771600000002</c:v>
                </c:pt>
                <c:pt idx="18138">
                  <c:v>21.128951829999998</c:v>
                </c:pt>
                <c:pt idx="18139">
                  <c:v>21.128132279999999</c:v>
                </c:pt>
                <c:pt idx="18140">
                  <c:v>21.127312939999999</c:v>
                </c:pt>
                <c:pt idx="18141">
                  <c:v>21.12649382</c:v>
                </c:pt>
                <c:pt idx="18142">
                  <c:v>21.125674910000001</c:v>
                </c:pt>
                <c:pt idx="18143">
                  <c:v>21.124856210000001</c:v>
                </c:pt>
                <c:pt idx="18144">
                  <c:v>21.124037739999999</c:v>
                </c:pt>
                <c:pt idx="18145">
                  <c:v>21.123219479999999</c:v>
                </c:pt>
                <c:pt idx="18146">
                  <c:v>21.12240143</c:v>
                </c:pt>
                <c:pt idx="18147">
                  <c:v>21.121583600000001</c:v>
                </c:pt>
                <c:pt idx="18148">
                  <c:v>21.120765980000002</c:v>
                </c:pt>
                <c:pt idx="18149">
                  <c:v>21.119948579999999</c:v>
                </c:pt>
                <c:pt idx="18150">
                  <c:v>21.11913139</c:v>
                </c:pt>
                <c:pt idx="18151">
                  <c:v>21.118314420000001</c:v>
                </c:pt>
                <c:pt idx="18152">
                  <c:v>21.117497660000002</c:v>
                </c:pt>
                <c:pt idx="18153">
                  <c:v>21.116681119999999</c:v>
                </c:pt>
                <c:pt idx="18154">
                  <c:v>21.11586479</c:v>
                </c:pt>
                <c:pt idx="18155">
                  <c:v>21.115048680000001</c:v>
                </c:pt>
                <c:pt idx="18156">
                  <c:v>21.114232789999999</c:v>
                </c:pt>
                <c:pt idx="18157">
                  <c:v>21.11341711</c:v>
                </c:pt>
                <c:pt idx="18158">
                  <c:v>21.112601640000001</c:v>
                </c:pt>
                <c:pt idx="18159">
                  <c:v>21.111786389999999</c:v>
                </c:pt>
                <c:pt idx="18160">
                  <c:v>21.110971360000001</c:v>
                </c:pt>
                <c:pt idx="18161">
                  <c:v>21.110156539999998</c:v>
                </c:pt>
                <c:pt idx="18162">
                  <c:v>21.10934194</c:v>
                </c:pt>
                <c:pt idx="18163">
                  <c:v>21.108527550000002</c:v>
                </c:pt>
                <c:pt idx="18164">
                  <c:v>21.10771338</c:v>
                </c:pt>
                <c:pt idx="18165">
                  <c:v>21.106899420000001</c:v>
                </c:pt>
                <c:pt idx="18166">
                  <c:v>21.10608568</c:v>
                </c:pt>
                <c:pt idx="18167">
                  <c:v>21.105272159999998</c:v>
                </c:pt>
                <c:pt idx="18168">
                  <c:v>21.10445885</c:v>
                </c:pt>
                <c:pt idx="18169">
                  <c:v>21.103645759999999</c:v>
                </c:pt>
                <c:pt idx="18170">
                  <c:v>21.102832880000001</c:v>
                </c:pt>
                <c:pt idx="18171">
                  <c:v>21.10202022</c:v>
                </c:pt>
                <c:pt idx="18172">
                  <c:v>21.101207769999998</c:v>
                </c:pt>
                <c:pt idx="18173">
                  <c:v>21.100395540000001</c:v>
                </c:pt>
                <c:pt idx="18174">
                  <c:v>21.09958353</c:v>
                </c:pt>
                <c:pt idx="18175">
                  <c:v>21.098771729999999</c:v>
                </c:pt>
                <c:pt idx="18176">
                  <c:v>21.097960149999999</c:v>
                </c:pt>
                <c:pt idx="18177">
                  <c:v>21.097148780000001</c:v>
                </c:pt>
                <c:pt idx="18178">
                  <c:v>21.096337630000001</c:v>
                </c:pt>
                <c:pt idx="18179">
                  <c:v>21.09552669</c:v>
                </c:pt>
                <c:pt idx="18180">
                  <c:v>21.09471598</c:v>
                </c:pt>
                <c:pt idx="18181">
                  <c:v>21.093905469999999</c:v>
                </c:pt>
                <c:pt idx="18182">
                  <c:v>21.09309519</c:v>
                </c:pt>
                <c:pt idx="18183">
                  <c:v>21.09228512</c:v>
                </c:pt>
                <c:pt idx="18184">
                  <c:v>21.091475259999999</c:v>
                </c:pt>
                <c:pt idx="18185">
                  <c:v>21.090665619999999</c:v>
                </c:pt>
                <c:pt idx="18186">
                  <c:v>21.0898562</c:v>
                </c:pt>
                <c:pt idx="18187">
                  <c:v>21.089047000000001</c:v>
                </c:pt>
                <c:pt idx="18188">
                  <c:v>21.088238010000001</c:v>
                </c:pt>
                <c:pt idx="18189">
                  <c:v>21.087429230000001</c:v>
                </c:pt>
                <c:pt idx="18190">
                  <c:v>21.086620679999999</c:v>
                </c:pt>
                <c:pt idx="18191">
                  <c:v>21.08581234</c:v>
                </c:pt>
                <c:pt idx="18192">
                  <c:v>21.085004219999998</c:v>
                </c:pt>
                <c:pt idx="18193">
                  <c:v>21.084196309999999</c:v>
                </c:pt>
                <c:pt idx="18194">
                  <c:v>21.083388620000001</c:v>
                </c:pt>
                <c:pt idx="18195">
                  <c:v>21.082581139999998</c:v>
                </c:pt>
                <c:pt idx="18196">
                  <c:v>21.081773890000001</c:v>
                </c:pt>
                <c:pt idx="18197">
                  <c:v>21.080966839999999</c:v>
                </c:pt>
                <c:pt idx="18198">
                  <c:v>21.080160020000001</c:v>
                </c:pt>
                <c:pt idx="18199">
                  <c:v>21.07935341</c:v>
                </c:pt>
                <c:pt idx="18200">
                  <c:v>21.078547019999998</c:v>
                </c:pt>
                <c:pt idx="18201">
                  <c:v>21.077740840000001</c:v>
                </c:pt>
                <c:pt idx="18202">
                  <c:v>21.07693488</c:v>
                </c:pt>
                <c:pt idx="18203">
                  <c:v>21.076129139999999</c:v>
                </c:pt>
                <c:pt idx="18204">
                  <c:v>21.075323610000002</c:v>
                </c:pt>
                <c:pt idx="18205">
                  <c:v>21.074518309999998</c:v>
                </c:pt>
                <c:pt idx="18206">
                  <c:v>21.073713210000001</c:v>
                </c:pt>
                <c:pt idx="18207">
                  <c:v>21.072908340000001</c:v>
                </c:pt>
                <c:pt idx="18208">
                  <c:v>21.072103680000001</c:v>
                </c:pt>
                <c:pt idx="18209">
                  <c:v>21.071299239999998</c:v>
                </c:pt>
                <c:pt idx="18210">
                  <c:v>21.070495009999998</c:v>
                </c:pt>
                <c:pt idx="18211">
                  <c:v>21.069690999999999</c:v>
                </c:pt>
                <c:pt idx="18212">
                  <c:v>21.06888721</c:v>
                </c:pt>
                <c:pt idx="18213">
                  <c:v>21.068083640000001</c:v>
                </c:pt>
                <c:pt idx="18214">
                  <c:v>21.067280279999999</c:v>
                </c:pt>
                <c:pt idx="18215">
                  <c:v>21.06647714</c:v>
                </c:pt>
                <c:pt idx="18216">
                  <c:v>21.065674219999998</c:v>
                </c:pt>
                <c:pt idx="18217">
                  <c:v>21.064871520000001</c:v>
                </c:pt>
                <c:pt idx="18218">
                  <c:v>21.064069029999999</c:v>
                </c:pt>
                <c:pt idx="18219">
                  <c:v>21.063266760000001</c:v>
                </c:pt>
                <c:pt idx="18220">
                  <c:v>21.0624647</c:v>
                </c:pt>
                <c:pt idx="18221">
                  <c:v>21.061662859999998</c:v>
                </c:pt>
                <c:pt idx="18222">
                  <c:v>21.060861240000001</c:v>
                </c:pt>
                <c:pt idx="18223">
                  <c:v>21.060059840000001</c:v>
                </c:pt>
                <c:pt idx="18224">
                  <c:v>21.05925865</c:v>
                </c:pt>
                <c:pt idx="18225">
                  <c:v>21.05845768</c:v>
                </c:pt>
                <c:pt idx="18226">
                  <c:v>21.05765693</c:v>
                </c:pt>
                <c:pt idx="18227">
                  <c:v>21.056856400000001</c:v>
                </c:pt>
                <c:pt idx="18228">
                  <c:v>21.056056080000001</c:v>
                </c:pt>
                <c:pt idx="18229">
                  <c:v>21.055255979999998</c:v>
                </c:pt>
                <c:pt idx="18230">
                  <c:v>21.054456099999999</c:v>
                </c:pt>
                <c:pt idx="18231">
                  <c:v>21.05365643</c:v>
                </c:pt>
                <c:pt idx="18232">
                  <c:v>21.052856989999999</c:v>
                </c:pt>
                <c:pt idx="18233">
                  <c:v>21.05205776</c:v>
                </c:pt>
                <c:pt idx="18234">
                  <c:v>21.051258740000002</c:v>
                </c:pt>
                <c:pt idx="18235">
                  <c:v>21.05045995</c:v>
                </c:pt>
                <c:pt idx="18236">
                  <c:v>21.049661369999999</c:v>
                </c:pt>
                <c:pt idx="18237">
                  <c:v>21.048863010000002</c:v>
                </c:pt>
                <c:pt idx="18238">
                  <c:v>21.048064870000001</c:v>
                </c:pt>
                <c:pt idx="18239">
                  <c:v>21.047266950000001</c:v>
                </c:pt>
                <c:pt idx="18240">
                  <c:v>21.04646924</c:v>
                </c:pt>
                <c:pt idx="18241">
                  <c:v>21.045671760000001</c:v>
                </c:pt>
                <c:pt idx="18242">
                  <c:v>21.044874480000001</c:v>
                </c:pt>
                <c:pt idx="18243">
                  <c:v>21.044077430000002</c:v>
                </c:pt>
                <c:pt idx="18244">
                  <c:v>21.043280599999999</c:v>
                </c:pt>
                <c:pt idx="18245">
                  <c:v>21.04248398</c:v>
                </c:pt>
                <c:pt idx="18246">
                  <c:v>21.041687580000001</c:v>
                </c:pt>
                <c:pt idx="18247">
                  <c:v>21.040891389999999</c:v>
                </c:pt>
                <c:pt idx="18248">
                  <c:v>21.040095430000001</c:v>
                </c:pt>
                <c:pt idx="18249">
                  <c:v>21.039299679999999</c:v>
                </c:pt>
                <c:pt idx="18250">
                  <c:v>21.038504159999999</c:v>
                </c:pt>
                <c:pt idx="18251">
                  <c:v>21.037708840000001</c:v>
                </c:pt>
                <c:pt idx="18252">
                  <c:v>21.03691375</c:v>
                </c:pt>
                <c:pt idx="18253">
                  <c:v>21.03611888</c:v>
                </c:pt>
                <c:pt idx="18254">
                  <c:v>21.03532422</c:v>
                </c:pt>
                <c:pt idx="18255">
                  <c:v>21.03452978</c:v>
                </c:pt>
                <c:pt idx="18256">
                  <c:v>21.03373556</c:v>
                </c:pt>
                <c:pt idx="18257">
                  <c:v>21.032941560000001</c:v>
                </c:pt>
                <c:pt idx="18258">
                  <c:v>21.032147779999999</c:v>
                </c:pt>
                <c:pt idx="18259">
                  <c:v>21.03135421</c:v>
                </c:pt>
                <c:pt idx="18260">
                  <c:v>21.030560860000001</c:v>
                </c:pt>
                <c:pt idx="18261">
                  <c:v>21.02976773</c:v>
                </c:pt>
                <c:pt idx="18262">
                  <c:v>21.028974819999998</c:v>
                </c:pt>
                <c:pt idx="18263">
                  <c:v>21.028182130000001</c:v>
                </c:pt>
                <c:pt idx="18264">
                  <c:v>21.027389660000001</c:v>
                </c:pt>
                <c:pt idx="18265">
                  <c:v>21.0265974</c:v>
                </c:pt>
                <c:pt idx="18266">
                  <c:v>21.02580537</c:v>
                </c:pt>
                <c:pt idx="18267">
                  <c:v>21.025013550000001</c:v>
                </c:pt>
                <c:pt idx="18268">
                  <c:v>21.024221950000001</c:v>
                </c:pt>
                <c:pt idx="18269">
                  <c:v>21.023430560000001</c:v>
                </c:pt>
                <c:pt idx="18270">
                  <c:v>21.022639399999999</c:v>
                </c:pt>
                <c:pt idx="18271">
                  <c:v>21.02184845</c:v>
                </c:pt>
                <c:pt idx="18272">
                  <c:v>21.021057729999999</c:v>
                </c:pt>
                <c:pt idx="18273">
                  <c:v>21.020267220000001</c:v>
                </c:pt>
                <c:pt idx="18274">
                  <c:v>21.01947693</c:v>
                </c:pt>
                <c:pt idx="18275">
                  <c:v>21.018686859999999</c:v>
                </c:pt>
                <c:pt idx="18276">
                  <c:v>21.017897009999999</c:v>
                </c:pt>
                <c:pt idx="18277">
                  <c:v>21.017107370000002</c:v>
                </c:pt>
                <c:pt idx="18278">
                  <c:v>21.016317959999999</c:v>
                </c:pt>
                <c:pt idx="18279">
                  <c:v>21.015528759999999</c:v>
                </c:pt>
                <c:pt idx="18280">
                  <c:v>21.014739779999999</c:v>
                </c:pt>
                <c:pt idx="18281">
                  <c:v>21.01395102</c:v>
                </c:pt>
                <c:pt idx="18282">
                  <c:v>21.013162479999998</c:v>
                </c:pt>
                <c:pt idx="18283">
                  <c:v>21.01237416</c:v>
                </c:pt>
                <c:pt idx="18284">
                  <c:v>21.011586059999999</c:v>
                </c:pt>
                <c:pt idx="18285">
                  <c:v>21.010798179999998</c:v>
                </c:pt>
                <c:pt idx="18286">
                  <c:v>21.010010510000001</c:v>
                </c:pt>
                <c:pt idx="18287">
                  <c:v>21.009223070000001</c:v>
                </c:pt>
                <c:pt idx="18288">
                  <c:v>21.008435840000001</c:v>
                </c:pt>
                <c:pt idx="18289">
                  <c:v>21.007648840000002</c:v>
                </c:pt>
                <c:pt idx="18290">
                  <c:v>21.006862049999999</c:v>
                </c:pt>
                <c:pt idx="18291">
                  <c:v>21.00607548</c:v>
                </c:pt>
                <c:pt idx="18292">
                  <c:v>21.005289130000001</c:v>
                </c:pt>
                <c:pt idx="18293">
                  <c:v>21.004503</c:v>
                </c:pt>
                <c:pt idx="18294">
                  <c:v>21.003717080000001</c:v>
                </c:pt>
                <c:pt idx="18295">
                  <c:v>21.002931390000001</c:v>
                </c:pt>
                <c:pt idx="18296">
                  <c:v>21.00214592</c:v>
                </c:pt>
                <c:pt idx="18297">
                  <c:v>21.00136066</c:v>
                </c:pt>
                <c:pt idx="18298">
                  <c:v>21.00057563</c:v>
                </c:pt>
                <c:pt idx="18299">
                  <c:v>20.99979081</c:v>
                </c:pt>
                <c:pt idx="18300">
                  <c:v>20.999006210000001</c:v>
                </c:pt>
                <c:pt idx="18301">
                  <c:v>20.998221829999999</c:v>
                </c:pt>
                <c:pt idx="18302">
                  <c:v>20.997437680000001</c:v>
                </c:pt>
                <c:pt idx="18303">
                  <c:v>20.996653739999999</c:v>
                </c:pt>
                <c:pt idx="18304">
                  <c:v>20.995870020000002</c:v>
                </c:pt>
                <c:pt idx="18305">
                  <c:v>20.995086520000001</c:v>
                </c:pt>
                <c:pt idx="18306">
                  <c:v>20.994303240000001</c:v>
                </c:pt>
                <c:pt idx="18307">
                  <c:v>20.993520180000001</c:v>
                </c:pt>
                <c:pt idx="18308">
                  <c:v>20.992737330000001</c:v>
                </c:pt>
                <c:pt idx="18309">
                  <c:v>20.991954710000002</c:v>
                </c:pt>
                <c:pt idx="18310">
                  <c:v>20.99117231</c:v>
                </c:pt>
                <c:pt idx="18311">
                  <c:v>20.990390130000002</c:v>
                </c:pt>
                <c:pt idx="18312">
                  <c:v>20.98960817</c:v>
                </c:pt>
                <c:pt idx="18313">
                  <c:v>20.988826419999999</c:v>
                </c:pt>
                <c:pt idx="18314">
                  <c:v>20.988044899999998</c:v>
                </c:pt>
                <c:pt idx="18315">
                  <c:v>20.987263590000001</c:v>
                </c:pt>
                <c:pt idx="18316">
                  <c:v>20.986482509999998</c:v>
                </c:pt>
                <c:pt idx="18317">
                  <c:v>20.985701639999998</c:v>
                </c:pt>
                <c:pt idx="18318">
                  <c:v>20.984921</c:v>
                </c:pt>
                <c:pt idx="18319">
                  <c:v>20.984140570000001</c:v>
                </c:pt>
                <c:pt idx="18320">
                  <c:v>20.98336037</c:v>
                </c:pt>
                <c:pt idx="18321">
                  <c:v>20.982580380000002</c:v>
                </c:pt>
                <c:pt idx="18322">
                  <c:v>20.981800620000001</c:v>
                </c:pt>
                <c:pt idx="18323">
                  <c:v>20.981021070000001</c:v>
                </c:pt>
                <c:pt idx="18324">
                  <c:v>20.98024174</c:v>
                </c:pt>
                <c:pt idx="18325">
                  <c:v>20.979462640000001</c:v>
                </c:pt>
                <c:pt idx="18326">
                  <c:v>20.978683749999998</c:v>
                </c:pt>
                <c:pt idx="18327">
                  <c:v>20.977905079999999</c:v>
                </c:pt>
                <c:pt idx="18328">
                  <c:v>20.977126640000002</c:v>
                </c:pt>
                <c:pt idx="18329">
                  <c:v>20.97634841</c:v>
                </c:pt>
                <c:pt idx="18330">
                  <c:v>20.97557041</c:v>
                </c:pt>
                <c:pt idx="18331">
                  <c:v>20.974792619999999</c:v>
                </c:pt>
                <c:pt idx="18332">
                  <c:v>20.974015049999998</c:v>
                </c:pt>
                <c:pt idx="18333">
                  <c:v>20.973237709999999</c:v>
                </c:pt>
                <c:pt idx="18334">
                  <c:v>20.97246058</c:v>
                </c:pt>
                <c:pt idx="18335">
                  <c:v>20.971683680000002</c:v>
                </c:pt>
                <c:pt idx="18336">
                  <c:v>20.970907</c:v>
                </c:pt>
                <c:pt idx="18337">
                  <c:v>20.970130529999999</c:v>
                </c:pt>
                <c:pt idx="18338">
                  <c:v>20.969354289999998</c:v>
                </c:pt>
                <c:pt idx="18339">
                  <c:v>20.968578269999998</c:v>
                </c:pt>
                <c:pt idx="18340">
                  <c:v>20.967802460000001</c:v>
                </c:pt>
                <c:pt idx="18341">
                  <c:v>20.967026879999999</c:v>
                </c:pt>
                <c:pt idx="18342">
                  <c:v>20.96625152</c:v>
                </c:pt>
                <c:pt idx="18343">
                  <c:v>20.965476370000001</c:v>
                </c:pt>
                <c:pt idx="18344">
                  <c:v>20.96470145</c:v>
                </c:pt>
                <c:pt idx="18345">
                  <c:v>20.963926749999999</c:v>
                </c:pt>
                <c:pt idx="18346">
                  <c:v>20.963152269999998</c:v>
                </c:pt>
                <c:pt idx="18347">
                  <c:v>20.962378009999998</c:v>
                </c:pt>
                <c:pt idx="18348">
                  <c:v>20.961603969999999</c:v>
                </c:pt>
                <c:pt idx="18349">
                  <c:v>20.96083015</c:v>
                </c:pt>
                <c:pt idx="18350">
                  <c:v>20.960056550000001</c:v>
                </c:pt>
                <c:pt idx="18351">
                  <c:v>20.959283169999999</c:v>
                </c:pt>
                <c:pt idx="18352">
                  <c:v>20.958510010000001</c:v>
                </c:pt>
                <c:pt idx="18353">
                  <c:v>20.957737080000001</c:v>
                </c:pt>
                <c:pt idx="18354">
                  <c:v>20.956964360000001</c:v>
                </c:pt>
                <c:pt idx="18355">
                  <c:v>20.956191860000001</c:v>
                </c:pt>
                <c:pt idx="18356">
                  <c:v>20.955419590000002</c:v>
                </c:pt>
                <c:pt idx="18357">
                  <c:v>20.95464754</c:v>
                </c:pt>
                <c:pt idx="18358">
                  <c:v>20.953875700000001</c:v>
                </c:pt>
                <c:pt idx="18359">
                  <c:v>20.95310409</c:v>
                </c:pt>
                <c:pt idx="18360">
                  <c:v>20.95233271</c:v>
                </c:pt>
                <c:pt idx="18361">
                  <c:v>20.95156154</c:v>
                </c:pt>
                <c:pt idx="18362">
                  <c:v>20.95079059</c:v>
                </c:pt>
                <c:pt idx="18363">
                  <c:v>20.950019860000001</c:v>
                </c:pt>
                <c:pt idx="18364">
                  <c:v>20.949249349999999</c:v>
                </c:pt>
                <c:pt idx="18365">
                  <c:v>20.94847906</c:v>
                </c:pt>
                <c:pt idx="18366">
                  <c:v>20.947709</c:v>
                </c:pt>
                <c:pt idx="18367">
                  <c:v>20.946939149999999</c:v>
                </c:pt>
                <c:pt idx="18368">
                  <c:v>20.946169529999999</c:v>
                </c:pt>
                <c:pt idx="18369">
                  <c:v>20.945400129999999</c:v>
                </c:pt>
                <c:pt idx="18370">
                  <c:v>20.944630950000001</c:v>
                </c:pt>
                <c:pt idx="18371">
                  <c:v>20.943861989999998</c:v>
                </c:pt>
                <c:pt idx="18372">
                  <c:v>20.94309325</c:v>
                </c:pt>
                <c:pt idx="18373">
                  <c:v>20.942324729999999</c:v>
                </c:pt>
                <c:pt idx="18374">
                  <c:v>20.941556439999999</c:v>
                </c:pt>
                <c:pt idx="18375">
                  <c:v>20.940788359999999</c:v>
                </c:pt>
                <c:pt idx="18376">
                  <c:v>20.94002051</c:v>
                </c:pt>
                <c:pt idx="18377">
                  <c:v>20.939252870000001</c:v>
                </c:pt>
                <c:pt idx="18378">
                  <c:v>20.938485459999999</c:v>
                </c:pt>
                <c:pt idx="18379">
                  <c:v>20.937718270000001</c:v>
                </c:pt>
                <c:pt idx="18380">
                  <c:v>20.936951310000001</c:v>
                </c:pt>
                <c:pt idx="18381">
                  <c:v>20.936184560000001</c:v>
                </c:pt>
                <c:pt idx="18382">
                  <c:v>20.935418030000001</c:v>
                </c:pt>
                <c:pt idx="18383">
                  <c:v>20.934651729999999</c:v>
                </c:pt>
                <c:pt idx="18384">
                  <c:v>20.933885650000001</c:v>
                </c:pt>
                <c:pt idx="18385">
                  <c:v>20.933119789999999</c:v>
                </c:pt>
                <c:pt idx="18386">
                  <c:v>20.932354149999998</c:v>
                </c:pt>
                <c:pt idx="18387">
                  <c:v>20.931588730000001</c:v>
                </c:pt>
                <c:pt idx="18388">
                  <c:v>20.930823539999999</c:v>
                </c:pt>
                <c:pt idx="18389">
                  <c:v>20.930058559999999</c:v>
                </c:pt>
                <c:pt idx="18390">
                  <c:v>20.929293810000001</c:v>
                </c:pt>
                <c:pt idx="18391">
                  <c:v>20.928529279999999</c:v>
                </c:pt>
                <c:pt idx="18392">
                  <c:v>20.927764969999998</c:v>
                </c:pt>
                <c:pt idx="18393">
                  <c:v>20.927000880000001</c:v>
                </c:pt>
                <c:pt idx="18394">
                  <c:v>20.926237019999999</c:v>
                </c:pt>
                <c:pt idx="18395">
                  <c:v>20.925473369999999</c:v>
                </c:pt>
                <c:pt idx="18396">
                  <c:v>20.92470995</c:v>
                </c:pt>
                <c:pt idx="18397">
                  <c:v>20.923946749999999</c:v>
                </c:pt>
                <c:pt idx="18398">
                  <c:v>20.923183770000001</c:v>
                </c:pt>
                <c:pt idx="18399">
                  <c:v>20.922421020000002</c:v>
                </c:pt>
                <c:pt idx="18400">
                  <c:v>20.921658480000001</c:v>
                </c:pt>
                <c:pt idx="18401">
                  <c:v>20.920896169999999</c:v>
                </c:pt>
                <c:pt idx="18402">
                  <c:v>20.92013408</c:v>
                </c:pt>
                <c:pt idx="18403">
                  <c:v>20.919372209999999</c:v>
                </c:pt>
                <c:pt idx="18404">
                  <c:v>20.918610560000001</c:v>
                </c:pt>
                <c:pt idx="18405">
                  <c:v>20.917849140000001</c:v>
                </c:pt>
                <c:pt idx="18406">
                  <c:v>20.917087930000001</c:v>
                </c:pt>
                <c:pt idx="18407">
                  <c:v>20.916326949999998</c:v>
                </c:pt>
                <c:pt idx="18408">
                  <c:v>20.915566200000001</c:v>
                </c:pt>
                <c:pt idx="18409">
                  <c:v>20.914805659999999</c:v>
                </c:pt>
                <c:pt idx="18410">
                  <c:v>20.914045349999999</c:v>
                </c:pt>
                <c:pt idx="18411">
                  <c:v>20.913285259999999</c:v>
                </c:pt>
                <c:pt idx="18412">
                  <c:v>20.912525389999999</c:v>
                </c:pt>
                <c:pt idx="18413">
                  <c:v>20.91176574</c:v>
                </c:pt>
                <c:pt idx="18414">
                  <c:v>20.911006319999998</c:v>
                </c:pt>
                <c:pt idx="18415">
                  <c:v>20.91024711</c:v>
                </c:pt>
                <c:pt idx="18416">
                  <c:v>20.90948813</c:v>
                </c:pt>
                <c:pt idx="18417">
                  <c:v>20.90872938</c:v>
                </c:pt>
                <c:pt idx="18418">
                  <c:v>20.907970840000001</c:v>
                </c:pt>
                <c:pt idx="18419">
                  <c:v>20.907212529999999</c:v>
                </c:pt>
                <c:pt idx="18420">
                  <c:v>20.906454440000001</c:v>
                </c:pt>
                <c:pt idx="18421">
                  <c:v>20.90569657</c:v>
                </c:pt>
                <c:pt idx="18422">
                  <c:v>20.904938919999999</c:v>
                </c:pt>
                <c:pt idx="18423">
                  <c:v>20.9041815</c:v>
                </c:pt>
                <c:pt idx="18424">
                  <c:v>20.903424300000001</c:v>
                </c:pt>
                <c:pt idx="18425">
                  <c:v>20.902667319999999</c:v>
                </c:pt>
                <c:pt idx="18426">
                  <c:v>20.901910560000001</c:v>
                </c:pt>
                <c:pt idx="18427">
                  <c:v>20.901154030000001</c:v>
                </c:pt>
                <c:pt idx="18428">
                  <c:v>20.900397720000001</c:v>
                </c:pt>
                <c:pt idx="18429">
                  <c:v>20.899641630000001</c:v>
                </c:pt>
                <c:pt idx="18430">
                  <c:v>20.89888577</c:v>
                </c:pt>
                <c:pt idx="18431">
                  <c:v>20.898130120000001</c:v>
                </c:pt>
                <c:pt idx="18432">
                  <c:v>20.897374710000001</c:v>
                </c:pt>
                <c:pt idx="18433">
                  <c:v>20.896619510000001</c:v>
                </c:pt>
                <c:pt idx="18434">
                  <c:v>20.895864540000002</c:v>
                </c:pt>
                <c:pt idx="18435">
                  <c:v>20.895109789999999</c:v>
                </c:pt>
                <c:pt idx="18436">
                  <c:v>20.894355260000001</c:v>
                </c:pt>
                <c:pt idx="18437">
                  <c:v>20.89360095</c:v>
                </c:pt>
                <c:pt idx="18438">
                  <c:v>20.89284687</c:v>
                </c:pt>
                <c:pt idx="18439">
                  <c:v>20.89209301</c:v>
                </c:pt>
                <c:pt idx="18440">
                  <c:v>20.891339380000002</c:v>
                </c:pt>
                <c:pt idx="18441">
                  <c:v>20.890585959999999</c:v>
                </c:pt>
                <c:pt idx="18442">
                  <c:v>20.889832770000002</c:v>
                </c:pt>
                <c:pt idx="18443">
                  <c:v>20.889079800000001</c:v>
                </c:pt>
                <c:pt idx="18444">
                  <c:v>20.888327060000002</c:v>
                </c:pt>
                <c:pt idx="18445">
                  <c:v>20.887574539999999</c:v>
                </c:pt>
                <c:pt idx="18446">
                  <c:v>20.886822240000001</c:v>
                </c:pt>
                <c:pt idx="18447">
                  <c:v>20.886070159999999</c:v>
                </c:pt>
                <c:pt idx="18448">
                  <c:v>20.885318309999999</c:v>
                </c:pt>
                <c:pt idx="18449">
                  <c:v>20.884566679999999</c:v>
                </c:pt>
                <c:pt idx="18450">
                  <c:v>20.88381528</c:v>
                </c:pt>
                <c:pt idx="18451">
                  <c:v>20.883064090000001</c:v>
                </c:pt>
                <c:pt idx="18452">
                  <c:v>20.882313140000001</c:v>
                </c:pt>
                <c:pt idx="18453">
                  <c:v>20.8815624</c:v>
                </c:pt>
                <c:pt idx="18454">
                  <c:v>20.88081189</c:v>
                </c:pt>
                <c:pt idx="18455">
                  <c:v>20.880061600000001</c:v>
                </c:pt>
                <c:pt idx="18456">
                  <c:v>20.87931154</c:v>
                </c:pt>
                <c:pt idx="18457">
                  <c:v>20.878561690000002</c:v>
                </c:pt>
                <c:pt idx="18458">
                  <c:v>20.877812080000002</c:v>
                </c:pt>
                <c:pt idx="18459">
                  <c:v>20.877062680000002</c:v>
                </c:pt>
                <c:pt idx="18460">
                  <c:v>20.876313509999999</c:v>
                </c:pt>
                <c:pt idx="18461">
                  <c:v>20.875564560000001</c:v>
                </c:pt>
                <c:pt idx="18462">
                  <c:v>20.874815829999999</c:v>
                </c:pt>
                <c:pt idx="18463">
                  <c:v>20.874067329999999</c:v>
                </c:pt>
                <c:pt idx="18464">
                  <c:v>20.873319049999999</c:v>
                </c:pt>
                <c:pt idx="18465">
                  <c:v>20.872571000000001</c:v>
                </c:pt>
                <c:pt idx="18466">
                  <c:v>20.871823169999999</c:v>
                </c:pt>
                <c:pt idx="18467">
                  <c:v>20.871075560000001</c:v>
                </c:pt>
                <c:pt idx="18468">
                  <c:v>20.870328180000001</c:v>
                </c:pt>
                <c:pt idx="18469">
                  <c:v>20.869581019999998</c:v>
                </c:pt>
                <c:pt idx="18470">
                  <c:v>20.868834079999999</c:v>
                </c:pt>
                <c:pt idx="18471">
                  <c:v>20.868087370000001</c:v>
                </c:pt>
                <c:pt idx="18472">
                  <c:v>20.86734088</c:v>
                </c:pt>
                <c:pt idx="18473">
                  <c:v>20.866594620000001</c:v>
                </c:pt>
                <c:pt idx="18474">
                  <c:v>20.865848580000002</c:v>
                </c:pt>
                <c:pt idx="18475">
                  <c:v>20.865102759999999</c:v>
                </c:pt>
                <c:pt idx="18476">
                  <c:v>20.864357160000001</c:v>
                </c:pt>
                <c:pt idx="18477">
                  <c:v>20.863611800000001</c:v>
                </c:pt>
                <c:pt idx="18478">
                  <c:v>20.862866650000001</c:v>
                </c:pt>
                <c:pt idx="18479">
                  <c:v>20.862121729999998</c:v>
                </c:pt>
                <c:pt idx="18480">
                  <c:v>20.861377040000001</c:v>
                </c:pt>
                <c:pt idx="18481">
                  <c:v>20.860632559999999</c:v>
                </c:pt>
                <c:pt idx="18482">
                  <c:v>20.859888309999999</c:v>
                </c:pt>
                <c:pt idx="18483">
                  <c:v>20.85914429</c:v>
                </c:pt>
                <c:pt idx="18484">
                  <c:v>20.858400490000001</c:v>
                </c:pt>
                <c:pt idx="18485">
                  <c:v>20.857656909999999</c:v>
                </c:pt>
                <c:pt idx="18486">
                  <c:v>20.856913559999999</c:v>
                </c:pt>
                <c:pt idx="18487">
                  <c:v>20.856170429999999</c:v>
                </c:pt>
                <c:pt idx="18488">
                  <c:v>20.855427519999999</c:v>
                </c:pt>
                <c:pt idx="18489">
                  <c:v>20.854684840000001</c:v>
                </c:pt>
                <c:pt idx="18490">
                  <c:v>20.85394239</c:v>
                </c:pt>
                <c:pt idx="18491">
                  <c:v>20.853200149999999</c:v>
                </c:pt>
                <c:pt idx="18492">
                  <c:v>20.85245815</c:v>
                </c:pt>
                <c:pt idx="18493">
                  <c:v>20.851716360000001</c:v>
                </c:pt>
                <c:pt idx="18494">
                  <c:v>20.850974799999999</c:v>
                </c:pt>
                <c:pt idx="18495">
                  <c:v>20.850233469999999</c:v>
                </c:pt>
                <c:pt idx="18496">
                  <c:v>20.849492359999999</c:v>
                </c:pt>
                <c:pt idx="18497">
                  <c:v>20.84875147</c:v>
                </c:pt>
                <c:pt idx="18498">
                  <c:v>20.848010810000002</c:v>
                </c:pt>
                <c:pt idx="18499">
                  <c:v>20.84727037</c:v>
                </c:pt>
                <c:pt idx="18500">
                  <c:v>20.84653016</c:v>
                </c:pt>
                <c:pt idx="18501">
                  <c:v>20.845790170000001</c:v>
                </c:pt>
                <c:pt idx="18502">
                  <c:v>20.845050409999999</c:v>
                </c:pt>
                <c:pt idx="18503">
                  <c:v>20.844310870000001</c:v>
                </c:pt>
                <c:pt idx="18504">
                  <c:v>20.843571560000001</c:v>
                </c:pt>
                <c:pt idx="18505">
                  <c:v>20.842832470000001</c:v>
                </c:pt>
                <c:pt idx="18506">
                  <c:v>20.842093599999998</c:v>
                </c:pt>
                <c:pt idx="18507">
                  <c:v>20.84135496</c:v>
                </c:pt>
                <c:pt idx="18508">
                  <c:v>20.84061655</c:v>
                </c:pt>
                <c:pt idx="18509">
                  <c:v>20.83987836</c:v>
                </c:pt>
                <c:pt idx="18510">
                  <c:v>20.839140390000001</c:v>
                </c:pt>
                <c:pt idx="18511">
                  <c:v>20.838402649999999</c:v>
                </c:pt>
                <c:pt idx="18512">
                  <c:v>20.837665130000001</c:v>
                </c:pt>
                <c:pt idx="18513">
                  <c:v>20.836927840000001</c:v>
                </c:pt>
                <c:pt idx="18514">
                  <c:v>20.836190770000002</c:v>
                </c:pt>
                <c:pt idx="18515">
                  <c:v>20.83545393</c:v>
                </c:pt>
                <c:pt idx="18516">
                  <c:v>20.834717309999998</c:v>
                </c:pt>
                <c:pt idx="18517">
                  <c:v>20.833980919999998</c:v>
                </c:pt>
                <c:pt idx="18518">
                  <c:v>20.833244749999999</c:v>
                </c:pt>
                <c:pt idx="18519">
                  <c:v>20.83250881</c:v>
                </c:pt>
                <c:pt idx="18520">
                  <c:v>20.831773089999999</c:v>
                </c:pt>
                <c:pt idx="18521">
                  <c:v>20.831037599999998</c:v>
                </c:pt>
                <c:pt idx="18522">
                  <c:v>20.830302329999999</c:v>
                </c:pt>
                <c:pt idx="18523">
                  <c:v>20.82956729</c:v>
                </c:pt>
                <c:pt idx="18524">
                  <c:v>20.828832469999998</c:v>
                </c:pt>
                <c:pt idx="18525">
                  <c:v>20.828097880000001</c:v>
                </c:pt>
                <c:pt idx="18526">
                  <c:v>20.827363510000001</c:v>
                </c:pt>
                <c:pt idx="18527">
                  <c:v>20.826629369999999</c:v>
                </c:pt>
                <c:pt idx="18528">
                  <c:v>20.825895460000002</c:v>
                </c:pt>
                <c:pt idx="18529">
                  <c:v>20.82516176</c:v>
                </c:pt>
                <c:pt idx="18530">
                  <c:v>20.824428300000001</c:v>
                </c:pt>
                <c:pt idx="18531">
                  <c:v>20.823695059999999</c:v>
                </c:pt>
                <c:pt idx="18532">
                  <c:v>20.82296204</c:v>
                </c:pt>
                <c:pt idx="18533">
                  <c:v>20.822229249999999</c:v>
                </c:pt>
                <c:pt idx="18534">
                  <c:v>20.821496679999999</c:v>
                </c:pt>
                <c:pt idx="18535">
                  <c:v>20.82076434</c:v>
                </c:pt>
                <c:pt idx="18536">
                  <c:v>20.820032229999999</c:v>
                </c:pt>
                <c:pt idx="18537">
                  <c:v>20.819300340000002</c:v>
                </c:pt>
                <c:pt idx="18538">
                  <c:v>20.818568679999998</c:v>
                </c:pt>
                <c:pt idx="18539">
                  <c:v>20.817837239999999</c:v>
                </c:pt>
                <c:pt idx="18540">
                  <c:v>20.817106030000001</c:v>
                </c:pt>
                <c:pt idx="18541">
                  <c:v>20.81637504</c:v>
                </c:pt>
                <c:pt idx="18542">
                  <c:v>20.815644280000001</c:v>
                </c:pt>
                <c:pt idx="18543">
                  <c:v>20.814913740000001</c:v>
                </c:pt>
                <c:pt idx="18544">
                  <c:v>20.81418343</c:v>
                </c:pt>
                <c:pt idx="18545">
                  <c:v>20.813453339999999</c:v>
                </c:pt>
                <c:pt idx="18546">
                  <c:v>20.812723479999999</c:v>
                </c:pt>
                <c:pt idx="18547">
                  <c:v>20.81199385</c:v>
                </c:pt>
                <c:pt idx="18548">
                  <c:v>20.811264439999999</c:v>
                </c:pt>
                <c:pt idx="18549">
                  <c:v>20.810535260000002</c:v>
                </c:pt>
                <c:pt idx="18550">
                  <c:v>20.809806300000002</c:v>
                </c:pt>
                <c:pt idx="18551">
                  <c:v>20.809077569999999</c:v>
                </c:pt>
                <c:pt idx="18552">
                  <c:v>20.808349069999998</c:v>
                </c:pt>
                <c:pt idx="18553">
                  <c:v>20.807620790000001</c:v>
                </c:pt>
                <c:pt idx="18554">
                  <c:v>20.806892739999999</c:v>
                </c:pt>
                <c:pt idx="18555">
                  <c:v>20.80616491</c:v>
                </c:pt>
                <c:pt idx="18556">
                  <c:v>20.805437309999999</c:v>
                </c:pt>
                <c:pt idx="18557">
                  <c:v>20.804709939999999</c:v>
                </c:pt>
                <c:pt idx="18558">
                  <c:v>20.803982789999999</c:v>
                </c:pt>
                <c:pt idx="18559">
                  <c:v>20.80325586</c:v>
                </c:pt>
                <c:pt idx="18560">
                  <c:v>20.802529159999999</c:v>
                </c:pt>
                <c:pt idx="18561">
                  <c:v>20.801802689999999</c:v>
                </c:pt>
                <c:pt idx="18562">
                  <c:v>20.80107645</c:v>
                </c:pt>
                <c:pt idx="18563">
                  <c:v>20.800350430000002</c:v>
                </c:pt>
                <c:pt idx="18564">
                  <c:v>20.79962463</c:v>
                </c:pt>
                <c:pt idx="18565">
                  <c:v>20.79889906</c:v>
                </c:pt>
                <c:pt idx="18566">
                  <c:v>20.798173720000001</c:v>
                </c:pt>
                <c:pt idx="18567">
                  <c:v>20.79744861</c:v>
                </c:pt>
                <c:pt idx="18568">
                  <c:v>20.796723719999999</c:v>
                </c:pt>
                <c:pt idx="18569">
                  <c:v>20.795999049999999</c:v>
                </c:pt>
                <c:pt idx="18570">
                  <c:v>20.795274620000001</c:v>
                </c:pt>
                <c:pt idx="18571">
                  <c:v>20.794550409999999</c:v>
                </c:pt>
                <c:pt idx="18572">
                  <c:v>20.793826419999998</c:v>
                </c:pt>
                <c:pt idx="18573">
                  <c:v>20.79310267</c:v>
                </c:pt>
                <c:pt idx="18574">
                  <c:v>20.79237913</c:v>
                </c:pt>
                <c:pt idx="18575">
                  <c:v>20.79165583</c:v>
                </c:pt>
                <c:pt idx="18576">
                  <c:v>20.79093276</c:v>
                </c:pt>
                <c:pt idx="18577">
                  <c:v>20.790209900000001</c:v>
                </c:pt>
                <c:pt idx="18578">
                  <c:v>20.789487279999999</c:v>
                </c:pt>
                <c:pt idx="18579">
                  <c:v>20.788764879999999</c:v>
                </c:pt>
                <c:pt idx="18580">
                  <c:v>20.788042699999998</c:v>
                </c:pt>
                <c:pt idx="18581">
                  <c:v>20.78732076</c:v>
                </c:pt>
                <c:pt idx="18582">
                  <c:v>20.786599039999999</c:v>
                </c:pt>
                <c:pt idx="18583">
                  <c:v>20.785877540000001</c:v>
                </c:pt>
                <c:pt idx="18584">
                  <c:v>20.785156279999999</c:v>
                </c:pt>
                <c:pt idx="18585">
                  <c:v>20.784435240000001</c:v>
                </c:pt>
                <c:pt idx="18586">
                  <c:v>20.783714419999999</c:v>
                </c:pt>
                <c:pt idx="18587">
                  <c:v>20.782993829999999</c:v>
                </c:pt>
                <c:pt idx="18588">
                  <c:v>20.78227347</c:v>
                </c:pt>
                <c:pt idx="18589">
                  <c:v>20.781553339999999</c:v>
                </c:pt>
                <c:pt idx="18590">
                  <c:v>20.780833430000001</c:v>
                </c:pt>
                <c:pt idx="18591">
                  <c:v>20.780113750000002</c:v>
                </c:pt>
                <c:pt idx="18592">
                  <c:v>20.7793943</c:v>
                </c:pt>
                <c:pt idx="18593">
                  <c:v>20.778675069999998</c:v>
                </c:pt>
                <c:pt idx="18594">
                  <c:v>20.777956069999998</c:v>
                </c:pt>
                <c:pt idx="18595">
                  <c:v>20.777237299999999</c:v>
                </c:pt>
                <c:pt idx="18596">
                  <c:v>20.776518750000001</c:v>
                </c:pt>
                <c:pt idx="18597">
                  <c:v>20.77580043</c:v>
                </c:pt>
                <c:pt idx="18598">
                  <c:v>20.775082340000001</c:v>
                </c:pt>
                <c:pt idx="18599">
                  <c:v>20.774364479999999</c:v>
                </c:pt>
                <c:pt idx="18600">
                  <c:v>20.773646840000001</c:v>
                </c:pt>
                <c:pt idx="18601">
                  <c:v>20.772929430000001</c:v>
                </c:pt>
                <c:pt idx="18602">
                  <c:v>20.772212249999999</c:v>
                </c:pt>
                <c:pt idx="18603">
                  <c:v>20.771495290000001</c:v>
                </c:pt>
                <c:pt idx="18604">
                  <c:v>20.77077856</c:v>
                </c:pt>
                <c:pt idx="18605">
                  <c:v>20.770062060000001</c:v>
                </c:pt>
                <c:pt idx="18606">
                  <c:v>20.769345779999998</c:v>
                </c:pt>
                <c:pt idx="18607">
                  <c:v>20.768629730000001</c:v>
                </c:pt>
                <c:pt idx="18608">
                  <c:v>20.767913910000001</c:v>
                </c:pt>
                <c:pt idx="18609">
                  <c:v>20.767198310000001</c:v>
                </c:pt>
                <c:pt idx="18610">
                  <c:v>20.76648295</c:v>
                </c:pt>
                <c:pt idx="18611">
                  <c:v>20.76576781</c:v>
                </c:pt>
                <c:pt idx="18612">
                  <c:v>20.76505289</c:v>
                </c:pt>
                <c:pt idx="18613">
                  <c:v>20.764338209999998</c:v>
                </c:pt>
                <c:pt idx="18614">
                  <c:v>20.763623750000001</c:v>
                </c:pt>
                <c:pt idx="18615">
                  <c:v>20.762909520000001</c:v>
                </c:pt>
                <c:pt idx="18616">
                  <c:v>20.762195510000002</c:v>
                </c:pt>
                <c:pt idx="18617">
                  <c:v>20.761481740000001</c:v>
                </c:pt>
                <c:pt idx="18618">
                  <c:v>20.76076819</c:v>
                </c:pt>
                <c:pt idx="18619">
                  <c:v>20.760054870000001</c:v>
                </c:pt>
                <c:pt idx="18620">
                  <c:v>20.759341769999999</c:v>
                </c:pt>
                <c:pt idx="18621">
                  <c:v>20.758628909999999</c:v>
                </c:pt>
                <c:pt idx="18622">
                  <c:v>20.757916269999999</c:v>
                </c:pt>
                <c:pt idx="18623">
                  <c:v>20.757203860000001</c:v>
                </c:pt>
                <c:pt idx="18624">
                  <c:v>20.75649168</c:v>
                </c:pt>
                <c:pt idx="18625">
                  <c:v>20.75577972</c:v>
                </c:pt>
                <c:pt idx="18626">
                  <c:v>20.755067990000001</c:v>
                </c:pt>
                <c:pt idx="18627">
                  <c:v>20.754356489999999</c:v>
                </c:pt>
                <c:pt idx="18628">
                  <c:v>20.753645219999999</c:v>
                </c:pt>
                <c:pt idx="18629">
                  <c:v>20.75293417</c:v>
                </c:pt>
                <c:pt idx="18630">
                  <c:v>20.752223350000001</c:v>
                </c:pt>
                <c:pt idx="18631">
                  <c:v>20.751512760000001</c:v>
                </c:pt>
                <c:pt idx="18632">
                  <c:v>20.750802400000001</c:v>
                </c:pt>
                <c:pt idx="18633">
                  <c:v>20.750092259999999</c:v>
                </c:pt>
                <c:pt idx="18634">
                  <c:v>20.749382359999998</c:v>
                </c:pt>
                <c:pt idx="18635">
                  <c:v>20.748672679999999</c:v>
                </c:pt>
                <c:pt idx="18636">
                  <c:v>20.74796323</c:v>
                </c:pt>
                <c:pt idx="18637">
                  <c:v>20.747254000000002</c:v>
                </c:pt>
                <c:pt idx="18638">
                  <c:v>20.746545009999998</c:v>
                </c:pt>
                <c:pt idx="18639">
                  <c:v>20.745836239999999</c:v>
                </c:pt>
                <c:pt idx="18640">
                  <c:v>20.745127700000001</c:v>
                </c:pt>
                <c:pt idx="18641">
                  <c:v>20.744419390000001</c:v>
                </c:pt>
                <c:pt idx="18642">
                  <c:v>20.743711300000001</c:v>
                </c:pt>
                <c:pt idx="18643">
                  <c:v>20.74300345</c:v>
                </c:pt>
                <c:pt idx="18644">
                  <c:v>20.742295819999999</c:v>
                </c:pt>
                <c:pt idx="18645">
                  <c:v>20.741588419999999</c:v>
                </c:pt>
                <c:pt idx="18646">
                  <c:v>20.740881250000001</c:v>
                </c:pt>
                <c:pt idx="18647">
                  <c:v>20.7401743</c:v>
                </c:pt>
                <c:pt idx="18648">
                  <c:v>20.73946759</c:v>
                </c:pt>
                <c:pt idx="18649">
                  <c:v>20.738761109999999</c:v>
                </c:pt>
                <c:pt idx="18650">
                  <c:v>20.738054850000001</c:v>
                </c:pt>
                <c:pt idx="18651">
                  <c:v>20.737348820000001</c:v>
                </c:pt>
                <c:pt idx="18652">
                  <c:v>20.736643010000002</c:v>
                </c:pt>
                <c:pt idx="18653">
                  <c:v>20.735937440000001</c:v>
                </c:pt>
                <c:pt idx="18654">
                  <c:v>20.73523209</c:v>
                </c:pt>
                <c:pt idx="18655">
                  <c:v>20.734526970000001</c:v>
                </c:pt>
                <c:pt idx="18656">
                  <c:v>20.73382209</c:v>
                </c:pt>
                <c:pt idx="18657">
                  <c:v>20.733117419999999</c:v>
                </c:pt>
                <c:pt idx="18658">
                  <c:v>20.73241299</c:v>
                </c:pt>
                <c:pt idx="18659">
                  <c:v>20.731708789999999</c:v>
                </c:pt>
                <c:pt idx="18660">
                  <c:v>20.731004810000002</c:v>
                </c:pt>
                <c:pt idx="18661">
                  <c:v>20.730301059999999</c:v>
                </c:pt>
                <c:pt idx="18662">
                  <c:v>20.72959754</c:v>
                </c:pt>
                <c:pt idx="18663">
                  <c:v>20.72889425</c:v>
                </c:pt>
                <c:pt idx="18664">
                  <c:v>20.72819119</c:v>
                </c:pt>
                <c:pt idx="18665">
                  <c:v>20.727488359999999</c:v>
                </c:pt>
                <c:pt idx="18666">
                  <c:v>20.726785750000001</c:v>
                </c:pt>
                <c:pt idx="18667">
                  <c:v>20.726083370000001</c:v>
                </c:pt>
                <c:pt idx="18668">
                  <c:v>20.72538123</c:v>
                </c:pt>
                <c:pt idx="18669">
                  <c:v>20.724679309999999</c:v>
                </c:pt>
                <c:pt idx="18670">
                  <c:v>20.723977619999999</c:v>
                </c:pt>
                <c:pt idx="18671">
                  <c:v>20.72327615</c:v>
                </c:pt>
                <c:pt idx="18672">
                  <c:v>20.72257493</c:v>
                </c:pt>
                <c:pt idx="18673">
                  <c:v>20.72187392</c:v>
                </c:pt>
                <c:pt idx="18674">
                  <c:v>20.721173149999998</c:v>
                </c:pt>
                <c:pt idx="18675">
                  <c:v>20.720472600000001</c:v>
                </c:pt>
                <c:pt idx="18676">
                  <c:v>20.719772280000001</c:v>
                </c:pt>
                <c:pt idx="18677">
                  <c:v>20.719072189999999</c:v>
                </c:pt>
                <c:pt idx="18678">
                  <c:v>20.718372330000001</c:v>
                </c:pt>
                <c:pt idx="18679">
                  <c:v>20.717672700000001</c:v>
                </c:pt>
                <c:pt idx="18680">
                  <c:v>20.716973299999999</c:v>
                </c:pt>
                <c:pt idx="18681">
                  <c:v>20.716274120000001</c:v>
                </c:pt>
                <c:pt idx="18682">
                  <c:v>20.715575179999998</c:v>
                </c:pt>
                <c:pt idx="18683">
                  <c:v>20.714876459999999</c:v>
                </c:pt>
                <c:pt idx="18684">
                  <c:v>20.714177979999999</c:v>
                </c:pt>
                <c:pt idx="18685">
                  <c:v>20.713479719999999</c:v>
                </c:pt>
                <c:pt idx="18686">
                  <c:v>20.71278169</c:v>
                </c:pt>
                <c:pt idx="18687">
                  <c:v>20.712083889999999</c:v>
                </c:pt>
                <c:pt idx="18688">
                  <c:v>20.711386319999999</c:v>
                </c:pt>
                <c:pt idx="18689">
                  <c:v>20.71068898</c:v>
                </c:pt>
                <c:pt idx="18690">
                  <c:v>20.70999187</c:v>
                </c:pt>
                <c:pt idx="18691">
                  <c:v>20.709294979999999</c:v>
                </c:pt>
                <c:pt idx="18692">
                  <c:v>20.708598330000001</c:v>
                </c:pt>
                <c:pt idx="18693">
                  <c:v>20.7079019</c:v>
                </c:pt>
                <c:pt idx="18694">
                  <c:v>20.70720571</c:v>
                </c:pt>
                <c:pt idx="18695">
                  <c:v>20.706509740000001</c:v>
                </c:pt>
                <c:pt idx="18696">
                  <c:v>20.705814010000001</c:v>
                </c:pt>
                <c:pt idx="18697">
                  <c:v>20.705118500000001</c:v>
                </c:pt>
                <c:pt idx="18698">
                  <c:v>20.704423219999999</c:v>
                </c:pt>
                <c:pt idx="18699">
                  <c:v>20.703728170000002</c:v>
                </c:pt>
                <c:pt idx="18700">
                  <c:v>20.703033349999998</c:v>
                </c:pt>
                <c:pt idx="18701">
                  <c:v>20.70233876</c:v>
                </c:pt>
                <c:pt idx="18702">
                  <c:v>20.701644399999999</c:v>
                </c:pt>
                <c:pt idx="18703">
                  <c:v>20.70095027</c:v>
                </c:pt>
                <c:pt idx="18704">
                  <c:v>20.700256370000002</c:v>
                </c:pt>
                <c:pt idx="18705">
                  <c:v>20.699562700000001</c:v>
                </c:pt>
                <c:pt idx="18706">
                  <c:v>20.698869250000001</c:v>
                </c:pt>
                <c:pt idx="18707">
                  <c:v>20.69817604</c:v>
                </c:pt>
                <c:pt idx="18708">
                  <c:v>20.69748306</c:v>
                </c:pt>
                <c:pt idx="18709">
                  <c:v>20.6967903</c:v>
                </c:pt>
                <c:pt idx="18710">
                  <c:v>20.696097779999999</c:v>
                </c:pt>
                <c:pt idx="18711">
                  <c:v>20.695405480000002</c:v>
                </c:pt>
                <c:pt idx="18712">
                  <c:v>20.694713419999999</c:v>
                </c:pt>
                <c:pt idx="18713">
                  <c:v>20.694021580000001</c:v>
                </c:pt>
                <c:pt idx="18714">
                  <c:v>20.693329970000001</c:v>
                </c:pt>
                <c:pt idx="18715">
                  <c:v>20.692638599999999</c:v>
                </c:pt>
                <c:pt idx="18716">
                  <c:v>20.691947450000001</c:v>
                </c:pt>
                <c:pt idx="18717">
                  <c:v>20.69125653</c:v>
                </c:pt>
                <c:pt idx="18718">
                  <c:v>20.690565849999999</c:v>
                </c:pt>
                <c:pt idx="18719">
                  <c:v>20.689875390000001</c:v>
                </c:pt>
                <c:pt idx="18720">
                  <c:v>20.689185169999998</c:v>
                </c:pt>
                <c:pt idx="18721">
                  <c:v>20.688495169999999</c:v>
                </c:pt>
                <c:pt idx="18722">
                  <c:v>20.687805399999998</c:v>
                </c:pt>
                <c:pt idx="18723">
                  <c:v>20.68711587</c:v>
                </c:pt>
                <c:pt idx="18724">
                  <c:v>20.686426560000001</c:v>
                </c:pt>
                <c:pt idx="18725">
                  <c:v>20.68573748</c:v>
                </c:pt>
                <c:pt idx="18726">
                  <c:v>20.685048630000001</c:v>
                </c:pt>
                <c:pt idx="18727">
                  <c:v>20.68436002</c:v>
                </c:pt>
                <c:pt idx="18728">
                  <c:v>20.683671629999999</c:v>
                </c:pt>
                <c:pt idx="18729">
                  <c:v>20.68298347</c:v>
                </c:pt>
                <c:pt idx="18730">
                  <c:v>20.682295539999998</c:v>
                </c:pt>
                <c:pt idx="18731">
                  <c:v>20.681607840000002</c:v>
                </c:pt>
                <c:pt idx="18732">
                  <c:v>20.68092038</c:v>
                </c:pt>
                <c:pt idx="18733">
                  <c:v>20.680233139999999</c:v>
                </c:pt>
                <c:pt idx="18734">
                  <c:v>20.679546129999999</c:v>
                </c:pt>
                <c:pt idx="18735">
                  <c:v>20.678859360000001</c:v>
                </c:pt>
                <c:pt idx="18736">
                  <c:v>20.67817281</c:v>
                </c:pt>
                <c:pt idx="18737">
                  <c:v>20.67748649</c:v>
                </c:pt>
                <c:pt idx="18738">
                  <c:v>20.676800409999998</c:v>
                </c:pt>
                <c:pt idx="18739">
                  <c:v>20.676114550000001</c:v>
                </c:pt>
                <c:pt idx="18740">
                  <c:v>20.675428929999999</c:v>
                </c:pt>
                <c:pt idx="18741">
                  <c:v>20.674743530000001</c:v>
                </c:pt>
                <c:pt idx="18742">
                  <c:v>20.674058370000001</c:v>
                </c:pt>
                <c:pt idx="18743">
                  <c:v>20.673373430000002</c:v>
                </c:pt>
                <c:pt idx="18744">
                  <c:v>20.672688730000001</c:v>
                </c:pt>
                <c:pt idx="18745">
                  <c:v>20.672004260000001</c:v>
                </c:pt>
                <c:pt idx="18746">
                  <c:v>20.67132002</c:v>
                </c:pt>
                <c:pt idx="18747">
                  <c:v>20.670635999999998</c:v>
                </c:pt>
                <c:pt idx="18748">
                  <c:v>20.669952219999999</c:v>
                </c:pt>
                <c:pt idx="18749">
                  <c:v>20.669268670000001</c:v>
                </c:pt>
                <c:pt idx="18750">
                  <c:v>20.668585350000001</c:v>
                </c:pt>
                <c:pt idx="18751">
                  <c:v>20.667902260000002</c:v>
                </c:pt>
                <c:pt idx="18752">
                  <c:v>20.6672194</c:v>
                </c:pt>
                <c:pt idx="18753">
                  <c:v>20.66653677</c:v>
                </c:pt>
                <c:pt idx="18754">
                  <c:v>20.665854370000002</c:v>
                </c:pt>
                <c:pt idx="18755">
                  <c:v>20.665172200000001</c:v>
                </c:pt>
                <c:pt idx="18756">
                  <c:v>20.664490260000001</c:v>
                </c:pt>
                <c:pt idx="18757">
                  <c:v>20.66380856</c:v>
                </c:pt>
                <c:pt idx="18758">
                  <c:v>20.663127079999999</c:v>
                </c:pt>
                <c:pt idx="18759">
                  <c:v>20.66244584</c:v>
                </c:pt>
                <c:pt idx="18760">
                  <c:v>20.661764819999998</c:v>
                </c:pt>
                <c:pt idx="18761">
                  <c:v>20.661084039999999</c:v>
                </c:pt>
                <c:pt idx="18762">
                  <c:v>20.66040349</c:v>
                </c:pt>
                <c:pt idx="18763">
                  <c:v>20.659723159999999</c:v>
                </c:pt>
                <c:pt idx="18764">
                  <c:v>20.659043069999999</c:v>
                </c:pt>
                <c:pt idx="18765">
                  <c:v>20.658363210000001</c:v>
                </c:pt>
                <c:pt idx="18766">
                  <c:v>20.65768358</c:v>
                </c:pt>
                <c:pt idx="18767">
                  <c:v>20.657004189999999</c:v>
                </c:pt>
                <c:pt idx="18768">
                  <c:v>20.656325030000001</c:v>
                </c:pt>
                <c:pt idx="18769">
                  <c:v>20.655646090000001</c:v>
                </c:pt>
                <c:pt idx="18770">
                  <c:v>20.654967379999999</c:v>
                </c:pt>
                <c:pt idx="18771">
                  <c:v>20.654288909999998</c:v>
                </c:pt>
                <c:pt idx="18772">
                  <c:v>20.653610669999999</c:v>
                </c:pt>
                <c:pt idx="18773">
                  <c:v>20.65293265</c:v>
                </c:pt>
                <c:pt idx="18774">
                  <c:v>20.65225487</c:v>
                </c:pt>
                <c:pt idx="18775">
                  <c:v>20.651577320000001</c:v>
                </c:pt>
                <c:pt idx="18776">
                  <c:v>20.6509</c:v>
                </c:pt>
                <c:pt idx="18777">
                  <c:v>20.650222920000001</c:v>
                </c:pt>
                <c:pt idx="18778">
                  <c:v>20.649546059999999</c:v>
                </c:pt>
                <c:pt idx="18779">
                  <c:v>20.648869439999999</c:v>
                </c:pt>
                <c:pt idx="18780">
                  <c:v>20.648193039999999</c:v>
                </c:pt>
                <c:pt idx="18781">
                  <c:v>20.647516880000001</c:v>
                </c:pt>
                <c:pt idx="18782">
                  <c:v>20.646840950000001</c:v>
                </c:pt>
                <c:pt idx="18783">
                  <c:v>20.646165249999999</c:v>
                </c:pt>
                <c:pt idx="18784">
                  <c:v>20.645489779999998</c:v>
                </c:pt>
                <c:pt idx="18785">
                  <c:v>20.644814539999999</c:v>
                </c:pt>
                <c:pt idx="18786">
                  <c:v>20.644139540000001</c:v>
                </c:pt>
                <c:pt idx="18787">
                  <c:v>20.643464760000001</c:v>
                </c:pt>
                <c:pt idx="18788">
                  <c:v>20.642790219999998</c:v>
                </c:pt>
                <c:pt idx="18789">
                  <c:v>20.642115910000001</c:v>
                </c:pt>
                <c:pt idx="18790">
                  <c:v>20.641441830000002</c:v>
                </c:pt>
                <c:pt idx="18791">
                  <c:v>20.64076798</c:v>
                </c:pt>
                <c:pt idx="18792">
                  <c:v>20.64009437</c:v>
                </c:pt>
                <c:pt idx="18793">
                  <c:v>20.639420980000001</c:v>
                </c:pt>
                <c:pt idx="18794">
                  <c:v>20.63874783</c:v>
                </c:pt>
                <c:pt idx="18795">
                  <c:v>20.638074899999999</c:v>
                </c:pt>
                <c:pt idx="18796">
                  <c:v>20.637402210000001</c:v>
                </c:pt>
                <c:pt idx="18797">
                  <c:v>20.636729750000001</c:v>
                </c:pt>
                <c:pt idx="18798">
                  <c:v>20.636057529999999</c:v>
                </c:pt>
                <c:pt idx="18799">
                  <c:v>20.635385530000001</c:v>
                </c:pt>
                <c:pt idx="18800">
                  <c:v>20.634713770000001</c:v>
                </c:pt>
                <c:pt idx="18801">
                  <c:v>20.634042229999999</c:v>
                </c:pt>
                <c:pt idx="18802">
                  <c:v>20.633370930000002</c:v>
                </c:pt>
                <c:pt idx="18803">
                  <c:v>20.632699859999999</c:v>
                </c:pt>
                <c:pt idx="18804">
                  <c:v>20.632029030000002</c:v>
                </c:pt>
                <c:pt idx="18805">
                  <c:v>20.631358420000002</c:v>
                </c:pt>
                <c:pt idx="18806">
                  <c:v>20.63068805</c:v>
                </c:pt>
                <c:pt idx="18807">
                  <c:v>20.630017909999999</c:v>
                </c:pt>
                <c:pt idx="18808">
                  <c:v>20.629348</c:v>
                </c:pt>
                <c:pt idx="18809">
                  <c:v>20.628678319999999</c:v>
                </c:pt>
                <c:pt idx="18810">
                  <c:v>20.628008869999999</c:v>
                </c:pt>
                <c:pt idx="18811">
                  <c:v>20.627339660000001</c:v>
                </c:pt>
                <c:pt idx="18812">
                  <c:v>20.62667068</c:v>
                </c:pt>
                <c:pt idx="18813">
                  <c:v>20.626001930000001</c:v>
                </c:pt>
                <c:pt idx="18814">
                  <c:v>20.62533341</c:v>
                </c:pt>
                <c:pt idx="18815">
                  <c:v>20.62466512</c:v>
                </c:pt>
                <c:pt idx="18816">
                  <c:v>20.623997079999999</c:v>
                </c:pt>
                <c:pt idx="18817">
                  <c:v>20.623329250000001</c:v>
                </c:pt>
                <c:pt idx="18818">
                  <c:v>20.622661659999999</c:v>
                </c:pt>
                <c:pt idx="18819">
                  <c:v>20.621994310000002</c:v>
                </c:pt>
                <c:pt idx="18820">
                  <c:v>20.621327180000002</c:v>
                </c:pt>
                <c:pt idx="18821">
                  <c:v>20.62066029</c:v>
                </c:pt>
                <c:pt idx="18822">
                  <c:v>20.61999363</c:v>
                </c:pt>
                <c:pt idx="18823">
                  <c:v>20.619327200000001</c:v>
                </c:pt>
                <c:pt idx="18824">
                  <c:v>20.618660999999999</c:v>
                </c:pt>
                <c:pt idx="18825">
                  <c:v>20.61799504</c:v>
                </c:pt>
                <c:pt idx="18826">
                  <c:v>20.617329309999999</c:v>
                </c:pt>
                <c:pt idx="18827">
                  <c:v>20.616663809999999</c:v>
                </c:pt>
                <c:pt idx="18828">
                  <c:v>20.61599854</c:v>
                </c:pt>
                <c:pt idx="18829">
                  <c:v>20.615333499999998</c:v>
                </c:pt>
                <c:pt idx="18830">
                  <c:v>20.614668699999999</c:v>
                </c:pt>
                <c:pt idx="18831">
                  <c:v>20.614004130000001</c:v>
                </c:pt>
                <c:pt idx="18832">
                  <c:v>20.613339790000001</c:v>
                </c:pt>
                <c:pt idx="18833">
                  <c:v>20.61267569</c:v>
                </c:pt>
                <c:pt idx="18834">
                  <c:v>20.612011819999999</c:v>
                </c:pt>
                <c:pt idx="18835">
                  <c:v>20.61134818</c:v>
                </c:pt>
                <c:pt idx="18836">
                  <c:v>20.610684769999999</c:v>
                </c:pt>
                <c:pt idx="18837">
                  <c:v>20.610021589999999</c:v>
                </c:pt>
                <c:pt idx="18838">
                  <c:v>20.609358650000001</c:v>
                </c:pt>
                <c:pt idx="18839">
                  <c:v>20.60869594</c:v>
                </c:pt>
                <c:pt idx="18840">
                  <c:v>20.608033469999999</c:v>
                </c:pt>
                <c:pt idx="18841">
                  <c:v>20.607371229999998</c:v>
                </c:pt>
                <c:pt idx="18842">
                  <c:v>20.606709210000002</c:v>
                </c:pt>
                <c:pt idx="18843">
                  <c:v>20.60604743</c:v>
                </c:pt>
                <c:pt idx="18844">
                  <c:v>20.605385890000001</c:v>
                </c:pt>
                <c:pt idx="18845">
                  <c:v>20.604724569999998</c:v>
                </c:pt>
                <c:pt idx="18846">
                  <c:v>20.604063490000001</c:v>
                </c:pt>
                <c:pt idx="18847">
                  <c:v>20.603402639999999</c:v>
                </c:pt>
                <c:pt idx="18848">
                  <c:v>20.602742030000002</c:v>
                </c:pt>
                <c:pt idx="18849">
                  <c:v>20.602081640000002</c:v>
                </c:pt>
                <c:pt idx="18850">
                  <c:v>20.60142149</c:v>
                </c:pt>
                <c:pt idx="18851">
                  <c:v>20.60076158</c:v>
                </c:pt>
                <c:pt idx="18852">
                  <c:v>20.600101890000001</c:v>
                </c:pt>
                <c:pt idx="18853">
                  <c:v>20.599442440000001</c:v>
                </c:pt>
                <c:pt idx="18854">
                  <c:v>20.598783220000001</c:v>
                </c:pt>
                <c:pt idx="18855">
                  <c:v>20.598124240000001</c:v>
                </c:pt>
                <c:pt idx="18856">
                  <c:v>20.597465490000001</c:v>
                </c:pt>
                <c:pt idx="18857">
                  <c:v>20.596806969999999</c:v>
                </c:pt>
                <c:pt idx="18858">
                  <c:v>20.596148679999999</c:v>
                </c:pt>
                <c:pt idx="18859">
                  <c:v>20.59549063</c:v>
                </c:pt>
                <c:pt idx="18860">
                  <c:v>20.59483281</c:v>
                </c:pt>
                <c:pt idx="18861">
                  <c:v>20.59417522</c:v>
                </c:pt>
                <c:pt idx="18862">
                  <c:v>20.593517859999999</c:v>
                </c:pt>
                <c:pt idx="18863">
                  <c:v>20.592860739999999</c:v>
                </c:pt>
                <c:pt idx="18864">
                  <c:v>20.592203860000001</c:v>
                </c:pt>
                <c:pt idx="18865">
                  <c:v>20.591547210000002</c:v>
                </c:pt>
                <c:pt idx="18866">
                  <c:v>20.59089079</c:v>
                </c:pt>
                <c:pt idx="18867">
                  <c:v>20.590234599999999</c:v>
                </c:pt>
                <c:pt idx="18868">
                  <c:v>20.589578639999999</c:v>
                </c:pt>
                <c:pt idx="18869">
                  <c:v>20.588922920000002</c:v>
                </c:pt>
                <c:pt idx="18870">
                  <c:v>20.588267429999998</c:v>
                </c:pt>
                <c:pt idx="18871">
                  <c:v>20.587612180000001</c:v>
                </c:pt>
                <c:pt idx="18872">
                  <c:v>20.586957160000001</c:v>
                </c:pt>
                <c:pt idx="18873">
                  <c:v>20.586302369999999</c:v>
                </c:pt>
                <c:pt idx="18874">
                  <c:v>20.585647810000001</c:v>
                </c:pt>
                <c:pt idx="18875">
                  <c:v>20.584993489999999</c:v>
                </c:pt>
                <c:pt idx="18876">
                  <c:v>20.584339400000001</c:v>
                </c:pt>
                <c:pt idx="18877">
                  <c:v>20.583685549999998</c:v>
                </c:pt>
                <c:pt idx="18878">
                  <c:v>20.583031930000001</c:v>
                </c:pt>
                <c:pt idx="18879">
                  <c:v>20.582378540000001</c:v>
                </c:pt>
                <c:pt idx="18880">
                  <c:v>20.581725380000002</c:v>
                </c:pt>
                <c:pt idx="18881">
                  <c:v>20.581072460000001</c:v>
                </c:pt>
                <c:pt idx="18882">
                  <c:v>20.580419769999999</c:v>
                </c:pt>
                <c:pt idx="18883">
                  <c:v>20.579767319999998</c:v>
                </c:pt>
                <c:pt idx="18884">
                  <c:v>20.579115099999999</c:v>
                </c:pt>
                <c:pt idx="18885">
                  <c:v>20.578463110000001</c:v>
                </c:pt>
                <c:pt idx="18886">
                  <c:v>20.577811359999998</c:v>
                </c:pt>
                <c:pt idx="18887">
                  <c:v>20.57715984</c:v>
                </c:pt>
                <c:pt idx="18888">
                  <c:v>20.576508560000001</c:v>
                </c:pt>
                <c:pt idx="18889">
                  <c:v>20.575857509999999</c:v>
                </c:pt>
                <c:pt idx="18890">
                  <c:v>20.575206690000002</c:v>
                </c:pt>
                <c:pt idx="18891">
                  <c:v>20.57455611</c:v>
                </c:pt>
                <c:pt idx="18892">
                  <c:v>20.573905759999999</c:v>
                </c:pt>
                <c:pt idx="18893">
                  <c:v>20.573255639999999</c:v>
                </c:pt>
                <c:pt idx="18894">
                  <c:v>20.572605759999998</c:v>
                </c:pt>
                <c:pt idx="18895">
                  <c:v>20.571956109999999</c:v>
                </c:pt>
                <c:pt idx="18896">
                  <c:v>20.57130669</c:v>
                </c:pt>
                <c:pt idx="18897">
                  <c:v>20.57065751</c:v>
                </c:pt>
                <c:pt idx="18898">
                  <c:v>20.570008569999999</c:v>
                </c:pt>
                <c:pt idx="18899">
                  <c:v>20.569359850000001</c:v>
                </c:pt>
                <c:pt idx="18900">
                  <c:v>20.568711369999999</c:v>
                </c:pt>
                <c:pt idx="18901">
                  <c:v>20.568063129999999</c:v>
                </c:pt>
                <c:pt idx="18902">
                  <c:v>20.56741512</c:v>
                </c:pt>
                <c:pt idx="18903">
                  <c:v>20.566767339999998</c:v>
                </c:pt>
                <c:pt idx="18904">
                  <c:v>20.566119789999998</c:v>
                </c:pt>
                <c:pt idx="18905">
                  <c:v>20.565472490000001</c:v>
                </c:pt>
                <c:pt idx="18906">
                  <c:v>20.564825410000001</c:v>
                </c:pt>
                <c:pt idx="18907">
                  <c:v>20.564178569999999</c:v>
                </c:pt>
                <c:pt idx="18908">
                  <c:v>20.563531959999999</c:v>
                </c:pt>
                <c:pt idx="18909">
                  <c:v>20.56288559</c:v>
                </c:pt>
                <c:pt idx="18910">
                  <c:v>20.56223945</c:v>
                </c:pt>
                <c:pt idx="18911">
                  <c:v>20.561593550000001</c:v>
                </c:pt>
                <c:pt idx="18912">
                  <c:v>20.560947880000001</c:v>
                </c:pt>
                <c:pt idx="18913">
                  <c:v>20.560302449999998</c:v>
                </c:pt>
                <c:pt idx="18914">
                  <c:v>20.55965724</c:v>
                </c:pt>
                <c:pt idx="18915">
                  <c:v>20.559012280000001</c:v>
                </c:pt>
                <c:pt idx="18916">
                  <c:v>20.558367539999999</c:v>
                </c:pt>
                <c:pt idx="18917">
                  <c:v>20.557723039999999</c:v>
                </c:pt>
                <c:pt idx="18918">
                  <c:v>20.557078780000001</c:v>
                </c:pt>
                <c:pt idx="18919">
                  <c:v>20.556434750000001</c:v>
                </c:pt>
                <c:pt idx="18920">
                  <c:v>20.555790949999999</c:v>
                </c:pt>
                <c:pt idx="18921">
                  <c:v>20.555147389999998</c:v>
                </c:pt>
                <c:pt idx="18922">
                  <c:v>20.55450407</c:v>
                </c:pt>
                <c:pt idx="18923">
                  <c:v>20.553860969999999</c:v>
                </c:pt>
                <c:pt idx="18924">
                  <c:v>20.55321812</c:v>
                </c:pt>
                <c:pt idx="18925">
                  <c:v>20.552575489999999</c:v>
                </c:pt>
                <c:pt idx="18926">
                  <c:v>20.551933099999999</c:v>
                </c:pt>
                <c:pt idx="18927">
                  <c:v>20.551290949999999</c:v>
                </c:pt>
                <c:pt idx="18928">
                  <c:v>20.550649029999999</c:v>
                </c:pt>
                <c:pt idx="18929">
                  <c:v>20.550007340000001</c:v>
                </c:pt>
                <c:pt idx="18930">
                  <c:v>20.549365890000001</c:v>
                </c:pt>
                <c:pt idx="18931">
                  <c:v>20.548724679999999</c:v>
                </c:pt>
                <c:pt idx="18932">
                  <c:v>20.548083699999999</c:v>
                </c:pt>
                <c:pt idx="18933">
                  <c:v>20.547442950000001</c:v>
                </c:pt>
                <c:pt idx="18934">
                  <c:v>20.54680244</c:v>
                </c:pt>
                <c:pt idx="18935">
                  <c:v>20.546162160000002</c:v>
                </c:pt>
                <c:pt idx="18936">
                  <c:v>20.545522120000001</c:v>
                </c:pt>
                <c:pt idx="18937">
                  <c:v>20.544882319999999</c:v>
                </c:pt>
                <c:pt idx="18938">
                  <c:v>20.544242740000001</c:v>
                </c:pt>
                <c:pt idx="18939">
                  <c:v>20.543603409999999</c:v>
                </c:pt>
                <c:pt idx="18940">
                  <c:v>20.542964300000001</c:v>
                </c:pt>
                <c:pt idx="18941">
                  <c:v>20.542325430000002</c:v>
                </c:pt>
                <c:pt idx="18942">
                  <c:v>20.541686800000001</c:v>
                </c:pt>
                <c:pt idx="18943">
                  <c:v>20.541048400000001</c:v>
                </c:pt>
                <c:pt idx="18944">
                  <c:v>20.54041024</c:v>
                </c:pt>
                <c:pt idx="18945">
                  <c:v>20.53977231</c:v>
                </c:pt>
                <c:pt idx="18946">
                  <c:v>20.539134619999999</c:v>
                </c:pt>
                <c:pt idx="18947">
                  <c:v>20.538497159999999</c:v>
                </c:pt>
                <c:pt idx="18948">
                  <c:v>20.53785993</c:v>
                </c:pt>
                <c:pt idx="18949">
                  <c:v>20.537222939999999</c:v>
                </c:pt>
                <c:pt idx="18950">
                  <c:v>20.536586190000001</c:v>
                </c:pt>
                <c:pt idx="18951">
                  <c:v>20.535949670000001</c:v>
                </c:pt>
                <c:pt idx="18952">
                  <c:v>20.535313389999999</c:v>
                </c:pt>
                <c:pt idx="18953">
                  <c:v>20.534677339999998</c:v>
                </c:pt>
                <c:pt idx="18954">
                  <c:v>20.53404153</c:v>
                </c:pt>
                <c:pt idx="18955">
                  <c:v>20.533405949999999</c:v>
                </c:pt>
                <c:pt idx="18956">
                  <c:v>20.532770599999999</c:v>
                </c:pt>
                <c:pt idx="18957">
                  <c:v>20.532135499999999</c:v>
                </c:pt>
                <c:pt idx="18958">
                  <c:v>20.531500619999999</c:v>
                </c:pt>
                <c:pt idx="18959">
                  <c:v>20.530865989999999</c:v>
                </c:pt>
                <c:pt idx="18960">
                  <c:v>20.53023159</c:v>
                </c:pt>
                <c:pt idx="18961">
                  <c:v>20.529597429999999</c:v>
                </c:pt>
                <c:pt idx="18962">
                  <c:v>20.528963489999999</c:v>
                </c:pt>
                <c:pt idx="18963">
                  <c:v>20.528329800000002</c:v>
                </c:pt>
                <c:pt idx="18964">
                  <c:v>20.527696339999999</c:v>
                </c:pt>
                <c:pt idx="18965">
                  <c:v>20.52706311</c:v>
                </c:pt>
                <c:pt idx="18966">
                  <c:v>20.526430120000001</c:v>
                </c:pt>
                <c:pt idx="18967">
                  <c:v>20.525797369999999</c:v>
                </c:pt>
                <c:pt idx="18968">
                  <c:v>20.525164849999999</c:v>
                </c:pt>
                <c:pt idx="18969">
                  <c:v>20.524532560000001</c:v>
                </c:pt>
                <c:pt idx="18970">
                  <c:v>20.523900520000002</c:v>
                </c:pt>
                <c:pt idx="18971">
                  <c:v>20.523268699999999</c:v>
                </c:pt>
                <c:pt idx="18972">
                  <c:v>20.52263713</c:v>
                </c:pt>
                <c:pt idx="18973">
                  <c:v>20.522005790000001</c:v>
                </c:pt>
                <c:pt idx="18974">
                  <c:v>20.521374680000001</c:v>
                </c:pt>
                <c:pt idx="18975">
                  <c:v>20.520743809999999</c:v>
                </c:pt>
                <c:pt idx="18976">
                  <c:v>20.520113169999998</c:v>
                </c:pt>
                <c:pt idx="18977">
                  <c:v>20.51948277</c:v>
                </c:pt>
                <c:pt idx="18978">
                  <c:v>20.51885261</c:v>
                </c:pt>
                <c:pt idx="18979">
                  <c:v>20.518222680000001</c:v>
                </c:pt>
                <c:pt idx="18980">
                  <c:v>20.517592990000001</c:v>
                </c:pt>
                <c:pt idx="18981">
                  <c:v>20.516963539999999</c:v>
                </c:pt>
                <c:pt idx="18982">
                  <c:v>20.516334310000001</c:v>
                </c:pt>
                <c:pt idx="18983">
                  <c:v>20.515705329999999</c:v>
                </c:pt>
                <c:pt idx="18984">
                  <c:v>20.51507659</c:v>
                </c:pt>
                <c:pt idx="18985">
                  <c:v>20.51444807</c:v>
                </c:pt>
                <c:pt idx="18986">
                  <c:v>20.5138198</c:v>
                </c:pt>
                <c:pt idx="18987">
                  <c:v>20.513191760000002</c:v>
                </c:pt>
                <c:pt idx="18988">
                  <c:v>20.512563950000001</c:v>
                </c:pt>
                <c:pt idx="18989">
                  <c:v>20.511936380000002</c:v>
                </c:pt>
                <c:pt idx="18990">
                  <c:v>20.511309050000001</c:v>
                </c:pt>
                <c:pt idx="18991">
                  <c:v>20.510681949999999</c:v>
                </c:pt>
                <c:pt idx="18992">
                  <c:v>20.510055090000002</c:v>
                </c:pt>
                <c:pt idx="18993">
                  <c:v>20.509428459999999</c:v>
                </c:pt>
                <c:pt idx="18994">
                  <c:v>20.508802070000002</c:v>
                </c:pt>
                <c:pt idx="18995">
                  <c:v>20.508175919999999</c:v>
                </c:pt>
                <c:pt idx="18996">
                  <c:v>20.507549999999998</c:v>
                </c:pt>
                <c:pt idx="18997">
                  <c:v>20.50692432</c:v>
                </c:pt>
                <c:pt idx="18998">
                  <c:v>20.506298869999998</c:v>
                </c:pt>
                <c:pt idx="18999">
                  <c:v>20.505673659999999</c:v>
                </c:pt>
                <c:pt idx="19000">
                  <c:v>20.505048689999999</c:v>
                </c:pt>
                <c:pt idx="19001">
                  <c:v>20.50442395</c:v>
                </c:pt>
                <c:pt idx="19002">
                  <c:v>20.503799449999999</c:v>
                </c:pt>
                <c:pt idx="19003">
                  <c:v>20.50317518</c:v>
                </c:pt>
                <c:pt idx="19004">
                  <c:v>20.502551149999999</c:v>
                </c:pt>
                <c:pt idx="19005">
                  <c:v>20.50192736</c:v>
                </c:pt>
                <c:pt idx="19006">
                  <c:v>20.501303799999999</c:v>
                </c:pt>
                <c:pt idx="19007">
                  <c:v>20.50068048</c:v>
                </c:pt>
                <c:pt idx="19008">
                  <c:v>20.50005741</c:v>
                </c:pt>
                <c:pt idx="19009">
                  <c:v>20.499434560000001</c:v>
                </c:pt>
                <c:pt idx="19010">
                  <c:v>20.49881195</c:v>
                </c:pt>
                <c:pt idx="19011">
                  <c:v>20.498189570000001</c:v>
                </c:pt>
                <c:pt idx="19012">
                  <c:v>20.497567440000001</c:v>
                </c:pt>
                <c:pt idx="19013">
                  <c:v>20.496945530000001</c:v>
                </c:pt>
                <c:pt idx="19014">
                  <c:v>20.496323870000001</c:v>
                </c:pt>
                <c:pt idx="19015">
                  <c:v>20.495702439999999</c:v>
                </c:pt>
                <c:pt idx="19016">
                  <c:v>20.495081249999998</c:v>
                </c:pt>
                <c:pt idx="19017">
                  <c:v>20.494460289999999</c:v>
                </c:pt>
                <c:pt idx="19018">
                  <c:v>20.493839569999999</c:v>
                </c:pt>
                <c:pt idx="19019">
                  <c:v>20.49321909</c:v>
                </c:pt>
                <c:pt idx="19020">
                  <c:v>20.492598839999999</c:v>
                </c:pt>
                <c:pt idx="19021">
                  <c:v>20.491978830000001</c:v>
                </c:pt>
                <c:pt idx="19022">
                  <c:v>20.491359060000001</c:v>
                </c:pt>
                <c:pt idx="19023">
                  <c:v>20.490739520000002</c:v>
                </c:pt>
                <c:pt idx="19024">
                  <c:v>20.490120220000001</c:v>
                </c:pt>
                <c:pt idx="19025">
                  <c:v>20.48950116</c:v>
                </c:pt>
                <c:pt idx="19026">
                  <c:v>20.488882329999999</c:v>
                </c:pt>
                <c:pt idx="19027">
                  <c:v>20.488263740000001</c:v>
                </c:pt>
                <c:pt idx="19028">
                  <c:v>20.487645390000001</c:v>
                </c:pt>
                <c:pt idx="19029">
                  <c:v>20.487027269999999</c:v>
                </c:pt>
                <c:pt idx="19030">
                  <c:v>20.486409389999999</c:v>
                </c:pt>
                <c:pt idx="19031">
                  <c:v>20.485791750000001</c:v>
                </c:pt>
                <c:pt idx="19032">
                  <c:v>20.485174350000001</c:v>
                </c:pt>
                <c:pt idx="19033">
                  <c:v>20.484557179999999</c:v>
                </c:pt>
                <c:pt idx="19034">
                  <c:v>20.48394025</c:v>
                </c:pt>
                <c:pt idx="19035">
                  <c:v>20.483323550000001</c:v>
                </c:pt>
                <c:pt idx="19036">
                  <c:v>20.482707090000002</c:v>
                </c:pt>
                <c:pt idx="19037">
                  <c:v>20.48209087</c:v>
                </c:pt>
                <c:pt idx="19038">
                  <c:v>20.48147488</c:v>
                </c:pt>
                <c:pt idx="19039">
                  <c:v>20.48085914</c:v>
                </c:pt>
                <c:pt idx="19040">
                  <c:v>20.48024362</c:v>
                </c:pt>
                <c:pt idx="19041">
                  <c:v>20.479628349999999</c:v>
                </c:pt>
                <c:pt idx="19042">
                  <c:v>20.479013309999999</c:v>
                </c:pt>
                <c:pt idx="19043">
                  <c:v>20.478398510000002</c:v>
                </c:pt>
                <c:pt idx="19044">
                  <c:v>20.477783949999999</c:v>
                </c:pt>
                <c:pt idx="19045">
                  <c:v>20.477169620000002</c:v>
                </c:pt>
                <c:pt idx="19046">
                  <c:v>20.47655554</c:v>
                </c:pt>
                <c:pt idx="19047">
                  <c:v>20.475941679999998</c:v>
                </c:pt>
                <c:pt idx="19048">
                  <c:v>20.47532807</c:v>
                </c:pt>
                <c:pt idx="19049">
                  <c:v>20.474714689999999</c:v>
                </c:pt>
                <c:pt idx="19050">
                  <c:v>20.47410155</c:v>
                </c:pt>
                <c:pt idx="19051">
                  <c:v>20.47348865</c:v>
                </c:pt>
                <c:pt idx="19052">
                  <c:v>20.472875980000001</c:v>
                </c:pt>
                <c:pt idx="19053">
                  <c:v>20.472263550000001</c:v>
                </c:pt>
                <c:pt idx="19054">
                  <c:v>20.471651359999999</c:v>
                </c:pt>
                <c:pt idx="19055">
                  <c:v>20.471039409999999</c:v>
                </c:pt>
                <c:pt idx="19056">
                  <c:v>20.470427699999998</c:v>
                </c:pt>
                <c:pt idx="19057">
                  <c:v>20.469816219999998</c:v>
                </c:pt>
                <c:pt idx="19058">
                  <c:v>20.469204980000001</c:v>
                </c:pt>
                <c:pt idx="19059">
                  <c:v>20.468593970000001</c:v>
                </c:pt>
                <c:pt idx="19060">
                  <c:v>20.46798321</c:v>
                </c:pt>
                <c:pt idx="19061">
                  <c:v>20.46737268</c:v>
                </c:pt>
                <c:pt idx="19062">
                  <c:v>20.466762379999999</c:v>
                </c:pt>
                <c:pt idx="19063">
                  <c:v>20.46615233</c:v>
                </c:pt>
                <c:pt idx="19064">
                  <c:v>20.465542509999999</c:v>
                </c:pt>
                <c:pt idx="19065">
                  <c:v>20.46493293</c:v>
                </c:pt>
                <c:pt idx="19066">
                  <c:v>20.464323589999999</c:v>
                </c:pt>
                <c:pt idx="19067">
                  <c:v>20.463714490000001</c:v>
                </c:pt>
                <c:pt idx="19068">
                  <c:v>20.46310562</c:v>
                </c:pt>
                <c:pt idx="19069">
                  <c:v>20.462496990000002</c:v>
                </c:pt>
                <c:pt idx="19070">
                  <c:v>20.461888600000002</c:v>
                </c:pt>
                <c:pt idx="19071">
                  <c:v>20.461280439999999</c:v>
                </c:pt>
                <c:pt idx="19072">
                  <c:v>20.460672519999999</c:v>
                </c:pt>
                <c:pt idx="19073">
                  <c:v>20.460064849999998</c:v>
                </c:pt>
                <c:pt idx="19074">
                  <c:v>20.459457400000002</c:v>
                </c:pt>
                <c:pt idx="19075">
                  <c:v>20.458850200000001</c:v>
                </c:pt>
                <c:pt idx="19076">
                  <c:v>20.458243230000001</c:v>
                </c:pt>
                <c:pt idx="19077">
                  <c:v>20.45763651</c:v>
                </c:pt>
                <c:pt idx="19078">
                  <c:v>20.457030020000001</c:v>
                </c:pt>
                <c:pt idx="19079">
                  <c:v>20.45642376</c:v>
                </c:pt>
                <c:pt idx="19080">
                  <c:v>20.455817750000001</c:v>
                </c:pt>
                <c:pt idx="19081">
                  <c:v>20.455211980000001</c:v>
                </c:pt>
                <c:pt idx="19082">
                  <c:v>20.454606439999999</c:v>
                </c:pt>
                <c:pt idx="19083">
                  <c:v>20.454001139999999</c:v>
                </c:pt>
                <c:pt idx="19084">
                  <c:v>20.45339607</c:v>
                </c:pt>
                <c:pt idx="19085">
                  <c:v>20.452791250000001</c:v>
                </c:pt>
                <c:pt idx="19086">
                  <c:v>20.452186659999999</c:v>
                </c:pt>
                <c:pt idx="19087">
                  <c:v>20.451582309999999</c:v>
                </c:pt>
                <c:pt idx="19088">
                  <c:v>20.450978200000002</c:v>
                </c:pt>
                <c:pt idx="19089">
                  <c:v>20.450374320000002</c:v>
                </c:pt>
                <c:pt idx="19090">
                  <c:v>20.449770690000001</c:v>
                </c:pt>
                <c:pt idx="19091">
                  <c:v>20.449167289999998</c:v>
                </c:pt>
                <c:pt idx="19092">
                  <c:v>20.448564130000001</c:v>
                </c:pt>
                <c:pt idx="19093">
                  <c:v>20.447961209999999</c:v>
                </c:pt>
                <c:pt idx="19094">
                  <c:v>20.447358529999999</c:v>
                </c:pt>
                <c:pt idx="19095">
                  <c:v>20.44675608</c:v>
                </c:pt>
                <c:pt idx="19096">
                  <c:v>20.44615387</c:v>
                </c:pt>
                <c:pt idx="19097">
                  <c:v>20.445551909999999</c:v>
                </c:pt>
                <c:pt idx="19098">
                  <c:v>20.444950169999998</c:v>
                </c:pt>
                <c:pt idx="19099">
                  <c:v>20.444348680000001</c:v>
                </c:pt>
                <c:pt idx="19100">
                  <c:v>20.443747429999998</c:v>
                </c:pt>
                <c:pt idx="19101">
                  <c:v>20.443146410000001</c:v>
                </c:pt>
                <c:pt idx="19102">
                  <c:v>20.442545630000001</c:v>
                </c:pt>
                <c:pt idx="19103">
                  <c:v>20.441945090000001</c:v>
                </c:pt>
                <c:pt idx="19104">
                  <c:v>20.4413448</c:v>
                </c:pt>
                <c:pt idx="19105">
                  <c:v>20.44074474</c:v>
                </c:pt>
                <c:pt idx="19106">
                  <c:v>20.440144910000001</c:v>
                </c:pt>
                <c:pt idx="19107">
                  <c:v>20.439545330000001</c:v>
                </c:pt>
                <c:pt idx="19108">
                  <c:v>20.43894598</c:v>
                </c:pt>
                <c:pt idx="19109">
                  <c:v>20.43834687</c:v>
                </c:pt>
                <c:pt idx="19110">
                  <c:v>20.437747999999999</c:v>
                </c:pt>
                <c:pt idx="19111">
                  <c:v>20.437149359999999</c:v>
                </c:pt>
                <c:pt idx="19112">
                  <c:v>20.436550969999999</c:v>
                </c:pt>
                <c:pt idx="19113">
                  <c:v>20.43595281</c:v>
                </c:pt>
                <c:pt idx="19114">
                  <c:v>20.4353549</c:v>
                </c:pt>
                <c:pt idx="19115">
                  <c:v>20.434757220000002</c:v>
                </c:pt>
                <c:pt idx="19116">
                  <c:v>20.434159780000002</c:v>
                </c:pt>
                <c:pt idx="19117">
                  <c:v>20.43356258</c:v>
                </c:pt>
                <c:pt idx="19118">
                  <c:v>20.43296561</c:v>
                </c:pt>
                <c:pt idx="19119">
                  <c:v>20.432368889999999</c:v>
                </c:pt>
                <c:pt idx="19120">
                  <c:v>20.4317724</c:v>
                </c:pt>
                <c:pt idx="19121">
                  <c:v>20.43117616</c:v>
                </c:pt>
                <c:pt idx="19122">
                  <c:v>20.430580150000001</c:v>
                </c:pt>
                <c:pt idx="19123">
                  <c:v>20.42998438</c:v>
                </c:pt>
                <c:pt idx="19124">
                  <c:v>20.429388849999999</c:v>
                </c:pt>
                <c:pt idx="19125">
                  <c:v>20.428793550000002</c:v>
                </c:pt>
                <c:pt idx="19126">
                  <c:v>20.428198500000001</c:v>
                </c:pt>
                <c:pt idx="19127">
                  <c:v>20.427603690000002</c:v>
                </c:pt>
                <c:pt idx="19128">
                  <c:v>20.427009120000001</c:v>
                </c:pt>
                <c:pt idx="19129">
                  <c:v>20.426414780000002</c:v>
                </c:pt>
                <c:pt idx="19130">
                  <c:v>20.425820680000001</c:v>
                </c:pt>
                <c:pt idx="19131">
                  <c:v>20.425226819999999</c:v>
                </c:pt>
                <c:pt idx="19132">
                  <c:v>20.424633199999999</c:v>
                </c:pt>
                <c:pt idx="19133">
                  <c:v>20.424039820000001</c:v>
                </c:pt>
                <c:pt idx="19134">
                  <c:v>20.423446680000001</c:v>
                </c:pt>
                <c:pt idx="19135">
                  <c:v>20.42285377</c:v>
                </c:pt>
                <c:pt idx="19136">
                  <c:v>20.422261110000001</c:v>
                </c:pt>
                <c:pt idx="19137">
                  <c:v>20.42166868</c:v>
                </c:pt>
                <c:pt idx="19138">
                  <c:v>20.421076500000002</c:v>
                </c:pt>
                <c:pt idx="19139">
                  <c:v>20.420484550000001</c:v>
                </c:pt>
                <c:pt idx="19140">
                  <c:v>20.419892839999999</c:v>
                </c:pt>
                <c:pt idx="19141">
                  <c:v>20.419301369999999</c:v>
                </c:pt>
                <c:pt idx="19142">
                  <c:v>20.418710140000002</c:v>
                </c:pt>
                <c:pt idx="19143">
                  <c:v>20.418119149999999</c:v>
                </c:pt>
                <c:pt idx="19144">
                  <c:v>20.417528399999998</c:v>
                </c:pt>
                <c:pt idx="19145">
                  <c:v>20.416937879999999</c:v>
                </c:pt>
                <c:pt idx="19146">
                  <c:v>20.416347609999999</c:v>
                </c:pt>
                <c:pt idx="19147">
                  <c:v>20.41575757</c:v>
                </c:pt>
                <c:pt idx="19148">
                  <c:v>20.415167780000001</c:v>
                </c:pt>
                <c:pt idx="19149">
                  <c:v>20.414578219999999</c:v>
                </c:pt>
                <c:pt idx="19150">
                  <c:v>20.4139889</c:v>
                </c:pt>
                <c:pt idx="19151">
                  <c:v>20.413399819999999</c:v>
                </c:pt>
                <c:pt idx="19152">
                  <c:v>20.412810990000001</c:v>
                </c:pt>
                <c:pt idx="19153">
                  <c:v>20.41222239</c:v>
                </c:pt>
                <c:pt idx="19154">
                  <c:v>20.411634029999998</c:v>
                </c:pt>
                <c:pt idx="19155">
                  <c:v>20.411045909999999</c:v>
                </c:pt>
                <c:pt idx="19156">
                  <c:v>20.410458030000001</c:v>
                </c:pt>
                <c:pt idx="19157">
                  <c:v>20.409870389999998</c:v>
                </c:pt>
                <c:pt idx="19158">
                  <c:v>20.409282990000001</c:v>
                </c:pt>
                <c:pt idx="19159">
                  <c:v>20.408695819999998</c:v>
                </c:pt>
                <c:pt idx="19160">
                  <c:v>20.408108899999998</c:v>
                </c:pt>
                <c:pt idx="19161">
                  <c:v>20.40752221</c:v>
                </c:pt>
                <c:pt idx="19162">
                  <c:v>20.40693577</c:v>
                </c:pt>
                <c:pt idx="19163">
                  <c:v>20.406349559999999</c:v>
                </c:pt>
                <c:pt idx="19164">
                  <c:v>20.4057636</c:v>
                </c:pt>
                <c:pt idx="19165">
                  <c:v>20.405177869999999</c:v>
                </c:pt>
                <c:pt idx="19166">
                  <c:v>20.40459238</c:v>
                </c:pt>
                <c:pt idx="19167">
                  <c:v>20.404007140000001</c:v>
                </c:pt>
                <c:pt idx="19168">
                  <c:v>20.403422129999999</c:v>
                </c:pt>
                <c:pt idx="19169">
                  <c:v>20.402837359999999</c:v>
                </c:pt>
                <c:pt idx="19170">
                  <c:v>20.402252829999998</c:v>
                </c:pt>
                <c:pt idx="19171">
                  <c:v>20.401668539999999</c:v>
                </c:pt>
                <c:pt idx="19172">
                  <c:v>20.401084489999999</c:v>
                </c:pt>
                <c:pt idx="19173">
                  <c:v>20.400500690000001</c:v>
                </c:pt>
                <c:pt idx="19174">
                  <c:v>20.399917120000001</c:v>
                </c:pt>
                <c:pt idx="19175">
                  <c:v>20.39933379</c:v>
                </c:pt>
                <c:pt idx="19176">
                  <c:v>20.398750700000001</c:v>
                </c:pt>
                <c:pt idx="19177">
                  <c:v>20.39816785</c:v>
                </c:pt>
                <c:pt idx="19178">
                  <c:v>20.397585240000002</c:v>
                </c:pt>
                <c:pt idx="19179">
                  <c:v>20.397002870000001</c:v>
                </c:pt>
                <c:pt idx="19180">
                  <c:v>20.39642074</c:v>
                </c:pt>
                <c:pt idx="19181">
                  <c:v>20.395838850000001</c:v>
                </c:pt>
                <c:pt idx="19182">
                  <c:v>20.3952572</c:v>
                </c:pt>
                <c:pt idx="19183">
                  <c:v>20.394675790000001</c:v>
                </c:pt>
                <c:pt idx="19184">
                  <c:v>20.394094620000001</c:v>
                </c:pt>
                <c:pt idx="19185">
                  <c:v>20.393513680000002</c:v>
                </c:pt>
                <c:pt idx="19186">
                  <c:v>20.392932989999998</c:v>
                </c:pt>
                <c:pt idx="19187">
                  <c:v>20.392352540000001</c:v>
                </c:pt>
                <c:pt idx="19188">
                  <c:v>20.391772329999998</c:v>
                </c:pt>
                <c:pt idx="19189">
                  <c:v>20.391192360000002</c:v>
                </c:pt>
                <c:pt idx="19190">
                  <c:v>20.39061263</c:v>
                </c:pt>
                <c:pt idx="19191">
                  <c:v>20.39003314</c:v>
                </c:pt>
                <c:pt idx="19192">
                  <c:v>20.389453880000001</c:v>
                </c:pt>
                <c:pt idx="19193">
                  <c:v>20.388874869999999</c:v>
                </c:pt>
                <c:pt idx="19194">
                  <c:v>20.388296100000002</c:v>
                </c:pt>
                <c:pt idx="19195">
                  <c:v>20.38771757</c:v>
                </c:pt>
                <c:pt idx="19196">
                  <c:v>20.38713928</c:v>
                </c:pt>
                <c:pt idx="19197">
                  <c:v>20.386561230000002</c:v>
                </c:pt>
                <c:pt idx="19198">
                  <c:v>20.385983419999999</c:v>
                </c:pt>
                <c:pt idx="19199">
                  <c:v>20.385405850000001</c:v>
                </c:pt>
                <c:pt idx="19200">
                  <c:v>20.38482853</c:v>
                </c:pt>
                <c:pt idx="19201">
                  <c:v>20.38425144</c:v>
                </c:pt>
                <c:pt idx="19202">
                  <c:v>20.383674589999998</c:v>
                </c:pt>
                <c:pt idx="19203">
                  <c:v>20.383097979999999</c:v>
                </c:pt>
                <c:pt idx="19204">
                  <c:v>20.382521610000001</c:v>
                </c:pt>
                <c:pt idx="19205">
                  <c:v>20.381945479999999</c:v>
                </c:pt>
                <c:pt idx="19206">
                  <c:v>20.381369589999998</c:v>
                </c:pt>
                <c:pt idx="19207">
                  <c:v>20.38079394</c:v>
                </c:pt>
                <c:pt idx="19208">
                  <c:v>20.380218540000001</c:v>
                </c:pt>
                <c:pt idx="19209">
                  <c:v>20.37964337</c:v>
                </c:pt>
                <c:pt idx="19210">
                  <c:v>20.379068440000001</c:v>
                </c:pt>
                <c:pt idx="19211">
                  <c:v>20.378493760000001</c:v>
                </c:pt>
                <c:pt idx="19212">
                  <c:v>20.377919309999999</c:v>
                </c:pt>
                <c:pt idx="19213">
                  <c:v>20.37734511</c:v>
                </c:pt>
                <c:pt idx="19214">
                  <c:v>20.376771139999999</c:v>
                </c:pt>
                <c:pt idx="19215">
                  <c:v>20.37619742</c:v>
                </c:pt>
                <c:pt idx="19216">
                  <c:v>20.37562393</c:v>
                </c:pt>
                <c:pt idx="19217">
                  <c:v>20.375050689999998</c:v>
                </c:pt>
                <c:pt idx="19218">
                  <c:v>20.374477689999999</c:v>
                </c:pt>
                <c:pt idx="19219">
                  <c:v>20.373904929999998</c:v>
                </c:pt>
                <c:pt idx="19220">
                  <c:v>20.373332399999999</c:v>
                </c:pt>
                <c:pt idx="19221">
                  <c:v>20.372760119999999</c:v>
                </c:pt>
                <c:pt idx="19222">
                  <c:v>20.372188080000001</c:v>
                </c:pt>
                <c:pt idx="19223">
                  <c:v>20.371616280000001</c:v>
                </c:pt>
                <c:pt idx="19224">
                  <c:v>20.371044730000001</c:v>
                </c:pt>
                <c:pt idx="19225">
                  <c:v>20.37047342</c:v>
                </c:pt>
                <c:pt idx="19226">
                  <c:v>20.369902339999999</c:v>
                </c:pt>
                <c:pt idx="19227">
                  <c:v>20.369331500000001</c:v>
                </c:pt>
                <c:pt idx="19228">
                  <c:v>20.368760909999999</c:v>
                </c:pt>
                <c:pt idx="19229">
                  <c:v>20.368190550000001</c:v>
                </c:pt>
                <c:pt idx="19230">
                  <c:v>20.36762044</c:v>
                </c:pt>
                <c:pt idx="19231">
                  <c:v>20.36705057</c:v>
                </c:pt>
                <c:pt idx="19232">
                  <c:v>20.366480930000002</c:v>
                </c:pt>
                <c:pt idx="19233">
                  <c:v>20.365911539999999</c:v>
                </c:pt>
                <c:pt idx="19234">
                  <c:v>20.365342389999999</c:v>
                </c:pt>
                <c:pt idx="19235">
                  <c:v>20.36477348</c:v>
                </c:pt>
                <c:pt idx="19236">
                  <c:v>20.36420481</c:v>
                </c:pt>
                <c:pt idx="19237">
                  <c:v>20.36363639</c:v>
                </c:pt>
                <c:pt idx="19238">
                  <c:v>20.363068200000001</c:v>
                </c:pt>
                <c:pt idx="19239">
                  <c:v>20.36250025</c:v>
                </c:pt>
                <c:pt idx="19240">
                  <c:v>20.361932549999999</c:v>
                </c:pt>
                <c:pt idx="19241">
                  <c:v>20.361365079999999</c:v>
                </c:pt>
                <c:pt idx="19242">
                  <c:v>20.360797860000002</c:v>
                </c:pt>
                <c:pt idx="19243">
                  <c:v>20.36023088</c:v>
                </c:pt>
                <c:pt idx="19244">
                  <c:v>20.35966414</c:v>
                </c:pt>
                <c:pt idx="19245">
                  <c:v>20.359097640000002</c:v>
                </c:pt>
                <c:pt idx="19246">
                  <c:v>20.358531379999999</c:v>
                </c:pt>
                <c:pt idx="19247">
                  <c:v>20.357965369999999</c:v>
                </c:pt>
                <c:pt idx="19248">
                  <c:v>20.357399600000001</c:v>
                </c:pt>
                <c:pt idx="19249">
                  <c:v>20.356834060000001</c:v>
                </c:pt>
                <c:pt idx="19250">
                  <c:v>20.35626877</c:v>
                </c:pt>
                <c:pt idx="19251">
                  <c:v>20.355703720000001</c:v>
                </c:pt>
                <c:pt idx="19252">
                  <c:v>20.355138910000001</c:v>
                </c:pt>
                <c:pt idx="19253">
                  <c:v>20.354574339999999</c:v>
                </c:pt>
                <c:pt idx="19254">
                  <c:v>20.35401001</c:v>
                </c:pt>
                <c:pt idx="19255">
                  <c:v>20.353445919999999</c:v>
                </c:pt>
                <c:pt idx="19256">
                  <c:v>20.352882080000001</c:v>
                </c:pt>
                <c:pt idx="19257">
                  <c:v>20.35231847</c:v>
                </c:pt>
                <c:pt idx="19258">
                  <c:v>20.351755109999999</c:v>
                </c:pt>
                <c:pt idx="19259">
                  <c:v>20.35119199</c:v>
                </c:pt>
                <c:pt idx="19260">
                  <c:v>20.35062911</c:v>
                </c:pt>
                <c:pt idx="19261">
                  <c:v>20.350066470000002</c:v>
                </c:pt>
                <c:pt idx="19262">
                  <c:v>20.349504069999998</c:v>
                </c:pt>
                <c:pt idx="19263">
                  <c:v>20.348941910000001</c:v>
                </c:pt>
                <c:pt idx="19264">
                  <c:v>20.348379999999999</c:v>
                </c:pt>
                <c:pt idx="19265">
                  <c:v>20.347818329999999</c:v>
                </c:pt>
                <c:pt idx="19266">
                  <c:v>20.347256900000001</c:v>
                </c:pt>
                <c:pt idx="19267">
                  <c:v>20.346695709999999</c:v>
                </c:pt>
                <c:pt idx="19268">
                  <c:v>20.346134760000002</c:v>
                </c:pt>
                <c:pt idx="19269">
                  <c:v>20.34557405</c:v>
                </c:pt>
                <c:pt idx="19270">
                  <c:v>20.345013590000001</c:v>
                </c:pt>
                <c:pt idx="19271">
                  <c:v>20.344453359999999</c:v>
                </c:pt>
                <c:pt idx="19272">
                  <c:v>20.343893390000002</c:v>
                </c:pt>
                <c:pt idx="19273">
                  <c:v>20.343333650000002</c:v>
                </c:pt>
                <c:pt idx="19274">
                  <c:v>20.34277415</c:v>
                </c:pt>
                <c:pt idx="19275">
                  <c:v>20.342214890000001</c:v>
                </c:pt>
                <c:pt idx="19276">
                  <c:v>20.341655880000001</c:v>
                </c:pt>
                <c:pt idx="19277">
                  <c:v>20.341097099999999</c:v>
                </c:pt>
                <c:pt idx="19278">
                  <c:v>20.34053857</c:v>
                </c:pt>
                <c:pt idx="19279">
                  <c:v>20.339980279999999</c:v>
                </c:pt>
                <c:pt idx="19280">
                  <c:v>20.33942223</c:v>
                </c:pt>
                <c:pt idx="19281">
                  <c:v>20.338864430000001</c:v>
                </c:pt>
                <c:pt idx="19282">
                  <c:v>20.338306859999999</c:v>
                </c:pt>
                <c:pt idx="19283">
                  <c:v>20.337749540000001</c:v>
                </c:pt>
                <c:pt idx="19284">
                  <c:v>20.337192460000001</c:v>
                </c:pt>
                <c:pt idx="19285">
                  <c:v>20.336635619999999</c:v>
                </c:pt>
                <c:pt idx="19286">
                  <c:v>20.33607902</c:v>
                </c:pt>
                <c:pt idx="19287">
                  <c:v>20.33552267</c:v>
                </c:pt>
                <c:pt idx="19288">
                  <c:v>20.334966560000002</c:v>
                </c:pt>
                <c:pt idx="19289">
                  <c:v>20.334410680000001</c:v>
                </c:pt>
                <c:pt idx="19290">
                  <c:v>20.33385505</c:v>
                </c:pt>
                <c:pt idx="19291">
                  <c:v>20.333299669999999</c:v>
                </c:pt>
                <c:pt idx="19292">
                  <c:v>20.332744519999999</c:v>
                </c:pt>
                <c:pt idx="19293">
                  <c:v>20.332189620000001</c:v>
                </c:pt>
                <c:pt idx="19294">
                  <c:v>20.331634959999999</c:v>
                </c:pt>
                <c:pt idx="19295">
                  <c:v>20.331080539999999</c:v>
                </c:pt>
                <c:pt idx="19296">
                  <c:v>20.330526370000001</c:v>
                </c:pt>
                <c:pt idx="19297">
                  <c:v>20.329972430000002</c:v>
                </c:pt>
                <c:pt idx="19298">
                  <c:v>20.329418740000001</c:v>
                </c:pt>
                <c:pt idx="19299">
                  <c:v>20.32886529</c:v>
                </c:pt>
                <c:pt idx="19300">
                  <c:v>20.32831208</c:v>
                </c:pt>
                <c:pt idx="19301">
                  <c:v>20.32775912</c:v>
                </c:pt>
                <c:pt idx="19302">
                  <c:v>20.327206390000001</c:v>
                </c:pt>
                <c:pt idx="19303">
                  <c:v>20.326653910000001</c:v>
                </c:pt>
                <c:pt idx="19304">
                  <c:v>20.32610167</c:v>
                </c:pt>
                <c:pt idx="19305">
                  <c:v>20.325549670000001</c:v>
                </c:pt>
                <c:pt idx="19306">
                  <c:v>20.324997920000001</c:v>
                </c:pt>
                <c:pt idx="19307">
                  <c:v>20.32444641</c:v>
                </c:pt>
                <c:pt idx="19308">
                  <c:v>20.32389513</c:v>
                </c:pt>
                <c:pt idx="19309">
                  <c:v>20.323344110000001</c:v>
                </c:pt>
                <c:pt idx="19310">
                  <c:v>20.322793319999999</c:v>
                </c:pt>
                <c:pt idx="19311">
                  <c:v>20.32224278</c:v>
                </c:pt>
                <c:pt idx="19312">
                  <c:v>20.321692479999999</c:v>
                </c:pt>
                <c:pt idx="19313">
                  <c:v>20.321142420000001</c:v>
                </c:pt>
                <c:pt idx="19314">
                  <c:v>20.320592600000001</c:v>
                </c:pt>
                <c:pt idx="19315">
                  <c:v>20.320043030000001</c:v>
                </c:pt>
                <c:pt idx="19316">
                  <c:v>20.319493699999999</c:v>
                </c:pt>
                <c:pt idx="19317">
                  <c:v>20.318944609999999</c:v>
                </c:pt>
                <c:pt idx="19318">
                  <c:v>20.318395760000001</c:v>
                </c:pt>
                <c:pt idx="19319">
                  <c:v>20.317847159999999</c:v>
                </c:pt>
                <c:pt idx="19320">
                  <c:v>20.3172988</c:v>
                </c:pt>
                <c:pt idx="19321">
                  <c:v>20.316750689999999</c:v>
                </c:pt>
                <c:pt idx="19322">
                  <c:v>20.31620281</c:v>
                </c:pt>
                <c:pt idx="19323">
                  <c:v>20.31565518</c:v>
                </c:pt>
                <c:pt idx="19324">
                  <c:v>20.315107789999999</c:v>
                </c:pt>
                <c:pt idx="19325">
                  <c:v>20.31456064</c:v>
                </c:pt>
                <c:pt idx="19326">
                  <c:v>20.314013729999999</c:v>
                </c:pt>
                <c:pt idx="19327">
                  <c:v>20.313467070000002</c:v>
                </c:pt>
                <c:pt idx="19328">
                  <c:v>20.312920649999999</c:v>
                </c:pt>
                <c:pt idx="19329">
                  <c:v>20.312374470000002</c:v>
                </c:pt>
                <c:pt idx="19330">
                  <c:v>20.31182854</c:v>
                </c:pt>
                <c:pt idx="19331">
                  <c:v>20.311282840000001</c:v>
                </c:pt>
                <c:pt idx="19332">
                  <c:v>20.31073739</c:v>
                </c:pt>
                <c:pt idx="19333">
                  <c:v>20.310192189999999</c:v>
                </c:pt>
                <c:pt idx="19334">
                  <c:v>20.309647219999999</c:v>
                </c:pt>
                <c:pt idx="19335">
                  <c:v>20.309102500000002</c:v>
                </c:pt>
                <c:pt idx="19336">
                  <c:v>20.30855803</c:v>
                </c:pt>
                <c:pt idx="19337">
                  <c:v>20.30801379</c:v>
                </c:pt>
                <c:pt idx="19338">
                  <c:v>20.3074698</c:v>
                </c:pt>
                <c:pt idx="19339">
                  <c:v>20.306926050000001</c:v>
                </c:pt>
                <c:pt idx="19340">
                  <c:v>20.306382540000001</c:v>
                </c:pt>
                <c:pt idx="19341">
                  <c:v>20.305839280000001</c:v>
                </c:pt>
                <c:pt idx="19342">
                  <c:v>20.305296259999999</c:v>
                </c:pt>
                <c:pt idx="19343">
                  <c:v>20.304753479999999</c:v>
                </c:pt>
                <c:pt idx="19344">
                  <c:v>20.304210950000002</c:v>
                </c:pt>
                <c:pt idx="19345">
                  <c:v>20.30366866</c:v>
                </c:pt>
                <c:pt idx="19346">
                  <c:v>20.30312661</c:v>
                </c:pt>
                <c:pt idx="19347">
                  <c:v>20.302584809999999</c:v>
                </c:pt>
                <c:pt idx="19348">
                  <c:v>20.302043250000001</c:v>
                </c:pt>
                <c:pt idx="19349">
                  <c:v>20.301501930000001</c:v>
                </c:pt>
                <c:pt idx="19350">
                  <c:v>20.300960849999999</c:v>
                </c:pt>
                <c:pt idx="19351">
                  <c:v>20.300420020000001</c:v>
                </c:pt>
                <c:pt idx="19352">
                  <c:v>20.299879430000001</c:v>
                </c:pt>
                <c:pt idx="19353">
                  <c:v>20.299339079999999</c:v>
                </c:pt>
                <c:pt idx="19354">
                  <c:v>20.298798980000001</c:v>
                </c:pt>
                <c:pt idx="19355">
                  <c:v>20.298259120000001</c:v>
                </c:pt>
                <c:pt idx="19356">
                  <c:v>20.297719499999999</c:v>
                </c:pt>
                <c:pt idx="19357">
                  <c:v>20.29718012</c:v>
                </c:pt>
                <c:pt idx="19358">
                  <c:v>20.29664099</c:v>
                </c:pt>
                <c:pt idx="19359">
                  <c:v>20.29610211</c:v>
                </c:pt>
                <c:pt idx="19360">
                  <c:v>20.29556346</c:v>
                </c:pt>
                <c:pt idx="19361">
                  <c:v>20.29502506</c:v>
                </c:pt>
                <c:pt idx="19362">
                  <c:v>20.294486899999999</c:v>
                </c:pt>
                <c:pt idx="19363">
                  <c:v>20.293948990000001</c:v>
                </c:pt>
                <c:pt idx="19364">
                  <c:v>20.293411320000001</c:v>
                </c:pt>
                <c:pt idx="19365">
                  <c:v>20.292873889999999</c:v>
                </c:pt>
                <c:pt idx="19366">
                  <c:v>20.292336710000001</c:v>
                </c:pt>
                <c:pt idx="19367">
                  <c:v>20.29179976</c:v>
                </c:pt>
                <c:pt idx="19368">
                  <c:v>20.291263069999999</c:v>
                </c:pt>
                <c:pt idx="19369">
                  <c:v>20.290726620000001</c:v>
                </c:pt>
                <c:pt idx="19370">
                  <c:v>20.290190410000001</c:v>
                </c:pt>
                <c:pt idx="19371">
                  <c:v>20.28965444</c:v>
                </c:pt>
                <c:pt idx="19372">
                  <c:v>20.289118720000001</c:v>
                </c:pt>
                <c:pt idx="19373">
                  <c:v>20.288583240000001</c:v>
                </c:pt>
                <c:pt idx="19374">
                  <c:v>20.288048</c:v>
                </c:pt>
                <c:pt idx="19375">
                  <c:v>20.287513010000001</c:v>
                </c:pt>
                <c:pt idx="19376">
                  <c:v>20.286978260000001</c:v>
                </c:pt>
                <c:pt idx="19377">
                  <c:v>20.286443760000001</c:v>
                </c:pt>
                <c:pt idx="19378">
                  <c:v>20.285909490000002</c:v>
                </c:pt>
                <c:pt idx="19379">
                  <c:v>20.285375479999999</c:v>
                </c:pt>
                <c:pt idx="19380">
                  <c:v>20.284841700000001</c:v>
                </c:pt>
                <c:pt idx="19381">
                  <c:v>20.284308169999999</c:v>
                </c:pt>
                <c:pt idx="19382">
                  <c:v>20.283774879999999</c:v>
                </c:pt>
                <c:pt idx="19383">
                  <c:v>20.283241839999999</c:v>
                </c:pt>
                <c:pt idx="19384">
                  <c:v>20.28270904</c:v>
                </c:pt>
                <c:pt idx="19385">
                  <c:v>20.28217648</c:v>
                </c:pt>
                <c:pt idx="19386">
                  <c:v>20.28164417</c:v>
                </c:pt>
                <c:pt idx="19387">
                  <c:v>20.281112100000001</c:v>
                </c:pt>
                <c:pt idx="19388">
                  <c:v>20.280580279999999</c:v>
                </c:pt>
                <c:pt idx="19389">
                  <c:v>20.280048690000001</c:v>
                </c:pt>
                <c:pt idx="19390">
                  <c:v>20.27951736</c:v>
                </c:pt>
                <c:pt idx="19391">
                  <c:v>20.27898626</c:v>
                </c:pt>
                <c:pt idx="19392">
                  <c:v>20.27845542</c:v>
                </c:pt>
                <c:pt idx="19393">
                  <c:v>20.277924819999999</c:v>
                </c:pt>
                <c:pt idx="19394">
                  <c:v>20.27739446</c:v>
                </c:pt>
                <c:pt idx="19395">
                  <c:v>20.276864339999999</c:v>
                </c:pt>
                <c:pt idx="19396">
                  <c:v>20.276334460000001</c:v>
                </c:pt>
                <c:pt idx="19397">
                  <c:v>20.275804829999998</c:v>
                </c:pt>
                <c:pt idx="19398">
                  <c:v>20.275275449999999</c:v>
                </c:pt>
                <c:pt idx="19399">
                  <c:v>20.274746310000001</c:v>
                </c:pt>
                <c:pt idx="19400">
                  <c:v>20.274217409999999</c:v>
                </c:pt>
                <c:pt idx="19401">
                  <c:v>20.273688750000002</c:v>
                </c:pt>
                <c:pt idx="19402">
                  <c:v>20.27316034</c:v>
                </c:pt>
                <c:pt idx="19403">
                  <c:v>20.272632179999999</c:v>
                </c:pt>
                <c:pt idx="19404">
                  <c:v>20.272104259999999</c:v>
                </c:pt>
                <c:pt idx="19405">
                  <c:v>20.271576580000001</c:v>
                </c:pt>
                <c:pt idx="19406">
                  <c:v>20.27104915</c:v>
                </c:pt>
                <c:pt idx="19407">
                  <c:v>20.27052196</c:v>
                </c:pt>
                <c:pt idx="19408">
                  <c:v>20.269995009999999</c:v>
                </c:pt>
                <c:pt idx="19409">
                  <c:v>20.269468310000001</c:v>
                </c:pt>
                <c:pt idx="19410">
                  <c:v>20.268941850000001</c:v>
                </c:pt>
                <c:pt idx="19411">
                  <c:v>20.268415640000001</c:v>
                </c:pt>
                <c:pt idx="19412">
                  <c:v>20.267889669999999</c:v>
                </c:pt>
                <c:pt idx="19413">
                  <c:v>20.26736395</c:v>
                </c:pt>
                <c:pt idx="19414">
                  <c:v>20.26683847</c:v>
                </c:pt>
                <c:pt idx="19415">
                  <c:v>20.266313230000002</c:v>
                </c:pt>
                <c:pt idx="19416">
                  <c:v>20.26578825</c:v>
                </c:pt>
                <c:pt idx="19417">
                  <c:v>20.2652635</c:v>
                </c:pt>
                <c:pt idx="19418">
                  <c:v>20.264738999999999</c:v>
                </c:pt>
                <c:pt idx="19419">
                  <c:v>20.26421474</c:v>
                </c:pt>
                <c:pt idx="19420">
                  <c:v>20.26369073</c:v>
                </c:pt>
                <c:pt idx="19421">
                  <c:v>20.26316696</c:v>
                </c:pt>
                <c:pt idx="19422">
                  <c:v>20.262643430000001</c:v>
                </c:pt>
                <c:pt idx="19423">
                  <c:v>20.262120150000001</c:v>
                </c:pt>
                <c:pt idx="19424">
                  <c:v>20.261597120000001</c:v>
                </c:pt>
                <c:pt idx="19425">
                  <c:v>20.261074319999999</c:v>
                </c:pt>
                <c:pt idx="19426">
                  <c:v>20.26055178</c:v>
                </c:pt>
                <c:pt idx="19427">
                  <c:v>20.260029469999999</c:v>
                </c:pt>
                <c:pt idx="19428">
                  <c:v>20.259507419999998</c:v>
                </c:pt>
                <c:pt idx="19429">
                  <c:v>20.258985599999999</c:v>
                </c:pt>
                <c:pt idx="19430">
                  <c:v>20.258464029999999</c:v>
                </c:pt>
                <c:pt idx="19431">
                  <c:v>20.257942709999998</c:v>
                </c:pt>
                <c:pt idx="19432">
                  <c:v>20.25742163</c:v>
                </c:pt>
                <c:pt idx="19433">
                  <c:v>20.25690079</c:v>
                </c:pt>
                <c:pt idx="19434">
                  <c:v>20.256380199999999</c:v>
                </c:pt>
                <c:pt idx="19435">
                  <c:v>20.255859860000001</c:v>
                </c:pt>
                <c:pt idx="19436">
                  <c:v>20.255339750000001</c:v>
                </c:pt>
                <c:pt idx="19437">
                  <c:v>20.254819900000001</c:v>
                </c:pt>
                <c:pt idx="19438">
                  <c:v>20.25430029</c:v>
                </c:pt>
                <c:pt idx="19439">
                  <c:v>20.253780920000001</c:v>
                </c:pt>
                <c:pt idx="19440">
                  <c:v>20.253261800000001</c:v>
                </c:pt>
                <c:pt idx="19441">
                  <c:v>20.25274293</c:v>
                </c:pt>
                <c:pt idx="19442">
                  <c:v>20.252224290000001</c:v>
                </c:pt>
                <c:pt idx="19443">
                  <c:v>20.251705900000001</c:v>
                </c:pt>
                <c:pt idx="19444">
                  <c:v>20.251187760000001</c:v>
                </c:pt>
                <c:pt idx="19445">
                  <c:v>20.250669859999999</c:v>
                </c:pt>
                <c:pt idx="19446">
                  <c:v>20.25015221</c:v>
                </c:pt>
                <c:pt idx="19447">
                  <c:v>20.249634799999999</c:v>
                </c:pt>
                <c:pt idx="19448">
                  <c:v>20.249117630000001</c:v>
                </c:pt>
                <c:pt idx="19449">
                  <c:v>20.248600719999999</c:v>
                </c:pt>
                <c:pt idx="19450">
                  <c:v>20.248084039999998</c:v>
                </c:pt>
                <c:pt idx="19451">
                  <c:v>20.247567610000001</c:v>
                </c:pt>
                <c:pt idx="19452">
                  <c:v>20.247051429999999</c:v>
                </c:pt>
                <c:pt idx="19453">
                  <c:v>20.246535489999999</c:v>
                </c:pt>
                <c:pt idx="19454">
                  <c:v>20.246019789999998</c:v>
                </c:pt>
                <c:pt idx="19455">
                  <c:v>20.24550434</c:v>
                </c:pt>
                <c:pt idx="19456">
                  <c:v>20.244989140000001</c:v>
                </c:pt>
                <c:pt idx="19457">
                  <c:v>20.244474180000001</c:v>
                </c:pt>
                <c:pt idx="19458">
                  <c:v>20.243959459999999</c:v>
                </c:pt>
                <c:pt idx="19459">
                  <c:v>20.24344499</c:v>
                </c:pt>
                <c:pt idx="19460">
                  <c:v>20.242930770000001</c:v>
                </c:pt>
                <c:pt idx="19461">
                  <c:v>20.24241679</c:v>
                </c:pt>
                <c:pt idx="19462">
                  <c:v>20.241903059999999</c:v>
                </c:pt>
                <c:pt idx="19463">
                  <c:v>20.241389569999999</c:v>
                </c:pt>
                <c:pt idx="19464">
                  <c:v>20.240876329999999</c:v>
                </c:pt>
                <c:pt idx="19465">
                  <c:v>20.240363330000001</c:v>
                </c:pt>
                <c:pt idx="19466">
                  <c:v>20.239850579999999</c:v>
                </c:pt>
                <c:pt idx="19467">
                  <c:v>20.239338069999999</c:v>
                </c:pt>
                <c:pt idx="19468">
                  <c:v>20.238825810000002</c:v>
                </c:pt>
                <c:pt idx="19469">
                  <c:v>20.238313789999999</c:v>
                </c:pt>
                <c:pt idx="19470">
                  <c:v>20.23780202</c:v>
                </c:pt>
                <c:pt idx="19471">
                  <c:v>20.237290489999999</c:v>
                </c:pt>
                <c:pt idx="19472">
                  <c:v>20.236779210000002</c:v>
                </c:pt>
                <c:pt idx="19473">
                  <c:v>20.236268169999999</c:v>
                </c:pt>
                <c:pt idx="19474">
                  <c:v>20.235757379999999</c:v>
                </c:pt>
                <c:pt idx="19475">
                  <c:v>20.235246839999999</c:v>
                </c:pt>
                <c:pt idx="19476">
                  <c:v>20.234736529999999</c:v>
                </c:pt>
                <c:pt idx="19477">
                  <c:v>20.23422648</c:v>
                </c:pt>
                <c:pt idx="19478">
                  <c:v>20.23371667</c:v>
                </c:pt>
                <c:pt idx="19479">
                  <c:v>20.233207100000001</c:v>
                </c:pt>
                <c:pt idx="19480">
                  <c:v>20.23269779</c:v>
                </c:pt>
                <c:pt idx="19481">
                  <c:v>20.232188709999999</c:v>
                </c:pt>
                <c:pt idx="19482">
                  <c:v>20.231679880000002</c:v>
                </c:pt>
                <c:pt idx="19483">
                  <c:v>20.2311713</c:v>
                </c:pt>
                <c:pt idx="19484">
                  <c:v>20.23066296</c:v>
                </c:pt>
                <c:pt idx="19485">
                  <c:v>20.23015487</c:v>
                </c:pt>
                <c:pt idx="19486">
                  <c:v>20.229647029999999</c:v>
                </c:pt>
                <c:pt idx="19487">
                  <c:v>20.22913943</c:v>
                </c:pt>
                <c:pt idx="19488">
                  <c:v>20.228632080000001</c:v>
                </c:pt>
                <c:pt idx="19489">
                  <c:v>20.22812497</c:v>
                </c:pt>
                <c:pt idx="19490">
                  <c:v>20.227618110000002</c:v>
                </c:pt>
                <c:pt idx="19491">
                  <c:v>20.227111489999999</c:v>
                </c:pt>
                <c:pt idx="19492">
                  <c:v>20.226605119999999</c:v>
                </c:pt>
                <c:pt idx="19493">
                  <c:v>20.226098990000001</c:v>
                </c:pt>
                <c:pt idx="19494">
                  <c:v>20.225593109999998</c:v>
                </c:pt>
                <c:pt idx="19495">
                  <c:v>20.225087469999998</c:v>
                </c:pt>
                <c:pt idx="19496">
                  <c:v>20.224582080000001</c:v>
                </c:pt>
                <c:pt idx="19497">
                  <c:v>20.22407694</c:v>
                </c:pt>
                <c:pt idx="19498">
                  <c:v>20.223572040000001</c:v>
                </c:pt>
                <c:pt idx="19499">
                  <c:v>20.223067390000001</c:v>
                </c:pt>
                <c:pt idx="19500">
                  <c:v>20.222562979999999</c:v>
                </c:pt>
                <c:pt idx="19501">
                  <c:v>20.222058820000001</c:v>
                </c:pt>
                <c:pt idx="19502">
                  <c:v>20.221554909999998</c:v>
                </c:pt>
                <c:pt idx="19503">
                  <c:v>20.221051240000001</c:v>
                </c:pt>
                <c:pt idx="19504">
                  <c:v>20.220547809999999</c:v>
                </c:pt>
                <c:pt idx="19505">
                  <c:v>20.220044640000001</c:v>
                </c:pt>
                <c:pt idx="19506">
                  <c:v>20.219541700000001</c:v>
                </c:pt>
                <c:pt idx="19507">
                  <c:v>20.21903902</c:v>
                </c:pt>
                <c:pt idx="19508">
                  <c:v>20.218536579999999</c:v>
                </c:pt>
                <c:pt idx="19509">
                  <c:v>20.218034379999999</c:v>
                </c:pt>
                <c:pt idx="19510">
                  <c:v>20.217532439999999</c:v>
                </c:pt>
                <c:pt idx="19511">
                  <c:v>20.217030730000001</c:v>
                </c:pt>
                <c:pt idx="19512">
                  <c:v>20.21652929</c:v>
                </c:pt>
                <c:pt idx="19513">
                  <c:v>20.216028080000001</c:v>
                </c:pt>
                <c:pt idx="19514">
                  <c:v>20.21552711</c:v>
                </c:pt>
                <c:pt idx="19515">
                  <c:v>20.215026389999998</c:v>
                </c:pt>
                <c:pt idx="19516">
                  <c:v>20.21452592</c:v>
                </c:pt>
                <c:pt idx="19517">
                  <c:v>20.214025700000001</c:v>
                </c:pt>
                <c:pt idx="19518">
                  <c:v>20.21352572</c:v>
                </c:pt>
                <c:pt idx="19519">
                  <c:v>20.213025980000001</c:v>
                </c:pt>
                <c:pt idx="19520">
                  <c:v>20.212526499999999</c:v>
                </c:pt>
                <c:pt idx="19521">
                  <c:v>20.212027249999998</c:v>
                </c:pt>
                <c:pt idx="19522">
                  <c:v>20.211528260000001</c:v>
                </c:pt>
                <c:pt idx="19523">
                  <c:v>20.211029509999999</c:v>
                </c:pt>
                <c:pt idx="19524">
                  <c:v>20.21053101</c:v>
                </c:pt>
                <c:pt idx="19525">
                  <c:v>20.21003275</c:v>
                </c:pt>
                <c:pt idx="19526">
                  <c:v>20.209534739999999</c:v>
                </c:pt>
                <c:pt idx="19527">
                  <c:v>20.20903698</c:v>
                </c:pt>
                <c:pt idx="19528">
                  <c:v>20.208539460000001</c:v>
                </c:pt>
                <c:pt idx="19529">
                  <c:v>20.20804219</c:v>
                </c:pt>
                <c:pt idx="19530">
                  <c:v>20.207545159999999</c:v>
                </c:pt>
                <c:pt idx="19531">
                  <c:v>20.20704838</c:v>
                </c:pt>
                <c:pt idx="19532">
                  <c:v>20.20655185</c:v>
                </c:pt>
                <c:pt idx="19533">
                  <c:v>20.206055559999999</c:v>
                </c:pt>
                <c:pt idx="19534">
                  <c:v>20.205559520000001</c:v>
                </c:pt>
                <c:pt idx="19535">
                  <c:v>20.205063729999999</c:v>
                </c:pt>
                <c:pt idx="19536">
                  <c:v>20.20456819</c:v>
                </c:pt>
                <c:pt idx="19537">
                  <c:v>20.204072889999999</c:v>
                </c:pt>
                <c:pt idx="19538">
                  <c:v>20.203577840000001</c:v>
                </c:pt>
                <c:pt idx="19539">
                  <c:v>20.203083029999998</c:v>
                </c:pt>
                <c:pt idx="19540">
                  <c:v>20.202588469999998</c:v>
                </c:pt>
                <c:pt idx="19541">
                  <c:v>20.202094150000001</c:v>
                </c:pt>
                <c:pt idx="19542">
                  <c:v>20.201600079999999</c:v>
                </c:pt>
                <c:pt idx="19543">
                  <c:v>20.20110626</c:v>
                </c:pt>
                <c:pt idx="19544">
                  <c:v>20.20061269</c:v>
                </c:pt>
                <c:pt idx="19545">
                  <c:v>20.200119359999999</c:v>
                </c:pt>
                <c:pt idx="19546">
                  <c:v>20.19962627</c:v>
                </c:pt>
                <c:pt idx="19547">
                  <c:v>20.199133440000001</c:v>
                </c:pt>
                <c:pt idx="19548">
                  <c:v>20.19864085</c:v>
                </c:pt>
                <c:pt idx="19549">
                  <c:v>20.198148509999999</c:v>
                </c:pt>
                <c:pt idx="19550">
                  <c:v>20.19765641</c:v>
                </c:pt>
                <c:pt idx="19551">
                  <c:v>20.197164560000001</c:v>
                </c:pt>
                <c:pt idx="19552">
                  <c:v>20.196672960000001</c:v>
                </c:pt>
                <c:pt idx="19553">
                  <c:v>20.196181599999999</c:v>
                </c:pt>
                <c:pt idx="19554">
                  <c:v>20.19569049</c:v>
                </c:pt>
                <c:pt idx="19555">
                  <c:v>20.195199630000001</c:v>
                </c:pt>
                <c:pt idx="19556">
                  <c:v>20.194709020000001</c:v>
                </c:pt>
                <c:pt idx="19557">
                  <c:v>20.19421865</c:v>
                </c:pt>
                <c:pt idx="19558">
                  <c:v>20.193728520000001</c:v>
                </c:pt>
                <c:pt idx="19559">
                  <c:v>20.193238650000001</c:v>
                </c:pt>
                <c:pt idx="19560">
                  <c:v>20.192749030000002</c:v>
                </c:pt>
                <c:pt idx="19561">
                  <c:v>20.19225965</c:v>
                </c:pt>
                <c:pt idx="19562">
                  <c:v>20.191770510000001</c:v>
                </c:pt>
                <c:pt idx="19563">
                  <c:v>20.191281620000002</c:v>
                </c:pt>
                <c:pt idx="19564">
                  <c:v>20.190792980000001</c:v>
                </c:pt>
                <c:pt idx="19565">
                  <c:v>20.19030459</c:v>
                </c:pt>
                <c:pt idx="19566">
                  <c:v>20.189816440000001</c:v>
                </c:pt>
                <c:pt idx="19567">
                  <c:v>20.189328540000002</c:v>
                </c:pt>
                <c:pt idx="19568">
                  <c:v>20.188840890000002</c:v>
                </c:pt>
                <c:pt idx="19569">
                  <c:v>20.18835348</c:v>
                </c:pt>
                <c:pt idx="19570">
                  <c:v>20.187866320000001</c:v>
                </c:pt>
                <c:pt idx="19571">
                  <c:v>20.187379409999998</c:v>
                </c:pt>
                <c:pt idx="19572">
                  <c:v>20.186892740000001</c:v>
                </c:pt>
                <c:pt idx="19573">
                  <c:v>20.18640632</c:v>
                </c:pt>
                <c:pt idx="19574">
                  <c:v>20.185920150000001</c:v>
                </c:pt>
                <c:pt idx="19575">
                  <c:v>20.185434229999998</c:v>
                </c:pt>
                <c:pt idx="19576">
                  <c:v>20.184948550000001</c:v>
                </c:pt>
                <c:pt idx="19577">
                  <c:v>20.18446312</c:v>
                </c:pt>
                <c:pt idx="19578">
                  <c:v>20.183977939999998</c:v>
                </c:pt>
                <c:pt idx="19579">
                  <c:v>20.183492999999999</c:v>
                </c:pt>
                <c:pt idx="19580">
                  <c:v>20.183008310000002</c:v>
                </c:pt>
                <c:pt idx="19581">
                  <c:v>20.182523870000001</c:v>
                </c:pt>
                <c:pt idx="19582">
                  <c:v>20.182039670000002</c:v>
                </c:pt>
                <c:pt idx="19583">
                  <c:v>20.181555729999999</c:v>
                </c:pt>
                <c:pt idx="19584">
                  <c:v>20.181072029999999</c:v>
                </c:pt>
                <c:pt idx="19585">
                  <c:v>20.180588579999998</c:v>
                </c:pt>
                <c:pt idx="19586">
                  <c:v>20.18010537</c:v>
                </c:pt>
                <c:pt idx="19587">
                  <c:v>20.17962241</c:v>
                </c:pt>
                <c:pt idx="19588">
                  <c:v>20.1791397</c:v>
                </c:pt>
                <c:pt idx="19589">
                  <c:v>20.17865724</c:v>
                </c:pt>
                <c:pt idx="19590">
                  <c:v>20.178175020000001</c:v>
                </c:pt>
                <c:pt idx="19591">
                  <c:v>20.177693049999998</c:v>
                </c:pt>
                <c:pt idx="19592">
                  <c:v>20.177211329999999</c:v>
                </c:pt>
                <c:pt idx="19593">
                  <c:v>20.176729859999998</c:v>
                </c:pt>
                <c:pt idx="19594">
                  <c:v>20.17624863</c:v>
                </c:pt>
                <c:pt idx="19595">
                  <c:v>20.175767650000001</c:v>
                </c:pt>
                <c:pt idx="19596">
                  <c:v>20.175286920000001</c:v>
                </c:pt>
                <c:pt idx="19597">
                  <c:v>20.17480643</c:v>
                </c:pt>
                <c:pt idx="19598">
                  <c:v>20.174326189999999</c:v>
                </c:pt>
                <c:pt idx="19599">
                  <c:v>20.1738462</c:v>
                </c:pt>
                <c:pt idx="19600">
                  <c:v>20.17336646</c:v>
                </c:pt>
                <c:pt idx="19601">
                  <c:v>20.17288696</c:v>
                </c:pt>
                <c:pt idx="19602">
                  <c:v>20.172407710000002</c:v>
                </c:pt>
                <c:pt idx="19603">
                  <c:v>20.17192871</c:v>
                </c:pt>
                <c:pt idx="19604">
                  <c:v>20.17144996</c:v>
                </c:pt>
                <c:pt idx="19605">
                  <c:v>20.170971460000001</c:v>
                </c:pt>
                <c:pt idx="19606">
                  <c:v>20.170493199999999</c:v>
                </c:pt>
                <c:pt idx="19607">
                  <c:v>20.170015190000001</c:v>
                </c:pt>
                <c:pt idx="19608">
                  <c:v>20.169537429999998</c:v>
                </c:pt>
                <c:pt idx="19609">
                  <c:v>20.169059919999999</c:v>
                </c:pt>
                <c:pt idx="19610">
                  <c:v>20.168582650000001</c:v>
                </c:pt>
                <c:pt idx="19611">
                  <c:v>20.168105629999999</c:v>
                </c:pt>
                <c:pt idx="19612">
                  <c:v>20.167628860000001</c:v>
                </c:pt>
                <c:pt idx="19613">
                  <c:v>20.16715233</c:v>
                </c:pt>
                <c:pt idx="19614">
                  <c:v>20.16667606</c:v>
                </c:pt>
                <c:pt idx="19615">
                  <c:v>20.166200029999999</c:v>
                </c:pt>
                <c:pt idx="19616">
                  <c:v>20.16572425</c:v>
                </c:pt>
                <c:pt idx="19617">
                  <c:v>20.16524871</c:v>
                </c:pt>
                <c:pt idx="19618">
                  <c:v>20.16477343</c:v>
                </c:pt>
                <c:pt idx="19619">
                  <c:v>20.164298389999999</c:v>
                </c:pt>
                <c:pt idx="19620">
                  <c:v>20.163823600000001</c:v>
                </c:pt>
                <c:pt idx="19621">
                  <c:v>20.163349060000002</c:v>
                </c:pt>
                <c:pt idx="19622">
                  <c:v>20.162874760000001</c:v>
                </c:pt>
                <c:pt idx="19623">
                  <c:v>20.16240071</c:v>
                </c:pt>
                <c:pt idx="19624">
                  <c:v>20.161926919999999</c:v>
                </c:pt>
                <c:pt idx="19625">
                  <c:v>20.161453359999999</c:v>
                </c:pt>
                <c:pt idx="19626">
                  <c:v>20.16098006</c:v>
                </c:pt>
                <c:pt idx="19627">
                  <c:v>20.16050701</c:v>
                </c:pt>
                <c:pt idx="19628">
                  <c:v>20.160034199999998</c:v>
                </c:pt>
                <c:pt idx="19629">
                  <c:v>20.15956164</c:v>
                </c:pt>
                <c:pt idx="19630">
                  <c:v>20.15908933</c:v>
                </c:pt>
                <c:pt idx="19631">
                  <c:v>20.15861726</c:v>
                </c:pt>
                <c:pt idx="19632">
                  <c:v>20.15814546</c:v>
                </c:pt>
                <c:pt idx="19633">
                  <c:v>20.157673890000002</c:v>
                </c:pt>
                <c:pt idx="19634">
                  <c:v>20.157202569999999</c:v>
                </c:pt>
                <c:pt idx="19635">
                  <c:v>20.156731499999999</c:v>
                </c:pt>
                <c:pt idx="19636">
                  <c:v>20.156260670000002</c:v>
                </c:pt>
                <c:pt idx="19637">
                  <c:v>20.155790100000001</c:v>
                </c:pt>
                <c:pt idx="19638">
                  <c:v>20.155319769999998</c:v>
                </c:pt>
                <c:pt idx="19639">
                  <c:v>20.154849689999999</c:v>
                </c:pt>
                <c:pt idx="19640">
                  <c:v>20.154379859999999</c:v>
                </c:pt>
                <c:pt idx="19641">
                  <c:v>20.153910280000002</c:v>
                </c:pt>
                <c:pt idx="19642">
                  <c:v>20.153440939999999</c:v>
                </c:pt>
                <c:pt idx="19643">
                  <c:v>20.152971860000001</c:v>
                </c:pt>
                <c:pt idx="19644">
                  <c:v>20.152503020000001</c:v>
                </c:pt>
                <c:pt idx="19645">
                  <c:v>20.15203443</c:v>
                </c:pt>
                <c:pt idx="19646">
                  <c:v>20.151566079999998</c:v>
                </c:pt>
                <c:pt idx="19647">
                  <c:v>20.15109799</c:v>
                </c:pt>
                <c:pt idx="19648">
                  <c:v>20.150630140000001</c:v>
                </c:pt>
                <c:pt idx="19649">
                  <c:v>20.150162550000001</c:v>
                </c:pt>
                <c:pt idx="19650">
                  <c:v>20.1496952</c:v>
                </c:pt>
                <c:pt idx="19651">
                  <c:v>20.149228099999998</c:v>
                </c:pt>
                <c:pt idx="19652">
                  <c:v>20.148761239999999</c:v>
                </c:pt>
                <c:pt idx="19653">
                  <c:v>20.14829464</c:v>
                </c:pt>
                <c:pt idx="19654">
                  <c:v>20.147828279999999</c:v>
                </c:pt>
                <c:pt idx="19655">
                  <c:v>20.147362179999998</c:v>
                </c:pt>
                <c:pt idx="19656">
                  <c:v>20.146896330000001</c:v>
                </c:pt>
                <c:pt idx="19657">
                  <c:v>20.146430720000001</c:v>
                </c:pt>
                <c:pt idx="19658">
                  <c:v>20.145965350000001</c:v>
                </c:pt>
                <c:pt idx="19659">
                  <c:v>20.145500240000001</c:v>
                </c:pt>
                <c:pt idx="19660">
                  <c:v>20.145035369999999</c:v>
                </c:pt>
                <c:pt idx="19661">
                  <c:v>20.144570760000001</c:v>
                </c:pt>
                <c:pt idx="19662">
                  <c:v>20.144106390000001</c:v>
                </c:pt>
                <c:pt idx="19663">
                  <c:v>20.143642270000001</c:v>
                </c:pt>
                <c:pt idx="19664">
                  <c:v>20.1431784</c:v>
                </c:pt>
                <c:pt idx="19665">
                  <c:v>20.142714770000001</c:v>
                </c:pt>
                <c:pt idx="19666">
                  <c:v>20.142251399999999</c:v>
                </c:pt>
                <c:pt idx="19667">
                  <c:v>20.141788269999999</c:v>
                </c:pt>
                <c:pt idx="19668">
                  <c:v>20.141325389999999</c:v>
                </c:pt>
                <c:pt idx="19669">
                  <c:v>20.140862769999998</c:v>
                </c:pt>
                <c:pt idx="19670">
                  <c:v>20.14040039</c:v>
                </c:pt>
                <c:pt idx="19671">
                  <c:v>20.13993825</c:v>
                </c:pt>
                <c:pt idx="19672">
                  <c:v>20.139476370000001</c:v>
                </c:pt>
                <c:pt idx="19673">
                  <c:v>20.13901474</c:v>
                </c:pt>
                <c:pt idx="19674">
                  <c:v>20.138553349999999</c:v>
                </c:pt>
                <c:pt idx="19675">
                  <c:v>20.13809221</c:v>
                </c:pt>
                <c:pt idx="19676">
                  <c:v>20.137631320000001</c:v>
                </c:pt>
                <c:pt idx="19677">
                  <c:v>20.137170680000001</c:v>
                </c:pt>
                <c:pt idx="19678">
                  <c:v>20.13671029</c:v>
                </c:pt>
                <c:pt idx="19679">
                  <c:v>20.136250149999999</c:v>
                </c:pt>
                <c:pt idx="19680">
                  <c:v>20.135790270000001</c:v>
                </c:pt>
                <c:pt idx="19681">
                  <c:v>20.135330620000001</c:v>
                </c:pt>
                <c:pt idx="19682">
                  <c:v>20.134871230000002</c:v>
                </c:pt>
                <c:pt idx="19683">
                  <c:v>20.134412080000001</c:v>
                </c:pt>
                <c:pt idx="19684">
                  <c:v>20.133953179999999</c:v>
                </c:pt>
                <c:pt idx="19685">
                  <c:v>20.13349453</c:v>
                </c:pt>
                <c:pt idx="19686">
                  <c:v>20.133036130000001</c:v>
                </c:pt>
                <c:pt idx="19687">
                  <c:v>20.132577980000001</c:v>
                </c:pt>
                <c:pt idx="19688">
                  <c:v>20.132120069999999</c:v>
                </c:pt>
                <c:pt idx="19689">
                  <c:v>20.131662420000001</c:v>
                </c:pt>
                <c:pt idx="19690">
                  <c:v>20.131205009999999</c:v>
                </c:pt>
                <c:pt idx="19691">
                  <c:v>20.13074786</c:v>
                </c:pt>
                <c:pt idx="19692">
                  <c:v>20.130290949999999</c:v>
                </c:pt>
                <c:pt idx="19693">
                  <c:v>20.129834290000002</c:v>
                </c:pt>
                <c:pt idx="19694">
                  <c:v>20.12937788</c:v>
                </c:pt>
                <c:pt idx="19695">
                  <c:v>20.128921720000001</c:v>
                </c:pt>
                <c:pt idx="19696">
                  <c:v>20.128465810000002</c:v>
                </c:pt>
                <c:pt idx="19697">
                  <c:v>20.128010150000001</c:v>
                </c:pt>
                <c:pt idx="19698">
                  <c:v>20.127554740000001</c:v>
                </c:pt>
                <c:pt idx="19699">
                  <c:v>20.127099569999999</c:v>
                </c:pt>
                <c:pt idx="19700">
                  <c:v>20.12664466</c:v>
                </c:pt>
                <c:pt idx="19701">
                  <c:v>20.12618999</c:v>
                </c:pt>
                <c:pt idx="19702">
                  <c:v>20.12573557</c:v>
                </c:pt>
                <c:pt idx="19703">
                  <c:v>20.125281399999999</c:v>
                </c:pt>
                <c:pt idx="19704">
                  <c:v>20.124827490000001</c:v>
                </c:pt>
                <c:pt idx="19705">
                  <c:v>20.124373819999999</c:v>
                </c:pt>
                <c:pt idx="19706">
                  <c:v>20.123920399999999</c:v>
                </c:pt>
                <c:pt idx="19707">
                  <c:v>20.123467229999999</c:v>
                </c:pt>
                <c:pt idx="19708">
                  <c:v>20.123014309999999</c:v>
                </c:pt>
                <c:pt idx="19709">
                  <c:v>20.122561640000001</c:v>
                </c:pt>
                <c:pt idx="19710">
                  <c:v>20.122109210000001</c:v>
                </c:pt>
                <c:pt idx="19711">
                  <c:v>20.121657039999999</c:v>
                </c:pt>
                <c:pt idx="19712">
                  <c:v>20.121205109999998</c:v>
                </c:pt>
                <c:pt idx="19713">
                  <c:v>20.120753440000001</c:v>
                </c:pt>
                <c:pt idx="19714">
                  <c:v>20.12030201</c:v>
                </c:pt>
                <c:pt idx="19715">
                  <c:v>20.119850830000001</c:v>
                </c:pt>
                <c:pt idx="19716">
                  <c:v>20.119399900000001</c:v>
                </c:pt>
                <c:pt idx="19717">
                  <c:v>20.118949220000001</c:v>
                </c:pt>
                <c:pt idx="19718">
                  <c:v>20.118498800000001</c:v>
                </c:pt>
                <c:pt idx="19719">
                  <c:v>20.118048609999999</c:v>
                </c:pt>
                <c:pt idx="19720">
                  <c:v>20.11759868</c:v>
                </c:pt>
                <c:pt idx="19721">
                  <c:v>20.117149000000001</c:v>
                </c:pt>
                <c:pt idx="19722">
                  <c:v>20.116699570000002</c:v>
                </c:pt>
                <c:pt idx="19723">
                  <c:v>20.116250390000001</c:v>
                </c:pt>
                <c:pt idx="19724">
                  <c:v>20.115801449999999</c:v>
                </c:pt>
                <c:pt idx="19725">
                  <c:v>20.115352770000001</c:v>
                </c:pt>
                <c:pt idx="19726">
                  <c:v>20.114904339999999</c:v>
                </c:pt>
                <c:pt idx="19727">
                  <c:v>20.114456149999999</c:v>
                </c:pt>
                <c:pt idx="19728">
                  <c:v>20.114008219999999</c:v>
                </c:pt>
                <c:pt idx="19729">
                  <c:v>20.113560540000002</c:v>
                </c:pt>
                <c:pt idx="19730">
                  <c:v>20.1131131</c:v>
                </c:pt>
                <c:pt idx="19731">
                  <c:v>20.112665920000001</c:v>
                </c:pt>
                <c:pt idx="19732">
                  <c:v>20.112218980000002</c:v>
                </c:pt>
                <c:pt idx="19733">
                  <c:v>20.111772290000001</c:v>
                </c:pt>
                <c:pt idx="19734">
                  <c:v>20.11132585</c:v>
                </c:pt>
                <c:pt idx="19735">
                  <c:v>20.110879659999998</c:v>
                </c:pt>
                <c:pt idx="19736">
                  <c:v>20.11043373</c:v>
                </c:pt>
                <c:pt idx="19737">
                  <c:v>20.109988040000001</c:v>
                </c:pt>
                <c:pt idx="19738">
                  <c:v>20.109542600000001</c:v>
                </c:pt>
                <c:pt idx="19739">
                  <c:v>20.10909741</c:v>
                </c:pt>
                <c:pt idx="19740">
                  <c:v>20.108652469999999</c:v>
                </c:pt>
                <c:pt idx="19741">
                  <c:v>20.108207780000001</c:v>
                </c:pt>
                <c:pt idx="19742">
                  <c:v>20.107763340000002</c:v>
                </c:pt>
                <c:pt idx="19743">
                  <c:v>20.107319140000001</c:v>
                </c:pt>
                <c:pt idx="19744">
                  <c:v>20.106875200000001</c:v>
                </c:pt>
                <c:pt idx="19745">
                  <c:v>20.10643151</c:v>
                </c:pt>
                <c:pt idx="19746">
                  <c:v>20.105988069999999</c:v>
                </c:pt>
                <c:pt idx="19747">
                  <c:v>20.10554488</c:v>
                </c:pt>
                <c:pt idx="19748">
                  <c:v>20.105101940000001</c:v>
                </c:pt>
                <c:pt idx="19749">
                  <c:v>20.10465924</c:v>
                </c:pt>
                <c:pt idx="19750">
                  <c:v>20.1042168</c:v>
                </c:pt>
                <c:pt idx="19751">
                  <c:v>20.103774609999999</c:v>
                </c:pt>
                <c:pt idx="19752">
                  <c:v>20.10333267</c:v>
                </c:pt>
                <c:pt idx="19753">
                  <c:v>20.102890980000002</c:v>
                </c:pt>
                <c:pt idx="19754">
                  <c:v>20.102449539999999</c:v>
                </c:pt>
                <c:pt idx="19755">
                  <c:v>20.102008340000001</c:v>
                </c:pt>
                <c:pt idx="19756">
                  <c:v>20.1015674</c:v>
                </c:pt>
                <c:pt idx="19757">
                  <c:v>20.101126709999999</c:v>
                </c:pt>
                <c:pt idx="19758">
                  <c:v>20.10068626</c:v>
                </c:pt>
                <c:pt idx="19759">
                  <c:v>20.100246070000001</c:v>
                </c:pt>
                <c:pt idx="19760">
                  <c:v>20.099806130000001</c:v>
                </c:pt>
                <c:pt idx="19761">
                  <c:v>20.09936643</c:v>
                </c:pt>
                <c:pt idx="19762">
                  <c:v>20.098926989999999</c:v>
                </c:pt>
                <c:pt idx="19763">
                  <c:v>20.098487800000001</c:v>
                </c:pt>
                <c:pt idx="19764">
                  <c:v>20.098048850000001</c:v>
                </c:pt>
                <c:pt idx="19765">
                  <c:v>20.097610159999999</c:v>
                </c:pt>
                <c:pt idx="19766">
                  <c:v>20.097171719999999</c:v>
                </c:pt>
                <c:pt idx="19767">
                  <c:v>20.096733520000001</c:v>
                </c:pt>
                <c:pt idx="19768">
                  <c:v>20.09629558</c:v>
                </c:pt>
                <c:pt idx="19769">
                  <c:v>20.095857890000001</c:v>
                </c:pt>
                <c:pt idx="19770">
                  <c:v>20.095420440000002</c:v>
                </c:pt>
                <c:pt idx="19771">
                  <c:v>20.094983249999999</c:v>
                </c:pt>
                <c:pt idx="19772">
                  <c:v>20.094546309999998</c:v>
                </c:pt>
                <c:pt idx="19773">
                  <c:v>20.094109620000001</c:v>
                </c:pt>
                <c:pt idx="19774">
                  <c:v>20.093673169999999</c:v>
                </c:pt>
                <c:pt idx="19775">
                  <c:v>20.09323698</c:v>
                </c:pt>
                <c:pt idx="19776">
                  <c:v>20.092801049999998</c:v>
                </c:pt>
                <c:pt idx="19777">
                  <c:v>20.092365359999999</c:v>
                </c:pt>
                <c:pt idx="19778">
                  <c:v>20.091929919999998</c:v>
                </c:pt>
                <c:pt idx="19779">
                  <c:v>20.091494730000001</c:v>
                </c:pt>
                <c:pt idx="19780">
                  <c:v>20.091059779999998</c:v>
                </c:pt>
                <c:pt idx="19781">
                  <c:v>20.09062509</c:v>
                </c:pt>
                <c:pt idx="19782">
                  <c:v>20.09019065</c:v>
                </c:pt>
                <c:pt idx="19783">
                  <c:v>20.08975646</c:v>
                </c:pt>
                <c:pt idx="19784">
                  <c:v>20.08932252</c:v>
                </c:pt>
                <c:pt idx="19785">
                  <c:v>20.088888839999999</c:v>
                </c:pt>
                <c:pt idx="19786">
                  <c:v>20.088455400000001</c:v>
                </c:pt>
                <c:pt idx="19787">
                  <c:v>20.088022209999998</c:v>
                </c:pt>
                <c:pt idx="19788">
                  <c:v>20.087589269999999</c:v>
                </c:pt>
                <c:pt idx="19789">
                  <c:v>20.087156579999998</c:v>
                </c:pt>
                <c:pt idx="19790">
                  <c:v>20.086724149999998</c:v>
                </c:pt>
                <c:pt idx="19791">
                  <c:v>20.086291960000001</c:v>
                </c:pt>
                <c:pt idx="19792">
                  <c:v>20.085860019999998</c:v>
                </c:pt>
                <c:pt idx="19793">
                  <c:v>20.08542834</c:v>
                </c:pt>
                <c:pt idx="19794">
                  <c:v>20.0849969</c:v>
                </c:pt>
                <c:pt idx="19795">
                  <c:v>20.084565720000001</c:v>
                </c:pt>
                <c:pt idx="19796">
                  <c:v>20.084134779999999</c:v>
                </c:pt>
                <c:pt idx="19797">
                  <c:v>20.083704099999999</c:v>
                </c:pt>
                <c:pt idx="19798">
                  <c:v>20.083273670000001</c:v>
                </c:pt>
                <c:pt idx="19799">
                  <c:v>20.082843480000001</c:v>
                </c:pt>
                <c:pt idx="19800">
                  <c:v>20.082413559999999</c:v>
                </c:pt>
                <c:pt idx="19801">
                  <c:v>20.081983879999999</c:v>
                </c:pt>
                <c:pt idx="19802">
                  <c:v>20.081554449999999</c:v>
                </c:pt>
                <c:pt idx="19803">
                  <c:v>20.081125270000001</c:v>
                </c:pt>
                <c:pt idx="19804">
                  <c:v>20.080696339999999</c:v>
                </c:pt>
                <c:pt idx="19805">
                  <c:v>20.080267660000001</c:v>
                </c:pt>
                <c:pt idx="19806">
                  <c:v>20.079839230000001</c:v>
                </c:pt>
                <c:pt idx="19807">
                  <c:v>20.079411050000001</c:v>
                </c:pt>
                <c:pt idx="19808">
                  <c:v>20.078983130000001</c:v>
                </c:pt>
                <c:pt idx="19809">
                  <c:v>20.07855545</c:v>
                </c:pt>
                <c:pt idx="19810">
                  <c:v>20.078128020000001</c:v>
                </c:pt>
                <c:pt idx="19811">
                  <c:v>20.077700849999999</c:v>
                </c:pt>
                <c:pt idx="19812">
                  <c:v>20.07727393</c:v>
                </c:pt>
                <c:pt idx="19813">
                  <c:v>20.07684725</c:v>
                </c:pt>
                <c:pt idx="19814">
                  <c:v>20.07642083</c:v>
                </c:pt>
                <c:pt idx="19815">
                  <c:v>20.075994659999999</c:v>
                </c:pt>
                <c:pt idx="19816">
                  <c:v>20.075568740000001</c:v>
                </c:pt>
                <c:pt idx="19817">
                  <c:v>20.075143069999999</c:v>
                </c:pt>
                <c:pt idx="19818">
                  <c:v>20.07471765</c:v>
                </c:pt>
                <c:pt idx="19819">
                  <c:v>20.07429248</c:v>
                </c:pt>
                <c:pt idx="19820">
                  <c:v>20.07386756</c:v>
                </c:pt>
                <c:pt idx="19821">
                  <c:v>20.0734429</c:v>
                </c:pt>
                <c:pt idx="19822">
                  <c:v>20.073018480000002</c:v>
                </c:pt>
                <c:pt idx="19823">
                  <c:v>20.07259432</c:v>
                </c:pt>
                <c:pt idx="19824">
                  <c:v>20.072170409999998</c:v>
                </c:pt>
                <c:pt idx="19825">
                  <c:v>20.071746749999999</c:v>
                </c:pt>
                <c:pt idx="19826">
                  <c:v>20.071323339999999</c:v>
                </c:pt>
                <c:pt idx="19827">
                  <c:v>20.070900170000002</c:v>
                </c:pt>
                <c:pt idx="19828">
                  <c:v>20.070477260000001</c:v>
                </c:pt>
                <c:pt idx="19829">
                  <c:v>20.07005461</c:v>
                </c:pt>
                <c:pt idx="19830">
                  <c:v>20.069632200000001</c:v>
                </c:pt>
                <c:pt idx="19831">
                  <c:v>20.069210040000002</c:v>
                </c:pt>
                <c:pt idx="19832">
                  <c:v>20.068788130000002</c:v>
                </c:pt>
                <c:pt idx="19833">
                  <c:v>20.068366480000002</c:v>
                </c:pt>
                <c:pt idx="19834">
                  <c:v>20.067945080000001</c:v>
                </c:pt>
                <c:pt idx="19835">
                  <c:v>20.067523919999999</c:v>
                </c:pt>
                <c:pt idx="19836">
                  <c:v>20.067103020000001</c:v>
                </c:pt>
                <c:pt idx="19837">
                  <c:v>20.066682369999999</c:v>
                </c:pt>
                <c:pt idx="19838">
                  <c:v>20.066261969999999</c:v>
                </c:pt>
                <c:pt idx="19839">
                  <c:v>20.065841819999999</c:v>
                </c:pt>
                <c:pt idx="19840">
                  <c:v>20.065421929999999</c:v>
                </c:pt>
                <c:pt idx="19841">
                  <c:v>20.065002280000002</c:v>
                </c:pt>
                <c:pt idx="19842">
                  <c:v>20.064582890000001</c:v>
                </c:pt>
                <c:pt idx="19843">
                  <c:v>20.064163740000001</c:v>
                </c:pt>
                <c:pt idx="19844">
                  <c:v>20.063744849999999</c:v>
                </c:pt>
                <c:pt idx="19845">
                  <c:v>20.06332621</c:v>
                </c:pt>
                <c:pt idx="19846">
                  <c:v>20.06290782</c:v>
                </c:pt>
                <c:pt idx="19847">
                  <c:v>20.062489679999999</c:v>
                </c:pt>
                <c:pt idx="19848">
                  <c:v>20.062071799999998</c:v>
                </c:pt>
                <c:pt idx="19849">
                  <c:v>20.061654170000001</c:v>
                </c:pt>
                <c:pt idx="19850">
                  <c:v>20.061236780000002</c:v>
                </c:pt>
                <c:pt idx="19851">
                  <c:v>20.060819649999999</c:v>
                </c:pt>
                <c:pt idx="19852">
                  <c:v>20.06040277</c:v>
                </c:pt>
                <c:pt idx="19853">
                  <c:v>20.059986139999999</c:v>
                </c:pt>
                <c:pt idx="19854">
                  <c:v>20.059569759999999</c:v>
                </c:pt>
                <c:pt idx="19855">
                  <c:v>20.059153630000001</c:v>
                </c:pt>
                <c:pt idx="19856">
                  <c:v>20.058737749999999</c:v>
                </c:pt>
                <c:pt idx="19857">
                  <c:v>20.058322130000001</c:v>
                </c:pt>
                <c:pt idx="19858">
                  <c:v>20.057906750000001</c:v>
                </c:pt>
                <c:pt idx="19859">
                  <c:v>20.057491630000001</c:v>
                </c:pt>
                <c:pt idx="19860">
                  <c:v>20.057076760000001</c:v>
                </c:pt>
                <c:pt idx="19861">
                  <c:v>20.05666214</c:v>
                </c:pt>
                <c:pt idx="19862">
                  <c:v>20.056247769999999</c:v>
                </c:pt>
                <c:pt idx="19863">
                  <c:v>20.055833660000001</c:v>
                </c:pt>
                <c:pt idx="19864">
                  <c:v>20.055419789999998</c:v>
                </c:pt>
                <c:pt idx="19865">
                  <c:v>20.055006179999999</c:v>
                </c:pt>
                <c:pt idx="19866">
                  <c:v>20.054592809999999</c:v>
                </c:pt>
                <c:pt idx="19867">
                  <c:v>20.054179699999999</c:v>
                </c:pt>
                <c:pt idx="19868">
                  <c:v>20.053766849999999</c:v>
                </c:pt>
                <c:pt idx="19869">
                  <c:v>20.053354240000001</c:v>
                </c:pt>
                <c:pt idx="19870">
                  <c:v>20.052941879999999</c:v>
                </c:pt>
                <c:pt idx="19871">
                  <c:v>20.05252978</c:v>
                </c:pt>
                <c:pt idx="19872">
                  <c:v>20.052117930000001</c:v>
                </c:pt>
                <c:pt idx="19873">
                  <c:v>20.051706329999998</c:v>
                </c:pt>
                <c:pt idx="19874">
                  <c:v>20.051294980000002</c:v>
                </c:pt>
                <c:pt idx="19875">
                  <c:v>20.050883890000001</c:v>
                </c:pt>
                <c:pt idx="19876">
                  <c:v>20.05047304</c:v>
                </c:pt>
                <c:pt idx="19877">
                  <c:v>20.050062449999999</c:v>
                </c:pt>
                <c:pt idx="19878">
                  <c:v>20.049652099999999</c:v>
                </c:pt>
                <c:pt idx="19879">
                  <c:v>20.04924201</c:v>
                </c:pt>
                <c:pt idx="19880">
                  <c:v>20.048832170000001</c:v>
                </c:pt>
                <c:pt idx="19881">
                  <c:v>20.048422590000001</c:v>
                </c:pt>
                <c:pt idx="19882">
                  <c:v>20.04801325</c:v>
                </c:pt>
                <c:pt idx="19883">
                  <c:v>20.04760417</c:v>
                </c:pt>
                <c:pt idx="19884">
                  <c:v>20.047195339999998</c:v>
                </c:pt>
                <c:pt idx="19885">
                  <c:v>20.04678676</c:v>
                </c:pt>
                <c:pt idx="19886">
                  <c:v>20.046378430000001</c:v>
                </c:pt>
                <c:pt idx="19887">
                  <c:v>20.045970350000001</c:v>
                </c:pt>
                <c:pt idx="19888">
                  <c:v>20.045562530000002</c:v>
                </c:pt>
                <c:pt idx="19889">
                  <c:v>20.045154950000001</c:v>
                </c:pt>
                <c:pt idx="19890">
                  <c:v>20.04474763</c:v>
                </c:pt>
                <c:pt idx="19891">
                  <c:v>20.044340559999998</c:v>
                </c:pt>
                <c:pt idx="19892">
                  <c:v>20.04393374</c:v>
                </c:pt>
                <c:pt idx="19893">
                  <c:v>20.043527180000002</c:v>
                </c:pt>
                <c:pt idx="19894">
                  <c:v>20.043120869999999</c:v>
                </c:pt>
                <c:pt idx="19895">
                  <c:v>20.042714799999999</c:v>
                </c:pt>
                <c:pt idx="19896">
                  <c:v>20.042308999999999</c:v>
                </c:pt>
                <c:pt idx="19897">
                  <c:v>20.04190345</c:v>
                </c:pt>
                <c:pt idx="19898">
                  <c:v>20.041498140000002</c:v>
                </c:pt>
                <c:pt idx="19899">
                  <c:v>20.04109309</c:v>
                </c:pt>
                <c:pt idx="19900">
                  <c:v>20.040688289999999</c:v>
                </c:pt>
                <c:pt idx="19901">
                  <c:v>20.04028374</c:v>
                </c:pt>
                <c:pt idx="19902">
                  <c:v>20.03987944</c:v>
                </c:pt>
                <c:pt idx="19903">
                  <c:v>20.03947539</c:v>
                </c:pt>
                <c:pt idx="19904">
                  <c:v>20.0390716</c:v>
                </c:pt>
                <c:pt idx="19905">
                  <c:v>20.038668059999999</c:v>
                </c:pt>
                <c:pt idx="19906">
                  <c:v>20.038264770000001</c:v>
                </c:pt>
                <c:pt idx="19907">
                  <c:v>20.037861729999999</c:v>
                </c:pt>
                <c:pt idx="19908">
                  <c:v>20.037458950000001</c:v>
                </c:pt>
                <c:pt idx="19909">
                  <c:v>20.037056410000002</c:v>
                </c:pt>
                <c:pt idx="19910">
                  <c:v>20.036654129999999</c:v>
                </c:pt>
                <c:pt idx="19911">
                  <c:v>20.036252099999999</c:v>
                </c:pt>
                <c:pt idx="19912">
                  <c:v>20.035850329999999</c:v>
                </c:pt>
                <c:pt idx="19913">
                  <c:v>20.035448800000001</c:v>
                </c:pt>
                <c:pt idx="19914">
                  <c:v>20.03504753</c:v>
                </c:pt>
                <c:pt idx="19915">
                  <c:v>20.034646510000002</c:v>
                </c:pt>
                <c:pt idx="19916">
                  <c:v>20.034245739999999</c:v>
                </c:pt>
                <c:pt idx="19917">
                  <c:v>20.033845230000001</c:v>
                </c:pt>
                <c:pt idx="19918">
                  <c:v>20.033444960000001</c:v>
                </c:pt>
                <c:pt idx="19919">
                  <c:v>20.033044950000001</c:v>
                </c:pt>
                <c:pt idx="19920">
                  <c:v>20.032645200000001</c:v>
                </c:pt>
                <c:pt idx="19921">
                  <c:v>20.032245700000001</c:v>
                </c:pt>
                <c:pt idx="19922">
                  <c:v>20.031846439999999</c:v>
                </c:pt>
                <c:pt idx="19923">
                  <c:v>20.031447440000001</c:v>
                </c:pt>
                <c:pt idx="19924">
                  <c:v>20.031048689999999</c:v>
                </c:pt>
                <c:pt idx="19925">
                  <c:v>20.030650189999999</c:v>
                </c:pt>
                <c:pt idx="19926">
                  <c:v>20.03025195</c:v>
                </c:pt>
                <c:pt idx="19927">
                  <c:v>20.029853960000001</c:v>
                </c:pt>
                <c:pt idx="19928">
                  <c:v>20.02945622</c:v>
                </c:pt>
                <c:pt idx="19929">
                  <c:v>20.029058729999999</c:v>
                </c:pt>
                <c:pt idx="19930">
                  <c:v>20.028661490000001</c:v>
                </c:pt>
                <c:pt idx="19931">
                  <c:v>20.02826451</c:v>
                </c:pt>
                <c:pt idx="19932">
                  <c:v>20.027867780000001</c:v>
                </c:pt>
                <c:pt idx="19933">
                  <c:v>20.027471299999998</c:v>
                </c:pt>
                <c:pt idx="19934">
                  <c:v>20.027075079999999</c:v>
                </c:pt>
                <c:pt idx="19935">
                  <c:v>20.02667911</c:v>
                </c:pt>
                <c:pt idx="19936">
                  <c:v>20.02628339</c:v>
                </c:pt>
                <c:pt idx="19937">
                  <c:v>20.025887919999999</c:v>
                </c:pt>
                <c:pt idx="19938">
                  <c:v>20.025492700000001</c:v>
                </c:pt>
                <c:pt idx="19939">
                  <c:v>20.02509774</c:v>
                </c:pt>
                <c:pt idx="19940">
                  <c:v>20.024703030000001</c:v>
                </c:pt>
                <c:pt idx="19941">
                  <c:v>20.024308569999999</c:v>
                </c:pt>
                <c:pt idx="19942">
                  <c:v>20.02391437</c:v>
                </c:pt>
                <c:pt idx="19943">
                  <c:v>20.02352041</c:v>
                </c:pt>
                <c:pt idx="19944">
                  <c:v>20.02312672</c:v>
                </c:pt>
                <c:pt idx="19945">
                  <c:v>20.022733280000001</c:v>
                </c:pt>
                <c:pt idx="19946">
                  <c:v>20.022340079999999</c:v>
                </c:pt>
                <c:pt idx="19947">
                  <c:v>20.021947140000002</c:v>
                </c:pt>
                <c:pt idx="19948">
                  <c:v>20.02155445</c:v>
                </c:pt>
                <c:pt idx="19949">
                  <c:v>20.021162010000001</c:v>
                </c:pt>
                <c:pt idx="19950">
                  <c:v>20.020769829999999</c:v>
                </c:pt>
                <c:pt idx="19951">
                  <c:v>20.0203779</c:v>
                </c:pt>
                <c:pt idx="19952">
                  <c:v>20.01998622</c:v>
                </c:pt>
                <c:pt idx="19953">
                  <c:v>20.019594789999999</c:v>
                </c:pt>
                <c:pt idx="19954">
                  <c:v>20.019203619999999</c:v>
                </c:pt>
                <c:pt idx="19955">
                  <c:v>20.018812700000002</c:v>
                </c:pt>
                <c:pt idx="19956">
                  <c:v>20.01842203</c:v>
                </c:pt>
                <c:pt idx="19957">
                  <c:v>20.018031619999999</c:v>
                </c:pt>
                <c:pt idx="19958">
                  <c:v>20.01764146</c:v>
                </c:pt>
                <c:pt idx="19959">
                  <c:v>20.017251550000001</c:v>
                </c:pt>
                <c:pt idx="19960">
                  <c:v>20.016861890000001</c:v>
                </c:pt>
                <c:pt idx="19961">
                  <c:v>20.016472490000002</c:v>
                </c:pt>
                <c:pt idx="19962">
                  <c:v>20.016083340000002</c:v>
                </c:pt>
                <c:pt idx="19963">
                  <c:v>20.015694440000001</c:v>
                </c:pt>
                <c:pt idx="19964">
                  <c:v>20.015305789999999</c:v>
                </c:pt>
                <c:pt idx="19965">
                  <c:v>20.014917400000002</c:v>
                </c:pt>
                <c:pt idx="19966">
                  <c:v>20.01452926</c:v>
                </c:pt>
                <c:pt idx="19967">
                  <c:v>20.014141380000002</c:v>
                </c:pt>
                <c:pt idx="19968">
                  <c:v>20.013753749999999</c:v>
                </c:pt>
                <c:pt idx="19969">
                  <c:v>20.01336637</c:v>
                </c:pt>
                <c:pt idx="19970">
                  <c:v>20.01297924</c:v>
                </c:pt>
                <c:pt idx="19971">
                  <c:v>20.01259237</c:v>
                </c:pt>
                <c:pt idx="19972">
                  <c:v>20.01220575</c:v>
                </c:pt>
                <c:pt idx="19973">
                  <c:v>20.011819379999999</c:v>
                </c:pt>
                <c:pt idx="19974">
                  <c:v>20.01143326</c:v>
                </c:pt>
                <c:pt idx="19975">
                  <c:v>20.011047399999999</c:v>
                </c:pt>
                <c:pt idx="19976">
                  <c:v>20.01066179</c:v>
                </c:pt>
                <c:pt idx="19977">
                  <c:v>20.010276439999998</c:v>
                </c:pt>
                <c:pt idx="19978">
                  <c:v>20.009891329999999</c:v>
                </c:pt>
                <c:pt idx="19979">
                  <c:v>20.009506479999999</c:v>
                </c:pt>
                <c:pt idx="19980">
                  <c:v>20.009121879999999</c:v>
                </c:pt>
                <c:pt idx="19981">
                  <c:v>20.008737539999998</c:v>
                </c:pt>
                <c:pt idx="19982">
                  <c:v>20.008353450000001</c:v>
                </c:pt>
                <c:pt idx="19983">
                  <c:v>20.00796961</c:v>
                </c:pt>
                <c:pt idx="19984">
                  <c:v>20.007586029999999</c:v>
                </c:pt>
                <c:pt idx="19985">
                  <c:v>20.007202700000001</c:v>
                </c:pt>
                <c:pt idx="19986">
                  <c:v>20.006819620000002</c:v>
                </c:pt>
                <c:pt idx="19987">
                  <c:v>20.006436789999999</c:v>
                </c:pt>
                <c:pt idx="19988">
                  <c:v>20.006054219999999</c:v>
                </c:pt>
                <c:pt idx="19989">
                  <c:v>20.005671899999999</c:v>
                </c:pt>
                <c:pt idx="19990">
                  <c:v>20.005289829999999</c:v>
                </c:pt>
                <c:pt idx="19991">
                  <c:v>20.004908019999998</c:v>
                </c:pt>
                <c:pt idx="19992">
                  <c:v>20.004526469999998</c:v>
                </c:pt>
                <c:pt idx="19993">
                  <c:v>20.004145170000001</c:v>
                </c:pt>
                <c:pt idx="19994">
                  <c:v>20.003764109999999</c:v>
                </c:pt>
                <c:pt idx="19995">
                  <c:v>20.00338331</c:v>
                </c:pt>
                <c:pt idx="19996">
                  <c:v>20.003002769999998</c:v>
                </c:pt>
                <c:pt idx="19997">
                  <c:v>20.002622479999999</c:v>
                </c:pt>
                <c:pt idx="19998">
                  <c:v>20.00224244</c:v>
                </c:pt>
                <c:pt idx="19999">
                  <c:v>20.00186265</c:v>
                </c:pt>
                <c:pt idx="20000">
                  <c:v>20.00148312</c:v>
                </c:pt>
                <c:pt idx="20001">
                  <c:v>20.001103839999999</c:v>
                </c:pt>
                <c:pt idx="20002">
                  <c:v>20.000724810000001</c:v>
                </c:pt>
                <c:pt idx="20003">
                  <c:v>20.00034604</c:v>
                </c:pt>
                <c:pt idx="20004">
                  <c:v>19.999967519999998</c:v>
                </c:pt>
                <c:pt idx="20005">
                  <c:v>19.99958925</c:v>
                </c:pt>
                <c:pt idx="20006">
                  <c:v>19.999211240000001</c:v>
                </c:pt>
                <c:pt idx="20007">
                  <c:v>19.998833479999998</c:v>
                </c:pt>
                <c:pt idx="20008">
                  <c:v>19.998455979999999</c:v>
                </c:pt>
                <c:pt idx="20009">
                  <c:v>19.99807873</c:v>
                </c:pt>
                <c:pt idx="20010">
                  <c:v>19.997701729999999</c:v>
                </c:pt>
                <c:pt idx="20011">
                  <c:v>19.997324979999998</c:v>
                </c:pt>
                <c:pt idx="20012">
                  <c:v>19.996948490000001</c:v>
                </c:pt>
                <c:pt idx="20013">
                  <c:v>19.99657225</c:v>
                </c:pt>
                <c:pt idx="20014">
                  <c:v>19.996196269999999</c:v>
                </c:pt>
                <c:pt idx="20015">
                  <c:v>19.99582054</c:v>
                </c:pt>
                <c:pt idx="20016">
                  <c:v>19.995445069999999</c:v>
                </c:pt>
                <c:pt idx="20017">
                  <c:v>19.99506985</c:v>
                </c:pt>
                <c:pt idx="20018">
                  <c:v>19.99469487</c:v>
                </c:pt>
                <c:pt idx="20019">
                  <c:v>19.994320160000001</c:v>
                </c:pt>
                <c:pt idx="20020">
                  <c:v>19.993945700000001</c:v>
                </c:pt>
                <c:pt idx="20021">
                  <c:v>19.993571490000001</c:v>
                </c:pt>
                <c:pt idx="20022">
                  <c:v>19.99319753</c:v>
                </c:pt>
                <c:pt idx="20023">
                  <c:v>19.992823829999999</c:v>
                </c:pt>
                <c:pt idx="20024">
                  <c:v>19.992450380000001</c:v>
                </c:pt>
                <c:pt idx="20025">
                  <c:v>19.992077179999999</c:v>
                </c:pt>
                <c:pt idx="20026">
                  <c:v>19.991704240000001</c:v>
                </c:pt>
                <c:pt idx="20027">
                  <c:v>19.991331559999999</c:v>
                </c:pt>
                <c:pt idx="20028">
                  <c:v>19.990959119999999</c:v>
                </c:pt>
                <c:pt idx="20029">
                  <c:v>19.99058694</c:v>
                </c:pt>
                <c:pt idx="20030">
                  <c:v>19.990215020000001</c:v>
                </c:pt>
                <c:pt idx="20031">
                  <c:v>19.98984334</c:v>
                </c:pt>
                <c:pt idx="20032">
                  <c:v>19.98947192</c:v>
                </c:pt>
                <c:pt idx="20033">
                  <c:v>19.989100759999999</c:v>
                </c:pt>
                <c:pt idx="20034">
                  <c:v>19.988729849999999</c:v>
                </c:pt>
                <c:pt idx="20035">
                  <c:v>19.988359190000001</c:v>
                </c:pt>
                <c:pt idx="20036">
                  <c:v>19.987988789999999</c:v>
                </c:pt>
                <c:pt idx="20037">
                  <c:v>19.987618640000001</c:v>
                </c:pt>
                <c:pt idx="20038">
                  <c:v>19.987248739999998</c:v>
                </c:pt>
                <c:pt idx="20039">
                  <c:v>19.986879099999999</c:v>
                </c:pt>
                <c:pt idx="20040">
                  <c:v>19.986509720000001</c:v>
                </c:pt>
                <c:pt idx="20041">
                  <c:v>19.986140590000002</c:v>
                </c:pt>
                <c:pt idx="20042">
                  <c:v>19.985771700000001</c:v>
                </c:pt>
                <c:pt idx="20043">
                  <c:v>19.985403080000001</c:v>
                </c:pt>
                <c:pt idx="20044">
                  <c:v>19.985034710000001</c:v>
                </c:pt>
                <c:pt idx="20045">
                  <c:v>19.98466659</c:v>
                </c:pt>
                <c:pt idx="20046">
                  <c:v>19.984298720000002</c:v>
                </c:pt>
                <c:pt idx="20047">
                  <c:v>19.98393111</c:v>
                </c:pt>
                <c:pt idx="20048">
                  <c:v>19.983563749999998</c:v>
                </c:pt>
                <c:pt idx="20049">
                  <c:v>19.98319665</c:v>
                </c:pt>
                <c:pt idx="20050">
                  <c:v>19.982829800000001</c:v>
                </c:pt>
                <c:pt idx="20051">
                  <c:v>19.982463209999999</c:v>
                </c:pt>
                <c:pt idx="20052">
                  <c:v>19.982096869999999</c:v>
                </c:pt>
                <c:pt idx="20053">
                  <c:v>19.981730779999999</c:v>
                </c:pt>
                <c:pt idx="20054">
                  <c:v>19.98136495</c:v>
                </c:pt>
                <c:pt idx="20055">
                  <c:v>19.980999369999999</c:v>
                </c:pt>
                <c:pt idx="20056">
                  <c:v>19.980634040000002</c:v>
                </c:pt>
                <c:pt idx="20057">
                  <c:v>19.980268970000001</c:v>
                </c:pt>
                <c:pt idx="20058">
                  <c:v>19.979904149999999</c:v>
                </c:pt>
                <c:pt idx="20059">
                  <c:v>19.979539590000002</c:v>
                </c:pt>
                <c:pt idx="20060">
                  <c:v>19.97917528</c:v>
                </c:pt>
                <c:pt idx="20061">
                  <c:v>19.978811230000002</c:v>
                </c:pt>
                <c:pt idx="20062">
                  <c:v>19.978447429999999</c:v>
                </c:pt>
                <c:pt idx="20063">
                  <c:v>19.97808388</c:v>
                </c:pt>
                <c:pt idx="20064">
                  <c:v>19.977720600000001</c:v>
                </c:pt>
                <c:pt idx="20065">
                  <c:v>19.977357560000002</c:v>
                </c:pt>
                <c:pt idx="20066">
                  <c:v>19.976994779999998</c:v>
                </c:pt>
                <c:pt idx="20067">
                  <c:v>19.976632250000002</c:v>
                </c:pt>
                <c:pt idx="20068">
                  <c:v>19.976269970000001</c:v>
                </c:pt>
                <c:pt idx="20069">
                  <c:v>19.97590795</c:v>
                </c:pt>
                <c:pt idx="20070">
                  <c:v>19.975546189999999</c:v>
                </c:pt>
                <c:pt idx="20071">
                  <c:v>19.975184670000001</c:v>
                </c:pt>
                <c:pt idx="20072">
                  <c:v>19.97482342</c:v>
                </c:pt>
                <c:pt idx="20073">
                  <c:v>19.974462410000001</c:v>
                </c:pt>
                <c:pt idx="20074">
                  <c:v>19.974101659999999</c:v>
                </c:pt>
                <c:pt idx="20075">
                  <c:v>19.97374117</c:v>
                </c:pt>
                <c:pt idx="20076">
                  <c:v>19.973380930000001</c:v>
                </c:pt>
                <c:pt idx="20077">
                  <c:v>19.973020940000001</c:v>
                </c:pt>
                <c:pt idx="20078">
                  <c:v>19.972661209999998</c:v>
                </c:pt>
                <c:pt idx="20079">
                  <c:v>19.972301730000002</c:v>
                </c:pt>
                <c:pt idx="20080">
                  <c:v>19.971942510000002</c:v>
                </c:pt>
                <c:pt idx="20081">
                  <c:v>19.971583540000001</c:v>
                </c:pt>
                <c:pt idx="20082">
                  <c:v>19.97122482</c:v>
                </c:pt>
                <c:pt idx="20083">
                  <c:v>19.970866359999999</c:v>
                </c:pt>
                <c:pt idx="20084">
                  <c:v>19.970508160000001</c:v>
                </c:pt>
                <c:pt idx="20085">
                  <c:v>19.970150199999999</c:v>
                </c:pt>
                <c:pt idx="20086">
                  <c:v>19.969792510000001</c:v>
                </c:pt>
                <c:pt idx="20087">
                  <c:v>19.969435059999999</c:v>
                </c:pt>
                <c:pt idx="20088">
                  <c:v>19.969077890000001</c:v>
                </c:pt>
                <c:pt idx="20089">
                  <c:v>19.968720950000002</c:v>
                </c:pt>
                <c:pt idx="20090">
                  <c:v>19.968364269999999</c:v>
                </c:pt>
                <c:pt idx="20091">
                  <c:v>19.968007849999999</c:v>
                </c:pt>
                <c:pt idx="20092">
                  <c:v>19.967651679999999</c:v>
                </c:pt>
                <c:pt idx="20093">
                  <c:v>19.967295759999999</c:v>
                </c:pt>
                <c:pt idx="20094">
                  <c:v>19.966940099999999</c:v>
                </c:pt>
                <c:pt idx="20095">
                  <c:v>19.966584690000001</c:v>
                </c:pt>
                <c:pt idx="20096">
                  <c:v>19.96622954</c:v>
                </c:pt>
                <c:pt idx="20097">
                  <c:v>19.965874639999999</c:v>
                </c:pt>
                <c:pt idx="20098">
                  <c:v>19.965520000000001</c:v>
                </c:pt>
                <c:pt idx="20099">
                  <c:v>19.96516561</c:v>
                </c:pt>
                <c:pt idx="20100">
                  <c:v>19.964811480000002</c:v>
                </c:pt>
                <c:pt idx="20101">
                  <c:v>19.964457599999999</c:v>
                </c:pt>
                <c:pt idx="20102">
                  <c:v>19.96410397</c:v>
                </c:pt>
                <c:pt idx="20103">
                  <c:v>19.963750600000001</c:v>
                </c:pt>
                <c:pt idx="20104">
                  <c:v>19.963397489999998</c:v>
                </c:pt>
                <c:pt idx="20105">
                  <c:v>19.963044629999999</c:v>
                </c:pt>
                <c:pt idx="20106">
                  <c:v>19.962692019999999</c:v>
                </c:pt>
                <c:pt idx="20107">
                  <c:v>19.962339669999999</c:v>
                </c:pt>
                <c:pt idx="20108">
                  <c:v>19.961987570000002</c:v>
                </c:pt>
                <c:pt idx="20109">
                  <c:v>19.961635730000001</c:v>
                </c:pt>
                <c:pt idx="20110">
                  <c:v>19.96128414</c:v>
                </c:pt>
                <c:pt idx="20111">
                  <c:v>19.960932809999999</c:v>
                </c:pt>
                <c:pt idx="20112">
                  <c:v>19.960581739999999</c:v>
                </c:pt>
                <c:pt idx="20113">
                  <c:v>19.960230920000001</c:v>
                </c:pt>
                <c:pt idx="20114">
                  <c:v>19.959880349999999</c:v>
                </c:pt>
                <c:pt idx="20115">
                  <c:v>19.959530040000001</c:v>
                </c:pt>
                <c:pt idx="20116">
                  <c:v>19.959179979999998</c:v>
                </c:pt>
                <c:pt idx="20117">
                  <c:v>19.95883018</c:v>
                </c:pt>
                <c:pt idx="20118">
                  <c:v>19.95848063</c:v>
                </c:pt>
                <c:pt idx="20119">
                  <c:v>19.958131330000001</c:v>
                </c:pt>
                <c:pt idx="20120">
                  <c:v>19.957782290000001</c:v>
                </c:pt>
                <c:pt idx="20121">
                  <c:v>19.957433510000001</c:v>
                </c:pt>
                <c:pt idx="20122">
                  <c:v>19.957084980000001</c:v>
                </c:pt>
                <c:pt idx="20123">
                  <c:v>19.956736710000001</c:v>
                </c:pt>
                <c:pt idx="20124">
                  <c:v>19.956388690000001</c:v>
                </c:pt>
                <c:pt idx="20125">
                  <c:v>19.95604092</c:v>
                </c:pt>
                <c:pt idx="20126">
                  <c:v>19.955693409999999</c:v>
                </c:pt>
                <c:pt idx="20127">
                  <c:v>19.955346160000001</c:v>
                </c:pt>
                <c:pt idx="20128">
                  <c:v>19.95499916</c:v>
                </c:pt>
                <c:pt idx="20129">
                  <c:v>19.954652410000001</c:v>
                </c:pt>
                <c:pt idx="20130">
                  <c:v>19.954305919999999</c:v>
                </c:pt>
                <c:pt idx="20131">
                  <c:v>19.953959690000001</c:v>
                </c:pt>
                <c:pt idx="20132">
                  <c:v>19.953613709999999</c:v>
                </c:pt>
                <c:pt idx="20133">
                  <c:v>19.95326798</c:v>
                </c:pt>
                <c:pt idx="20134">
                  <c:v>19.95292251</c:v>
                </c:pt>
                <c:pt idx="20135">
                  <c:v>19.952577300000002</c:v>
                </c:pt>
                <c:pt idx="20136">
                  <c:v>19.952232339999998</c:v>
                </c:pt>
                <c:pt idx="20137">
                  <c:v>19.951887639999999</c:v>
                </c:pt>
                <c:pt idx="20138">
                  <c:v>19.951543189999999</c:v>
                </c:pt>
                <c:pt idx="20139">
                  <c:v>19.951198990000002</c:v>
                </c:pt>
                <c:pt idx="20140">
                  <c:v>19.950855050000001</c:v>
                </c:pt>
                <c:pt idx="20141">
                  <c:v>19.950511370000001</c:v>
                </c:pt>
                <c:pt idx="20142">
                  <c:v>19.95016794</c:v>
                </c:pt>
                <c:pt idx="20143">
                  <c:v>19.949824769999999</c:v>
                </c:pt>
                <c:pt idx="20144">
                  <c:v>19.949481850000002</c:v>
                </c:pt>
                <c:pt idx="20145">
                  <c:v>19.94913918</c:v>
                </c:pt>
                <c:pt idx="20146">
                  <c:v>19.948796770000001</c:v>
                </c:pt>
                <c:pt idx="20147">
                  <c:v>19.94845462</c:v>
                </c:pt>
                <c:pt idx="20148">
                  <c:v>19.948112720000001</c:v>
                </c:pt>
                <c:pt idx="20149">
                  <c:v>19.947771079999999</c:v>
                </c:pt>
                <c:pt idx="20150">
                  <c:v>19.94742969</c:v>
                </c:pt>
                <c:pt idx="20151">
                  <c:v>19.94708855</c:v>
                </c:pt>
                <c:pt idx="20152">
                  <c:v>19.946747680000001</c:v>
                </c:pt>
                <c:pt idx="20153">
                  <c:v>19.946407050000001</c:v>
                </c:pt>
                <c:pt idx="20154">
                  <c:v>19.946066689999999</c:v>
                </c:pt>
                <c:pt idx="20155">
                  <c:v>19.945726570000001</c:v>
                </c:pt>
                <c:pt idx="20156">
                  <c:v>19.945386719999998</c:v>
                </c:pt>
                <c:pt idx="20157">
                  <c:v>19.945047120000002</c:v>
                </c:pt>
                <c:pt idx="20158">
                  <c:v>19.944707770000001</c:v>
                </c:pt>
                <c:pt idx="20159">
                  <c:v>19.94436868</c:v>
                </c:pt>
                <c:pt idx="20160">
                  <c:v>19.94402985</c:v>
                </c:pt>
                <c:pt idx="20161">
                  <c:v>19.943691269999999</c:v>
                </c:pt>
                <c:pt idx="20162">
                  <c:v>19.943352950000001</c:v>
                </c:pt>
                <c:pt idx="20163">
                  <c:v>19.94301488</c:v>
                </c:pt>
                <c:pt idx="20164">
                  <c:v>19.942677060000001</c:v>
                </c:pt>
                <c:pt idx="20165">
                  <c:v>19.942339499999999</c:v>
                </c:pt>
                <c:pt idx="20166">
                  <c:v>19.942002200000001</c:v>
                </c:pt>
                <c:pt idx="20167">
                  <c:v>19.941665149999999</c:v>
                </c:pt>
                <c:pt idx="20168">
                  <c:v>19.94132836</c:v>
                </c:pt>
                <c:pt idx="20169">
                  <c:v>19.940991820000001</c:v>
                </c:pt>
                <c:pt idx="20170">
                  <c:v>19.940655540000002</c:v>
                </c:pt>
                <c:pt idx="20171">
                  <c:v>19.940319509999998</c:v>
                </c:pt>
                <c:pt idx="20172">
                  <c:v>19.939983739999999</c:v>
                </c:pt>
                <c:pt idx="20173">
                  <c:v>19.93964823</c:v>
                </c:pt>
                <c:pt idx="20174">
                  <c:v>19.93931297</c:v>
                </c:pt>
                <c:pt idx="20175">
                  <c:v>19.938977959999999</c:v>
                </c:pt>
                <c:pt idx="20176">
                  <c:v>19.938643209999999</c:v>
                </c:pt>
                <c:pt idx="20177">
                  <c:v>19.938308719999998</c:v>
                </c:pt>
                <c:pt idx="20178">
                  <c:v>19.937974480000001</c:v>
                </c:pt>
                <c:pt idx="20179">
                  <c:v>19.937640500000001</c:v>
                </c:pt>
                <c:pt idx="20180">
                  <c:v>19.937306769999999</c:v>
                </c:pt>
                <c:pt idx="20181">
                  <c:v>19.936973299999998</c:v>
                </c:pt>
                <c:pt idx="20182">
                  <c:v>19.93664008</c:v>
                </c:pt>
                <c:pt idx="20183">
                  <c:v>19.936307119999999</c:v>
                </c:pt>
                <c:pt idx="20184">
                  <c:v>19.935974430000002</c:v>
                </c:pt>
                <c:pt idx="20185">
                  <c:v>19.93564198</c:v>
                </c:pt>
                <c:pt idx="20186">
                  <c:v>19.935309780000001</c:v>
                </c:pt>
                <c:pt idx="20187">
                  <c:v>19.934977849999999</c:v>
                </c:pt>
                <c:pt idx="20188">
                  <c:v>19.93464616</c:v>
                </c:pt>
                <c:pt idx="20189">
                  <c:v>19.934314740000001</c:v>
                </c:pt>
                <c:pt idx="20190">
                  <c:v>19.933983569999999</c:v>
                </c:pt>
                <c:pt idx="20191">
                  <c:v>19.933652649999999</c:v>
                </c:pt>
                <c:pt idx="20192">
                  <c:v>19.93332199</c:v>
                </c:pt>
                <c:pt idx="20193">
                  <c:v>19.93299159</c:v>
                </c:pt>
                <c:pt idx="20194">
                  <c:v>19.93266144</c:v>
                </c:pt>
                <c:pt idx="20195">
                  <c:v>19.932331550000001</c:v>
                </c:pt>
                <c:pt idx="20196">
                  <c:v>19.93200191</c:v>
                </c:pt>
                <c:pt idx="20197">
                  <c:v>19.93167253</c:v>
                </c:pt>
                <c:pt idx="20198">
                  <c:v>19.931343399999999</c:v>
                </c:pt>
                <c:pt idx="20199">
                  <c:v>19.931014529999999</c:v>
                </c:pt>
                <c:pt idx="20200">
                  <c:v>19.930685919999998</c:v>
                </c:pt>
                <c:pt idx="20201">
                  <c:v>19.930357560000001</c:v>
                </c:pt>
                <c:pt idx="20202">
                  <c:v>19.93002946</c:v>
                </c:pt>
                <c:pt idx="20203">
                  <c:v>19.929701609999999</c:v>
                </c:pt>
                <c:pt idx="20204">
                  <c:v>19.929374020000001</c:v>
                </c:pt>
                <c:pt idx="20205">
                  <c:v>19.92904669</c:v>
                </c:pt>
                <c:pt idx="20206">
                  <c:v>19.928719610000002</c:v>
                </c:pt>
                <c:pt idx="20207">
                  <c:v>19.92839279</c:v>
                </c:pt>
                <c:pt idx="20208">
                  <c:v>19.928066229999999</c:v>
                </c:pt>
                <c:pt idx="20209">
                  <c:v>19.92773992</c:v>
                </c:pt>
                <c:pt idx="20210">
                  <c:v>19.927413860000001</c:v>
                </c:pt>
                <c:pt idx="20211">
                  <c:v>19.927088059999999</c:v>
                </c:pt>
                <c:pt idx="20212">
                  <c:v>19.92676252</c:v>
                </c:pt>
                <c:pt idx="20213">
                  <c:v>19.926437230000001</c:v>
                </c:pt>
                <c:pt idx="20214">
                  <c:v>19.926112199999999</c:v>
                </c:pt>
                <c:pt idx="20215">
                  <c:v>19.92578743</c:v>
                </c:pt>
                <c:pt idx="20216">
                  <c:v>19.92546291</c:v>
                </c:pt>
                <c:pt idx="20217">
                  <c:v>19.92513864</c:v>
                </c:pt>
                <c:pt idx="20218">
                  <c:v>19.92481463</c:v>
                </c:pt>
                <c:pt idx="20219">
                  <c:v>19.92449088</c:v>
                </c:pt>
                <c:pt idx="20220">
                  <c:v>19.924167390000001</c:v>
                </c:pt>
                <c:pt idx="20221">
                  <c:v>19.923844150000001</c:v>
                </c:pt>
                <c:pt idx="20222">
                  <c:v>19.92352116</c:v>
                </c:pt>
                <c:pt idx="20223">
                  <c:v>19.923198429999999</c:v>
                </c:pt>
                <c:pt idx="20224">
                  <c:v>19.922875959999999</c:v>
                </c:pt>
                <c:pt idx="20225">
                  <c:v>19.922553749999999</c:v>
                </c:pt>
                <c:pt idx="20226">
                  <c:v>19.922231790000001</c:v>
                </c:pt>
                <c:pt idx="20227">
                  <c:v>19.92191008</c:v>
                </c:pt>
                <c:pt idx="20228">
                  <c:v>19.92158864</c:v>
                </c:pt>
                <c:pt idx="20229">
                  <c:v>19.921267440000001</c:v>
                </c:pt>
                <c:pt idx="20230">
                  <c:v>19.92094651</c:v>
                </c:pt>
                <c:pt idx="20231">
                  <c:v>19.920625829999999</c:v>
                </c:pt>
                <c:pt idx="20232">
                  <c:v>19.920305419999998</c:v>
                </c:pt>
                <c:pt idx="20233">
                  <c:v>19.91998525</c:v>
                </c:pt>
                <c:pt idx="20234">
                  <c:v>19.919665340000002</c:v>
                </c:pt>
                <c:pt idx="20235">
                  <c:v>19.919345679999999</c:v>
                </c:pt>
                <c:pt idx="20236">
                  <c:v>19.919026290000001</c:v>
                </c:pt>
                <c:pt idx="20237">
                  <c:v>19.918707139999999</c:v>
                </c:pt>
                <c:pt idx="20238">
                  <c:v>19.91838826</c:v>
                </c:pt>
                <c:pt idx="20239">
                  <c:v>19.918069630000002</c:v>
                </c:pt>
                <c:pt idx="20240">
                  <c:v>19.917751249999998</c:v>
                </c:pt>
                <c:pt idx="20241">
                  <c:v>19.91743314</c:v>
                </c:pt>
                <c:pt idx="20242">
                  <c:v>19.91711527</c:v>
                </c:pt>
                <c:pt idx="20243">
                  <c:v>19.916797670000001</c:v>
                </c:pt>
                <c:pt idx="20244">
                  <c:v>19.916480320000002</c:v>
                </c:pt>
                <c:pt idx="20245">
                  <c:v>19.916163229999999</c:v>
                </c:pt>
                <c:pt idx="20246">
                  <c:v>19.915846389999999</c:v>
                </c:pt>
                <c:pt idx="20247">
                  <c:v>19.915529809999999</c:v>
                </c:pt>
                <c:pt idx="20248">
                  <c:v>19.915213489999999</c:v>
                </c:pt>
                <c:pt idx="20249">
                  <c:v>19.914897419999999</c:v>
                </c:pt>
                <c:pt idx="20250">
                  <c:v>19.914581609999999</c:v>
                </c:pt>
                <c:pt idx="20251">
                  <c:v>19.914266059999999</c:v>
                </c:pt>
                <c:pt idx="20252">
                  <c:v>19.913950759999999</c:v>
                </c:pt>
                <c:pt idx="20253">
                  <c:v>19.913635719999998</c:v>
                </c:pt>
                <c:pt idx="20254">
                  <c:v>19.913320930000001</c:v>
                </c:pt>
                <c:pt idx="20255">
                  <c:v>19.9130064</c:v>
                </c:pt>
                <c:pt idx="20256">
                  <c:v>19.912692140000001</c:v>
                </c:pt>
                <c:pt idx="20257">
                  <c:v>19.91237812</c:v>
                </c:pt>
                <c:pt idx="20258">
                  <c:v>19.912064359999999</c:v>
                </c:pt>
                <c:pt idx="20259">
                  <c:v>19.911750860000001</c:v>
                </c:pt>
                <c:pt idx="20260">
                  <c:v>19.91143761</c:v>
                </c:pt>
                <c:pt idx="20261">
                  <c:v>19.911124619999999</c:v>
                </c:pt>
                <c:pt idx="20262">
                  <c:v>19.910811890000002</c:v>
                </c:pt>
                <c:pt idx="20263">
                  <c:v>19.91049941</c:v>
                </c:pt>
                <c:pt idx="20264">
                  <c:v>19.910187189999998</c:v>
                </c:pt>
                <c:pt idx="20265">
                  <c:v>19.90987522</c:v>
                </c:pt>
                <c:pt idx="20266">
                  <c:v>19.909563519999999</c:v>
                </c:pt>
                <c:pt idx="20267">
                  <c:v>19.90925206</c:v>
                </c:pt>
                <c:pt idx="20268">
                  <c:v>19.908940869999999</c:v>
                </c:pt>
                <c:pt idx="20269">
                  <c:v>19.90862993</c:v>
                </c:pt>
                <c:pt idx="20270">
                  <c:v>19.908319250000002</c:v>
                </c:pt>
                <c:pt idx="20271">
                  <c:v>19.908008819999999</c:v>
                </c:pt>
                <c:pt idx="20272">
                  <c:v>19.90769865</c:v>
                </c:pt>
                <c:pt idx="20273">
                  <c:v>19.907388739999998</c:v>
                </c:pt>
                <c:pt idx="20274">
                  <c:v>19.907079079999999</c:v>
                </c:pt>
                <c:pt idx="20275">
                  <c:v>19.906769690000001</c:v>
                </c:pt>
                <c:pt idx="20276">
                  <c:v>19.906460540000001</c:v>
                </c:pt>
                <c:pt idx="20277">
                  <c:v>19.906151659999999</c:v>
                </c:pt>
                <c:pt idx="20278">
                  <c:v>19.90584303</c:v>
                </c:pt>
                <c:pt idx="20279">
                  <c:v>19.90553465</c:v>
                </c:pt>
                <c:pt idx="20280">
                  <c:v>19.905226549999998</c:v>
                </c:pt>
                <c:pt idx="20281">
                  <c:v>19.904918689999999</c:v>
                </c:pt>
                <c:pt idx="20282">
                  <c:v>19.90461109</c:v>
                </c:pt>
                <c:pt idx="20283">
                  <c:v>19.90430374</c:v>
                </c:pt>
                <c:pt idx="20284">
                  <c:v>19.90399665</c:v>
                </c:pt>
                <c:pt idx="20285">
                  <c:v>19.90368982</c:v>
                </c:pt>
                <c:pt idx="20286">
                  <c:v>19.90338324</c:v>
                </c:pt>
                <c:pt idx="20287">
                  <c:v>19.90307692</c:v>
                </c:pt>
                <c:pt idx="20288">
                  <c:v>19.90277086</c:v>
                </c:pt>
                <c:pt idx="20289">
                  <c:v>19.90246505</c:v>
                </c:pt>
                <c:pt idx="20290">
                  <c:v>19.9021595</c:v>
                </c:pt>
                <c:pt idx="20291">
                  <c:v>19.90185421</c:v>
                </c:pt>
                <c:pt idx="20292">
                  <c:v>19.90154918</c:v>
                </c:pt>
                <c:pt idx="20293">
                  <c:v>19.9012444</c:v>
                </c:pt>
                <c:pt idx="20294">
                  <c:v>19.900939879999999</c:v>
                </c:pt>
                <c:pt idx="20295">
                  <c:v>19.900635609999998</c:v>
                </c:pt>
                <c:pt idx="20296">
                  <c:v>19.900331600000001</c:v>
                </c:pt>
                <c:pt idx="20297">
                  <c:v>19.900027850000001</c:v>
                </c:pt>
                <c:pt idx="20298">
                  <c:v>19.89972436</c:v>
                </c:pt>
                <c:pt idx="20299">
                  <c:v>19.89942112</c:v>
                </c:pt>
                <c:pt idx="20300">
                  <c:v>19.899118139999999</c:v>
                </c:pt>
                <c:pt idx="20301">
                  <c:v>19.898815410000001</c:v>
                </c:pt>
                <c:pt idx="20302">
                  <c:v>19.898512950000001</c:v>
                </c:pt>
                <c:pt idx="20303">
                  <c:v>19.89821074</c:v>
                </c:pt>
                <c:pt idx="20304">
                  <c:v>19.897908789999999</c:v>
                </c:pt>
                <c:pt idx="20305">
                  <c:v>19.897607099999998</c:v>
                </c:pt>
                <c:pt idx="20306">
                  <c:v>19.897305660000001</c:v>
                </c:pt>
                <c:pt idx="20307">
                  <c:v>19.897004469999999</c:v>
                </c:pt>
                <c:pt idx="20308">
                  <c:v>19.896703550000002</c:v>
                </c:pt>
                <c:pt idx="20309">
                  <c:v>19.89640288</c:v>
                </c:pt>
                <c:pt idx="20310">
                  <c:v>19.896102469999999</c:v>
                </c:pt>
                <c:pt idx="20311">
                  <c:v>19.895802310000001</c:v>
                </c:pt>
                <c:pt idx="20312">
                  <c:v>19.895502409999999</c:v>
                </c:pt>
                <c:pt idx="20313">
                  <c:v>19.895202770000001</c:v>
                </c:pt>
                <c:pt idx="20314">
                  <c:v>19.89490339</c:v>
                </c:pt>
                <c:pt idx="20315">
                  <c:v>19.894604260000001</c:v>
                </c:pt>
                <c:pt idx="20316">
                  <c:v>19.89430539</c:v>
                </c:pt>
                <c:pt idx="20317">
                  <c:v>19.894006780000002</c:v>
                </c:pt>
                <c:pt idx="20318">
                  <c:v>19.893708419999999</c:v>
                </c:pt>
                <c:pt idx="20319">
                  <c:v>19.893410320000001</c:v>
                </c:pt>
                <c:pt idx="20320">
                  <c:v>19.893112479999999</c:v>
                </c:pt>
                <c:pt idx="20321">
                  <c:v>19.892814900000001</c:v>
                </c:pt>
                <c:pt idx="20322">
                  <c:v>19.892517569999999</c:v>
                </c:pt>
                <c:pt idx="20323">
                  <c:v>19.892220500000001</c:v>
                </c:pt>
                <c:pt idx="20324">
                  <c:v>19.891923689999999</c:v>
                </c:pt>
                <c:pt idx="20325">
                  <c:v>19.89162713</c:v>
                </c:pt>
                <c:pt idx="20326">
                  <c:v>19.891330830000001</c:v>
                </c:pt>
                <c:pt idx="20327">
                  <c:v>19.891034789999999</c:v>
                </c:pt>
                <c:pt idx="20328">
                  <c:v>19.890739010000001</c:v>
                </c:pt>
                <c:pt idx="20329">
                  <c:v>19.890443489999999</c:v>
                </c:pt>
                <c:pt idx="20330">
                  <c:v>19.89014822</c:v>
                </c:pt>
                <c:pt idx="20331">
                  <c:v>19.889853200000001</c:v>
                </c:pt>
                <c:pt idx="20332">
                  <c:v>19.889558449999999</c:v>
                </c:pt>
                <c:pt idx="20333">
                  <c:v>19.88926395</c:v>
                </c:pt>
                <c:pt idx="20334">
                  <c:v>19.888969710000001</c:v>
                </c:pt>
                <c:pt idx="20335">
                  <c:v>19.888675719999998</c:v>
                </c:pt>
                <c:pt idx="20336">
                  <c:v>19.888381989999999</c:v>
                </c:pt>
                <c:pt idx="20337">
                  <c:v>19.88808852</c:v>
                </c:pt>
                <c:pt idx="20338">
                  <c:v>19.887795310000001</c:v>
                </c:pt>
                <c:pt idx="20339">
                  <c:v>19.887502349999998</c:v>
                </c:pt>
                <c:pt idx="20340">
                  <c:v>19.88720966</c:v>
                </c:pt>
                <c:pt idx="20341">
                  <c:v>19.886917220000001</c:v>
                </c:pt>
                <c:pt idx="20342">
                  <c:v>19.886625030000001</c:v>
                </c:pt>
                <c:pt idx="20343">
                  <c:v>19.886333100000002</c:v>
                </c:pt>
                <c:pt idx="20344">
                  <c:v>19.88604144</c:v>
                </c:pt>
                <c:pt idx="20345">
                  <c:v>19.88575002</c:v>
                </c:pt>
                <c:pt idx="20346">
                  <c:v>19.885458870000001</c:v>
                </c:pt>
                <c:pt idx="20347">
                  <c:v>19.885167970000001</c:v>
                </c:pt>
                <c:pt idx="20348">
                  <c:v>19.884877329999998</c:v>
                </c:pt>
                <c:pt idx="20349">
                  <c:v>19.884586949999999</c:v>
                </c:pt>
                <c:pt idx="20350">
                  <c:v>19.884296819999999</c:v>
                </c:pt>
                <c:pt idx="20351">
                  <c:v>19.884006960000001</c:v>
                </c:pt>
                <c:pt idx="20352">
                  <c:v>19.883717359999999</c:v>
                </c:pt>
                <c:pt idx="20353">
                  <c:v>19.883427999999999</c:v>
                </c:pt>
                <c:pt idx="20354">
                  <c:v>19.88313891</c:v>
                </c:pt>
                <c:pt idx="20355">
                  <c:v>19.88285007</c:v>
                </c:pt>
                <c:pt idx="20356">
                  <c:v>19.882561490000001</c:v>
                </c:pt>
                <c:pt idx="20357">
                  <c:v>19.88227316</c:v>
                </c:pt>
                <c:pt idx="20358">
                  <c:v>19.881985100000001</c:v>
                </c:pt>
                <c:pt idx="20359">
                  <c:v>19.881697290000002</c:v>
                </c:pt>
                <c:pt idx="20360">
                  <c:v>19.881409739999999</c:v>
                </c:pt>
                <c:pt idx="20361">
                  <c:v>19.881122449999999</c:v>
                </c:pt>
                <c:pt idx="20362">
                  <c:v>19.88083541</c:v>
                </c:pt>
                <c:pt idx="20363">
                  <c:v>19.88054863</c:v>
                </c:pt>
                <c:pt idx="20364">
                  <c:v>19.88026211</c:v>
                </c:pt>
                <c:pt idx="20365">
                  <c:v>19.879975850000001</c:v>
                </c:pt>
                <c:pt idx="20366">
                  <c:v>19.879689840000001</c:v>
                </c:pt>
                <c:pt idx="20367">
                  <c:v>19.879404090000001</c:v>
                </c:pt>
                <c:pt idx="20368">
                  <c:v>19.879118600000002</c:v>
                </c:pt>
                <c:pt idx="20369">
                  <c:v>19.878833369999999</c:v>
                </c:pt>
                <c:pt idx="20370">
                  <c:v>19.878548389999999</c:v>
                </c:pt>
                <c:pt idx="20371">
                  <c:v>19.878263669999999</c:v>
                </c:pt>
                <c:pt idx="20372">
                  <c:v>19.877979209999999</c:v>
                </c:pt>
                <c:pt idx="20373">
                  <c:v>19.87769501</c:v>
                </c:pt>
                <c:pt idx="20374">
                  <c:v>19.87741106</c:v>
                </c:pt>
                <c:pt idx="20375">
                  <c:v>19.877127380000001</c:v>
                </c:pt>
                <c:pt idx="20376">
                  <c:v>19.876843959999999</c:v>
                </c:pt>
                <c:pt idx="20377">
                  <c:v>19.876560779999998</c:v>
                </c:pt>
                <c:pt idx="20378">
                  <c:v>19.876277869999999</c:v>
                </c:pt>
                <c:pt idx="20379">
                  <c:v>19.875995209999999</c:v>
                </c:pt>
                <c:pt idx="20380">
                  <c:v>19.87571281</c:v>
                </c:pt>
                <c:pt idx="20381">
                  <c:v>19.87543067</c:v>
                </c:pt>
                <c:pt idx="20382">
                  <c:v>19.875148790000001</c:v>
                </c:pt>
                <c:pt idx="20383">
                  <c:v>19.874867160000001</c:v>
                </c:pt>
                <c:pt idx="20384">
                  <c:v>19.874585790000001</c:v>
                </c:pt>
                <c:pt idx="20385">
                  <c:v>19.874304680000002</c:v>
                </c:pt>
                <c:pt idx="20386">
                  <c:v>19.874023829999999</c:v>
                </c:pt>
                <c:pt idx="20387">
                  <c:v>19.873743229999999</c:v>
                </c:pt>
                <c:pt idx="20388">
                  <c:v>19.873462889999999</c:v>
                </c:pt>
                <c:pt idx="20389">
                  <c:v>19.873182809999999</c:v>
                </c:pt>
                <c:pt idx="20390">
                  <c:v>19.87290299</c:v>
                </c:pt>
                <c:pt idx="20391">
                  <c:v>19.87262342</c:v>
                </c:pt>
                <c:pt idx="20392">
                  <c:v>19.872344120000001</c:v>
                </c:pt>
                <c:pt idx="20393">
                  <c:v>19.872065070000001</c:v>
                </c:pt>
                <c:pt idx="20394">
                  <c:v>19.871786279999998</c:v>
                </c:pt>
                <c:pt idx="20395">
                  <c:v>19.871507739999998</c:v>
                </c:pt>
                <c:pt idx="20396">
                  <c:v>19.871229469999999</c:v>
                </c:pt>
                <c:pt idx="20397">
                  <c:v>19.87095145</c:v>
                </c:pt>
                <c:pt idx="20398">
                  <c:v>19.87067369</c:v>
                </c:pt>
                <c:pt idx="20399">
                  <c:v>19.870396190000001</c:v>
                </c:pt>
                <c:pt idx="20400">
                  <c:v>19.870118949999998</c:v>
                </c:pt>
                <c:pt idx="20401">
                  <c:v>19.86984197</c:v>
                </c:pt>
                <c:pt idx="20402">
                  <c:v>19.86956524</c:v>
                </c:pt>
                <c:pt idx="20403">
                  <c:v>19.869288770000001</c:v>
                </c:pt>
                <c:pt idx="20404">
                  <c:v>19.869012550000001</c:v>
                </c:pt>
                <c:pt idx="20405">
                  <c:v>19.868736599999998</c:v>
                </c:pt>
                <c:pt idx="20406">
                  <c:v>19.868460899999999</c:v>
                </c:pt>
                <c:pt idx="20407">
                  <c:v>19.868185459999999</c:v>
                </c:pt>
                <c:pt idx="20408">
                  <c:v>19.86791028</c:v>
                </c:pt>
                <c:pt idx="20409">
                  <c:v>19.867635360000001</c:v>
                </c:pt>
                <c:pt idx="20410">
                  <c:v>19.867360690000002</c:v>
                </c:pt>
                <c:pt idx="20411">
                  <c:v>19.867086279999999</c:v>
                </c:pt>
                <c:pt idx="20412">
                  <c:v>19.86681213</c:v>
                </c:pt>
                <c:pt idx="20413">
                  <c:v>19.866538240000001</c:v>
                </c:pt>
                <c:pt idx="20414">
                  <c:v>19.866264610000002</c:v>
                </c:pt>
                <c:pt idx="20415">
                  <c:v>19.865991229999999</c:v>
                </c:pt>
                <c:pt idx="20416">
                  <c:v>19.86571812</c:v>
                </c:pt>
                <c:pt idx="20417">
                  <c:v>19.865445260000001</c:v>
                </c:pt>
                <c:pt idx="20418">
                  <c:v>19.865172650000002</c:v>
                </c:pt>
                <c:pt idx="20419">
                  <c:v>19.864900309999999</c:v>
                </c:pt>
                <c:pt idx="20420">
                  <c:v>19.864628230000001</c:v>
                </c:pt>
                <c:pt idx="20421">
                  <c:v>19.864356399999998</c:v>
                </c:pt>
                <c:pt idx="20422">
                  <c:v>19.864084829999999</c:v>
                </c:pt>
                <c:pt idx="20423">
                  <c:v>19.863813520000001</c:v>
                </c:pt>
                <c:pt idx="20424">
                  <c:v>19.863542469999999</c:v>
                </c:pt>
                <c:pt idx="20425">
                  <c:v>19.86327168</c:v>
                </c:pt>
                <c:pt idx="20426">
                  <c:v>19.863001140000001</c:v>
                </c:pt>
                <c:pt idx="20427">
                  <c:v>19.862730859999999</c:v>
                </c:pt>
                <c:pt idx="20428">
                  <c:v>19.862460840000001</c:v>
                </c:pt>
                <c:pt idx="20429">
                  <c:v>19.862191079999999</c:v>
                </c:pt>
                <c:pt idx="20430">
                  <c:v>19.861921580000001</c:v>
                </c:pt>
                <c:pt idx="20431">
                  <c:v>19.861652329999998</c:v>
                </c:pt>
                <c:pt idx="20432">
                  <c:v>19.86138334</c:v>
                </c:pt>
                <c:pt idx="20433">
                  <c:v>19.861114610000001</c:v>
                </c:pt>
                <c:pt idx="20434">
                  <c:v>19.86084614</c:v>
                </c:pt>
                <c:pt idx="20435">
                  <c:v>19.860577920000001</c:v>
                </c:pt>
                <c:pt idx="20436">
                  <c:v>19.860309969999999</c:v>
                </c:pt>
                <c:pt idx="20437">
                  <c:v>19.860042270000001</c:v>
                </c:pt>
                <c:pt idx="20438">
                  <c:v>19.859774829999999</c:v>
                </c:pt>
                <c:pt idx="20439">
                  <c:v>19.859507650000001</c:v>
                </c:pt>
                <c:pt idx="20440">
                  <c:v>19.85924073</c:v>
                </c:pt>
                <c:pt idx="20441">
                  <c:v>19.858974060000001</c:v>
                </c:pt>
                <c:pt idx="20442">
                  <c:v>19.85870766</c:v>
                </c:pt>
                <c:pt idx="20443">
                  <c:v>19.858441509999999</c:v>
                </c:pt>
                <c:pt idx="20444">
                  <c:v>19.858175620000001</c:v>
                </c:pt>
                <c:pt idx="20445">
                  <c:v>19.85790999</c:v>
                </c:pt>
                <c:pt idx="20446">
                  <c:v>19.857644619999999</c:v>
                </c:pt>
                <c:pt idx="20447">
                  <c:v>19.8573795</c:v>
                </c:pt>
                <c:pt idx="20448">
                  <c:v>19.85711465</c:v>
                </c:pt>
                <c:pt idx="20449">
                  <c:v>19.856850059999999</c:v>
                </c:pt>
                <c:pt idx="20450">
                  <c:v>19.856585720000002</c:v>
                </c:pt>
                <c:pt idx="20451">
                  <c:v>19.85632163</c:v>
                </c:pt>
                <c:pt idx="20452">
                  <c:v>19.856057809999999</c:v>
                </c:pt>
                <c:pt idx="20453">
                  <c:v>19.855794249999999</c:v>
                </c:pt>
                <c:pt idx="20454">
                  <c:v>19.855530940000001</c:v>
                </c:pt>
                <c:pt idx="20455">
                  <c:v>19.85526789</c:v>
                </c:pt>
                <c:pt idx="20456">
                  <c:v>19.8550051</c:v>
                </c:pt>
                <c:pt idx="20457">
                  <c:v>19.854742569999999</c:v>
                </c:pt>
                <c:pt idx="20458">
                  <c:v>19.854480299999999</c:v>
                </c:pt>
                <c:pt idx="20459">
                  <c:v>19.854218280000001</c:v>
                </c:pt>
                <c:pt idx="20460">
                  <c:v>19.853956530000001</c:v>
                </c:pt>
                <c:pt idx="20461">
                  <c:v>19.853695030000001</c:v>
                </c:pt>
                <c:pt idx="20462">
                  <c:v>19.85343379</c:v>
                </c:pt>
                <c:pt idx="20463">
                  <c:v>19.85317281</c:v>
                </c:pt>
                <c:pt idx="20464">
                  <c:v>19.852912079999999</c:v>
                </c:pt>
                <c:pt idx="20465">
                  <c:v>19.85265162</c:v>
                </c:pt>
                <c:pt idx="20466">
                  <c:v>19.852391409999999</c:v>
                </c:pt>
                <c:pt idx="20467">
                  <c:v>19.85213147</c:v>
                </c:pt>
                <c:pt idx="20468">
                  <c:v>19.85187178</c:v>
                </c:pt>
                <c:pt idx="20469">
                  <c:v>19.85161235</c:v>
                </c:pt>
                <c:pt idx="20470">
                  <c:v>19.85135318</c:v>
                </c:pt>
                <c:pt idx="20471">
                  <c:v>19.85109426</c:v>
                </c:pt>
                <c:pt idx="20472">
                  <c:v>19.850835620000002</c:v>
                </c:pt>
                <c:pt idx="20473">
                  <c:v>19.850577220000002</c:v>
                </c:pt>
                <c:pt idx="20474">
                  <c:v>19.850319079999998</c:v>
                </c:pt>
                <c:pt idx="20475">
                  <c:v>19.850061199999999</c:v>
                </c:pt>
                <c:pt idx="20476">
                  <c:v>19.84980358</c:v>
                </c:pt>
                <c:pt idx="20477">
                  <c:v>19.849546220000001</c:v>
                </c:pt>
                <c:pt idx="20478">
                  <c:v>19.849289120000002</c:v>
                </c:pt>
                <c:pt idx="20479">
                  <c:v>19.849032269999999</c:v>
                </c:pt>
                <c:pt idx="20480">
                  <c:v>19.84877569</c:v>
                </c:pt>
                <c:pt idx="20481">
                  <c:v>19.848519360000001</c:v>
                </c:pt>
                <c:pt idx="20482">
                  <c:v>19.848263289999998</c:v>
                </c:pt>
                <c:pt idx="20483">
                  <c:v>19.84800748</c:v>
                </c:pt>
                <c:pt idx="20484">
                  <c:v>19.847751930000001</c:v>
                </c:pt>
                <c:pt idx="20485">
                  <c:v>19.847496629999998</c:v>
                </c:pt>
                <c:pt idx="20486">
                  <c:v>19.8472416</c:v>
                </c:pt>
                <c:pt idx="20487">
                  <c:v>19.846986820000001</c:v>
                </c:pt>
                <c:pt idx="20488">
                  <c:v>19.84673231</c:v>
                </c:pt>
                <c:pt idx="20489">
                  <c:v>19.846478050000002</c:v>
                </c:pt>
                <c:pt idx="20490">
                  <c:v>19.84622405</c:v>
                </c:pt>
                <c:pt idx="20491">
                  <c:v>19.845970309999998</c:v>
                </c:pt>
                <c:pt idx="20492">
                  <c:v>19.84571682</c:v>
                </c:pt>
                <c:pt idx="20493">
                  <c:v>19.845463599999999</c:v>
                </c:pt>
                <c:pt idx="20494">
                  <c:v>19.84521063</c:v>
                </c:pt>
                <c:pt idx="20495">
                  <c:v>19.84495793</c:v>
                </c:pt>
                <c:pt idx="20496">
                  <c:v>19.844705489999999</c:v>
                </c:pt>
                <c:pt idx="20497">
                  <c:v>19.844453300000001</c:v>
                </c:pt>
                <c:pt idx="20498">
                  <c:v>19.84420137</c:v>
                </c:pt>
                <c:pt idx="20499">
                  <c:v>19.8439497</c:v>
                </c:pt>
                <c:pt idx="20500">
                  <c:v>19.843698289999999</c:v>
                </c:pt>
                <c:pt idx="20501">
                  <c:v>19.843447130000001</c:v>
                </c:pt>
                <c:pt idx="20502">
                  <c:v>19.843196240000001</c:v>
                </c:pt>
                <c:pt idx="20503">
                  <c:v>19.8429456</c:v>
                </c:pt>
                <c:pt idx="20504">
                  <c:v>19.84269522</c:v>
                </c:pt>
                <c:pt idx="20505">
                  <c:v>19.842445099999999</c:v>
                </c:pt>
                <c:pt idx="20506">
                  <c:v>19.842195239999999</c:v>
                </c:pt>
                <c:pt idx="20507">
                  <c:v>19.841945639999999</c:v>
                </c:pt>
                <c:pt idx="20508">
                  <c:v>19.841696299999999</c:v>
                </c:pt>
                <c:pt idx="20509">
                  <c:v>19.841447209999998</c:v>
                </c:pt>
                <c:pt idx="20510">
                  <c:v>19.841198389999999</c:v>
                </c:pt>
                <c:pt idx="20511">
                  <c:v>19.840949819999999</c:v>
                </c:pt>
                <c:pt idx="20512">
                  <c:v>19.84070152</c:v>
                </c:pt>
                <c:pt idx="20513">
                  <c:v>19.84045347</c:v>
                </c:pt>
                <c:pt idx="20514">
                  <c:v>19.84020568</c:v>
                </c:pt>
                <c:pt idx="20515">
                  <c:v>19.839958150000001</c:v>
                </c:pt>
                <c:pt idx="20516">
                  <c:v>19.839710879999998</c:v>
                </c:pt>
                <c:pt idx="20517">
                  <c:v>19.839463859999999</c:v>
                </c:pt>
                <c:pt idx="20518">
                  <c:v>19.83921711</c:v>
                </c:pt>
                <c:pt idx="20519">
                  <c:v>19.838970620000001</c:v>
                </c:pt>
                <c:pt idx="20520">
                  <c:v>19.838724389999999</c:v>
                </c:pt>
                <c:pt idx="20521">
                  <c:v>19.83847841</c:v>
                </c:pt>
                <c:pt idx="20522">
                  <c:v>19.838232690000002</c:v>
                </c:pt>
                <c:pt idx="20523">
                  <c:v>19.83798724</c:v>
                </c:pt>
                <c:pt idx="20524">
                  <c:v>19.837742039999998</c:v>
                </c:pt>
                <c:pt idx="20525">
                  <c:v>19.837497089999999</c:v>
                </c:pt>
                <c:pt idx="20526">
                  <c:v>19.837252410000001</c:v>
                </c:pt>
                <c:pt idx="20527">
                  <c:v>19.83700799</c:v>
                </c:pt>
                <c:pt idx="20528">
                  <c:v>19.836763820000002</c:v>
                </c:pt>
                <c:pt idx="20529">
                  <c:v>19.836519920000001</c:v>
                </c:pt>
                <c:pt idx="20530">
                  <c:v>19.836276269999999</c:v>
                </c:pt>
                <c:pt idx="20531">
                  <c:v>19.836032889999998</c:v>
                </c:pt>
                <c:pt idx="20532">
                  <c:v>19.835789760000001</c:v>
                </c:pt>
                <c:pt idx="20533">
                  <c:v>19.83554689</c:v>
                </c:pt>
                <c:pt idx="20534">
                  <c:v>19.835304279999999</c:v>
                </c:pt>
                <c:pt idx="20535">
                  <c:v>19.835061929999998</c:v>
                </c:pt>
                <c:pt idx="20536">
                  <c:v>19.834819840000002</c:v>
                </c:pt>
                <c:pt idx="20537">
                  <c:v>19.834578</c:v>
                </c:pt>
                <c:pt idx="20538">
                  <c:v>19.83433643</c:v>
                </c:pt>
                <c:pt idx="20539">
                  <c:v>19.83409511</c:v>
                </c:pt>
                <c:pt idx="20540">
                  <c:v>19.83385406</c:v>
                </c:pt>
                <c:pt idx="20541">
                  <c:v>19.83361326</c:v>
                </c:pt>
                <c:pt idx="20542">
                  <c:v>19.833372730000001</c:v>
                </c:pt>
                <c:pt idx="20543">
                  <c:v>19.833132450000001</c:v>
                </c:pt>
                <c:pt idx="20544">
                  <c:v>19.832892439999998</c:v>
                </c:pt>
                <c:pt idx="20545">
                  <c:v>19.832652679999999</c:v>
                </c:pt>
                <c:pt idx="20546">
                  <c:v>19.83241318</c:v>
                </c:pt>
                <c:pt idx="20547">
                  <c:v>19.832173940000001</c:v>
                </c:pt>
                <c:pt idx="20548">
                  <c:v>19.831934950000001</c:v>
                </c:pt>
                <c:pt idx="20549">
                  <c:v>19.831696229999999</c:v>
                </c:pt>
                <c:pt idx="20550">
                  <c:v>19.83145777</c:v>
                </c:pt>
                <c:pt idx="20551">
                  <c:v>19.831219560000001</c:v>
                </c:pt>
                <c:pt idx="20552">
                  <c:v>19.830981609999998</c:v>
                </c:pt>
                <c:pt idx="20553">
                  <c:v>19.830743930000001</c:v>
                </c:pt>
                <c:pt idx="20554">
                  <c:v>19.830506499999998</c:v>
                </c:pt>
                <c:pt idx="20555">
                  <c:v>19.83026933</c:v>
                </c:pt>
                <c:pt idx="20556">
                  <c:v>19.830032419999998</c:v>
                </c:pt>
                <c:pt idx="20557">
                  <c:v>19.82979577</c:v>
                </c:pt>
                <c:pt idx="20558">
                  <c:v>19.829559379999999</c:v>
                </c:pt>
                <c:pt idx="20559">
                  <c:v>19.829323250000002</c:v>
                </c:pt>
                <c:pt idx="20560">
                  <c:v>19.829087380000001</c:v>
                </c:pt>
                <c:pt idx="20561">
                  <c:v>19.82885177</c:v>
                </c:pt>
                <c:pt idx="20562">
                  <c:v>19.828616409999999</c:v>
                </c:pt>
                <c:pt idx="20563">
                  <c:v>19.828381319999998</c:v>
                </c:pt>
                <c:pt idx="20564">
                  <c:v>19.828146480000001</c:v>
                </c:pt>
                <c:pt idx="20565">
                  <c:v>19.827911910000001</c:v>
                </c:pt>
                <c:pt idx="20566">
                  <c:v>19.82767759</c:v>
                </c:pt>
                <c:pt idx="20567">
                  <c:v>19.827443540000001</c:v>
                </c:pt>
                <c:pt idx="20568">
                  <c:v>19.827209750000002</c:v>
                </c:pt>
                <c:pt idx="20569">
                  <c:v>19.826976210000002</c:v>
                </c:pt>
                <c:pt idx="20570">
                  <c:v>19.826742930000002</c:v>
                </c:pt>
                <c:pt idx="20571">
                  <c:v>19.826509909999999</c:v>
                </c:pt>
                <c:pt idx="20572">
                  <c:v>19.826277149999999</c:v>
                </c:pt>
                <c:pt idx="20573">
                  <c:v>19.82604465</c:v>
                </c:pt>
                <c:pt idx="20574">
                  <c:v>19.825812410000001</c:v>
                </c:pt>
                <c:pt idx="20575">
                  <c:v>19.825580429999999</c:v>
                </c:pt>
                <c:pt idx="20576">
                  <c:v>19.825348699999999</c:v>
                </c:pt>
                <c:pt idx="20577">
                  <c:v>19.825117240000001</c:v>
                </c:pt>
                <c:pt idx="20578">
                  <c:v>19.824886039999999</c:v>
                </c:pt>
                <c:pt idx="20579">
                  <c:v>19.82465509</c:v>
                </c:pt>
                <c:pt idx="20580">
                  <c:v>19.824424409999999</c:v>
                </c:pt>
                <c:pt idx="20581">
                  <c:v>19.82419398</c:v>
                </c:pt>
                <c:pt idx="20582">
                  <c:v>19.823963819999999</c:v>
                </c:pt>
                <c:pt idx="20583">
                  <c:v>19.823733910000001</c:v>
                </c:pt>
                <c:pt idx="20584">
                  <c:v>19.82350426</c:v>
                </c:pt>
                <c:pt idx="20585">
                  <c:v>19.823274869999999</c:v>
                </c:pt>
                <c:pt idx="20586">
                  <c:v>19.823045740000001</c:v>
                </c:pt>
                <c:pt idx="20587">
                  <c:v>19.822816880000001</c:v>
                </c:pt>
                <c:pt idx="20588">
                  <c:v>19.822588270000001</c:v>
                </c:pt>
                <c:pt idx="20589">
                  <c:v>19.82235992</c:v>
                </c:pt>
                <c:pt idx="20590">
                  <c:v>19.82213183</c:v>
                </c:pt>
                <c:pt idx="20591">
                  <c:v>19.821904</c:v>
                </c:pt>
                <c:pt idx="20592">
                  <c:v>19.82167643</c:v>
                </c:pt>
                <c:pt idx="20593">
                  <c:v>19.82144912</c:v>
                </c:pt>
                <c:pt idx="20594">
                  <c:v>19.821222070000001</c:v>
                </c:pt>
                <c:pt idx="20595">
                  <c:v>19.820995280000002</c:v>
                </c:pt>
                <c:pt idx="20596">
                  <c:v>19.820768739999998</c:v>
                </c:pt>
                <c:pt idx="20597">
                  <c:v>19.820542469999999</c:v>
                </c:pt>
                <c:pt idx="20598">
                  <c:v>19.820316460000001</c:v>
                </c:pt>
                <c:pt idx="20599">
                  <c:v>19.820090700000002</c:v>
                </c:pt>
                <c:pt idx="20600">
                  <c:v>19.81986521</c:v>
                </c:pt>
                <c:pt idx="20601">
                  <c:v>19.819639970000001</c:v>
                </c:pt>
                <c:pt idx="20602">
                  <c:v>19.819414989999999</c:v>
                </c:pt>
                <c:pt idx="20603">
                  <c:v>19.819190280000001</c:v>
                </c:pt>
                <c:pt idx="20604">
                  <c:v>19.818965819999999</c:v>
                </c:pt>
                <c:pt idx="20605">
                  <c:v>19.818741620000001</c:v>
                </c:pt>
                <c:pt idx="20606">
                  <c:v>19.81851769</c:v>
                </c:pt>
                <c:pt idx="20607">
                  <c:v>19.818294009999999</c:v>
                </c:pt>
                <c:pt idx="20608">
                  <c:v>19.818070590000001</c:v>
                </c:pt>
                <c:pt idx="20609">
                  <c:v>19.81784743</c:v>
                </c:pt>
                <c:pt idx="20610">
                  <c:v>19.81762453</c:v>
                </c:pt>
                <c:pt idx="20611">
                  <c:v>19.817401889999999</c:v>
                </c:pt>
                <c:pt idx="20612">
                  <c:v>19.817179509999999</c:v>
                </c:pt>
                <c:pt idx="20613">
                  <c:v>19.816957389999999</c:v>
                </c:pt>
                <c:pt idx="20614">
                  <c:v>19.816735529999999</c:v>
                </c:pt>
                <c:pt idx="20615">
                  <c:v>19.816513929999999</c:v>
                </c:pt>
                <c:pt idx="20616">
                  <c:v>19.816292600000001</c:v>
                </c:pt>
                <c:pt idx="20617">
                  <c:v>19.816071520000001</c:v>
                </c:pt>
                <c:pt idx="20618">
                  <c:v>19.815850699999999</c:v>
                </c:pt>
                <c:pt idx="20619">
                  <c:v>19.81563014</c:v>
                </c:pt>
                <c:pt idx="20620">
                  <c:v>19.815409840000001</c:v>
                </c:pt>
                <c:pt idx="20621">
                  <c:v>19.815189790000002</c:v>
                </c:pt>
                <c:pt idx="20622">
                  <c:v>19.81497001</c:v>
                </c:pt>
                <c:pt idx="20623">
                  <c:v>19.814750490000002</c:v>
                </c:pt>
                <c:pt idx="20624">
                  <c:v>19.81453123</c:v>
                </c:pt>
                <c:pt idx="20625">
                  <c:v>19.814312220000001</c:v>
                </c:pt>
                <c:pt idx="20626">
                  <c:v>19.81409348</c:v>
                </c:pt>
                <c:pt idx="20627">
                  <c:v>19.813874999999999</c:v>
                </c:pt>
                <c:pt idx="20628">
                  <c:v>19.813656770000001</c:v>
                </c:pt>
                <c:pt idx="20629">
                  <c:v>19.813438810000001</c:v>
                </c:pt>
                <c:pt idx="20630">
                  <c:v>19.8132211</c:v>
                </c:pt>
                <c:pt idx="20631">
                  <c:v>19.81300366</c:v>
                </c:pt>
                <c:pt idx="20632">
                  <c:v>19.81278648</c:v>
                </c:pt>
                <c:pt idx="20633">
                  <c:v>19.812569549999999</c:v>
                </c:pt>
                <c:pt idx="20634">
                  <c:v>19.81235289</c:v>
                </c:pt>
                <c:pt idx="20635">
                  <c:v>19.812136479999999</c:v>
                </c:pt>
                <c:pt idx="20636">
                  <c:v>19.81192034</c:v>
                </c:pt>
                <c:pt idx="20637">
                  <c:v>19.811704450000001</c:v>
                </c:pt>
                <c:pt idx="20638">
                  <c:v>19.811488820000001</c:v>
                </c:pt>
                <c:pt idx="20639">
                  <c:v>19.811273459999999</c:v>
                </c:pt>
                <c:pt idx="20640">
                  <c:v>19.811058360000001</c:v>
                </c:pt>
                <c:pt idx="20641">
                  <c:v>19.810843519999999</c:v>
                </c:pt>
                <c:pt idx="20642">
                  <c:v>19.81062893</c:v>
                </c:pt>
                <c:pt idx="20643">
                  <c:v>19.810414609999999</c:v>
                </c:pt>
                <c:pt idx="20644">
                  <c:v>19.81020054</c:v>
                </c:pt>
                <c:pt idx="20645">
                  <c:v>19.809986729999999</c:v>
                </c:pt>
                <c:pt idx="20646">
                  <c:v>19.809773190000001</c:v>
                </c:pt>
                <c:pt idx="20647">
                  <c:v>19.8095599</c:v>
                </c:pt>
                <c:pt idx="20648">
                  <c:v>19.809346869999999</c:v>
                </c:pt>
                <c:pt idx="20649">
                  <c:v>19.809134109999999</c:v>
                </c:pt>
                <c:pt idx="20650">
                  <c:v>19.808921600000001</c:v>
                </c:pt>
                <c:pt idx="20651">
                  <c:v>19.808709350000001</c:v>
                </c:pt>
                <c:pt idx="20652">
                  <c:v>19.808497370000001</c:v>
                </c:pt>
                <c:pt idx="20653">
                  <c:v>19.808285640000001</c:v>
                </c:pt>
                <c:pt idx="20654">
                  <c:v>19.808074170000001</c:v>
                </c:pt>
                <c:pt idx="20655">
                  <c:v>19.807862969999999</c:v>
                </c:pt>
                <c:pt idx="20656">
                  <c:v>19.807652019999999</c:v>
                </c:pt>
                <c:pt idx="20657">
                  <c:v>19.80744133</c:v>
                </c:pt>
                <c:pt idx="20658">
                  <c:v>19.807230910000001</c:v>
                </c:pt>
                <c:pt idx="20659">
                  <c:v>19.807020739999999</c:v>
                </c:pt>
                <c:pt idx="20660">
                  <c:v>19.80681083</c:v>
                </c:pt>
                <c:pt idx="20661">
                  <c:v>19.806601189999999</c:v>
                </c:pt>
                <c:pt idx="20662">
                  <c:v>19.8063918</c:v>
                </c:pt>
                <c:pt idx="20663">
                  <c:v>19.806182669999998</c:v>
                </c:pt>
                <c:pt idx="20664">
                  <c:v>19.805973819999998</c:v>
                </c:pt>
                <c:pt idx="20665">
                  <c:v>19.805765210000001</c:v>
                </c:pt>
                <c:pt idx="20666">
                  <c:v>19.805556859999999</c:v>
                </c:pt>
                <c:pt idx="20667">
                  <c:v>19.805348779999999</c:v>
                </c:pt>
                <c:pt idx="20668">
                  <c:v>19.805140949999998</c:v>
                </c:pt>
                <c:pt idx="20669">
                  <c:v>19.804933389999999</c:v>
                </c:pt>
                <c:pt idx="20670">
                  <c:v>19.804726079999998</c:v>
                </c:pt>
                <c:pt idx="20671">
                  <c:v>19.804519030000002</c:v>
                </c:pt>
                <c:pt idx="20672">
                  <c:v>19.804312249999999</c:v>
                </c:pt>
                <c:pt idx="20673">
                  <c:v>19.804105719999999</c:v>
                </c:pt>
                <c:pt idx="20674">
                  <c:v>19.80389946</c:v>
                </c:pt>
                <c:pt idx="20675">
                  <c:v>19.803693450000001</c:v>
                </c:pt>
                <c:pt idx="20676">
                  <c:v>19.803487709999999</c:v>
                </c:pt>
                <c:pt idx="20677">
                  <c:v>19.80328222</c:v>
                </c:pt>
                <c:pt idx="20678">
                  <c:v>19.803076999999998</c:v>
                </c:pt>
                <c:pt idx="20679">
                  <c:v>19.80287203</c:v>
                </c:pt>
                <c:pt idx="20680">
                  <c:v>19.802667329999998</c:v>
                </c:pt>
                <c:pt idx="20681">
                  <c:v>19.80246288</c:v>
                </c:pt>
                <c:pt idx="20682">
                  <c:v>19.802258699999999</c:v>
                </c:pt>
                <c:pt idx="20683">
                  <c:v>19.802054770000002</c:v>
                </c:pt>
                <c:pt idx="20684">
                  <c:v>19.801851110000001</c:v>
                </c:pt>
                <c:pt idx="20685">
                  <c:v>19.8016477</c:v>
                </c:pt>
                <c:pt idx="20686">
                  <c:v>19.80144456</c:v>
                </c:pt>
                <c:pt idx="20687">
                  <c:v>19.80124168</c:v>
                </c:pt>
                <c:pt idx="20688">
                  <c:v>19.801039070000002</c:v>
                </c:pt>
                <c:pt idx="20689">
                  <c:v>19.800836700000001</c:v>
                </c:pt>
                <c:pt idx="20690">
                  <c:v>19.800634599999999</c:v>
                </c:pt>
                <c:pt idx="20691">
                  <c:v>19.80043276</c:v>
                </c:pt>
                <c:pt idx="20692">
                  <c:v>19.800231180000001</c:v>
                </c:pt>
                <c:pt idx="20693">
                  <c:v>19.800029850000001</c:v>
                </c:pt>
                <c:pt idx="20694">
                  <c:v>19.799828789999999</c:v>
                </c:pt>
                <c:pt idx="20695">
                  <c:v>19.799627990000001</c:v>
                </c:pt>
                <c:pt idx="20696">
                  <c:v>19.79942745</c:v>
                </c:pt>
                <c:pt idx="20697">
                  <c:v>19.799227170000002</c:v>
                </c:pt>
                <c:pt idx="20698">
                  <c:v>19.799027150000001</c:v>
                </c:pt>
                <c:pt idx="20699">
                  <c:v>19.79882739</c:v>
                </c:pt>
                <c:pt idx="20700">
                  <c:v>19.798627889999999</c:v>
                </c:pt>
                <c:pt idx="20701">
                  <c:v>19.798428650000002</c:v>
                </c:pt>
                <c:pt idx="20702">
                  <c:v>19.798229670000001</c:v>
                </c:pt>
                <c:pt idx="20703">
                  <c:v>19.798030950000001</c:v>
                </c:pt>
                <c:pt idx="20704">
                  <c:v>19.797832490000001</c:v>
                </c:pt>
                <c:pt idx="20705">
                  <c:v>19.797634290000001</c:v>
                </c:pt>
                <c:pt idx="20706">
                  <c:v>19.797436359999999</c:v>
                </c:pt>
                <c:pt idx="20707">
                  <c:v>19.79723868</c:v>
                </c:pt>
                <c:pt idx="20708">
                  <c:v>19.79704126</c:v>
                </c:pt>
                <c:pt idx="20709">
                  <c:v>19.796844100000001</c:v>
                </c:pt>
                <c:pt idx="20710">
                  <c:v>19.79664721</c:v>
                </c:pt>
                <c:pt idx="20711">
                  <c:v>19.796450570000001</c:v>
                </c:pt>
                <c:pt idx="20712">
                  <c:v>19.796254210000001</c:v>
                </c:pt>
                <c:pt idx="20713">
                  <c:v>19.796058089999999</c:v>
                </c:pt>
                <c:pt idx="20714">
                  <c:v>19.795862240000002</c:v>
                </c:pt>
                <c:pt idx="20715">
                  <c:v>19.79566664</c:v>
                </c:pt>
                <c:pt idx="20716">
                  <c:v>19.79547131</c:v>
                </c:pt>
                <c:pt idx="20717">
                  <c:v>19.795276229999999</c:v>
                </c:pt>
                <c:pt idx="20718">
                  <c:v>19.795081419999999</c:v>
                </c:pt>
                <c:pt idx="20719">
                  <c:v>19.794886869999999</c:v>
                </c:pt>
                <c:pt idx="20720">
                  <c:v>19.794692569999999</c:v>
                </c:pt>
                <c:pt idx="20721">
                  <c:v>19.794498539999999</c:v>
                </c:pt>
                <c:pt idx="20722">
                  <c:v>19.79430477</c:v>
                </c:pt>
                <c:pt idx="20723">
                  <c:v>19.794111260000001</c:v>
                </c:pt>
                <c:pt idx="20724">
                  <c:v>19.793918009999999</c:v>
                </c:pt>
                <c:pt idx="20725">
                  <c:v>19.79372502</c:v>
                </c:pt>
                <c:pt idx="20726">
                  <c:v>19.793532290000002</c:v>
                </c:pt>
                <c:pt idx="20727">
                  <c:v>19.79333982</c:v>
                </c:pt>
                <c:pt idx="20728">
                  <c:v>19.793147609999998</c:v>
                </c:pt>
                <c:pt idx="20729">
                  <c:v>19.792955660000001</c:v>
                </c:pt>
                <c:pt idx="20730">
                  <c:v>19.79276398</c:v>
                </c:pt>
                <c:pt idx="20731">
                  <c:v>19.792572549999999</c:v>
                </c:pt>
                <c:pt idx="20732">
                  <c:v>19.792381379999998</c:v>
                </c:pt>
                <c:pt idx="20733">
                  <c:v>19.792190479999999</c:v>
                </c:pt>
                <c:pt idx="20734">
                  <c:v>19.791999830000002</c:v>
                </c:pt>
                <c:pt idx="20735">
                  <c:v>19.791809449999999</c:v>
                </c:pt>
                <c:pt idx="20736">
                  <c:v>19.79161933</c:v>
                </c:pt>
                <c:pt idx="20737">
                  <c:v>19.791429470000001</c:v>
                </c:pt>
                <c:pt idx="20738">
                  <c:v>19.791239869999998</c:v>
                </c:pt>
                <c:pt idx="20739">
                  <c:v>19.791050519999999</c:v>
                </c:pt>
                <c:pt idx="20740">
                  <c:v>19.79086144</c:v>
                </c:pt>
                <c:pt idx="20741">
                  <c:v>19.790672619999999</c:v>
                </c:pt>
                <c:pt idx="20742">
                  <c:v>19.790484060000001</c:v>
                </c:pt>
                <c:pt idx="20743">
                  <c:v>19.790295759999999</c:v>
                </c:pt>
                <c:pt idx="20744">
                  <c:v>19.790107720000002</c:v>
                </c:pt>
                <c:pt idx="20745">
                  <c:v>19.789919940000001</c:v>
                </c:pt>
                <c:pt idx="20746">
                  <c:v>19.78973242</c:v>
                </c:pt>
                <c:pt idx="20747">
                  <c:v>19.789545159999999</c:v>
                </c:pt>
                <c:pt idx="20748">
                  <c:v>19.789358159999999</c:v>
                </c:pt>
                <c:pt idx="20749">
                  <c:v>19.78917143</c:v>
                </c:pt>
                <c:pt idx="20750">
                  <c:v>19.78898495</c:v>
                </c:pt>
                <c:pt idx="20751">
                  <c:v>19.788798740000001</c:v>
                </c:pt>
                <c:pt idx="20752">
                  <c:v>19.788612780000001</c:v>
                </c:pt>
                <c:pt idx="20753">
                  <c:v>19.788427089999999</c:v>
                </c:pt>
                <c:pt idx="20754">
                  <c:v>19.78824165</c:v>
                </c:pt>
                <c:pt idx="20755">
                  <c:v>19.788056480000002</c:v>
                </c:pt>
                <c:pt idx="20756">
                  <c:v>19.78787157</c:v>
                </c:pt>
                <c:pt idx="20757">
                  <c:v>19.787686919999999</c:v>
                </c:pt>
                <c:pt idx="20758">
                  <c:v>19.787502530000001</c:v>
                </c:pt>
                <c:pt idx="20759">
                  <c:v>19.7873184</c:v>
                </c:pt>
                <c:pt idx="20760">
                  <c:v>19.78713454</c:v>
                </c:pt>
                <c:pt idx="20761">
                  <c:v>19.78695093</c:v>
                </c:pt>
                <c:pt idx="20762">
                  <c:v>19.786767579999999</c:v>
                </c:pt>
                <c:pt idx="20763">
                  <c:v>19.786584489999999</c:v>
                </c:pt>
                <c:pt idx="20764">
                  <c:v>19.78640167</c:v>
                </c:pt>
                <c:pt idx="20765">
                  <c:v>19.7862191</c:v>
                </c:pt>
                <c:pt idx="20766">
                  <c:v>19.786036800000002</c:v>
                </c:pt>
                <c:pt idx="20767">
                  <c:v>19.785854749999999</c:v>
                </c:pt>
                <c:pt idx="20768">
                  <c:v>19.78567297</c:v>
                </c:pt>
                <c:pt idx="20769">
                  <c:v>19.785491449999999</c:v>
                </c:pt>
                <c:pt idx="20770">
                  <c:v>19.78531018</c:v>
                </c:pt>
                <c:pt idx="20771">
                  <c:v>19.785129179999998</c:v>
                </c:pt>
                <c:pt idx="20772">
                  <c:v>19.784948440000001</c:v>
                </c:pt>
                <c:pt idx="20773">
                  <c:v>19.78476796</c:v>
                </c:pt>
                <c:pt idx="20774">
                  <c:v>19.784587739999999</c:v>
                </c:pt>
                <c:pt idx="20775">
                  <c:v>19.784407789999999</c:v>
                </c:pt>
                <c:pt idx="20776">
                  <c:v>19.784228089999999</c:v>
                </c:pt>
                <c:pt idx="20777">
                  <c:v>19.784048649999999</c:v>
                </c:pt>
                <c:pt idx="20778">
                  <c:v>19.78386948</c:v>
                </c:pt>
                <c:pt idx="20779">
                  <c:v>19.78369056</c:v>
                </c:pt>
                <c:pt idx="20780">
                  <c:v>19.783511910000001</c:v>
                </c:pt>
                <c:pt idx="20781">
                  <c:v>19.783333509999999</c:v>
                </c:pt>
                <c:pt idx="20782">
                  <c:v>19.78315538</c:v>
                </c:pt>
                <c:pt idx="20783">
                  <c:v>19.782977509999998</c:v>
                </c:pt>
                <c:pt idx="20784">
                  <c:v>19.782799910000001</c:v>
                </c:pt>
                <c:pt idx="20785">
                  <c:v>19.78262256</c:v>
                </c:pt>
                <c:pt idx="20786">
                  <c:v>19.782445469999999</c:v>
                </c:pt>
                <c:pt idx="20787">
                  <c:v>19.782268640000002</c:v>
                </c:pt>
                <c:pt idx="20788">
                  <c:v>19.782092080000002</c:v>
                </c:pt>
                <c:pt idx="20789">
                  <c:v>19.781915770000001</c:v>
                </c:pt>
                <c:pt idx="20790">
                  <c:v>19.781739720000001</c:v>
                </c:pt>
                <c:pt idx="20791">
                  <c:v>19.781563940000002</c:v>
                </c:pt>
                <c:pt idx="20792">
                  <c:v>19.781388419999999</c:v>
                </c:pt>
                <c:pt idx="20793">
                  <c:v>19.781213149999999</c:v>
                </c:pt>
                <c:pt idx="20794">
                  <c:v>19.781038150000001</c:v>
                </c:pt>
                <c:pt idx="20795">
                  <c:v>19.780863409999998</c:v>
                </c:pt>
                <c:pt idx="20796">
                  <c:v>19.78068893</c:v>
                </c:pt>
                <c:pt idx="20797">
                  <c:v>19.780514709999999</c:v>
                </c:pt>
                <c:pt idx="20798">
                  <c:v>19.780340750000001</c:v>
                </c:pt>
                <c:pt idx="20799">
                  <c:v>19.78016706</c:v>
                </c:pt>
                <c:pt idx="20800">
                  <c:v>19.779993619999999</c:v>
                </c:pt>
                <c:pt idx="20801">
                  <c:v>19.779820440000002</c:v>
                </c:pt>
                <c:pt idx="20802">
                  <c:v>19.779647529999998</c:v>
                </c:pt>
                <c:pt idx="20803">
                  <c:v>19.779474879999999</c:v>
                </c:pt>
                <c:pt idx="20804">
                  <c:v>19.779302479999998</c:v>
                </c:pt>
                <c:pt idx="20805">
                  <c:v>19.779130349999999</c:v>
                </c:pt>
                <c:pt idx="20806">
                  <c:v>19.77895848</c:v>
                </c:pt>
                <c:pt idx="20807">
                  <c:v>19.778786870000001</c:v>
                </c:pt>
                <c:pt idx="20808">
                  <c:v>19.77861553</c:v>
                </c:pt>
                <c:pt idx="20809">
                  <c:v>19.778444449999999</c:v>
                </c:pt>
                <c:pt idx="20810">
                  <c:v>19.77827362</c:v>
                </c:pt>
                <c:pt idx="20811">
                  <c:v>19.778103059999999</c:v>
                </c:pt>
                <c:pt idx="20812">
                  <c:v>19.777932750000002</c:v>
                </c:pt>
                <c:pt idx="20813">
                  <c:v>19.777762710000001</c:v>
                </c:pt>
                <c:pt idx="20814">
                  <c:v>19.777592930000001</c:v>
                </c:pt>
                <c:pt idx="20815">
                  <c:v>19.7774234</c:v>
                </c:pt>
                <c:pt idx="20816">
                  <c:v>19.77725414</c:v>
                </c:pt>
                <c:pt idx="20817">
                  <c:v>19.777085140000001</c:v>
                </c:pt>
                <c:pt idx="20818">
                  <c:v>19.776916409999998</c:v>
                </c:pt>
                <c:pt idx="20819">
                  <c:v>19.776747929999999</c:v>
                </c:pt>
                <c:pt idx="20820">
                  <c:v>19.77657971</c:v>
                </c:pt>
                <c:pt idx="20821">
                  <c:v>19.776411759999998</c:v>
                </c:pt>
                <c:pt idx="20822">
                  <c:v>19.77624406</c:v>
                </c:pt>
                <c:pt idx="20823">
                  <c:v>19.776076629999999</c:v>
                </c:pt>
                <c:pt idx="20824">
                  <c:v>19.775909460000001</c:v>
                </c:pt>
                <c:pt idx="20825">
                  <c:v>19.77574255</c:v>
                </c:pt>
                <c:pt idx="20826">
                  <c:v>19.7755759</c:v>
                </c:pt>
                <c:pt idx="20827">
                  <c:v>19.775409509999999</c:v>
                </c:pt>
                <c:pt idx="20828">
                  <c:v>19.775243379999999</c:v>
                </c:pt>
                <c:pt idx="20829">
                  <c:v>19.77507752</c:v>
                </c:pt>
                <c:pt idx="20830">
                  <c:v>19.77491191</c:v>
                </c:pt>
                <c:pt idx="20831">
                  <c:v>19.774746570000001</c:v>
                </c:pt>
                <c:pt idx="20832">
                  <c:v>19.7745815</c:v>
                </c:pt>
                <c:pt idx="20833">
                  <c:v>19.774416670000001</c:v>
                </c:pt>
                <c:pt idx="20834">
                  <c:v>19.774252109999999</c:v>
                </c:pt>
                <c:pt idx="20835">
                  <c:v>19.774087810000001</c:v>
                </c:pt>
                <c:pt idx="20836">
                  <c:v>19.773923780000001</c:v>
                </c:pt>
                <c:pt idx="20837">
                  <c:v>19.773759999999999</c:v>
                </c:pt>
                <c:pt idx="20838">
                  <c:v>19.773596479999998</c:v>
                </c:pt>
                <c:pt idx="20839">
                  <c:v>19.773433229999998</c:v>
                </c:pt>
                <c:pt idx="20840">
                  <c:v>19.773270230000001</c:v>
                </c:pt>
                <c:pt idx="20841">
                  <c:v>19.773107499999998</c:v>
                </c:pt>
                <c:pt idx="20842">
                  <c:v>19.772945029999999</c:v>
                </c:pt>
                <c:pt idx="20843">
                  <c:v>19.77278282</c:v>
                </c:pt>
                <c:pt idx="20844">
                  <c:v>19.772620870000001</c:v>
                </c:pt>
                <c:pt idx="20845">
                  <c:v>19.772459179999998</c:v>
                </c:pt>
                <c:pt idx="20846">
                  <c:v>19.772297760000001</c:v>
                </c:pt>
                <c:pt idx="20847">
                  <c:v>19.772136589999999</c:v>
                </c:pt>
                <c:pt idx="20848">
                  <c:v>19.771975690000001</c:v>
                </c:pt>
                <c:pt idx="20849">
                  <c:v>19.77181504</c:v>
                </c:pt>
                <c:pt idx="20850">
                  <c:v>19.771654659999999</c:v>
                </c:pt>
                <c:pt idx="20851">
                  <c:v>19.771494539999999</c:v>
                </c:pt>
                <c:pt idx="20852">
                  <c:v>19.771334679999999</c:v>
                </c:pt>
                <c:pt idx="20853">
                  <c:v>19.77117509</c:v>
                </c:pt>
                <c:pt idx="20854">
                  <c:v>19.77101575</c:v>
                </c:pt>
                <c:pt idx="20855">
                  <c:v>19.770856670000001</c:v>
                </c:pt>
                <c:pt idx="20856">
                  <c:v>19.770697869999999</c:v>
                </c:pt>
                <c:pt idx="20857">
                  <c:v>19.770539320000001</c:v>
                </c:pt>
                <c:pt idx="20858">
                  <c:v>19.770381029999999</c:v>
                </c:pt>
                <c:pt idx="20859">
                  <c:v>19.770223000000001</c:v>
                </c:pt>
                <c:pt idx="20860">
                  <c:v>19.77006523</c:v>
                </c:pt>
                <c:pt idx="20861">
                  <c:v>19.769907719999999</c:v>
                </c:pt>
                <c:pt idx="20862">
                  <c:v>19.769750470000002</c:v>
                </c:pt>
                <c:pt idx="20863">
                  <c:v>19.769593489999998</c:v>
                </c:pt>
                <c:pt idx="20864">
                  <c:v>19.769436760000001</c:v>
                </c:pt>
                <c:pt idx="20865">
                  <c:v>19.769280299999998</c:v>
                </c:pt>
                <c:pt idx="20866">
                  <c:v>19.769124099999999</c:v>
                </c:pt>
                <c:pt idx="20867">
                  <c:v>19.76896816</c:v>
                </c:pt>
                <c:pt idx="20868">
                  <c:v>19.768812480000001</c:v>
                </c:pt>
                <c:pt idx="20869">
                  <c:v>19.76865707</c:v>
                </c:pt>
                <c:pt idx="20870">
                  <c:v>19.768501910000001</c:v>
                </c:pt>
                <c:pt idx="20871">
                  <c:v>19.76834702</c:v>
                </c:pt>
                <c:pt idx="20872">
                  <c:v>19.768192379999999</c:v>
                </c:pt>
                <c:pt idx="20873">
                  <c:v>19.768038010000001</c:v>
                </c:pt>
                <c:pt idx="20874">
                  <c:v>19.767883900000001</c:v>
                </c:pt>
                <c:pt idx="20875">
                  <c:v>19.767730050000001</c:v>
                </c:pt>
                <c:pt idx="20876">
                  <c:v>19.767576460000001</c:v>
                </c:pt>
                <c:pt idx="20877">
                  <c:v>19.767423139999998</c:v>
                </c:pt>
                <c:pt idx="20878">
                  <c:v>19.767270069999999</c:v>
                </c:pt>
                <c:pt idx="20879">
                  <c:v>19.76711727</c:v>
                </c:pt>
                <c:pt idx="20880">
                  <c:v>19.766964739999999</c:v>
                </c:pt>
                <c:pt idx="20881">
                  <c:v>19.766812460000001</c:v>
                </c:pt>
                <c:pt idx="20882">
                  <c:v>19.766660439999999</c:v>
                </c:pt>
                <c:pt idx="20883">
                  <c:v>19.766508680000001</c:v>
                </c:pt>
                <c:pt idx="20884">
                  <c:v>19.76635718</c:v>
                </c:pt>
                <c:pt idx="20885">
                  <c:v>19.76620595</c:v>
                </c:pt>
                <c:pt idx="20886">
                  <c:v>19.76605498</c:v>
                </c:pt>
                <c:pt idx="20887">
                  <c:v>19.765904259999999</c:v>
                </c:pt>
                <c:pt idx="20888">
                  <c:v>19.76575381</c:v>
                </c:pt>
                <c:pt idx="20889">
                  <c:v>19.76560362</c:v>
                </c:pt>
                <c:pt idx="20890">
                  <c:v>19.765453699999998</c:v>
                </c:pt>
                <c:pt idx="20891">
                  <c:v>19.765304029999999</c:v>
                </c:pt>
                <c:pt idx="20892">
                  <c:v>19.765154630000001</c:v>
                </c:pt>
                <c:pt idx="20893">
                  <c:v>19.765005479999999</c:v>
                </c:pt>
                <c:pt idx="20894">
                  <c:v>19.764856600000002</c:v>
                </c:pt>
                <c:pt idx="20895">
                  <c:v>19.764707980000001</c:v>
                </c:pt>
                <c:pt idx="20896">
                  <c:v>19.76455962</c:v>
                </c:pt>
                <c:pt idx="20897">
                  <c:v>19.764411519999999</c:v>
                </c:pt>
                <c:pt idx="20898">
                  <c:v>19.76426369</c:v>
                </c:pt>
                <c:pt idx="20899">
                  <c:v>19.76411611</c:v>
                </c:pt>
                <c:pt idx="20900">
                  <c:v>19.763968800000001</c:v>
                </c:pt>
                <c:pt idx="20901">
                  <c:v>19.763821750000002</c:v>
                </c:pt>
                <c:pt idx="20902">
                  <c:v>19.763674959999999</c:v>
                </c:pt>
                <c:pt idx="20903">
                  <c:v>19.763528430000001</c:v>
                </c:pt>
                <c:pt idx="20904">
                  <c:v>19.76338217</c:v>
                </c:pt>
                <c:pt idx="20905">
                  <c:v>19.763236169999999</c:v>
                </c:pt>
                <c:pt idx="20906">
                  <c:v>19.763090420000001</c:v>
                </c:pt>
                <c:pt idx="20907">
                  <c:v>19.762944940000001</c:v>
                </c:pt>
                <c:pt idx="20908">
                  <c:v>19.76279972</c:v>
                </c:pt>
                <c:pt idx="20909">
                  <c:v>19.76265476</c:v>
                </c:pt>
                <c:pt idx="20910">
                  <c:v>19.76251006</c:v>
                </c:pt>
                <c:pt idx="20911">
                  <c:v>19.762365630000001</c:v>
                </c:pt>
                <c:pt idx="20912">
                  <c:v>19.762221449999998</c:v>
                </c:pt>
                <c:pt idx="20913">
                  <c:v>19.76207754</c:v>
                </c:pt>
                <c:pt idx="20914">
                  <c:v>19.761933890000002</c:v>
                </c:pt>
                <c:pt idx="20915">
                  <c:v>19.7617905</c:v>
                </c:pt>
                <c:pt idx="20916">
                  <c:v>19.761647369999999</c:v>
                </c:pt>
                <c:pt idx="20917">
                  <c:v>19.761504500000001</c:v>
                </c:pt>
                <c:pt idx="20918">
                  <c:v>19.761361900000001</c:v>
                </c:pt>
                <c:pt idx="20919">
                  <c:v>19.76121955</c:v>
                </c:pt>
                <c:pt idx="20920">
                  <c:v>19.76107747</c:v>
                </c:pt>
                <c:pt idx="20921">
                  <c:v>19.76093565</c:v>
                </c:pt>
                <c:pt idx="20922">
                  <c:v>19.760794090000001</c:v>
                </c:pt>
                <c:pt idx="20923">
                  <c:v>19.760652790000002</c:v>
                </c:pt>
                <c:pt idx="20924">
                  <c:v>19.76051176</c:v>
                </c:pt>
                <c:pt idx="20925">
                  <c:v>19.760370980000001</c:v>
                </c:pt>
                <c:pt idx="20926">
                  <c:v>19.76023047</c:v>
                </c:pt>
                <c:pt idx="20927">
                  <c:v>19.760090219999999</c:v>
                </c:pt>
                <c:pt idx="20928">
                  <c:v>19.759950239999998</c:v>
                </c:pt>
                <c:pt idx="20929">
                  <c:v>19.759810519999998</c:v>
                </c:pt>
                <c:pt idx="20930">
                  <c:v>19.759671050000001</c:v>
                </c:pt>
                <c:pt idx="20931">
                  <c:v>19.759531849999998</c:v>
                </c:pt>
                <c:pt idx="20932">
                  <c:v>19.759392900000002</c:v>
                </c:pt>
                <c:pt idx="20933">
                  <c:v>19.759254219999999</c:v>
                </c:pt>
                <c:pt idx="20934">
                  <c:v>19.7591158</c:v>
                </c:pt>
                <c:pt idx="20935">
                  <c:v>19.758977649999999</c:v>
                </c:pt>
                <c:pt idx="20936">
                  <c:v>19.75883975</c:v>
                </c:pt>
                <c:pt idx="20937">
                  <c:v>19.758702119999999</c:v>
                </c:pt>
                <c:pt idx="20938">
                  <c:v>19.758564740000001</c:v>
                </c:pt>
                <c:pt idx="20939">
                  <c:v>19.75842763</c:v>
                </c:pt>
                <c:pt idx="20940">
                  <c:v>19.758290779999999</c:v>
                </c:pt>
                <c:pt idx="20941">
                  <c:v>19.7581542</c:v>
                </c:pt>
                <c:pt idx="20942">
                  <c:v>19.75801787</c:v>
                </c:pt>
                <c:pt idx="20943">
                  <c:v>19.757881810000001</c:v>
                </c:pt>
                <c:pt idx="20944">
                  <c:v>19.757746000000001</c:v>
                </c:pt>
                <c:pt idx="20945">
                  <c:v>19.757610459999999</c:v>
                </c:pt>
                <c:pt idx="20946">
                  <c:v>19.75747518</c:v>
                </c:pt>
                <c:pt idx="20947">
                  <c:v>19.757340169999999</c:v>
                </c:pt>
                <c:pt idx="20948">
                  <c:v>19.757205410000001</c:v>
                </c:pt>
                <c:pt idx="20949">
                  <c:v>19.75707092</c:v>
                </c:pt>
                <c:pt idx="20950">
                  <c:v>19.75693669</c:v>
                </c:pt>
                <c:pt idx="20951">
                  <c:v>19.75680272</c:v>
                </c:pt>
                <c:pt idx="20952">
                  <c:v>19.75666902</c:v>
                </c:pt>
                <c:pt idx="20953">
                  <c:v>19.75653557</c:v>
                </c:pt>
                <c:pt idx="20954">
                  <c:v>19.756402390000002</c:v>
                </c:pt>
                <c:pt idx="20955">
                  <c:v>19.756269459999999</c:v>
                </c:pt>
                <c:pt idx="20956">
                  <c:v>19.7561368</c:v>
                </c:pt>
                <c:pt idx="20957">
                  <c:v>19.756004399999998</c:v>
                </c:pt>
                <c:pt idx="20958">
                  <c:v>19.755872270000001</c:v>
                </c:pt>
                <c:pt idx="20959">
                  <c:v>19.75574039</c:v>
                </c:pt>
                <c:pt idx="20960">
                  <c:v>19.755608779999999</c:v>
                </c:pt>
                <c:pt idx="20961">
                  <c:v>19.755477419999998</c:v>
                </c:pt>
                <c:pt idx="20962">
                  <c:v>19.755346329999998</c:v>
                </c:pt>
                <c:pt idx="20963">
                  <c:v>19.755215499999998</c:v>
                </c:pt>
                <c:pt idx="20964">
                  <c:v>19.75508494</c:v>
                </c:pt>
                <c:pt idx="20965">
                  <c:v>19.75495463</c:v>
                </c:pt>
                <c:pt idx="20966">
                  <c:v>19.754824589999998</c:v>
                </c:pt>
                <c:pt idx="20967">
                  <c:v>19.75469481</c:v>
                </c:pt>
                <c:pt idx="20968">
                  <c:v>19.754565289999999</c:v>
                </c:pt>
                <c:pt idx="20969">
                  <c:v>19.754436030000001</c:v>
                </c:pt>
                <c:pt idx="20970">
                  <c:v>19.75430703</c:v>
                </c:pt>
                <c:pt idx="20971">
                  <c:v>19.7541783</c:v>
                </c:pt>
                <c:pt idx="20972">
                  <c:v>19.754049819999999</c:v>
                </c:pt>
                <c:pt idx="20973">
                  <c:v>19.753921609999999</c:v>
                </c:pt>
                <c:pt idx="20974">
                  <c:v>19.75379367</c:v>
                </c:pt>
                <c:pt idx="20975">
                  <c:v>19.753665980000001</c:v>
                </c:pt>
                <c:pt idx="20976">
                  <c:v>19.753538559999999</c:v>
                </c:pt>
                <c:pt idx="20977">
                  <c:v>19.753411400000001</c:v>
                </c:pt>
                <c:pt idx="20978">
                  <c:v>19.753284499999999</c:v>
                </c:pt>
                <c:pt idx="20979">
                  <c:v>19.753157860000002</c:v>
                </c:pt>
                <c:pt idx="20980">
                  <c:v>19.753031480000001</c:v>
                </c:pt>
                <c:pt idx="20981">
                  <c:v>19.752905370000001</c:v>
                </c:pt>
                <c:pt idx="20982">
                  <c:v>19.75277951</c:v>
                </c:pt>
                <c:pt idx="20983">
                  <c:v>19.75265392</c:v>
                </c:pt>
                <c:pt idx="20984">
                  <c:v>19.752528590000001</c:v>
                </c:pt>
                <c:pt idx="20985">
                  <c:v>19.752403520000001</c:v>
                </c:pt>
                <c:pt idx="20986">
                  <c:v>19.75227872</c:v>
                </c:pt>
                <c:pt idx="20987">
                  <c:v>19.752154170000001</c:v>
                </c:pt>
                <c:pt idx="20988">
                  <c:v>19.752029889999999</c:v>
                </c:pt>
                <c:pt idx="20989">
                  <c:v>19.751905870000002</c:v>
                </c:pt>
                <c:pt idx="20990">
                  <c:v>19.751782110000001</c:v>
                </c:pt>
                <c:pt idx="20991">
                  <c:v>19.75165861</c:v>
                </c:pt>
                <c:pt idx="20992">
                  <c:v>19.75153538</c:v>
                </c:pt>
                <c:pt idx="20993">
                  <c:v>19.75141241</c:v>
                </c:pt>
                <c:pt idx="20994">
                  <c:v>19.751289700000001</c:v>
                </c:pt>
                <c:pt idx="20995">
                  <c:v>19.751167250000002</c:v>
                </c:pt>
                <c:pt idx="20996">
                  <c:v>19.751045059999999</c:v>
                </c:pt>
                <c:pt idx="20997">
                  <c:v>19.75092313</c:v>
                </c:pt>
                <c:pt idx="20998">
                  <c:v>19.750801469999999</c:v>
                </c:pt>
                <c:pt idx="20999">
                  <c:v>19.750680070000001</c:v>
                </c:pt>
                <c:pt idx="21000">
                  <c:v>19.750558940000001</c:v>
                </c:pt>
                <c:pt idx="21001">
                  <c:v>19.75043806</c:v>
                </c:pt>
                <c:pt idx="21002">
                  <c:v>19.750317450000001</c:v>
                </c:pt>
                <c:pt idx="21003">
                  <c:v>19.750197100000001</c:v>
                </c:pt>
                <c:pt idx="21004">
                  <c:v>19.750077000000001</c:v>
                </c:pt>
                <c:pt idx="21005">
                  <c:v>19.749957169999998</c:v>
                </c:pt>
                <c:pt idx="21006">
                  <c:v>19.74983761</c:v>
                </c:pt>
                <c:pt idx="21007">
                  <c:v>19.749718300000001</c:v>
                </c:pt>
                <c:pt idx="21008">
                  <c:v>19.74959926</c:v>
                </c:pt>
                <c:pt idx="21009">
                  <c:v>19.749480479999999</c:v>
                </c:pt>
                <c:pt idx="21010">
                  <c:v>19.749361960000002</c:v>
                </c:pt>
                <c:pt idx="21011">
                  <c:v>19.749243700000001</c:v>
                </c:pt>
                <c:pt idx="21012">
                  <c:v>19.749125710000001</c:v>
                </c:pt>
                <c:pt idx="21013">
                  <c:v>19.749007970000001</c:v>
                </c:pt>
                <c:pt idx="21014">
                  <c:v>19.748890500000002</c:v>
                </c:pt>
                <c:pt idx="21015">
                  <c:v>19.748773289999999</c:v>
                </c:pt>
                <c:pt idx="21016">
                  <c:v>19.74865634</c:v>
                </c:pt>
                <c:pt idx="21017">
                  <c:v>19.748539659999999</c:v>
                </c:pt>
                <c:pt idx="21018">
                  <c:v>19.748423240000001</c:v>
                </c:pt>
                <c:pt idx="21019">
                  <c:v>19.748307069999999</c:v>
                </c:pt>
                <c:pt idx="21020">
                  <c:v>19.748191179999999</c:v>
                </c:pt>
                <c:pt idx="21021">
                  <c:v>19.748075539999999</c:v>
                </c:pt>
                <c:pt idx="21022">
                  <c:v>19.747960160000002</c:v>
                </c:pt>
                <c:pt idx="21023">
                  <c:v>19.747845049999999</c:v>
                </c:pt>
                <c:pt idx="21024">
                  <c:v>19.74773021</c:v>
                </c:pt>
                <c:pt idx="21025">
                  <c:v>19.747615620000001</c:v>
                </c:pt>
                <c:pt idx="21026">
                  <c:v>19.747501289999999</c:v>
                </c:pt>
                <c:pt idx="21027">
                  <c:v>19.747387230000001</c:v>
                </c:pt>
                <c:pt idx="21028">
                  <c:v>19.74727343</c:v>
                </c:pt>
                <c:pt idx="21029">
                  <c:v>19.747159889999999</c:v>
                </c:pt>
                <c:pt idx="21030">
                  <c:v>19.747046610000002</c:v>
                </c:pt>
                <c:pt idx="21031">
                  <c:v>19.746933590000001</c:v>
                </c:pt>
                <c:pt idx="21032">
                  <c:v>19.746820840000002</c:v>
                </c:pt>
                <c:pt idx="21033">
                  <c:v>19.746708340000001</c:v>
                </c:pt>
                <c:pt idx="21034">
                  <c:v>19.746596109999999</c:v>
                </c:pt>
                <c:pt idx="21035">
                  <c:v>19.746484150000001</c:v>
                </c:pt>
                <c:pt idx="21036">
                  <c:v>19.746372439999998</c:v>
                </c:pt>
                <c:pt idx="21037">
                  <c:v>19.746261000000001</c:v>
                </c:pt>
                <c:pt idx="21038">
                  <c:v>19.746149809999999</c:v>
                </c:pt>
                <c:pt idx="21039">
                  <c:v>19.746038890000001</c:v>
                </c:pt>
                <c:pt idx="21040">
                  <c:v>19.745928240000001</c:v>
                </c:pt>
                <c:pt idx="21041">
                  <c:v>19.745817840000001</c:v>
                </c:pt>
                <c:pt idx="21042">
                  <c:v>19.745707710000001</c:v>
                </c:pt>
                <c:pt idx="21043">
                  <c:v>19.745597839999999</c:v>
                </c:pt>
                <c:pt idx="21044">
                  <c:v>19.745488229999999</c:v>
                </c:pt>
                <c:pt idx="21045">
                  <c:v>19.745378880000001</c:v>
                </c:pt>
                <c:pt idx="21046">
                  <c:v>19.745269799999999</c:v>
                </c:pt>
                <c:pt idx="21047">
                  <c:v>19.745160970000001</c:v>
                </c:pt>
                <c:pt idx="21048">
                  <c:v>19.74505242</c:v>
                </c:pt>
                <c:pt idx="21049">
                  <c:v>19.74494413</c:v>
                </c:pt>
                <c:pt idx="21050">
                  <c:v>19.74483609</c:v>
                </c:pt>
                <c:pt idx="21051">
                  <c:v>19.74472832</c:v>
                </c:pt>
                <c:pt idx="21052">
                  <c:v>19.7446208</c:v>
                </c:pt>
                <c:pt idx="21053">
                  <c:v>19.744513560000001</c:v>
                </c:pt>
                <c:pt idx="21054">
                  <c:v>19.744406569999999</c:v>
                </c:pt>
                <c:pt idx="21055">
                  <c:v>19.74429984</c:v>
                </c:pt>
                <c:pt idx="21056">
                  <c:v>19.744193379999999</c:v>
                </c:pt>
                <c:pt idx="21057">
                  <c:v>19.744087180000001</c:v>
                </c:pt>
                <c:pt idx="21058">
                  <c:v>19.74398124</c:v>
                </c:pt>
                <c:pt idx="21059">
                  <c:v>19.743875559999999</c:v>
                </c:pt>
                <c:pt idx="21060">
                  <c:v>19.74377015</c:v>
                </c:pt>
                <c:pt idx="21061">
                  <c:v>19.743665</c:v>
                </c:pt>
                <c:pt idx="21062">
                  <c:v>19.743560110000001</c:v>
                </c:pt>
                <c:pt idx="21063">
                  <c:v>19.743455480000002</c:v>
                </c:pt>
                <c:pt idx="21064">
                  <c:v>19.743351109999999</c:v>
                </c:pt>
                <c:pt idx="21065">
                  <c:v>19.743247010000001</c:v>
                </c:pt>
                <c:pt idx="21066">
                  <c:v>19.74314317</c:v>
                </c:pt>
                <c:pt idx="21067">
                  <c:v>19.743039589999999</c:v>
                </c:pt>
                <c:pt idx="21068">
                  <c:v>19.742936270000001</c:v>
                </c:pt>
                <c:pt idx="21069">
                  <c:v>19.742833220000001</c:v>
                </c:pt>
                <c:pt idx="21070">
                  <c:v>19.742730430000002</c:v>
                </c:pt>
                <c:pt idx="21071">
                  <c:v>19.742627899999999</c:v>
                </c:pt>
                <c:pt idx="21072">
                  <c:v>19.74252564</c:v>
                </c:pt>
                <c:pt idx="21073">
                  <c:v>19.742423630000001</c:v>
                </c:pt>
                <c:pt idx="21074">
                  <c:v>19.742321889999999</c:v>
                </c:pt>
                <c:pt idx="21075">
                  <c:v>19.742220410000002</c:v>
                </c:pt>
                <c:pt idx="21076">
                  <c:v>19.74211919</c:v>
                </c:pt>
                <c:pt idx="21077">
                  <c:v>19.742018229999999</c:v>
                </c:pt>
                <c:pt idx="21078">
                  <c:v>19.741917539999999</c:v>
                </c:pt>
                <c:pt idx="21079">
                  <c:v>19.74181711</c:v>
                </c:pt>
                <c:pt idx="21080">
                  <c:v>19.74171694</c:v>
                </c:pt>
                <c:pt idx="21081">
                  <c:v>19.74161703</c:v>
                </c:pt>
                <c:pt idx="21082">
                  <c:v>19.741517389999998</c:v>
                </c:pt>
                <c:pt idx="21083">
                  <c:v>19.741417999999999</c:v>
                </c:pt>
                <c:pt idx="21084">
                  <c:v>19.741318880000001</c:v>
                </c:pt>
                <c:pt idx="21085">
                  <c:v>19.74122002</c:v>
                </c:pt>
                <c:pt idx="21086">
                  <c:v>19.74112143</c:v>
                </c:pt>
                <c:pt idx="21087">
                  <c:v>19.741023089999999</c:v>
                </c:pt>
                <c:pt idx="21088">
                  <c:v>19.740925019999999</c:v>
                </c:pt>
                <c:pt idx="21089">
                  <c:v>19.740827209999999</c:v>
                </c:pt>
                <c:pt idx="21090">
                  <c:v>19.74072967</c:v>
                </c:pt>
                <c:pt idx="21091">
                  <c:v>19.740632380000001</c:v>
                </c:pt>
                <c:pt idx="21092">
                  <c:v>19.740535359999999</c:v>
                </c:pt>
                <c:pt idx="21093">
                  <c:v>19.740438600000001</c:v>
                </c:pt>
                <c:pt idx="21094">
                  <c:v>19.740342099999999</c:v>
                </c:pt>
                <c:pt idx="21095">
                  <c:v>19.740245869999999</c:v>
                </c:pt>
                <c:pt idx="21096">
                  <c:v>19.74014991</c:v>
                </c:pt>
                <c:pt idx="21097">
                  <c:v>19.740054189999999</c:v>
                </c:pt>
                <c:pt idx="21098">
                  <c:v>19.73995875</c:v>
                </c:pt>
                <c:pt idx="21099">
                  <c:v>19.73986356</c:v>
                </c:pt>
                <c:pt idx="21100">
                  <c:v>19.739768640000001</c:v>
                </c:pt>
                <c:pt idx="21101">
                  <c:v>19.739673979999999</c:v>
                </c:pt>
                <c:pt idx="21102">
                  <c:v>19.739579580000001</c:v>
                </c:pt>
                <c:pt idx="21103">
                  <c:v>19.739485439999999</c:v>
                </c:pt>
                <c:pt idx="21104">
                  <c:v>19.739391560000001</c:v>
                </c:pt>
                <c:pt idx="21105">
                  <c:v>19.739297950000001</c:v>
                </c:pt>
                <c:pt idx="21106">
                  <c:v>19.739204600000001</c:v>
                </c:pt>
                <c:pt idx="21107">
                  <c:v>19.739111520000002</c:v>
                </c:pt>
                <c:pt idx="21108">
                  <c:v>19.739018690000002</c:v>
                </c:pt>
                <c:pt idx="21109">
                  <c:v>19.738926129999999</c:v>
                </c:pt>
                <c:pt idx="21110">
                  <c:v>19.738833830000001</c:v>
                </c:pt>
                <c:pt idx="21111">
                  <c:v>19.738741789999999</c:v>
                </c:pt>
                <c:pt idx="21112">
                  <c:v>19.738650010000001</c:v>
                </c:pt>
                <c:pt idx="21113">
                  <c:v>19.7385585</c:v>
                </c:pt>
                <c:pt idx="21114">
                  <c:v>19.738467249999999</c:v>
                </c:pt>
                <c:pt idx="21115">
                  <c:v>19.738376259999999</c:v>
                </c:pt>
                <c:pt idx="21116">
                  <c:v>19.73828554</c:v>
                </c:pt>
                <c:pt idx="21117">
                  <c:v>19.73819507</c:v>
                </c:pt>
                <c:pt idx="21118">
                  <c:v>19.738104870000001</c:v>
                </c:pt>
                <c:pt idx="21119">
                  <c:v>19.738014929999999</c:v>
                </c:pt>
                <c:pt idx="21120">
                  <c:v>19.737925270000002</c:v>
                </c:pt>
                <c:pt idx="21121">
                  <c:v>19.73783585</c:v>
                </c:pt>
                <c:pt idx="21122">
                  <c:v>19.737746699999999</c:v>
                </c:pt>
                <c:pt idx="21123">
                  <c:v>19.737657810000002</c:v>
                </c:pt>
                <c:pt idx="21124">
                  <c:v>19.737569189999999</c:v>
                </c:pt>
                <c:pt idx="21125">
                  <c:v>19.737480819999998</c:v>
                </c:pt>
                <c:pt idx="21126">
                  <c:v>19.737392719999999</c:v>
                </c:pt>
                <c:pt idx="21127">
                  <c:v>19.73730488</c:v>
                </c:pt>
                <c:pt idx="21128">
                  <c:v>19.737217300000001</c:v>
                </c:pt>
                <c:pt idx="21129">
                  <c:v>19.73712999</c:v>
                </c:pt>
                <c:pt idx="21130">
                  <c:v>19.737042939999998</c:v>
                </c:pt>
                <c:pt idx="21131">
                  <c:v>19.736956150000001</c:v>
                </c:pt>
                <c:pt idx="21132">
                  <c:v>19.73686962</c:v>
                </c:pt>
                <c:pt idx="21133">
                  <c:v>19.73678335</c:v>
                </c:pt>
                <c:pt idx="21134">
                  <c:v>19.73669735</c:v>
                </c:pt>
                <c:pt idx="21135">
                  <c:v>19.736611610000001</c:v>
                </c:pt>
                <c:pt idx="21136">
                  <c:v>19.736526130000001</c:v>
                </c:pt>
                <c:pt idx="21137">
                  <c:v>19.73644092</c:v>
                </c:pt>
                <c:pt idx="21138">
                  <c:v>19.736355970000002</c:v>
                </c:pt>
                <c:pt idx="21139">
                  <c:v>19.73627128</c:v>
                </c:pt>
                <c:pt idx="21140">
                  <c:v>19.736186849999999</c:v>
                </c:pt>
                <c:pt idx="21141">
                  <c:v>19.736102679999998</c:v>
                </c:pt>
                <c:pt idx="21142">
                  <c:v>19.736018779999998</c:v>
                </c:pt>
                <c:pt idx="21143">
                  <c:v>19.735935139999999</c:v>
                </c:pt>
                <c:pt idx="21144">
                  <c:v>19.73585177</c:v>
                </c:pt>
                <c:pt idx="21145">
                  <c:v>19.735768660000002</c:v>
                </c:pt>
                <c:pt idx="21146">
                  <c:v>19.735685799999999</c:v>
                </c:pt>
                <c:pt idx="21147">
                  <c:v>19.735603210000001</c:v>
                </c:pt>
                <c:pt idx="21148">
                  <c:v>19.735520879999999</c:v>
                </c:pt>
                <c:pt idx="21149">
                  <c:v>19.735438819999999</c:v>
                </c:pt>
                <c:pt idx="21150">
                  <c:v>19.735357019999999</c:v>
                </c:pt>
                <c:pt idx="21151">
                  <c:v>19.735275470000001</c:v>
                </c:pt>
                <c:pt idx="21152">
                  <c:v>19.735194199999999</c:v>
                </c:pt>
                <c:pt idx="21153">
                  <c:v>19.735113179999999</c:v>
                </c:pt>
                <c:pt idx="21154">
                  <c:v>19.73503243</c:v>
                </c:pt>
                <c:pt idx="21155">
                  <c:v>19.734951939999998</c:v>
                </c:pt>
                <c:pt idx="21156">
                  <c:v>19.73487171</c:v>
                </c:pt>
                <c:pt idx="21157">
                  <c:v>19.734791739999999</c:v>
                </c:pt>
                <c:pt idx="21158">
                  <c:v>19.734712040000002</c:v>
                </c:pt>
                <c:pt idx="21159">
                  <c:v>19.734632600000001</c:v>
                </c:pt>
                <c:pt idx="21160">
                  <c:v>19.734553420000001</c:v>
                </c:pt>
                <c:pt idx="21161">
                  <c:v>19.734474509999998</c:v>
                </c:pt>
                <c:pt idx="21162">
                  <c:v>19.734395849999999</c:v>
                </c:pt>
                <c:pt idx="21163">
                  <c:v>19.73431746</c:v>
                </c:pt>
                <c:pt idx="21164">
                  <c:v>19.734239330000001</c:v>
                </c:pt>
                <c:pt idx="21165">
                  <c:v>19.73416147</c:v>
                </c:pt>
                <c:pt idx="21166">
                  <c:v>19.734083869999999</c:v>
                </c:pt>
                <c:pt idx="21167">
                  <c:v>19.734006520000001</c:v>
                </c:pt>
                <c:pt idx="21168">
                  <c:v>19.733929459999999</c:v>
                </c:pt>
                <c:pt idx="21169">
                  <c:v>19.733852639999999</c:v>
                </c:pt>
                <c:pt idx="21170">
                  <c:v>19.733776089999999</c:v>
                </c:pt>
                <c:pt idx="21171">
                  <c:v>19.7336998</c:v>
                </c:pt>
                <c:pt idx="21172">
                  <c:v>19.733623770000001</c:v>
                </c:pt>
                <c:pt idx="21173">
                  <c:v>19.73354801</c:v>
                </c:pt>
                <c:pt idx="21174">
                  <c:v>19.733472500000001</c:v>
                </c:pt>
                <c:pt idx="21175">
                  <c:v>19.73339726</c:v>
                </c:pt>
                <c:pt idx="21176">
                  <c:v>19.73332229</c:v>
                </c:pt>
                <c:pt idx="21177">
                  <c:v>19.73324757</c:v>
                </c:pt>
                <c:pt idx="21178">
                  <c:v>19.73317312</c:v>
                </c:pt>
                <c:pt idx="21179">
                  <c:v>19.733098930000001</c:v>
                </c:pt>
                <c:pt idx="21180">
                  <c:v>19.733025000000001</c:v>
                </c:pt>
                <c:pt idx="21181">
                  <c:v>19.73295134</c:v>
                </c:pt>
                <c:pt idx="21182">
                  <c:v>19.732877930000001</c:v>
                </c:pt>
                <c:pt idx="21183">
                  <c:v>19.732804789999999</c:v>
                </c:pt>
                <c:pt idx="21184">
                  <c:v>19.732731919999999</c:v>
                </c:pt>
                <c:pt idx="21185">
                  <c:v>19.732659300000002</c:v>
                </c:pt>
                <c:pt idx="21186">
                  <c:v>19.732586950000002</c:v>
                </c:pt>
                <c:pt idx="21187">
                  <c:v>19.732514859999998</c:v>
                </c:pt>
                <c:pt idx="21188">
                  <c:v>19.73244304</c:v>
                </c:pt>
                <c:pt idx="21189">
                  <c:v>19.73237147</c:v>
                </c:pt>
                <c:pt idx="21190">
                  <c:v>19.732300169999998</c:v>
                </c:pt>
                <c:pt idx="21191">
                  <c:v>19.73222913</c:v>
                </c:pt>
                <c:pt idx="21192">
                  <c:v>19.732158370000001</c:v>
                </c:pt>
                <c:pt idx="21193">
                  <c:v>19.732087849999999</c:v>
                </c:pt>
                <c:pt idx="21194">
                  <c:v>19.732017599999999</c:v>
                </c:pt>
                <c:pt idx="21195">
                  <c:v>19.731947609999999</c:v>
                </c:pt>
                <c:pt idx="21196">
                  <c:v>19.73187789</c:v>
                </c:pt>
                <c:pt idx="21197">
                  <c:v>19.73180842</c:v>
                </c:pt>
                <c:pt idx="21198">
                  <c:v>19.731739220000001</c:v>
                </c:pt>
                <c:pt idx="21199">
                  <c:v>19.731670279999999</c:v>
                </c:pt>
                <c:pt idx="21200">
                  <c:v>19.731601609999998</c:v>
                </c:pt>
                <c:pt idx="21201">
                  <c:v>19.731533200000001</c:v>
                </c:pt>
                <c:pt idx="21202">
                  <c:v>19.73146504</c:v>
                </c:pt>
                <c:pt idx="21203">
                  <c:v>19.73139716</c:v>
                </c:pt>
                <c:pt idx="21204">
                  <c:v>19.73132953</c:v>
                </c:pt>
                <c:pt idx="21205">
                  <c:v>19.731262170000001</c:v>
                </c:pt>
                <c:pt idx="21206">
                  <c:v>19.731195069999998</c:v>
                </c:pt>
                <c:pt idx="21207">
                  <c:v>19.731128229999999</c:v>
                </c:pt>
                <c:pt idx="21208">
                  <c:v>19.731061660000002</c:v>
                </c:pt>
                <c:pt idx="21209">
                  <c:v>19.730995350000001</c:v>
                </c:pt>
                <c:pt idx="21210">
                  <c:v>19.7309293</c:v>
                </c:pt>
                <c:pt idx="21211">
                  <c:v>19.730863509999999</c:v>
                </c:pt>
                <c:pt idx="21212">
                  <c:v>19.730797989999999</c:v>
                </c:pt>
                <c:pt idx="21213">
                  <c:v>19.73073273</c:v>
                </c:pt>
                <c:pt idx="21214">
                  <c:v>19.73066773</c:v>
                </c:pt>
                <c:pt idx="21215">
                  <c:v>19.730602990000001</c:v>
                </c:pt>
                <c:pt idx="21216">
                  <c:v>19.73053853</c:v>
                </c:pt>
                <c:pt idx="21217">
                  <c:v>19.730474319999999</c:v>
                </c:pt>
                <c:pt idx="21218">
                  <c:v>19.730410370000001</c:v>
                </c:pt>
                <c:pt idx="21219">
                  <c:v>19.73034668</c:v>
                </c:pt>
                <c:pt idx="21220">
                  <c:v>19.73028326</c:v>
                </c:pt>
                <c:pt idx="21221">
                  <c:v>19.7302201</c:v>
                </c:pt>
                <c:pt idx="21222">
                  <c:v>19.730157200000001</c:v>
                </c:pt>
                <c:pt idx="21223">
                  <c:v>19.730094569999999</c:v>
                </c:pt>
                <c:pt idx="21224">
                  <c:v>19.7300322</c:v>
                </c:pt>
                <c:pt idx="21225">
                  <c:v>19.729970089999998</c:v>
                </c:pt>
                <c:pt idx="21226">
                  <c:v>19.72990824</c:v>
                </c:pt>
                <c:pt idx="21227">
                  <c:v>19.72984666</c:v>
                </c:pt>
                <c:pt idx="21228">
                  <c:v>19.729785339999999</c:v>
                </c:pt>
                <c:pt idx="21229">
                  <c:v>19.729724279999999</c:v>
                </c:pt>
                <c:pt idx="21230">
                  <c:v>19.729663479999999</c:v>
                </c:pt>
                <c:pt idx="21231">
                  <c:v>19.72960295</c:v>
                </c:pt>
                <c:pt idx="21232">
                  <c:v>19.729542680000002</c:v>
                </c:pt>
                <c:pt idx="21233">
                  <c:v>19.729482669999999</c:v>
                </c:pt>
                <c:pt idx="21234">
                  <c:v>19.729422920000001</c:v>
                </c:pt>
                <c:pt idx="21235">
                  <c:v>19.72936344</c:v>
                </c:pt>
                <c:pt idx="21236">
                  <c:v>19.72930422</c:v>
                </c:pt>
                <c:pt idx="21237">
                  <c:v>19.729245259999999</c:v>
                </c:pt>
                <c:pt idx="21238">
                  <c:v>19.72918657</c:v>
                </c:pt>
                <c:pt idx="21239">
                  <c:v>19.72912814</c:v>
                </c:pt>
                <c:pt idx="21240">
                  <c:v>19.729069979999998</c:v>
                </c:pt>
                <c:pt idx="21241">
                  <c:v>19.72901207</c:v>
                </c:pt>
                <c:pt idx="21242">
                  <c:v>19.728954430000002</c:v>
                </c:pt>
                <c:pt idx="21243">
                  <c:v>19.72889705</c:v>
                </c:pt>
                <c:pt idx="21244">
                  <c:v>19.728839929999999</c:v>
                </c:pt>
                <c:pt idx="21245">
                  <c:v>19.728783069999999</c:v>
                </c:pt>
                <c:pt idx="21246">
                  <c:v>19.728726479999999</c:v>
                </c:pt>
                <c:pt idx="21247">
                  <c:v>19.728670149999999</c:v>
                </c:pt>
                <c:pt idx="21248">
                  <c:v>19.72861408</c:v>
                </c:pt>
                <c:pt idx="21249">
                  <c:v>19.728558280000001</c:v>
                </c:pt>
                <c:pt idx="21250">
                  <c:v>19.72850274</c:v>
                </c:pt>
                <c:pt idx="21251">
                  <c:v>19.728447460000002</c:v>
                </c:pt>
                <c:pt idx="21252">
                  <c:v>19.72839244</c:v>
                </c:pt>
                <c:pt idx="21253">
                  <c:v>19.72833769</c:v>
                </c:pt>
                <c:pt idx="21254">
                  <c:v>19.7282832</c:v>
                </c:pt>
                <c:pt idx="21255">
                  <c:v>19.72822897</c:v>
                </c:pt>
                <c:pt idx="21256">
                  <c:v>19.728175</c:v>
                </c:pt>
                <c:pt idx="21257">
                  <c:v>19.728121300000002</c:v>
                </c:pt>
                <c:pt idx="21258">
                  <c:v>19.728067859999999</c:v>
                </c:pt>
                <c:pt idx="21259">
                  <c:v>19.728014680000001</c:v>
                </c:pt>
                <c:pt idx="21260">
                  <c:v>19.72796177</c:v>
                </c:pt>
                <c:pt idx="21261">
                  <c:v>19.72790912</c:v>
                </c:pt>
                <c:pt idx="21262">
                  <c:v>19.727856729999999</c:v>
                </c:pt>
                <c:pt idx="21263">
                  <c:v>19.727804599999999</c:v>
                </c:pt>
                <c:pt idx="21264">
                  <c:v>19.727752750000001</c:v>
                </c:pt>
                <c:pt idx="21265">
                  <c:v>19.727701150000001</c:v>
                </c:pt>
                <c:pt idx="21266">
                  <c:v>19.727649809999999</c:v>
                </c:pt>
                <c:pt idx="21267">
                  <c:v>19.72759873</c:v>
                </c:pt>
                <c:pt idx="21268">
                  <c:v>19.727547919999999</c:v>
                </c:pt>
                <c:pt idx="21269">
                  <c:v>19.727497369999998</c:v>
                </c:pt>
                <c:pt idx="21270">
                  <c:v>19.727447080000001</c:v>
                </c:pt>
                <c:pt idx="21271">
                  <c:v>19.727397060000001</c:v>
                </c:pt>
                <c:pt idx="21272">
                  <c:v>19.727347300000002</c:v>
                </c:pt>
                <c:pt idx="21273">
                  <c:v>19.727297799999999</c:v>
                </c:pt>
                <c:pt idx="21274">
                  <c:v>19.72724856</c:v>
                </c:pt>
                <c:pt idx="21275">
                  <c:v>19.727199590000001</c:v>
                </c:pt>
                <c:pt idx="21276">
                  <c:v>19.72715088</c:v>
                </c:pt>
                <c:pt idx="21277">
                  <c:v>19.727102429999999</c:v>
                </c:pt>
                <c:pt idx="21278">
                  <c:v>19.727054249999998</c:v>
                </c:pt>
                <c:pt idx="21279">
                  <c:v>19.727006320000001</c:v>
                </c:pt>
                <c:pt idx="21280">
                  <c:v>19.726958669999998</c:v>
                </c:pt>
                <c:pt idx="21281">
                  <c:v>19.726911269999999</c:v>
                </c:pt>
                <c:pt idx="21282">
                  <c:v>19.726864129999999</c:v>
                </c:pt>
                <c:pt idx="21283">
                  <c:v>19.726817260000001</c:v>
                </c:pt>
                <c:pt idx="21284">
                  <c:v>19.72677066</c:v>
                </c:pt>
                <c:pt idx="21285">
                  <c:v>19.726724310000002</c:v>
                </c:pt>
                <c:pt idx="21286">
                  <c:v>19.726678230000001</c:v>
                </c:pt>
                <c:pt idx="21287">
                  <c:v>19.726632410000001</c:v>
                </c:pt>
                <c:pt idx="21288">
                  <c:v>19.726586860000001</c:v>
                </c:pt>
                <c:pt idx="21289">
                  <c:v>19.726541569999998</c:v>
                </c:pt>
                <c:pt idx="21290">
                  <c:v>19.726496539999999</c:v>
                </c:pt>
                <c:pt idx="21291">
                  <c:v>19.726451770000001</c:v>
                </c:pt>
                <c:pt idx="21292">
                  <c:v>19.726407259999998</c:v>
                </c:pt>
                <c:pt idx="21293">
                  <c:v>19.726363020000001</c:v>
                </c:pt>
                <c:pt idx="21294">
                  <c:v>19.72631904</c:v>
                </c:pt>
                <c:pt idx="21295">
                  <c:v>19.726275319999999</c:v>
                </c:pt>
                <c:pt idx="21296">
                  <c:v>19.726231859999999</c:v>
                </c:pt>
                <c:pt idx="21297">
                  <c:v>19.726188669999999</c:v>
                </c:pt>
                <c:pt idx="21298">
                  <c:v>19.72614574</c:v>
                </c:pt>
                <c:pt idx="21299">
                  <c:v>19.726103080000001</c:v>
                </c:pt>
                <c:pt idx="21300">
                  <c:v>19.726060669999999</c:v>
                </c:pt>
                <c:pt idx="21301">
                  <c:v>19.726018530000001</c:v>
                </c:pt>
                <c:pt idx="21302">
                  <c:v>19.72597665</c:v>
                </c:pt>
                <c:pt idx="21303">
                  <c:v>19.72593504</c:v>
                </c:pt>
                <c:pt idx="21304">
                  <c:v>19.725893689999999</c:v>
                </c:pt>
                <c:pt idx="21305">
                  <c:v>19.7258526</c:v>
                </c:pt>
                <c:pt idx="21306">
                  <c:v>19.72581177</c:v>
                </c:pt>
                <c:pt idx="21307">
                  <c:v>19.725771210000001</c:v>
                </c:pt>
                <c:pt idx="21308">
                  <c:v>19.725730909999999</c:v>
                </c:pt>
                <c:pt idx="21309">
                  <c:v>19.725690870000001</c:v>
                </c:pt>
                <c:pt idx="21310">
                  <c:v>19.725651089999999</c:v>
                </c:pt>
                <c:pt idx="21311">
                  <c:v>19.725611579999999</c:v>
                </c:pt>
                <c:pt idx="21312">
                  <c:v>19.725572339999999</c:v>
                </c:pt>
                <c:pt idx="21313">
                  <c:v>19.725533349999999</c:v>
                </c:pt>
                <c:pt idx="21314">
                  <c:v>19.72549463</c:v>
                </c:pt>
                <c:pt idx="21315">
                  <c:v>19.725456170000001</c:v>
                </c:pt>
                <c:pt idx="21316">
                  <c:v>19.725417969999999</c:v>
                </c:pt>
                <c:pt idx="21317">
                  <c:v>19.72538003</c:v>
                </c:pt>
                <c:pt idx="21318">
                  <c:v>19.725342359999999</c:v>
                </c:pt>
                <c:pt idx="21319">
                  <c:v>19.725304950000002</c:v>
                </c:pt>
                <c:pt idx="21320">
                  <c:v>19.725267800000001</c:v>
                </c:pt>
                <c:pt idx="21321">
                  <c:v>19.725230920000001</c:v>
                </c:pt>
                <c:pt idx="21322">
                  <c:v>19.725194299999998</c:v>
                </c:pt>
                <c:pt idx="21323">
                  <c:v>19.725157939999999</c:v>
                </c:pt>
                <c:pt idx="21324">
                  <c:v>19.72512184</c:v>
                </c:pt>
                <c:pt idx="21325">
                  <c:v>19.725086009999998</c:v>
                </c:pt>
                <c:pt idx="21326">
                  <c:v>19.72505044</c:v>
                </c:pt>
                <c:pt idx="21327">
                  <c:v>19.725015129999999</c:v>
                </c:pt>
                <c:pt idx="21328">
                  <c:v>19.724980089999999</c:v>
                </c:pt>
                <c:pt idx="21329">
                  <c:v>19.724945309999999</c:v>
                </c:pt>
                <c:pt idx="21330">
                  <c:v>19.724910789999999</c:v>
                </c:pt>
                <c:pt idx="21331">
                  <c:v>19.72487653</c:v>
                </c:pt>
                <c:pt idx="21332">
                  <c:v>19.724842540000001</c:v>
                </c:pt>
                <c:pt idx="21333">
                  <c:v>19.724808809999999</c:v>
                </c:pt>
                <c:pt idx="21334">
                  <c:v>19.724775340000001</c:v>
                </c:pt>
                <c:pt idx="21335">
                  <c:v>19.72474214</c:v>
                </c:pt>
                <c:pt idx="21336">
                  <c:v>19.72470921</c:v>
                </c:pt>
                <c:pt idx="21337">
                  <c:v>19.72467653</c:v>
                </c:pt>
                <c:pt idx="21338">
                  <c:v>19.72464411</c:v>
                </c:pt>
                <c:pt idx="21339">
                  <c:v>19.724611960000001</c:v>
                </c:pt>
                <c:pt idx="21340">
                  <c:v>19.724580069999998</c:v>
                </c:pt>
                <c:pt idx="21341">
                  <c:v>19.72454844</c:v>
                </c:pt>
                <c:pt idx="21342">
                  <c:v>19.724517079999998</c:v>
                </c:pt>
                <c:pt idx="21343">
                  <c:v>19.724485980000001</c:v>
                </c:pt>
                <c:pt idx="21344">
                  <c:v>19.72445514</c:v>
                </c:pt>
                <c:pt idx="21345">
                  <c:v>19.724424559999999</c:v>
                </c:pt>
                <c:pt idx="21346">
                  <c:v>19.72439425</c:v>
                </c:pt>
                <c:pt idx="21347">
                  <c:v>19.7243642</c:v>
                </c:pt>
                <c:pt idx="21348">
                  <c:v>19.724334410000001</c:v>
                </c:pt>
                <c:pt idx="21349">
                  <c:v>19.724304889999999</c:v>
                </c:pt>
                <c:pt idx="21350">
                  <c:v>19.72427562</c:v>
                </c:pt>
                <c:pt idx="21351">
                  <c:v>19.72424663</c:v>
                </c:pt>
                <c:pt idx="21352">
                  <c:v>19.724217889999998</c:v>
                </c:pt>
                <c:pt idx="21353">
                  <c:v>19.724189419999998</c:v>
                </c:pt>
                <c:pt idx="21354">
                  <c:v>19.724161209999998</c:v>
                </c:pt>
                <c:pt idx="21355">
                  <c:v>19.724133259999999</c:v>
                </c:pt>
                <c:pt idx="21356">
                  <c:v>19.72410558</c:v>
                </c:pt>
                <c:pt idx="21357">
                  <c:v>19.72407815</c:v>
                </c:pt>
                <c:pt idx="21358">
                  <c:v>19.724050999999999</c:v>
                </c:pt>
                <c:pt idx="21359">
                  <c:v>19.724024100000001</c:v>
                </c:pt>
                <c:pt idx="21360">
                  <c:v>19.723997480000001</c:v>
                </c:pt>
                <c:pt idx="21361">
                  <c:v>19.723971110000001</c:v>
                </c:pt>
                <c:pt idx="21362">
                  <c:v>19.723945000000001</c:v>
                </c:pt>
                <c:pt idx="21363">
                  <c:v>19.723919160000001</c:v>
                </c:pt>
                <c:pt idx="21364">
                  <c:v>19.723893579999999</c:v>
                </c:pt>
                <c:pt idx="21365">
                  <c:v>19.72386826</c:v>
                </c:pt>
                <c:pt idx="21366">
                  <c:v>19.723843200000001</c:v>
                </c:pt>
                <c:pt idx="21367">
                  <c:v>19.72381841</c:v>
                </c:pt>
                <c:pt idx="21368">
                  <c:v>19.723793879999999</c:v>
                </c:pt>
                <c:pt idx="21369">
                  <c:v>19.723769610000002</c:v>
                </c:pt>
                <c:pt idx="21370">
                  <c:v>19.723745610000002</c:v>
                </c:pt>
                <c:pt idx="21371">
                  <c:v>19.723721869999999</c:v>
                </c:pt>
                <c:pt idx="21372">
                  <c:v>19.723698389999999</c:v>
                </c:pt>
                <c:pt idx="21373">
                  <c:v>19.72367517</c:v>
                </c:pt>
                <c:pt idx="21374">
                  <c:v>19.723652220000002</c:v>
                </c:pt>
                <c:pt idx="21375">
                  <c:v>19.72362953</c:v>
                </c:pt>
                <c:pt idx="21376">
                  <c:v>19.72360711</c:v>
                </c:pt>
                <c:pt idx="21377">
                  <c:v>19.723584939999999</c:v>
                </c:pt>
                <c:pt idx="21378">
                  <c:v>19.723563039999998</c:v>
                </c:pt>
                <c:pt idx="21379">
                  <c:v>19.723541399999998</c:v>
                </c:pt>
                <c:pt idx="21380">
                  <c:v>19.72352003</c:v>
                </c:pt>
                <c:pt idx="21381">
                  <c:v>19.723498920000001</c:v>
                </c:pt>
                <c:pt idx="21382">
                  <c:v>19.723478069999999</c:v>
                </c:pt>
                <c:pt idx="21383">
                  <c:v>19.72345748</c:v>
                </c:pt>
                <c:pt idx="21384">
                  <c:v>19.72343717</c:v>
                </c:pt>
                <c:pt idx="21385">
                  <c:v>19.72341711</c:v>
                </c:pt>
                <c:pt idx="21386">
                  <c:v>19.723397309999999</c:v>
                </c:pt>
                <c:pt idx="21387">
                  <c:v>19.723377769999999</c:v>
                </c:pt>
                <c:pt idx="21388">
                  <c:v>19.7233585</c:v>
                </c:pt>
                <c:pt idx="21389">
                  <c:v>19.723339490000001</c:v>
                </c:pt>
                <c:pt idx="21390">
                  <c:v>19.723320749999999</c:v>
                </c:pt>
                <c:pt idx="21391">
                  <c:v>19.723302260000001</c:v>
                </c:pt>
                <c:pt idx="21392">
                  <c:v>19.723284039999999</c:v>
                </c:pt>
                <c:pt idx="21393">
                  <c:v>19.723266089999999</c:v>
                </c:pt>
                <c:pt idx="21394">
                  <c:v>19.723248389999998</c:v>
                </c:pt>
                <c:pt idx="21395">
                  <c:v>19.723230959999999</c:v>
                </c:pt>
                <c:pt idx="21396">
                  <c:v>19.723213789999999</c:v>
                </c:pt>
                <c:pt idx="21397">
                  <c:v>19.723196890000001</c:v>
                </c:pt>
                <c:pt idx="21398">
                  <c:v>19.723180240000001</c:v>
                </c:pt>
                <c:pt idx="21399">
                  <c:v>19.72316386</c:v>
                </c:pt>
                <c:pt idx="21400">
                  <c:v>19.723147749999999</c:v>
                </c:pt>
                <c:pt idx="21401">
                  <c:v>19.723131890000001</c:v>
                </c:pt>
                <c:pt idx="21402">
                  <c:v>19.723116300000001</c:v>
                </c:pt>
                <c:pt idx="21403">
                  <c:v>19.723100970000001</c:v>
                </c:pt>
                <c:pt idx="21404">
                  <c:v>19.723085910000002</c:v>
                </c:pt>
                <c:pt idx="21405">
                  <c:v>19.723071109999999</c:v>
                </c:pt>
                <c:pt idx="21406">
                  <c:v>19.723056570000001</c:v>
                </c:pt>
                <c:pt idx="21407">
                  <c:v>19.723042289999999</c:v>
                </c:pt>
                <c:pt idx="21408">
                  <c:v>19.723028289999998</c:v>
                </c:pt>
                <c:pt idx="21409">
                  <c:v>19.723014540000001</c:v>
                </c:pt>
                <c:pt idx="21410">
                  <c:v>19.723001050000001</c:v>
                </c:pt>
                <c:pt idx="21411">
                  <c:v>19.72298782</c:v>
                </c:pt>
                <c:pt idx="21412">
                  <c:v>19.722974860000001</c:v>
                </c:pt>
                <c:pt idx="21413">
                  <c:v>19.722962160000002</c:v>
                </c:pt>
                <c:pt idx="21414">
                  <c:v>19.72294973</c:v>
                </c:pt>
                <c:pt idx="21415">
                  <c:v>19.722937550000001</c:v>
                </c:pt>
                <c:pt idx="21416">
                  <c:v>19.72292564</c:v>
                </c:pt>
                <c:pt idx="21417">
                  <c:v>19.722913999999999</c:v>
                </c:pt>
                <c:pt idx="21418">
                  <c:v>19.722902609999998</c:v>
                </c:pt>
                <c:pt idx="21419">
                  <c:v>19.722891489999999</c:v>
                </c:pt>
                <c:pt idx="21420">
                  <c:v>19.722880629999999</c:v>
                </c:pt>
                <c:pt idx="21421">
                  <c:v>19.72287004</c:v>
                </c:pt>
                <c:pt idx="21422">
                  <c:v>19.722859700000001</c:v>
                </c:pt>
                <c:pt idx="21423">
                  <c:v>19.722849629999999</c:v>
                </c:pt>
                <c:pt idx="21424">
                  <c:v>19.722839830000002</c:v>
                </c:pt>
                <c:pt idx="21425">
                  <c:v>19.72283028</c:v>
                </c:pt>
                <c:pt idx="21426">
                  <c:v>19.722821</c:v>
                </c:pt>
                <c:pt idx="21427">
                  <c:v>19.722811979999999</c:v>
                </c:pt>
                <c:pt idx="21428">
                  <c:v>19.72280323</c:v>
                </c:pt>
                <c:pt idx="21429">
                  <c:v>19.72279473</c:v>
                </c:pt>
                <c:pt idx="21430">
                  <c:v>19.722786509999999</c:v>
                </c:pt>
                <c:pt idx="21431">
                  <c:v>19.72277854</c:v>
                </c:pt>
                <c:pt idx="21432">
                  <c:v>19.72277085</c:v>
                </c:pt>
                <c:pt idx="21433">
                  <c:v>19.722763409999999</c:v>
                </c:pt>
                <c:pt idx="21434">
                  <c:v>19.722756230000002</c:v>
                </c:pt>
                <c:pt idx="21435">
                  <c:v>19.722749310000001</c:v>
                </c:pt>
                <c:pt idx="21436">
                  <c:v>19.722742660000002</c:v>
                </c:pt>
                <c:pt idx="21437">
                  <c:v>19.722736269999999</c:v>
                </c:pt>
                <c:pt idx="21438">
                  <c:v>19.72273015</c:v>
                </c:pt>
                <c:pt idx="21439">
                  <c:v>19.722724280000001</c:v>
                </c:pt>
                <c:pt idx="21440">
                  <c:v>19.72271868</c:v>
                </c:pt>
                <c:pt idx="21441">
                  <c:v>19.722713349999999</c:v>
                </c:pt>
                <c:pt idx="21442">
                  <c:v>19.722708269999998</c:v>
                </c:pt>
                <c:pt idx="21443">
                  <c:v>19.722703460000002</c:v>
                </c:pt>
                <c:pt idx="21444">
                  <c:v>19.722698909999998</c:v>
                </c:pt>
                <c:pt idx="21445">
                  <c:v>19.722694629999999</c:v>
                </c:pt>
                <c:pt idx="21446">
                  <c:v>19.7226906</c:v>
                </c:pt>
                <c:pt idx="21447">
                  <c:v>19.722686840000001</c:v>
                </c:pt>
                <c:pt idx="21448">
                  <c:v>19.722683350000001</c:v>
                </c:pt>
                <c:pt idx="21449">
                  <c:v>19.722680109999999</c:v>
                </c:pt>
                <c:pt idx="21450">
                  <c:v>19.722677139999998</c:v>
                </c:pt>
                <c:pt idx="21451">
                  <c:v>19.722674430000001</c:v>
                </c:pt>
                <c:pt idx="21452">
                  <c:v>19.722671989999998</c:v>
                </c:pt>
                <c:pt idx="21453">
                  <c:v>19.722669809999999</c:v>
                </c:pt>
                <c:pt idx="21454">
                  <c:v>19.72266789</c:v>
                </c:pt>
                <c:pt idx="21455">
                  <c:v>19.722666230000002</c:v>
                </c:pt>
                <c:pt idx="21456">
                  <c:v>19.722664850000001</c:v>
                </c:pt>
                <c:pt idx="21457">
                  <c:v>19.72266372</c:v>
                </c:pt>
                <c:pt idx="21458">
                  <c:v>19.722662849999999</c:v>
                </c:pt>
                <c:pt idx="21459">
                  <c:v>19.722662249999999</c:v>
                </c:pt>
                <c:pt idx="21460">
                  <c:v>19.722661899999999</c:v>
                </c:pt>
                <c:pt idx="21461">
                  <c:v>19.72266183</c:v>
                </c:pt>
                <c:pt idx="21462">
                  <c:v>19.722662010000001</c:v>
                </c:pt>
                <c:pt idx="21463">
                  <c:v>19.722662459999999</c:v>
                </c:pt>
                <c:pt idx="21464">
                  <c:v>19.722663170000001</c:v>
                </c:pt>
                <c:pt idx="21465">
                  <c:v>19.722664139999999</c:v>
                </c:pt>
                <c:pt idx="21466">
                  <c:v>19.722665379999999</c:v>
                </c:pt>
                <c:pt idx="21467">
                  <c:v>19.722666870000001</c:v>
                </c:pt>
                <c:pt idx="21468">
                  <c:v>19.722668639999998</c:v>
                </c:pt>
                <c:pt idx="21469">
                  <c:v>19.722670659999999</c:v>
                </c:pt>
                <c:pt idx="21470">
                  <c:v>19.72267295</c:v>
                </c:pt>
                <c:pt idx="21471">
                  <c:v>19.722675500000001</c:v>
                </c:pt>
                <c:pt idx="21472">
                  <c:v>19.722678309999999</c:v>
                </c:pt>
                <c:pt idx="21473">
                  <c:v>19.722681390000002</c:v>
                </c:pt>
                <c:pt idx="21474">
                  <c:v>19.722684730000001</c:v>
                </c:pt>
                <c:pt idx="21475">
                  <c:v>19.72268833</c:v>
                </c:pt>
                <c:pt idx="21476">
                  <c:v>19.722692200000001</c:v>
                </c:pt>
                <c:pt idx="21477">
                  <c:v>19.722696320000001</c:v>
                </c:pt>
                <c:pt idx="21478">
                  <c:v>19.722700710000002</c:v>
                </c:pt>
                <c:pt idx="21479">
                  <c:v>19.72270537</c:v>
                </c:pt>
                <c:pt idx="21480">
                  <c:v>19.722710299999999</c:v>
                </c:pt>
                <c:pt idx="21481">
                  <c:v>19.722715480000002</c:v>
                </c:pt>
                <c:pt idx="21482">
                  <c:v>19.72272092</c:v>
                </c:pt>
                <c:pt idx="21483">
                  <c:v>19.72272663</c:v>
                </c:pt>
                <c:pt idx="21484">
                  <c:v>19.72273259</c:v>
                </c:pt>
                <c:pt idx="21485">
                  <c:v>19.722738830000001</c:v>
                </c:pt>
                <c:pt idx="21486">
                  <c:v>19.722745320000001</c:v>
                </c:pt>
                <c:pt idx="21487">
                  <c:v>19.722752079999999</c:v>
                </c:pt>
                <c:pt idx="21488">
                  <c:v>19.722759100000001</c:v>
                </c:pt>
                <c:pt idx="21489">
                  <c:v>19.722766379999999</c:v>
                </c:pt>
                <c:pt idx="21490">
                  <c:v>19.722773929999999</c:v>
                </c:pt>
                <c:pt idx="21491">
                  <c:v>19.722781739999999</c:v>
                </c:pt>
                <c:pt idx="21492">
                  <c:v>19.722789809999998</c:v>
                </c:pt>
                <c:pt idx="21493">
                  <c:v>19.722798139999998</c:v>
                </c:pt>
                <c:pt idx="21494">
                  <c:v>19.722806739999999</c:v>
                </c:pt>
                <c:pt idx="21495">
                  <c:v>19.722815600000001</c:v>
                </c:pt>
                <c:pt idx="21496">
                  <c:v>19.722824729999999</c:v>
                </c:pt>
                <c:pt idx="21497">
                  <c:v>19.722834110000001</c:v>
                </c:pt>
                <c:pt idx="21498">
                  <c:v>19.72284376</c:v>
                </c:pt>
                <c:pt idx="21499">
                  <c:v>19.722853669999999</c:v>
                </c:pt>
                <c:pt idx="21500">
                  <c:v>19.72286385</c:v>
                </c:pt>
                <c:pt idx="21501">
                  <c:v>19.72287429</c:v>
                </c:pt>
                <c:pt idx="21502">
                  <c:v>19.722884990000001</c:v>
                </c:pt>
                <c:pt idx="21503">
                  <c:v>19.722895950000002</c:v>
                </c:pt>
                <c:pt idx="21504">
                  <c:v>19.722907190000001</c:v>
                </c:pt>
                <c:pt idx="21505">
                  <c:v>19.722918679999999</c:v>
                </c:pt>
                <c:pt idx="21506">
                  <c:v>19.722930430000002</c:v>
                </c:pt>
                <c:pt idx="21507">
                  <c:v>19.722942450000001</c:v>
                </c:pt>
                <c:pt idx="21508">
                  <c:v>19.722954730000001</c:v>
                </c:pt>
                <c:pt idx="21509">
                  <c:v>19.722967270000002</c:v>
                </c:pt>
                <c:pt idx="21510">
                  <c:v>19.722980079999999</c:v>
                </c:pt>
                <c:pt idx="21511">
                  <c:v>19.72299314</c:v>
                </c:pt>
                <c:pt idx="21512">
                  <c:v>19.723006470000001</c:v>
                </c:pt>
                <c:pt idx="21513">
                  <c:v>19.72302007</c:v>
                </c:pt>
                <c:pt idx="21514">
                  <c:v>19.723033919999999</c:v>
                </c:pt>
                <c:pt idx="21515">
                  <c:v>19.723048039999998</c:v>
                </c:pt>
                <c:pt idx="21516">
                  <c:v>19.723062420000002</c:v>
                </c:pt>
                <c:pt idx="21517">
                  <c:v>19.723077069999999</c:v>
                </c:pt>
                <c:pt idx="21518">
                  <c:v>19.72309198</c:v>
                </c:pt>
                <c:pt idx="21519">
                  <c:v>19.723107150000001</c:v>
                </c:pt>
                <c:pt idx="21520">
                  <c:v>19.723122579999998</c:v>
                </c:pt>
                <c:pt idx="21521">
                  <c:v>19.723138280000001</c:v>
                </c:pt>
                <c:pt idx="21522">
                  <c:v>19.72315424</c:v>
                </c:pt>
                <c:pt idx="21523">
                  <c:v>19.723170459999999</c:v>
                </c:pt>
                <c:pt idx="21524">
                  <c:v>19.723186949999999</c:v>
                </c:pt>
                <c:pt idx="21525">
                  <c:v>19.723203689999998</c:v>
                </c:pt>
                <c:pt idx="21526">
                  <c:v>19.723220699999999</c:v>
                </c:pt>
                <c:pt idx="21527">
                  <c:v>19.72323798</c:v>
                </c:pt>
                <c:pt idx="21528">
                  <c:v>19.723255529999999</c:v>
                </c:pt>
                <c:pt idx="21529">
                  <c:v>19.723273330000001</c:v>
                </c:pt>
                <c:pt idx="21530">
                  <c:v>19.72329139</c:v>
                </c:pt>
                <c:pt idx="21531">
                  <c:v>19.72330972</c:v>
                </c:pt>
                <c:pt idx="21532">
                  <c:v>19.723328299999999</c:v>
                </c:pt>
                <c:pt idx="21533">
                  <c:v>19.723347159999999</c:v>
                </c:pt>
                <c:pt idx="21534">
                  <c:v>19.72336627</c:v>
                </c:pt>
                <c:pt idx="21535">
                  <c:v>19.723385650000001</c:v>
                </c:pt>
                <c:pt idx="21536">
                  <c:v>19.723405289999999</c:v>
                </c:pt>
                <c:pt idx="21537">
                  <c:v>19.72342519</c:v>
                </c:pt>
                <c:pt idx="21538">
                  <c:v>19.723445359999999</c:v>
                </c:pt>
                <c:pt idx="21539">
                  <c:v>19.723465789999999</c:v>
                </c:pt>
                <c:pt idx="21540">
                  <c:v>19.723486479999998</c:v>
                </c:pt>
                <c:pt idx="21541">
                  <c:v>19.723507430000002</c:v>
                </c:pt>
                <c:pt idx="21542">
                  <c:v>19.723528649999999</c:v>
                </c:pt>
                <c:pt idx="21543">
                  <c:v>19.72355013</c:v>
                </c:pt>
                <c:pt idx="21544">
                  <c:v>19.723571880000001</c:v>
                </c:pt>
                <c:pt idx="21545">
                  <c:v>19.723593879999999</c:v>
                </c:pt>
                <c:pt idx="21546">
                  <c:v>19.723616150000002</c:v>
                </c:pt>
                <c:pt idx="21547">
                  <c:v>19.723638680000001</c:v>
                </c:pt>
                <c:pt idx="21548">
                  <c:v>19.723661480000001</c:v>
                </c:pt>
                <c:pt idx="21549">
                  <c:v>19.723684540000001</c:v>
                </c:pt>
                <c:pt idx="21550">
                  <c:v>19.723707860000001</c:v>
                </c:pt>
                <c:pt idx="21551">
                  <c:v>19.723731440000002</c:v>
                </c:pt>
                <c:pt idx="21552">
                  <c:v>19.723755300000001</c:v>
                </c:pt>
                <c:pt idx="21553">
                  <c:v>19.723779409999999</c:v>
                </c:pt>
                <c:pt idx="21554">
                  <c:v>19.723803780000001</c:v>
                </c:pt>
                <c:pt idx="21555">
                  <c:v>19.72382842</c:v>
                </c:pt>
                <c:pt idx="21556">
                  <c:v>19.723853309999999</c:v>
                </c:pt>
                <c:pt idx="21557">
                  <c:v>19.72387848</c:v>
                </c:pt>
                <c:pt idx="21558">
                  <c:v>19.7239039</c:v>
                </c:pt>
                <c:pt idx="21559">
                  <c:v>19.723929590000001</c:v>
                </c:pt>
                <c:pt idx="21560">
                  <c:v>19.723955539999999</c:v>
                </c:pt>
                <c:pt idx="21561">
                  <c:v>19.72398175</c:v>
                </c:pt>
                <c:pt idx="21562">
                  <c:v>19.724008220000002</c:v>
                </c:pt>
                <c:pt idx="21563">
                  <c:v>19.724034960000001</c:v>
                </c:pt>
                <c:pt idx="21564">
                  <c:v>19.72406196</c:v>
                </c:pt>
                <c:pt idx="21565">
                  <c:v>19.724089230000001</c:v>
                </c:pt>
                <c:pt idx="21566">
                  <c:v>19.724116760000001</c:v>
                </c:pt>
                <c:pt idx="21567">
                  <c:v>19.724144549999998</c:v>
                </c:pt>
                <c:pt idx="21568">
                  <c:v>19.724172599999999</c:v>
                </c:pt>
                <c:pt idx="21569">
                  <c:v>19.72420091</c:v>
                </c:pt>
                <c:pt idx="21570">
                  <c:v>19.724229489999999</c:v>
                </c:pt>
                <c:pt idx="21571">
                  <c:v>19.724258330000001</c:v>
                </c:pt>
                <c:pt idx="21572">
                  <c:v>19.724287440000001</c:v>
                </c:pt>
                <c:pt idx="21573">
                  <c:v>19.724316810000001</c:v>
                </c:pt>
                <c:pt idx="21574">
                  <c:v>19.724346440000001</c:v>
                </c:pt>
                <c:pt idx="21575">
                  <c:v>19.724376329999998</c:v>
                </c:pt>
                <c:pt idx="21576">
                  <c:v>19.724406500000001</c:v>
                </c:pt>
                <c:pt idx="21577">
                  <c:v>19.724436910000001</c:v>
                </c:pt>
                <c:pt idx="21578">
                  <c:v>19.724467600000001</c:v>
                </c:pt>
                <c:pt idx="21579">
                  <c:v>19.724498539999999</c:v>
                </c:pt>
                <c:pt idx="21580">
                  <c:v>19.724529749999999</c:v>
                </c:pt>
                <c:pt idx="21581">
                  <c:v>19.724561219999998</c:v>
                </c:pt>
                <c:pt idx="21582">
                  <c:v>19.724592950000002</c:v>
                </c:pt>
                <c:pt idx="21583">
                  <c:v>19.724624949999999</c:v>
                </c:pt>
                <c:pt idx="21584">
                  <c:v>19.72465721</c:v>
                </c:pt>
                <c:pt idx="21585">
                  <c:v>19.724689730000001</c:v>
                </c:pt>
                <c:pt idx="21586">
                  <c:v>19.724722509999999</c:v>
                </c:pt>
                <c:pt idx="21587">
                  <c:v>19.724755559999998</c:v>
                </c:pt>
                <c:pt idx="21588">
                  <c:v>19.724788870000001</c:v>
                </c:pt>
                <c:pt idx="21589">
                  <c:v>19.724822440000001</c:v>
                </c:pt>
                <c:pt idx="21590">
                  <c:v>19.724856280000001</c:v>
                </c:pt>
                <c:pt idx="21591">
                  <c:v>19.724890380000001</c:v>
                </c:pt>
                <c:pt idx="21592">
                  <c:v>19.724924739999999</c:v>
                </c:pt>
                <c:pt idx="21593">
                  <c:v>19.72495936</c:v>
                </c:pt>
                <c:pt idx="21594">
                  <c:v>19.724994250000002</c:v>
                </c:pt>
                <c:pt idx="21595">
                  <c:v>19.7250294</c:v>
                </c:pt>
                <c:pt idx="21596">
                  <c:v>19.725064809999999</c:v>
                </c:pt>
                <c:pt idx="21597">
                  <c:v>19.725100489999999</c:v>
                </c:pt>
                <c:pt idx="21598">
                  <c:v>19.725136429999999</c:v>
                </c:pt>
                <c:pt idx="21599">
                  <c:v>19.725172629999999</c:v>
                </c:pt>
                <c:pt idx="21600">
                  <c:v>19.725209110000002</c:v>
                </c:pt>
                <c:pt idx="21601">
                  <c:v>19.725245829999999</c:v>
                </c:pt>
                <c:pt idx="21602">
                  <c:v>19.72528282</c:v>
                </c:pt>
                <c:pt idx="21603">
                  <c:v>19.725320079999999</c:v>
                </c:pt>
                <c:pt idx="21604">
                  <c:v>19.725357590000002</c:v>
                </c:pt>
                <c:pt idx="21605">
                  <c:v>19.725395370000001</c:v>
                </c:pt>
                <c:pt idx="21606">
                  <c:v>19.725433410000001</c:v>
                </c:pt>
                <c:pt idx="21607">
                  <c:v>19.725471720000002</c:v>
                </c:pt>
                <c:pt idx="21608">
                  <c:v>19.725510280000002</c:v>
                </c:pt>
                <c:pt idx="21609">
                  <c:v>19.725549109999999</c:v>
                </c:pt>
                <c:pt idx="21610">
                  <c:v>19.725588210000002</c:v>
                </c:pt>
                <c:pt idx="21611">
                  <c:v>19.72562756</c:v>
                </c:pt>
                <c:pt idx="21612">
                  <c:v>19.725667179999999</c:v>
                </c:pt>
                <c:pt idx="21613">
                  <c:v>19.725707060000001</c:v>
                </c:pt>
                <c:pt idx="21614">
                  <c:v>19.725747210000002</c:v>
                </c:pt>
                <c:pt idx="21615">
                  <c:v>19.725787610000001</c:v>
                </c:pt>
                <c:pt idx="21616">
                  <c:v>19.725828280000002</c:v>
                </c:pt>
                <c:pt idx="21617">
                  <c:v>19.72586922</c:v>
                </c:pt>
                <c:pt idx="21618">
                  <c:v>19.725910410000001</c:v>
                </c:pt>
                <c:pt idx="21619">
                  <c:v>19.725951869999999</c:v>
                </c:pt>
                <c:pt idx="21620">
                  <c:v>19.725993590000002</c:v>
                </c:pt>
                <c:pt idx="21621">
                  <c:v>19.726035570000001</c:v>
                </c:pt>
                <c:pt idx="21622">
                  <c:v>19.72607782</c:v>
                </c:pt>
                <c:pt idx="21623">
                  <c:v>19.726120330000001</c:v>
                </c:pt>
                <c:pt idx="21624">
                  <c:v>19.726163110000002</c:v>
                </c:pt>
                <c:pt idx="21625">
                  <c:v>19.726206149999999</c:v>
                </c:pt>
                <c:pt idx="21626">
                  <c:v>19.726249450000001</c:v>
                </c:pt>
                <c:pt idx="21627">
                  <c:v>19.726293009999999</c:v>
                </c:pt>
                <c:pt idx="21628">
                  <c:v>19.726336830000001</c:v>
                </c:pt>
                <c:pt idx="21629">
                  <c:v>19.72638092</c:v>
                </c:pt>
                <c:pt idx="21630">
                  <c:v>19.72642527</c:v>
                </c:pt>
                <c:pt idx="21631">
                  <c:v>19.72646988</c:v>
                </c:pt>
                <c:pt idx="21632">
                  <c:v>19.72651475</c:v>
                </c:pt>
                <c:pt idx="21633">
                  <c:v>19.726559890000001</c:v>
                </c:pt>
                <c:pt idx="21634">
                  <c:v>19.726605289999998</c:v>
                </c:pt>
                <c:pt idx="21635">
                  <c:v>19.726650960000001</c:v>
                </c:pt>
                <c:pt idx="21636">
                  <c:v>19.726696879999999</c:v>
                </c:pt>
                <c:pt idx="21637">
                  <c:v>19.726743070000001</c:v>
                </c:pt>
                <c:pt idx="21638">
                  <c:v>19.726789520000001</c:v>
                </c:pt>
                <c:pt idx="21639">
                  <c:v>19.726836240000001</c:v>
                </c:pt>
                <c:pt idx="21640">
                  <c:v>19.72688321</c:v>
                </c:pt>
                <c:pt idx="21641">
                  <c:v>19.726930450000001</c:v>
                </c:pt>
                <c:pt idx="21642">
                  <c:v>19.726977959999999</c:v>
                </c:pt>
                <c:pt idx="21643">
                  <c:v>19.72702572</c:v>
                </c:pt>
                <c:pt idx="21644">
                  <c:v>19.727073749999999</c:v>
                </c:pt>
                <c:pt idx="21645">
                  <c:v>19.727122040000001</c:v>
                </c:pt>
                <c:pt idx="21646">
                  <c:v>19.72717059</c:v>
                </c:pt>
                <c:pt idx="21647">
                  <c:v>19.72721941</c:v>
                </c:pt>
                <c:pt idx="21648">
                  <c:v>19.727268500000001</c:v>
                </c:pt>
                <c:pt idx="21649">
                  <c:v>19.727317840000001</c:v>
                </c:pt>
                <c:pt idx="21650">
                  <c:v>19.727367449999999</c:v>
                </c:pt>
                <c:pt idx="21651">
                  <c:v>19.727417320000001</c:v>
                </c:pt>
                <c:pt idx="21652">
                  <c:v>19.727467449999999</c:v>
                </c:pt>
                <c:pt idx="21653">
                  <c:v>19.727517840000001</c:v>
                </c:pt>
                <c:pt idx="21654">
                  <c:v>19.7275685</c:v>
                </c:pt>
                <c:pt idx="21655">
                  <c:v>19.727619409999999</c:v>
                </c:pt>
                <c:pt idx="21656">
                  <c:v>19.7276706</c:v>
                </c:pt>
                <c:pt idx="21657">
                  <c:v>19.72772204</c:v>
                </c:pt>
                <c:pt idx="21658">
                  <c:v>19.727773750000001</c:v>
                </c:pt>
                <c:pt idx="21659">
                  <c:v>19.727825719999998</c:v>
                </c:pt>
                <c:pt idx="21660">
                  <c:v>19.72787795</c:v>
                </c:pt>
                <c:pt idx="21661">
                  <c:v>19.727930449999999</c:v>
                </c:pt>
                <c:pt idx="21662">
                  <c:v>19.727983200000001</c:v>
                </c:pt>
                <c:pt idx="21663">
                  <c:v>19.72803622</c:v>
                </c:pt>
                <c:pt idx="21664">
                  <c:v>19.72808951</c:v>
                </c:pt>
                <c:pt idx="21665">
                  <c:v>19.72814305</c:v>
                </c:pt>
                <c:pt idx="21666">
                  <c:v>19.728196860000001</c:v>
                </c:pt>
                <c:pt idx="21667">
                  <c:v>19.728250930000002</c:v>
                </c:pt>
                <c:pt idx="21668">
                  <c:v>19.72830527</c:v>
                </c:pt>
                <c:pt idx="21669">
                  <c:v>19.728359869999998</c:v>
                </c:pt>
                <c:pt idx="21670">
                  <c:v>19.728414730000001</c:v>
                </c:pt>
                <c:pt idx="21671">
                  <c:v>19.72846985</c:v>
                </c:pt>
                <c:pt idx="21672">
                  <c:v>19.728525250000001</c:v>
                </c:pt>
                <c:pt idx="21673">
                  <c:v>19.72858089</c:v>
                </c:pt>
                <c:pt idx="21674">
                  <c:v>19.728636810000001</c:v>
                </c:pt>
                <c:pt idx="21675">
                  <c:v>19.728692980000002</c:v>
                </c:pt>
                <c:pt idx="21676">
                  <c:v>19.72874942</c:v>
                </c:pt>
                <c:pt idx="21677">
                  <c:v>19.728806110000001</c:v>
                </c:pt>
                <c:pt idx="21678">
                  <c:v>19.72886308</c:v>
                </c:pt>
                <c:pt idx="21679">
                  <c:v>19.728920299999999</c:v>
                </c:pt>
                <c:pt idx="21680">
                  <c:v>19.728977789999998</c:v>
                </c:pt>
                <c:pt idx="21681">
                  <c:v>19.729035540000002</c:v>
                </c:pt>
                <c:pt idx="21682">
                  <c:v>19.729093550000002</c:v>
                </c:pt>
                <c:pt idx="21683">
                  <c:v>19.729151829999999</c:v>
                </c:pt>
                <c:pt idx="21684">
                  <c:v>19.72921036</c:v>
                </c:pt>
                <c:pt idx="21685">
                  <c:v>19.729269169999998</c:v>
                </c:pt>
                <c:pt idx="21686">
                  <c:v>19.72932823</c:v>
                </c:pt>
                <c:pt idx="21687">
                  <c:v>19.729387549999998</c:v>
                </c:pt>
                <c:pt idx="21688">
                  <c:v>19.729447140000001</c:v>
                </c:pt>
                <c:pt idx="21689">
                  <c:v>19.729507000000002</c:v>
                </c:pt>
                <c:pt idx="21690">
                  <c:v>19.729567110000001</c:v>
                </c:pt>
                <c:pt idx="21691">
                  <c:v>19.729627489999999</c:v>
                </c:pt>
                <c:pt idx="21692">
                  <c:v>19.72968813</c:v>
                </c:pt>
                <c:pt idx="21693">
                  <c:v>19.729749030000001</c:v>
                </c:pt>
                <c:pt idx="21694">
                  <c:v>19.729810189999998</c:v>
                </c:pt>
                <c:pt idx="21695">
                  <c:v>19.729871620000001</c:v>
                </c:pt>
                <c:pt idx="21696">
                  <c:v>19.729933320000001</c:v>
                </c:pt>
                <c:pt idx="21697">
                  <c:v>19.729995280000001</c:v>
                </c:pt>
                <c:pt idx="21698">
                  <c:v>19.73005749</c:v>
                </c:pt>
                <c:pt idx="21699">
                  <c:v>19.730119970000001</c:v>
                </c:pt>
                <c:pt idx="21700">
                  <c:v>19.730182710000001</c:v>
                </c:pt>
                <c:pt idx="21701">
                  <c:v>19.730245719999999</c:v>
                </c:pt>
                <c:pt idx="21702">
                  <c:v>19.73030898</c:v>
                </c:pt>
                <c:pt idx="21703">
                  <c:v>19.730372509999999</c:v>
                </c:pt>
                <c:pt idx="21704">
                  <c:v>19.730436300000001</c:v>
                </c:pt>
                <c:pt idx="21705">
                  <c:v>19.730500360000001</c:v>
                </c:pt>
                <c:pt idx="21706">
                  <c:v>19.730564680000001</c:v>
                </c:pt>
                <c:pt idx="21707">
                  <c:v>19.730629260000001</c:v>
                </c:pt>
                <c:pt idx="21708">
                  <c:v>19.730694100000001</c:v>
                </c:pt>
                <c:pt idx="21709">
                  <c:v>19.730759200000001</c:v>
                </c:pt>
                <c:pt idx="21710">
                  <c:v>19.730824569999999</c:v>
                </c:pt>
                <c:pt idx="21711">
                  <c:v>19.730890200000001</c:v>
                </c:pt>
                <c:pt idx="21712">
                  <c:v>19.7309561</c:v>
                </c:pt>
                <c:pt idx="21713">
                  <c:v>19.731022249999999</c:v>
                </c:pt>
                <c:pt idx="21714">
                  <c:v>19.731088669999998</c:v>
                </c:pt>
                <c:pt idx="21715">
                  <c:v>19.731155350000002</c:v>
                </c:pt>
                <c:pt idx="21716">
                  <c:v>19.731222290000002</c:v>
                </c:pt>
                <c:pt idx="21717">
                  <c:v>19.731289499999999</c:v>
                </c:pt>
                <c:pt idx="21718">
                  <c:v>19.73135697</c:v>
                </c:pt>
                <c:pt idx="21719">
                  <c:v>19.731424700000002</c:v>
                </c:pt>
                <c:pt idx="21720">
                  <c:v>19.731492710000001</c:v>
                </c:pt>
                <c:pt idx="21721">
                  <c:v>19.731560959999999</c:v>
                </c:pt>
                <c:pt idx="21722">
                  <c:v>19.731629479999999</c:v>
                </c:pt>
                <c:pt idx="21723">
                  <c:v>19.731698269999999</c:v>
                </c:pt>
                <c:pt idx="21724">
                  <c:v>19.731767309999999</c:v>
                </c:pt>
                <c:pt idx="21725">
                  <c:v>19.731836619999999</c:v>
                </c:pt>
                <c:pt idx="21726">
                  <c:v>19.73190619</c:v>
                </c:pt>
                <c:pt idx="21727">
                  <c:v>19.731976020000001</c:v>
                </c:pt>
                <c:pt idx="21728">
                  <c:v>19.73204612</c:v>
                </c:pt>
                <c:pt idx="21729">
                  <c:v>19.732116470000001</c:v>
                </c:pt>
                <c:pt idx="21730">
                  <c:v>19.73218709</c:v>
                </c:pt>
                <c:pt idx="21731">
                  <c:v>19.73225798</c:v>
                </c:pt>
                <c:pt idx="21732">
                  <c:v>19.732329119999999</c:v>
                </c:pt>
                <c:pt idx="21733">
                  <c:v>19.73240053</c:v>
                </c:pt>
                <c:pt idx="21734">
                  <c:v>19.7324722</c:v>
                </c:pt>
                <c:pt idx="21735">
                  <c:v>19.732544140000002</c:v>
                </c:pt>
                <c:pt idx="21736">
                  <c:v>19.732616329999999</c:v>
                </c:pt>
                <c:pt idx="21737">
                  <c:v>19.732688790000001</c:v>
                </c:pt>
                <c:pt idx="21738">
                  <c:v>19.73276151</c:v>
                </c:pt>
                <c:pt idx="21739">
                  <c:v>19.732834499999999</c:v>
                </c:pt>
                <c:pt idx="21740">
                  <c:v>19.732907740000002</c:v>
                </c:pt>
                <c:pt idx="21741">
                  <c:v>19.732981250000002</c:v>
                </c:pt>
                <c:pt idx="21742">
                  <c:v>19.733055019999998</c:v>
                </c:pt>
                <c:pt idx="21743">
                  <c:v>19.73312906</c:v>
                </c:pt>
                <c:pt idx="21744">
                  <c:v>19.733203369999998</c:v>
                </c:pt>
                <c:pt idx="21745">
                  <c:v>19.73327793</c:v>
                </c:pt>
                <c:pt idx="21746">
                  <c:v>19.733352750000002</c:v>
                </c:pt>
                <c:pt idx="21747">
                  <c:v>19.73342783</c:v>
                </c:pt>
                <c:pt idx="21748">
                  <c:v>19.73350318</c:v>
                </c:pt>
                <c:pt idx="21749">
                  <c:v>19.733578789999999</c:v>
                </c:pt>
                <c:pt idx="21750">
                  <c:v>19.733654659999999</c:v>
                </c:pt>
                <c:pt idx="21751">
                  <c:v>19.7337308</c:v>
                </c:pt>
                <c:pt idx="21752">
                  <c:v>19.73380719</c:v>
                </c:pt>
                <c:pt idx="21753">
                  <c:v>19.733883850000002</c:v>
                </c:pt>
                <c:pt idx="21754">
                  <c:v>19.733960769999999</c:v>
                </c:pt>
                <c:pt idx="21755">
                  <c:v>19.734037959999998</c:v>
                </c:pt>
                <c:pt idx="21756">
                  <c:v>19.734115410000001</c:v>
                </c:pt>
                <c:pt idx="21757">
                  <c:v>19.73419312</c:v>
                </c:pt>
                <c:pt idx="21758">
                  <c:v>19.73427109</c:v>
                </c:pt>
                <c:pt idx="21759">
                  <c:v>19.73434932</c:v>
                </c:pt>
                <c:pt idx="21760">
                  <c:v>19.734427820000001</c:v>
                </c:pt>
                <c:pt idx="21761">
                  <c:v>19.734506580000001</c:v>
                </c:pt>
                <c:pt idx="21762">
                  <c:v>19.73458561</c:v>
                </c:pt>
                <c:pt idx="21763">
                  <c:v>19.734664890000001</c:v>
                </c:pt>
                <c:pt idx="21764">
                  <c:v>19.73474444</c:v>
                </c:pt>
                <c:pt idx="21765">
                  <c:v>19.734824249999999</c:v>
                </c:pt>
                <c:pt idx="21766">
                  <c:v>19.734904319999998</c:v>
                </c:pt>
                <c:pt idx="21767">
                  <c:v>19.734984659999999</c:v>
                </c:pt>
                <c:pt idx="21768">
                  <c:v>19.73506527</c:v>
                </c:pt>
                <c:pt idx="21769">
                  <c:v>19.73514613</c:v>
                </c:pt>
                <c:pt idx="21770">
                  <c:v>19.735227250000001</c:v>
                </c:pt>
                <c:pt idx="21771">
                  <c:v>19.735308629999999</c:v>
                </c:pt>
                <c:pt idx="21772">
                  <c:v>19.735390280000001</c:v>
                </c:pt>
                <c:pt idx="21773">
                  <c:v>19.735472189999999</c:v>
                </c:pt>
                <c:pt idx="21774">
                  <c:v>19.735554369999999</c:v>
                </c:pt>
                <c:pt idx="21775">
                  <c:v>19.735636800000002</c:v>
                </c:pt>
                <c:pt idx="21776">
                  <c:v>19.735719499999998</c:v>
                </c:pt>
                <c:pt idx="21777">
                  <c:v>19.735802459999999</c:v>
                </c:pt>
                <c:pt idx="21778">
                  <c:v>19.735885679999999</c:v>
                </c:pt>
                <c:pt idx="21779">
                  <c:v>19.735969170000001</c:v>
                </c:pt>
                <c:pt idx="21780">
                  <c:v>19.736052910000002</c:v>
                </c:pt>
                <c:pt idx="21781">
                  <c:v>19.73613692</c:v>
                </c:pt>
                <c:pt idx="21782">
                  <c:v>19.736221199999999</c:v>
                </c:pt>
                <c:pt idx="21783">
                  <c:v>19.736305730000002</c:v>
                </c:pt>
                <c:pt idx="21784">
                  <c:v>19.736390530000001</c:v>
                </c:pt>
                <c:pt idx="21785">
                  <c:v>19.736475590000001</c:v>
                </c:pt>
                <c:pt idx="21786">
                  <c:v>19.736560910000001</c:v>
                </c:pt>
                <c:pt idx="21787">
                  <c:v>19.736646499999999</c:v>
                </c:pt>
                <c:pt idx="21788">
                  <c:v>19.73673234</c:v>
                </c:pt>
                <c:pt idx="21789">
                  <c:v>19.736818450000001</c:v>
                </c:pt>
                <c:pt idx="21790">
                  <c:v>19.73690483</c:v>
                </c:pt>
                <c:pt idx="21791">
                  <c:v>19.736991459999999</c:v>
                </c:pt>
                <c:pt idx="21792">
                  <c:v>19.737078369999999</c:v>
                </c:pt>
                <c:pt idx="21793">
                  <c:v>19.737165529999999</c:v>
                </c:pt>
                <c:pt idx="21794">
                  <c:v>19.737252949999998</c:v>
                </c:pt>
                <c:pt idx="21795">
                  <c:v>19.737340639999999</c:v>
                </c:pt>
                <c:pt idx="21796">
                  <c:v>19.73742858</c:v>
                </c:pt>
                <c:pt idx="21797">
                  <c:v>19.737516790000001</c:v>
                </c:pt>
                <c:pt idx="21798">
                  <c:v>19.73760527</c:v>
                </c:pt>
                <c:pt idx="21799">
                  <c:v>19.737694000000001</c:v>
                </c:pt>
                <c:pt idx="21800">
                  <c:v>19.737783</c:v>
                </c:pt>
                <c:pt idx="21801">
                  <c:v>19.73787226</c:v>
                </c:pt>
                <c:pt idx="21802">
                  <c:v>19.737961779999999</c:v>
                </c:pt>
                <c:pt idx="21803">
                  <c:v>19.738051559999999</c:v>
                </c:pt>
                <c:pt idx="21804">
                  <c:v>19.73814161</c:v>
                </c:pt>
                <c:pt idx="21805">
                  <c:v>19.73823192</c:v>
                </c:pt>
                <c:pt idx="21806">
                  <c:v>19.738322490000002</c:v>
                </c:pt>
                <c:pt idx="21807">
                  <c:v>19.738413319999999</c:v>
                </c:pt>
                <c:pt idx="21808">
                  <c:v>19.738504420000002</c:v>
                </c:pt>
                <c:pt idx="21809">
                  <c:v>19.73859577</c:v>
                </c:pt>
                <c:pt idx="21810">
                  <c:v>19.7386874</c:v>
                </c:pt>
                <c:pt idx="21811">
                  <c:v>19.738779279999999</c:v>
                </c:pt>
                <c:pt idx="21812">
                  <c:v>19.738871419999999</c:v>
                </c:pt>
                <c:pt idx="21813">
                  <c:v>19.738963829999999</c:v>
                </c:pt>
                <c:pt idx="21814">
                  <c:v>19.7390565</c:v>
                </c:pt>
                <c:pt idx="21815">
                  <c:v>19.739149430000001</c:v>
                </c:pt>
                <c:pt idx="21816">
                  <c:v>19.739242640000001</c:v>
                </c:pt>
                <c:pt idx="21817">
                  <c:v>19.739336099999999</c:v>
                </c:pt>
                <c:pt idx="21818">
                  <c:v>19.739429820000002</c:v>
                </c:pt>
                <c:pt idx="21819">
                  <c:v>19.739523800000001</c:v>
                </c:pt>
                <c:pt idx="21820">
                  <c:v>19.739618050000001</c:v>
                </c:pt>
                <c:pt idx="21821">
                  <c:v>19.73971255</c:v>
                </c:pt>
                <c:pt idx="21822">
                  <c:v>19.739807320000001</c:v>
                </c:pt>
                <c:pt idx="21823">
                  <c:v>19.739902350000001</c:v>
                </c:pt>
                <c:pt idx="21824">
                  <c:v>19.739997649999999</c:v>
                </c:pt>
                <c:pt idx="21825">
                  <c:v>19.7400932</c:v>
                </c:pt>
                <c:pt idx="21826">
                  <c:v>19.740189019999999</c:v>
                </c:pt>
                <c:pt idx="21827">
                  <c:v>19.740285100000001</c:v>
                </c:pt>
                <c:pt idx="21828">
                  <c:v>19.740381450000001</c:v>
                </c:pt>
                <c:pt idx="21829">
                  <c:v>19.74047805</c:v>
                </c:pt>
                <c:pt idx="21830">
                  <c:v>19.74057492</c:v>
                </c:pt>
                <c:pt idx="21831">
                  <c:v>19.740672050000001</c:v>
                </c:pt>
                <c:pt idx="21832">
                  <c:v>19.740769440000001</c:v>
                </c:pt>
                <c:pt idx="21833">
                  <c:v>19.740867099999999</c:v>
                </c:pt>
                <c:pt idx="21834">
                  <c:v>19.74096501</c:v>
                </c:pt>
                <c:pt idx="21835">
                  <c:v>19.741063189999998</c:v>
                </c:pt>
                <c:pt idx="21836">
                  <c:v>19.741161630000001</c:v>
                </c:pt>
                <c:pt idx="21837">
                  <c:v>19.74126034</c:v>
                </c:pt>
                <c:pt idx="21838">
                  <c:v>19.741359299999999</c:v>
                </c:pt>
                <c:pt idx="21839">
                  <c:v>19.741458529999999</c:v>
                </c:pt>
                <c:pt idx="21840">
                  <c:v>19.741558040000001</c:v>
                </c:pt>
                <c:pt idx="21841">
                  <c:v>19.741657790000001</c:v>
                </c:pt>
                <c:pt idx="21842">
                  <c:v>19.741757799999998</c:v>
                </c:pt>
                <c:pt idx="21843">
                  <c:v>19.74185808</c:v>
                </c:pt>
                <c:pt idx="21844">
                  <c:v>19.741958619999998</c:v>
                </c:pt>
                <c:pt idx="21845">
                  <c:v>19.74205942</c:v>
                </c:pt>
                <c:pt idx="21846">
                  <c:v>19.74216049</c:v>
                </c:pt>
                <c:pt idx="21847">
                  <c:v>19.74226182</c:v>
                </c:pt>
                <c:pt idx="21848">
                  <c:v>19.742363409999999</c:v>
                </c:pt>
                <c:pt idx="21849">
                  <c:v>19.742465259999999</c:v>
                </c:pt>
                <c:pt idx="21850">
                  <c:v>19.74256737</c:v>
                </c:pt>
                <c:pt idx="21851">
                  <c:v>19.742669750000001</c:v>
                </c:pt>
                <c:pt idx="21852">
                  <c:v>19.742772380000002</c:v>
                </c:pt>
                <c:pt idx="21853">
                  <c:v>19.74287528</c:v>
                </c:pt>
                <c:pt idx="21854">
                  <c:v>19.742978449999999</c:v>
                </c:pt>
                <c:pt idx="21855">
                  <c:v>19.743081870000001</c:v>
                </c:pt>
                <c:pt idx="21856">
                  <c:v>19.743185560000001</c:v>
                </c:pt>
                <c:pt idx="21857">
                  <c:v>19.74328951</c:v>
                </c:pt>
                <c:pt idx="21858">
                  <c:v>19.74339372</c:v>
                </c:pt>
                <c:pt idx="21859">
                  <c:v>19.74349819</c:v>
                </c:pt>
                <c:pt idx="21860">
                  <c:v>19.743602930000002</c:v>
                </c:pt>
                <c:pt idx="21861">
                  <c:v>19.743707929999999</c:v>
                </c:pt>
                <c:pt idx="21862">
                  <c:v>19.743813190000001</c:v>
                </c:pt>
                <c:pt idx="21863">
                  <c:v>19.743918709999999</c:v>
                </c:pt>
                <c:pt idx="21864">
                  <c:v>19.744024509999999</c:v>
                </c:pt>
                <c:pt idx="21865">
                  <c:v>19.744130559999999</c:v>
                </c:pt>
                <c:pt idx="21866">
                  <c:v>19.744236860000001</c:v>
                </c:pt>
                <c:pt idx="21867">
                  <c:v>19.744343440000002</c:v>
                </c:pt>
                <c:pt idx="21868">
                  <c:v>19.744450270000002</c:v>
                </c:pt>
                <c:pt idx="21869">
                  <c:v>19.744557369999999</c:v>
                </c:pt>
                <c:pt idx="21870">
                  <c:v>19.744664719999999</c:v>
                </c:pt>
                <c:pt idx="21871">
                  <c:v>19.744772340000001</c:v>
                </c:pt>
                <c:pt idx="21872">
                  <c:v>19.74488023</c:v>
                </c:pt>
                <c:pt idx="21873">
                  <c:v>19.744988370000002</c:v>
                </c:pt>
                <c:pt idx="21874">
                  <c:v>19.745096780000001</c:v>
                </c:pt>
                <c:pt idx="21875">
                  <c:v>19.74520545</c:v>
                </c:pt>
                <c:pt idx="21876">
                  <c:v>19.74531438</c:v>
                </c:pt>
                <c:pt idx="21877">
                  <c:v>19.74542357</c:v>
                </c:pt>
                <c:pt idx="21878">
                  <c:v>19.745533030000001</c:v>
                </c:pt>
                <c:pt idx="21879">
                  <c:v>19.745642740000001</c:v>
                </c:pt>
                <c:pt idx="21880">
                  <c:v>19.745752719999999</c:v>
                </c:pt>
                <c:pt idx="21881">
                  <c:v>19.74586296</c:v>
                </c:pt>
                <c:pt idx="21882">
                  <c:v>19.745973469999999</c:v>
                </c:pt>
                <c:pt idx="21883">
                  <c:v>19.746084239999998</c:v>
                </c:pt>
                <c:pt idx="21884">
                  <c:v>19.74619526</c:v>
                </c:pt>
                <c:pt idx="21885">
                  <c:v>19.74630655</c:v>
                </c:pt>
                <c:pt idx="21886">
                  <c:v>19.74641811</c:v>
                </c:pt>
                <c:pt idx="21887">
                  <c:v>19.74652992</c:v>
                </c:pt>
                <c:pt idx="21888">
                  <c:v>19.746642009999999</c:v>
                </c:pt>
                <c:pt idx="21889">
                  <c:v>19.74675435</c:v>
                </c:pt>
                <c:pt idx="21890">
                  <c:v>19.746866950000001</c:v>
                </c:pt>
                <c:pt idx="21891">
                  <c:v>19.746979809999999</c:v>
                </c:pt>
                <c:pt idx="21892">
                  <c:v>19.747092940000002</c:v>
                </c:pt>
                <c:pt idx="21893">
                  <c:v>19.747206330000001</c:v>
                </c:pt>
                <c:pt idx="21894">
                  <c:v>19.74731997</c:v>
                </c:pt>
                <c:pt idx="21895">
                  <c:v>19.74743389</c:v>
                </c:pt>
                <c:pt idx="21896">
                  <c:v>19.74754806</c:v>
                </c:pt>
                <c:pt idx="21897">
                  <c:v>19.747662500000001</c:v>
                </c:pt>
                <c:pt idx="21898">
                  <c:v>19.747777190000001</c:v>
                </c:pt>
                <c:pt idx="21899">
                  <c:v>19.747892149999998</c:v>
                </c:pt>
                <c:pt idx="21900">
                  <c:v>19.74800737</c:v>
                </c:pt>
                <c:pt idx="21901">
                  <c:v>19.748122859999999</c:v>
                </c:pt>
                <c:pt idx="21902">
                  <c:v>19.748238600000001</c:v>
                </c:pt>
                <c:pt idx="21903">
                  <c:v>19.74835461</c:v>
                </c:pt>
                <c:pt idx="21904">
                  <c:v>19.748470879999999</c:v>
                </c:pt>
                <c:pt idx="21905">
                  <c:v>19.748587409999999</c:v>
                </c:pt>
                <c:pt idx="21906">
                  <c:v>19.74870421</c:v>
                </c:pt>
                <c:pt idx="21907">
                  <c:v>19.748821270000001</c:v>
                </c:pt>
                <c:pt idx="21908">
                  <c:v>19.748938580000001</c:v>
                </c:pt>
                <c:pt idx="21909">
                  <c:v>19.749056159999999</c:v>
                </c:pt>
                <c:pt idx="21910">
                  <c:v>19.749174010000001</c:v>
                </c:pt>
                <c:pt idx="21911">
                  <c:v>19.749292109999999</c:v>
                </c:pt>
                <c:pt idx="21912">
                  <c:v>19.749410489999999</c:v>
                </c:pt>
                <c:pt idx="21913">
                  <c:v>19.749529119999998</c:v>
                </c:pt>
                <c:pt idx="21914">
                  <c:v>19.749648010000001</c:v>
                </c:pt>
                <c:pt idx="21915">
                  <c:v>19.749767160000001</c:v>
                </c:pt>
                <c:pt idx="21916">
                  <c:v>19.749886579999998</c:v>
                </c:pt>
                <c:pt idx="21917">
                  <c:v>19.750006249999998</c:v>
                </c:pt>
                <c:pt idx="21918">
                  <c:v>19.75012619</c:v>
                </c:pt>
                <c:pt idx="21919">
                  <c:v>19.750246390000001</c:v>
                </c:pt>
                <c:pt idx="21920">
                  <c:v>19.750366849999999</c:v>
                </c:pt>
                <c:pt idx="21921">
                  <c:v>19.750487580000001</c:v>
                </c:pt>
                <c:pt idx="21922">
                  <c:v>19.75060856</c:v>
                </c:pt>
                <c:pt idx="21923">
                  <c:v>19.750729809999999</c:v>
                </c:pt>
                <c:pt idx="21924">
                  <c:v>19.750851319999999</c:v>
                </c:pt>
                <c:pt idx="21925">
                  <c:v>19.7509731</c:v>
                </c:pt>
                <c:pt idx="21926">
                  <c:v>19.75109513</c:v>
                </c:pt>
                <c:pt idx="21927">
                  <c:v>19.751217430000001</c:v>
                </c:pt>
                <c:pt idx="21928">
                  <c:v>19.751339980000001</c:v>
                </c:pt>
                <c:pt idx="21929">
                  <c:v>19.751462799999999</c:v>
                </c:pt>
                <c:pt idx="21930">
                  <c:v>19.751585890000001</c:v>
                </c:pt>
                <c:pt idx="21931">
                  <c:v>19.751709229999999</c:v>
                </c:pt>
                <c:pt idx="21932">
                  <c:v>19.751832839999999</c:v>
                </c:pt>
                <c:pt idx="21933">
                  <c:v>19.751956710000002</c:v>
                </c:pt>
                <c:pt idx="21934">
                  <c:v>19.752080840000001</c:v>
                </c:pt>
                <c:pt idx="21935">
                  <c:v>19.752205230000001</c:v>
                </c:pt>
                <c:pt idx="21936">
                  <c:v>19.752329889999999</c:v>
                </c:pt>
                <c:pt idx="21937">
                  <c:v>19.75245481</c:v>
                </c:pt>
                <c:pt idx="21938">
                  <c:v>19.752579990000001</c:v>
                </c:pt>
                <c:pt idx="21939">
                  <c:v>19.752705429999999</c:v>
                </c:pt>
                <c:pt idx="21940">
                  <c:v>19.752831130000001</c:v>
                </c:pt>
                <c:pt idx="21941">
                  <c:v>19.752957089999999</c:v>
                </c:pt>
                <c:pt idx="21942">
                  <c:v>19.753083320000002</c:v>
                </c:pt>
                <c:pt idx="21943">
                  <c:v>19.7532098</c:v>
                </c:pt>
                <c:pt idx="21944">
                  <c:v>19.75333655</c:v>
                </c:pt>
                <c:pt idx="21945">
                  <c:v>19.75346356</c:v>
                </c:pt>
                <c:pt idx="21946">
                  <c:v>19.753590840000001</c:v>
                </c:pt>
                <c:pt idx="21947">
                  <c:v>19.753718370000001</c:v>
                </c:pt>
                <c:pt idx="21948">
                  <c:v>19.753846169999999</c:v>
                </c:pt>
                <c:pt idx="21949">
                  <c:v>19.753974230000001</c:v>
                </c:pt>
                <c:pt idx="21950">
                  <c:v>19.754102549999999</c:v>
                </c:pt>
                <c:pt idx="21951">
                  <c:v>19.754231130000001</c:v>
                </c:pt>
                <c:pt idx="21952">
                  <c:v>19.754359969999999</c:v>
                </c:pt>
                <c:pt idx="21953">
                  <c:v>19.754489079999999</c:v>
                </c:pt>
                <c:pt idx="21954">
                  <c:v>19.754618449999999</c:v>
                </c:pt>
                <c:pt idx="21955">
                  <c:v>19.754748079999999</c:v>
                </c:pt>
                <c:pt idx="21956">
                  <c:v>19.754877969999999</c:v>
                </c:pt>
                <c:pt idx="21957">
                  <c:v>19.755008119999999</c:v>
                </c:pt>
                <c:pt idx="21958">
                  <c:v>19.755138540000001</c:v>
                </c:pt>
                <c:pt idx="21959">
                  <c:v>19.755269210000002</c:v>
                </c:pt>
                <c:pt idx="21960">
                  <c:v>19.755400160000001</c:v>
                </c:pt>
                <c:pt idx="21961">
                  <c:v>19.755531359999999</c:v>
                </c:pt>
                <c:pt idx="21962">
                  <c:v>19.755662829999999</c:v>
                </c:pt>
                <c:pt idx="21963">
                  <c:v>19.755794550000001</c:v>
                </c:pt>
                <c:pt idx="21964">
                  <c:v>19.755926540000001</c:v>
                </c:pt>
                <c:pt idx="21965">
                  <c:v>19.75605878</c:v>
                </c:pt>
                <c:pt idx="21966">
                  <c:v>19.75619129</c:v>
                </c:pt>
                <c:pt idx="21967">
                  <c:v>19.756324060000001</c:v>
                </c:pt>
                <c:pt idx="21968">
                  <c:v>19.756457099999999</c:v>
                </c:pt>
                <c:pt idx="21969">
                  <c:v>19.75659039</c:v>
                </c:pt>
                <c:pt idx="21970">
                  <c:v>19.756723950000001</c:v>
                </c:pt>
                <c:pt idx="21971">
                  <c:v>19.75685777</c:v>
                </c:pt>
                <c:pt idx="21972">
                  <c:v>19.756991849999999</c:v>
                </c:pt>
                <c:pt idx="21973">
                  <c:v>19.757126190000001</c:v>
                </c:pt>
                <c:pt idx="21974">
                  <c:v>19.75726079</c:v>
                </c:pt>
                <c:pt idx="21975">
                  <c:v>19.75739566</c:v>
                </c:pt>
                <c:pt idx="21976">
                  <c:v>19.757530790000001</c:v>
                </c:pt>
                <c:pt idx="21977">
                  <c:v>19.757666180000001</c:v>
                </c:pt>
                <c:pt idx="21978">
                  <c:v>19.757801829999998</c:v>
                </c:pt>
                <c:pt idx="21979">
                  <c:v>19.757937739999999</c:v>
                </c:pt>
                <c:pt idx="21980">
                  <c:v>19.75807391</c:v>
                </c:pt>
                <c:pt idx="21981">
                  <c:v>19.758210349999999</c:v>
                </c:pt>
                <c:pt idx="21982">
                  <c:v>19.758347050000001</c:v>
                </c:pt>
                <c:pt idx="21983">
                  <c:v>19.75848401</c:v>
                </c:pt>
                <c:pt idx="21984">
                  <c:v>19.75862124</c:v>
                </c:pt>
                <c:pt idx="21985">
                  <c:v>19.758758719999999</c:v>
                </c:pt>
                <c:pt idx="21986">
                  <c:v>19.75889647</c:v>
                </c:pt>
                <c:pt idx="21987">
                  <c:v>19.75903447</c:v>
                </c:pt>
                <c:pt idx="21988">
                  <c:v>19.75917274</c:v>
                </c:pt>
                <c:pt idx="21989">
                  <c:v>19.759311270000001</c:v>
                </c:pt>
                <c:pt idx="21990">
                  <c:v>19.759450059999999</c:v>
                </c:pt>
                <c:pt idx="21991">
                  <c:v>19.75958911</c:v>
                </c:pt>
                <c:pt idx="21992">
                  <c:v>19.759728429999999</c:v>
                </c:pt>
                <c:pt idx="21993">
                  <c:v>19.759868010000002</c:v>
                </c:pt>
                <c:pt idx="21994">
                  <c:v>19.76000784</c:v>
                </c:pt>
                <c:pt idx="21995">
                  <c:v>19.76014794</c:v>
                </c:pt>
                <c:pt idx="21996">
                  <c:v>19.760288299999999</c:v>
                </c:pt>
                <c:pt idx="21997">
                  <c:v>19.76042893</c:v>
                </c:pt>
                <c:pt idx="21998">
                  <c:v>19.76056981</c:v>
                </c:pt>
                <c:pt idx="21999">
                  <c:v>19.760710960000001</c:v>
                </c:pt>
                <c:pt idx="22000">
                  <c:v>19.760852369999999</c:v>
                </c:pt>
                <c:pt idx="22001">
                  <c:v>19.76099404</c:v>
                </c:pt>
                <c:pt idx="22002">
                  <c:v>19.761135970000002</c:v>
                </c:pt>
                <c:pt idx="22003">
                  <c:v>19.76127816</c:v>
                </c:pt>
                <c:pt idx="22004">
                  <c:v>19.761420609999998</c:v>
                </c:pt>
                <c:pt idx="22005">
                  <c:v>19.761563330000001</c:v>
                </c:pt>
                <c:pt idx="22006">
                  <c:v>19.761706310000001</c:v>
                </c:pt>
                <c:pt idx="22007">
                  <c:v>19.761849550000001</c:v>
                </c:pt>
                <c:pt idx="22008">
                  <c:v>19.761993060000002</c:v>
                </c:pt>
                <c:pt idx="22009">
                  <c:v>19.762136819999998</c:v>
                </c:pt>
                <c:pt idx="22010">
                  <c:v>19.76228085</c:v>
                </c:pt>
                <c:pt idx="22011">
                  <c:v>19.76242513</c:v>
                </c:pt>
                <c:pt idx="22012">
                  <c:v>19.762569679999999</c:v>
                </c:pt>
                <c:pt idx="22013">
                  <c:v>19.76271449</c:v>
                </c:pt>
                <c:pt idx="22014">
                  <c:v>19.762859559999999</c:v>
                </c:pt>
                <c:pt idx="22015">
                  <c:v>19.763004890000001</c:v>
                </c:pt>
                <c:pt idx="22016">
                  <c:v>19.76315048</c:v>
                </c:pt>
                <c:pt idx="22017">
                  <c:v>19.76329634</c:v>
                </c:pt>
                <c:pt idx="22018">
                  <c:v>19.763442449999999</c:v>
                </c:pt>
                <c:pt idx="22019">
                  <c:v>19.76358883</c:v>
                </c:pt>
                <c:pt idx="22020">
                  <c:v>19.76373547</c:v>
                </c:pt>
                <c:pt idx="22021">
                  <c:v>19.763882370000001</c:v>
                </c:pt>
                <c:pt idx="22022">
                  <c:v>19.764029529999998</c:v>
                </c:pt>
                <c:pt idx="22023">
                  <c:v>19.76417696</c:v>
                </c:pt>
                <c:pt idx="22024">
                  <c:v>19.764324640000002</c:v>
                </c:pt>
                <c:pt idx="22025">
                  <c:v>19.76447259</c:v>
                </c:pt>
                <c:pt idx="22026">
                  <c:v>19.764620799999999</c:v>
                </c:pt>
                <c:pt idx="22027">
                  <c:v>19.764769269999999</c:v>
                </c:pt>
                <c:pt idx="22028">
                  <c:v>19.764918000000002</c:v>
                </c:pt>
                <c:pt idx="22029">
                  <c:v>19.765066990000001</c:v>
                </c:pt>
                <c:pt idx="22030">
                  <c:v>19.765216250000002</c:v>
                </c:pt>
                <c:pt idx="22031">
                  <c:v>19.765365769999999</c:v>
                </c:pt>
                <c:pt idx="22032">
                  <c:v>19.76551555</c:v>
                </c:pt>
                <c:pt idx="22033">
                  <c:v>19.765665590000001</c:v>
                </c:pt>
                <c:pt idx="22034">
                  <c:v>19.765815889999999</c:v>
                </c:pt>
                <c:pt idx="22035">
                  <c:v>19.765966460000001</c:v>
                </c:pt>
                <c:pt idx="22036">
                  <c:v>19.76611728</c:v>
                </c:pt>
                <c:pt idx="22037">
                  <c:v>19.766268360000002</c:v>
                </c:pt>
                <c:pt idx="22038">
                  <c:v>19.766419710000001</c:v>
                </c:pt>
                <c:pt idx="22039">
                  <c:v>19.766571320000001</c:v>
                </c:pt>
                <c:pt idx="22040">
                  <c:v>19.76672319</c:v>
                </c:pt>
                <c:pt idx="22041">
                  <c:v>19.76687532</c:v>
                </c:pt>
                <c:pt idx="22042">
                  <c:v>19.767027710000001</c:v>
                </c:pt>
                <c:pt idx="22043">
                  <c:v>19.767180360000001</c:v>
                </c:pt>
                <c:pt idx="22044">
                  <c:v>19.767333279999999</c:v>
                </c:pt>
                <c:pt idx="22045">
                  <c:v>19.767486460000001</c:v>
                </c:pt>
                <c:pt idx="22046">
                  <c:v>19.767639890000002</c:v>
                </c:pt>
                <c:pt idx="22047">
                  <c:v>19.76779359</c:v>
                </c:pt>
                <c:pt idx="22048">
                  <c:v>19.767947549999999</c:v>
                </c:pt>
                <c:pt idx="22049">
                  <c:v>19.768101770000001</c:v>
                </c:pt>
                <c:pt idx="22050">
                  <c:v>19.768256260000001</c:v>
                </c:pt>
                <c:pt idx="22051">
                  <c:v>19.768411</c:v>
                </c:pt>
                <c:pt idx="22052">
                  <c:v>19.768566010000001</c:v>
                </c:pt>
                <c:pt idx="22053">
                  <c:v>19.768721280000001</c:v>
                </c:pt>
                <c:pt idx="22054">
                  <c:v>19.768876800000001</c:v>
                </c:pt>
                <c:pt idx="22055">
                  <c:v>19.769032589999998</c:v>
                </c:pt>
                <c:pt idx="22056">
                  <c:v>19.769188660000001</c:v>
                </c:pt>
                <c:pt idx="22057">
                  <c:v>19.769344969999999</c:v>
                </c:pt>
                <c:pt idx="22058">
                  <c:v>19.769501550000001</c:v>
                </c:pt>
                <c:pt idx="22059">
                  <c:v>19.769658379999999</c:v>
                </c:pt>
                <c:pt idx="22060">
                  <c:v>19.769815479999998</c:v>
                </c:pt>
                <c:pt idx="22061">
                  <c:v>19.769972840000001</c:v>
                </c:pt>
                <c:pt idx="22062">
                  <c:v>19.770130460000001</c:v>
                </c:pt>
                <c:pt idx="22063">
                  <c:v>19.77028834</c:v>
                </c:pt>
                <c:pt idx="22064">
                  <c:v>19.77044648</c:v>
                </c:pt>
                <c:pt idx="22065">
                  <c:v>19.77060488</c:v>
                </c:pt>
                <c:pt idx="22066">
                  <c:v>19.770763550000002</c:v>
                </c:pt>
                <c:pt idx="22067">
                  <c:v>19.770922469999999</c:v>
                </c:pt>
                <c:pt idx="22068">
                  <c:v>19.77108166</c:v>
                </c:pt>
                <c:pt idx="22069">
                  <c:v>19.771241109999998</c:v>
                </c:pt>
                <c:pt idx="22070">
                  <c:v>19.77140082</c:v>
                </c:pt>
                <c:pt idx="22071">
                  <c:v>19.771560789999999</c:v>
                </c:pt>
                <c:pt idx="22072">
                  <c:v>19.771721020000001</c:v>
                </c:pt>
                <c:pt idx="22073">
                  <c:v>19.771881520000001</c:v>
                </c:pt>
                <c:pt idx="22074">
                  <c:v>19.77204227</c:v>
                </c:pt>
                <c:pt idx="22075">
                  <c:v>19.77220329</c:v>
                </c:pt>
                <c:pt idx="22076">
                  <c:v>19.77236456</c:v>
                </c:pt>
                <c:pt idx="22077">
                  <c:v>19.7725261</c:v>
                </c:pt>
                <c:pt idx="22078">
                  <c:v>19.772687900000001</c:v>
                </c:pt>
                <c:pt idx="22079">
                  <c:v>19.772849959999999</c:v>
                </c:pt>
                <c:pt idx="22080">
                  <c:v>19.773012300000001</c:v>
                </c:pt>
                <c:pt idx="22081">
                  <c:v>19.773174879999999</c:v>
                </c:pt>
                <c:pt idx="22082">
                  <c:v>19.773337730000001</c:v>
                </c:pt>
                <c:pt idx="22083">
                  <c:v>19.77350083</c:v>
                </c:pt>
                <c:pt idx="22084">
                  <c:v>19.773664199999999</c:v>
                </c:pt>
                <c:pt idx="22085">
                  <c:v>19.773827829999998</c:v>
                </c:pt>
                <c:pt idx="22086">
                  <c:v>19.773991720000001</c:v>
                </c:pt>
                <c:pt idx="22087">
                  <c:v>19.774155870000001</c:v>
                </c:pt>
                <c:pt idx="22088">
                  <c:v>19.774320280000001</c:v>
                </c:pt>
                <c:pt idx="22089">
                  <c:v>19.774484950000002</c:v>
                </c:pt>
                <c:pt idx="22090">
                  <c:v>19.774649889999999</c:v>
                </c:pt>
                <c:pt idx="22091">
                  <c:v>19.77481508</c:v>
                </c:pt>
                <c:pt idx="22092">
                  <c:v>19.774980540000001</c:v>
                </c:pt>
                <c:pt idx="22093">
                  <c:v>19.77514626</c:v>
                </c:pt>
                <c:pt idx="22094">
                  <c:v>19.775312240000002</c:v>
                </c:pt>
                <c:pt idx="22095">
                  <c:v>19.77547848</c:v>
                </c:pt>
                <c:pt idx="22096">
                  <c:v>19.775644979999999</c:v>
                </c:pt>
                <c:pt idx="22097">
                  <c:v>19.775811740000002</c:v>
                </c:pt>
                <c:pt idx="22098">
                  <c:v>19.775978760000001</c:v>
                </c:pt>
                <c:pt idx="22099">
                  <c:v>19.776146050000001</c:v>
                </c:pt>
                <c:pt idx="22100">
                  <c:v>19.776313590000001</c:v>
                </c:pt>
                <c:pt idx="22101">
                  <c:v>19.776481400000002</c:v>
                </c:pt>
                <c:pt idx="22102">
                  <c:v>19.776649469999999</c:v>
                </c:pt>
                <c:pt idx="22103">
                  <c:v>19.776817789999999</c:v>
                </c:pt>
                <c:pt idx="22104">
                  <c:v>19.776986399999998</c:v>
                </c:pt>
                <c:pt idx="22105">
                  <c:v>19.77715525</c:v>
                </c:pt>
                <c:pt idx="22106">
                  <c:v>19.777324360000001</c:v>
                </c:pt>
                <c:pt idx="22107">
                  <c:v>19.77749373</c:v>
                </c:pt>
                <c:pt idx="22108">
                  <c:v>19.777663369999999</c:v>
                </c:pt>
                <c:pt idx="22109">
                  <c:v>19.777833260000001</c:v>
                </c:pt>
                <c:pt idx="22110">
                  <c:v>19.778003420000001</c:v>
                </c:pt>
                <c:pt idx="22111">
                  <c:v>19.778173840000001</c:v>
                </c:pt>
                <c:pt idx="22112">
                  <c:v>19.778344520000001</c:v>
                </c:pt>
                <c:pt idx="22113">
                  <c:v>19.77851545</c:v>
                </c:pt>
                <c:pt idx="22114">
                  <c:v>19.778686660000002</c:v>
                </c:pt>
                <c:pt idx="22115">
                  <c:v>19.778858119999999</c:v>
                </c:pt>
                <c:pt idx="22116">
                  <c:v>19.77902984</c:v>
                </c:pt>
                <c:pt idx="22117">
                  <c:v>19.779201820000001</c:v>
                </c:pt>
                <c:pt idx="22118">
                  <c:v>19.779374069999999</c:v>
                </c:pt>
                <c:pt idx="22119">
                  <c:v>19.779546570000001</c:v>
                </c:pt>
                <c:pt idx="22120">
                  <c:v>19.77971934</c:v>
                </c:pt>
                <c:pt idx="22121">
                  <c:v>19.779892369999999</c:v>
                </c:pt>
                <c:pt idx="22122">
                  <c:v>19.780065660000002</c:v>
                </c:pt>
                <c:pt idx="22123">
                  <c:v>19.7802392</c:v>
                </c:pt>
                <c:pt idx="22124">
                  <c:v>19.780413020000001</c:v>
                </c:pt>
                <c:pt idx="22125">
                  <c:v>19.780587090000001</c:v>
                </c:pt>
                <c:pt idx="22126">
                  <c:v>19.780761420000001</c:v>
                </c:pt>
                <c:pt idx="22127">
                  <c:v>19.780936010000001</c:v>
                </c:pt>
                <c:pt idx="22128">
                  <c:v>19.78111088</c:v>
                </c:pt>
                <c:pt idx="22129">
                  <c:v>19.781285990000001</c:v>
                </c:pt>
                <c:pt idx="22130">
                  <c:v>19.781461369999999</c:v>
                </c:pt>
                <c:pt idx="22131">
                  <c:v>19.781637010000001</c:v>
                </c:pt>
                <c:pt idx="22132">
                  <c:v>19.781812909999999</c:v>
                </c:pt>
                <c:pt idx="22133">
                  <c:v>19.781989060000001</c:v>
                </c:pt>
                <c:pt idx="22134">
                  <c:v>19.78216548</c:v>
                </c:pt>
                <c:pt idx="22135">
                  <c:v>19.782342159999999</c:v>
                </c:pt>
                <c:pt idx="22136">
                  <c:v>19.782519109999999</c:v>
                </c:pt>
                <c:pt idx="22137">
                  <c:v>19.782696309999999</c:v>
                </c:pt>
                <c:pt idx="22138">
                  <c:v>19.782873769999998</c:v>
                </c:pt>
                <c:pt idx="22139">
                  <c:v>19.783051499999999</c:v>
                </c:pt>
                <c:pt idx="22140">
                  <c:v>19.783229479999999</c:v>
                </c:pt>
                <c:pt idx="22141">
                  <c:v>19.78340773</c:v>
                </c:pt>
                <c:pt idx="22142">
                  <c:v>19.783586230000001</c:v>
                </c:pt>
                <c:pt idx="22143">
                  <c:v>19.783764999999999</c:v>
                </c:pt>
                <c:pt idx="22144">
                  <c:v>19.783944030000001</c:v>
                </c:pt>
                <c:pt idx="22145">
                  <c:v>19.784123319999999</c:v>
                </c:pt>
                <c:pt idx="22146">
                  <c:v>19.784302870000001</c:v>
                </c:pt>
                <c:pt idx="22147">
                  <c:v>19.78448268</c:v>
                </c:pt>
                <c:pt idx="22148">
                  <c:v>19.784662749999999</c:v>
                </c:pt>
                <c:pt idx="22149">
                  <c:v>19.784843089999999</c:v>
                </c:pt>
                <c:pt idx="22150">
                  <c:v>19.785023679999998</c:v>
                </c:pt>
                <c:pt idx="22151">
                  <c:v>19.785204530000001</c:v>
                </c:pt>
                <c:pt idx="22152">
                  <c:v>19.785385659999999</c:v>
                </c:pt>
                <c:pt idx="22153">
                  <c:v>19.78556704</c:v>
                </c:pt>
                <c:pt idx="22154">
                  <c:v>19.78574867</c:v>
                </c:pt>
                <c:pt idx="22155">
                  <c:v>19.785930570000001</c:v>
                </c:pt>
                <c:pt idx="22156">
                  <c:v>19.786112729999999</c:v>
                </c:pt>
                <c:pt idx="22157">
                  <c:v>19.786295150000001</c:v>
                </c:pt>
                <c:pt idx="22158">
                  <c:v>19.786477829999999</c:v>
                </c:pt>
                <c:pt idx="22159">
                  <c:v>19.786660770000001</c:v>
                </c:pt>
                <c:pt idx="22160">
                  <c:v>19.78684397</c:v>
                </c:pt>
                <c:pt idx="22161">
                  <c:v>19.787027429999998</c:v>
                </c:pt>
                <c:pt idx="22162">
                  <c:v>19.787211159999998</c:v>
                </c:pt>
                <c:pt idx="22163">
                  <c:v>19.787395140000001</c:v>
                </c:pt>
                <c:pt idx="22164">
                  <c:v>19.78757938</c:v>
                </c:pt>
                <c:pt idx="22165">
                  <c:v>19.787763890000001</c:v>
                </c:pt>
                <c:pt idx="22166">
                  <c:v>19.787948650000001</c:v>
                </c:pt>
                <c:pt idx="22167">
                  <c:v>19.788133680000001</c:v>
                </c:pt>
                <c:pt idx="22168">
                  <c:v>19.788318969999999</c:v>
                </c:pt>
                <c:pt idx="22169">
                  <c:v>19.78850452</c:v>
                </c:pt>
                <c:pt idx="22170">
                  <c:v>19.788690320000001</c:v>
                </c:pt>
                <c:pt idx="22171">
                  <c:v>19.788876389999999</c:v>
                </c:pt>
                <c:pt idx="22172">
                  <c:v>19.78906272</c:v>
                </c:pt>
                <c:pt idx="22173">
                  <c:v>19.789249309999999</c:v>
                </c:pt>
                <c:pt idx="22174">
                  <c:v>19.789436160000001</c:v>
                </c:pt>
                <c:pt idx="22175">
                  <c:v>19.789623280000001</c:v>
                </c:pt>
                <c:pt idx="22176">
                  <c:v>19.789810660000001</c:v>
                </c:pt>
                <c:pt idx="22177">
                  <c:v>19.78999829</c:v>
                </c:pt>
                <c:pt idx="22178">
                  <c:v>19.79018619</c:v>
                </c:pt>
                <c:pt idx="22179">
                  <c:v>19.79037434</c:v>
                </c:pt>
                <c:pt idx="22180">
                  <c:v>19.79056276</c:v>
                </c:pt>
                <c:pt idx="22181">
                  <c:v>19.79075143</c:v>
                </c:pt>
                <c:pt idx="22182">
                  <c:v>19.790940370000001</c:v>
                </c:pt>
                <c:pt idx="22183">
                  <c:v>19.791129569999999</c:v>
                </c:pt>
                <c:pt idx="22184">
                  <c:v>19.79131902</c:v>
                </c:pt>
                <c:pt idx="22185">
                  <c:v>19.791508740000001</c:v>
                </c:pt>
                <c:pt idx="22186">
                  <c:v>19.791698719999999</c:v>
                </c:pt>
                <c:pt idx="22187">
                  <c:v>19.791888960000001</c:v>
                </c:pt>
                <c:pt idx="22188">
                  <c:v>19.79207946</c:v>
                </c:pt>
                <c:pt idx="22189">
                  <c:v>19.792270219999999</c:v>
                </c:pt>
                <c:pt idx="22190">
                  <c:v>19.792461240000002</c:v>
                </c:pt>
                <c:pt idx="22191">
                  <c:v>19.792652520000001</c:v>
                </c:pt>
                <c:pt idx="22192">
                  <c:v>19.79284406</c:v>
                </c:pt>
                <c:pt idx="22193">
                  <c:v>19.793035870000001</c:v>
                </c:pt>
                <c:pt idx="22194">
                  <c:v>19.79322793</c:v>
                </c:pt>
                <c:pt idx="22195">
                  <c:v>19.79342025</c:v>
                </c:pt>
                <c:pt idx="22196">
                  <c:v>19.793612840000002</c:v>
                </c:pt>
                <c:pt idx="22197">
                  <c:v>19.793805679999998</c:v>
                </c:pt>
                <c:pt idx="22198">
                  <c:v>19.79399879</c:v>
                </c:pt>
                <c:pt idx="22199">
                  <c:v>19.794192150000001</c:v>
                </c:pt>
                <c:pt idx="22200">
                  <c:v>19.79438579</c:v>
                </c:pt>
                <c:pt idx="22201">
                  <c:v>19.794579679999998</c:v>
                </c:pt>
                <c:pt idx="22202">
                  <c:v>19.79477383</c:v>
                </c:pt>
                <c:pt idx="22203">
                  <c:v>19.794968229999998</c:v>
                </c:pt>
                <c:pt idx="22204">
                  <c:v>19.795162900000001</c:v>
                </c:pt>
                <c:pt idx="22205">
                  <c:v>19.79535783</c:v>
                </c:pt>
                <c:pt idx="22206">
                  <c:v>19.79555302</c:v>
                </c:pt>
                <c:pt idx="22207">
                  <c:v>19.795748469999999</c:v>
                </c:pt>
                <c:pt idx="22208">
                  <c:v>19.795944179999999</c:v>
                </c:pt>
                <c:pt idx="22209">
                  <c:v>19.796140149999999</c:v>
                </c:pt>
                <c:pt idx="22210">
                  <c:v>19.79633638</c:v>
                </c:pt>
                <c:pt idx="22211">
                  <c:v>19.79653287</c:v>
                </c:pt>
                <c:pt idx="22212">
                  <c:v>19.796729620000001</c:v>
                </c:pt>
                <c:pt idx="22213">
                  <c:v>19.796926630000002</c:v>
                </c:pt>
                <c:pt idx="22214">
                  <c:v>19.79712391</c:v>
                </c:pt>
                <c:pt idx="22215">
                  <c:v>19.797321440000001</c:v>
                </c:pt>
                <c:pt idx="22216">
                  <c:v>19.797519229999999</c:v>
                </c:pt>
                <c:pt idx="22217">
                  <c:v>19.797717280000001</c:v>
                </c:pt>
                <c:pt idx="22218">
                  <c:v>19.7979156</c:v>
                </c:pt>
                <c:pt idx="22219">
                  <c:v>19.798114170000002</c:v>
                </c:pt>
                <c:pt idx="22220">
                  <c:v>19.798313010000001</c:v>
                </c:pt>
                <c:pt idx="22221">
                  <c:v>19.7985121</c:v>
                </c:pt>
                <c:pt idx="22222">
                  <c:v>19.79871146</c:v>
                </c:pt>
                <c:pt idx="22223">
                  <c:v>19.798911069999999</c:v>
                </c:pt>
                <c:pt idx="22224">
                  <c:v>19.79911096</c:v>
                </c:pt>
                <c:pt idx="22225">
                  <c:v>19.799311100000001</c:v>
                </c:pt>
                <c:pt idx="22226">
                  <c:v>19.79951149</c:v>
                </c:pt>
                <c:pt idx="22227">
                  <c:v>19.799712150000001</c:v>
                </c:pt>
                <c:pt idx="22228">
                  <c:v>19.799913069999999</c:v>
                </c:pt>
                <c:pt idx="22229">
                  <c:v>19.80011425</c:v>
                </c:pt>
                <c:pt idx="22230">
                  <c:v>19.800315680000001</c:v>
                </c:pt>
                <c:pt idx="22231">
                  <c:v>19.800517379999999</c:v>
                </c:pt>
                <c:pt idx="22232">
                  <c:v>19.800719340000001</c:v>
                </c:pt>
                <c:pt idx="22233">
                  <c:v>19.800921559999999</c:v>
                </c:pt>
                <c:pt idx="22234">
                  <c:v>19.801124040000001</c:v>
                </c:pt>
                <c:pt idx="22235">
                  <c:v>19.80132678</c:v>
                </c:pt>
                <c:pt idx="22236">
                  <c:v>19.801529779999999</c:v>
                </c:pt>
                <c:pt idx="22237">
                  <c:v>19.801733039999998</c:v>
                </c:pt>
                <c:pt idx="22238">
                  <c:v>19.801936560000001</c:v>
                </c:pt>
                <c:pt idx="22239">
                  <c:v>19.802140340000001</c:v>
                </c:pt>
                <c:pt idx="22240">
                  <c:v>19.802344380000001</c:v>
                </c:pt>
                <c:pt idx="22241">
                  <c:v>19.802548680000001</c:v>
                </c:pt>
                <c:pt idx="22242">
                  <c:v>19.802753240000001</c:v>
                </c:pt>
                <c:pt idx="22243">
                  <c:v>19.802958060000002</c:v>
                </c:pt>
                <c:pt idx="22244">
                  <c:v>19.803163139999999</c:v>
                </c:pt>
                <c:pt idx="22245">
                  <c:v>19.80336848</c:v>
                </c:pt>
                <c:pt idx="22246">
                  <c:v>19.803574080000001</c:v>
                </c:pt>
                <c:pt idx="22247">
                  <c:v>19.803779939999998</c:v>
                </c:pt>
                <c:pt idx="22248">
                  <c:v>19.803986080000001</c:v>
                </c:pt>
                <c:pt idx="22249">
                  <c:v>19.804192459999999</c:v>
                </c:pt>
                <c:pt idx="22250">
                  <c:v>19.804399100000001</c:v>
                </c:pt>
                <c:pt idx="22251">
                  <c:v>19.804606010000001</c:v>
                </c:pt>
                <c:pt idx="22252">
                  <c:v>19.804813169999999</c:v>
                </c:pt>
                <c:pt idx="22253">
                  <c:v>19.805020590000002</c:v>
                </c:pt>
                <c:pt idx="22254">
                  <c:v>19.805228270000001</c:v>
                </c:pt>
                <c:pt idx="22255">
                  <c:v>19.805436220000001</c:v>
                </c:pt>
                <c:pt idx="22256">
                  <c:v>19.80564442</c:v>
                </c:pt>
                <c:pt idx="22257">
                  <c:v>19.80585288</c:v>
                </c:pt>
                <c:pt idx="22258">
                  <c:v>19.80606161</c:v>
                </c:pt>
                <c:pt idx="22259">
                  <c:v>19.80627059</c:v>
                </c:pt>
                <c:pt idx="22260">
                  <c:v>19.806479830000001</c:v>
                </c:pt>
                <c:pt idx="22261">
                  <c:v>19.806689339999998</c:v>
                </c:pt>
                <c:pt idx="22262">
                  <c:v>19.806899099999999</c:v>
                </c:pt>
                <c:pt idx="22263">
                  <c:v>19.80710912</c:v>
                </c:pt>
                <c:pt idx="22264">
                  <c:v>19.807319410000002</c:v>
                </c:pt>
                <c:pt idx="22265">
                  <c:v>19.807529949999999</c:v>
                </c:pt>
                <c:pt idx="22266">
                  <c:v>19.807740750000001</c:v>
                </c:pt>
                <c:pt idx="22267">
                  <c:v>19.80795182</c:v>
                </c:pt>
                <c:pt idx="22268">
                  <c:v>19.808163140000001</c:v>
                </c:pt>
                <c:pt idx="22269">
                  <c:v>19.80837472</c:v>
                </c:pt>
                <c:pt idx="22270">
                  <c:v>19.808586569999999</c:v>
                </c:pt>
                <c:pt idx="22271">
                  <c:v>19.808798670000002</c:v>
                </c:pt>
                <c:pt idx="22272">
                  <c:v>19.809011049999999</c:v>
                </c:pt>
                <c:pt idx="22273">
                  <c:v>19.809223670000002</c:v>
                </c:pt>
                <c:pt idx="22274">
                  <c:v>19.809436560000002</c:v>
                </c:pt>
                <c:pt idx="22275">
                  <c:v>19.809649700000001</c:v>
                </c:pt>
                <c:pt idx="22276">
                  <c:v>19.809863100000001</c:v>
                </c:pt>
                <c:pt idx="22277">
                  <c:v>19.810076769999998</c:v>
                </c:pt>
                <c:pt idx="22278">
                  <c:v>19.810290689999999</c:v>
                </c:pt>
                <c:pt idx="22279">
                  <c:v>19.810504869999999</c:v>
                </c:pt>
                <c:pt idx="22280">
                  <c:v>19.81071932</c:v>
                </c:pt>
                <c:pt idx="22281">
                  <c:v>19.810934020000001</c:v>
                </c:pt>
                <c:pt idx="22282">
                  <c:v>19.811148979999999</c:v>
                </c:pt>
                <c:pt idx="22283">
                  <c:v>19.811364210000001</c:v>
                </c:pt>
                <c:pt idx="22284">
                  <c:v>19.811579689999999</c:v>
                </c:pt>
                <c:pt idx="22285">
                  <c:v>19.81179543</c:v>
                </c:pt>
                <c:pt idx="22286">
                  <c:v>19.812011439999999</c:v>
                </c:pt>
                <c:pt idx="22287">
                  <c:v>19.812227700000001</c:v>
                </c:pt>
                <c:pt idx="22288">
                  <c:v>19.81244422</c:v>
                </c:pt>
                <c:pt idx="22289">
                  <c:v>19.812660999999999</c:v>
                </c:pt>
                <c:pt idx="22290">
                  <c:v>19.812878049999998</c:v>
                </c:pt>
                <c:pt idx="22291">
                  <c:v>19.813095350000001</c:v>
                </c:pt>
                <c:pt idx="22292">
                  <c:v>19.81331291</c:v>
                </c:pt>
                <c:pt idx="22293">
                  <c:v>19.81353073</c:v>
                </c:pt>
                <c:pt idx="22294">
                  <c:v>19.81374881</c:v>
                </c:pt>
                <c:pt idx="22295">
                  <c:v>19.813967160000001</c:v>
                </c:pt>
                <c:pt idx="22296">
                  <c:v>19.814185770000002</c:v>
                </c:pt>
                <c:pt idx="22297">
                  <c:v>19.814404629999999</c:v>
                </c:pt>
                <c:pt idx="22298">
                  <c:v>19.814623749999999</c:v>
                </c:pt>
                <c:pt idx="22299">
                  <c:v>19.81484313</c:v>
                </c:pt>
                <c:pt idx="22300">
                  <c:v>19.815062770000001</c:v>
                </c:pt>
                <c:pt idx="22301">
                  <c:v>19.815282669999998</c:v>
                </c:pt>
                <c:pt idx="22302">
                  <c:v>19.81550283</c:v>
                </c:pt>
                <c:pt idx="22303">
                  <c:v>19.815723250000001</c:v>
                </c:pt>
                <c:pt idx="22304">
                  <c:v>19.81594393</c:v>
                </c:pt>
                <c:pt idx="22305">
                  <c:v>19.816164870000001</c:v>
                </c:pt>
                <c:pt idx="22306">
                  <c:v>19.81638607</c:v>
                </c:pt>
                <c:pt idx="22307">
                  <c:v>19.816607529999999</c:v>
                </c:pt>
                <c:pt idx="22308">
                  <c:v>19.816829250000001</c:v>
                </c:pt>
                <c:pt idx="22309">
                  <c:v>19.817051230000001</c:v>
                </c:pt>
                <c:pt idx="22310">
                  <c:v>19.81727347</c:v>
                </c:pt>
                <c:pt idx="22311">
                  <c:v>19.817495959999999</c:v>
                </c:pt>
                <c:pt idx="22312">
                  <c:v>19.817718719999998</c:v>
                </c:pt>
                <c:pt idx="22313">
                  <c:v>19.817941739999998</c:v>
                </c:pt>
                <c:pt idx="22314">
                  <c:v>19.818165019999999</c:v>
                </c:pt>
                <c:pt idx="22315">
                  <c:v>19.818388550000002</c:v>
                </c:pt>
                <c:pt idx="22316">
                  <c:v>19.818612349999999</c:v>
                </c:pt>
                <c:pt idx="22317">
                  <c:v>19.818836399999999</c:v>
                </c:pt>
                <c:pt idx="22318">
                  <c:v>19.81906072</c:v>
                </c:pt>
                <c:pt idx="22319">
                  <c:v>19.81928529</c:v>
                </c:pt>
                <c:pt idx="22320">
                  <c:v>19.819510139999998</c:v>
                </c:pt>
                <c:pt idx="22321">
                  <c:v>19.81973524</c:v>
                </c:pt>
                <c:pt idx="22322">
                  <c:v>19.819960590000001</c:v>
                </c:pt>
                <c:pt idx="22323">
                  <c:v>19.820186199999998</c:v>
                </c:pt>
                <c:pt idx="22324">
                  <c:v>19.820412080000001</c:v>
                </c:pt>
                <c:pt idx="22325">
                  <c:v>19.820638209999998</c:v>
                </c:pt>
                <c:pt idx="22326">
                  <c:v>19.8208646</c:v>
                </c:pt>
                <c:pt idx="22327">
                  <c:v>19.821091249999998</c:v>
                </c:pt>
                <c:pt idx="22328">
                  <c:v>19.821318170000001</c:v>
                </c:pt>
                <c:pt idx="22329">
                  <c:v>19.82154534</c:v>
                </c:pt>
                <c:pt idx="22330">
                  <c:v>19.821772769999999</c:v>
                </c:pt>
                <c:pt idx="22331">
                  <c:v>19.822000460000002</c:v>
                </c:pt>
                <c:pt idx="22332">
                  <c:v>19.822228410000001</c:v>
                </c:pt>
                <c:pt idx="22333">
                  <c:v>19.822456620000001</c:v>
                </c:pt>
                <c:pt idx="22334">
                  <c:v>19.82268509</c:v>
                </c:pt>
                <c:pt idx="22335">
                  <c:v>19.822913809999999</c:v>
                </c:pt>
                <c:pt idx="22336">
                  <c:v>19.823142799999999</c:v>
                </c:pt>
                <c:pt idx="22337">
                  <c:v>19.82337205</c:v>
                </c:pt>
                <c:pt idx="22338">
                  <c:v>19.82360156</c:v>
                </c:pt>
                <c:pt idx="22339">
                  <c:v>19.82383132</c:v>
                </c:pt>
                <c:pt idx="22340">
                  <c:v>19.824061350000001</c:v>
                </c:pt>
                <c:pt idx="22341">
                  <c:v>19.824291630000001</c:v>
                </c:pt>
                <c:pt idx="22342">
                  <c:v>19.824522179999999</c:v>
                </c:pt>
                <c:pt idx="22343">
                  <c:v>19.82475298</c:v>
                </c:pt>
                <c:pt idx="22344">
                  <c:v>19.824984059999998</c:v>
                </c:pt>
                <c:pt idx="22345">
                  <c:v>19.825215379999999</c:v>
                </c:pt>
                <c:pt idx="22346">
                  <c:v>19.825446970000002</c:v>
                </c:pt>
                <c:pt idx="22347">
                  <c:v>19.825678809999999</c:v>
                </c:pt>
                <c:pt idx="22348">
                  <c:v>19.825910910000001</c:v>
                </c:pt>
                <c:pt idx="22349">
                  <c:v>19.826143269999999</c:v>
                </c:pt>
                <c:pt idx="22350">
                  <c:v>19.826375890000001</c:v>
                </c:pt>
                <c:pt idx="22351">
                  <c:v>19.82660877</c:v>
                </c:pt>
                <c:pt idx="22352">
                  <c:v>19.826841909999999</c:v>
                </c:pt>
                <c:pt idx="22353">
                  <c:v>19.827075310000001</c:v>
                </c:pt>
                <c:pt idx="22354">
                  <c:v>19.827308970000001</c:v>
                </c:pt>
                <c:pt idx="22355">
                  <c:v>19.827542879999999</c:v>
                </c:pt>
                <c:pt idx="22356">
                  <c:v>19.827777059999999</c:v>
                </c:pt>
                <c:pt idx="22357">
                  <c:v>19.828011499999999</c:v>
                </c:pt>
                <c:pt idx="22358">
                  <c:v>19.828246190000002</c:v>
                </c:pt>
                <c:pt idx="22359">
                  <c:v>19.828481150000002</c:v>
                </c:pt>
                <c:pt idx="22360">
                  <c:v>19.828716360000001</c:v>
                </c:pt>
                <c:pt idx="22361">
                  <c:v>19.828951830000001</c:v>
                </c:pt>
                <c:pt idx="22362">
                  <c:v>19.829187560000001</c:v>
                </c:pt>
                <c:pt idx="22363">
                  <c:v>19.829423559999999</c:v>
                </c:pt>
                <c:pt idx="22364">
                  <c:v>19.829659809999999</c:v>
                </c:pt>
                <c:pt idx="22365">
                  <c:v>19.82989632</c:v>
                </c:pt>
                <c:pt idx="22366">
                  <c:v>19.83013309</c:v>
                </c:pt>
                <c:pt idx="22367">
                  <c:v>19.830370120000001</c:v>
                </c:pt>
                <c:pt idx="22368">
                  <c:v>19.83060742</c:v>
                </c:pt>
                <c:pt idx="22369">
                  <c:v>19.83084496</c:v>
                </c:pt>
                <c:pt idx="22370">
                  <c:v>19.831082769999998</c:v>
                </c:pt>
                <c:pt idx="22371">
                  <c:v>19.83132084</c:v>
                </c:pt>
                <c:pt idx="22372">
                  <c:v>19.831559160000001</c:v>
                </c:pt>
                <c:pt idx="22373">
                  <c:v>19.83179775</c:v>
                </c:pt>
                <c:pt idx="22374">
                  <c:v>19.832036590000001</c:v>
                </c:pt>
                <c:pt idx="22375">
                  <c:v>19.832275689999999</c:v>
                </c:pt>
                <c:pt idx="22376">
                  <c:v>19.832515050000001</c:v>
                </c:pt>
                <c:pt idx="22377">
                  <c:v>19.832754680000001</c:v>
                </c:pt>
                <c:pt idx="22378">
                  <c:v>19.832994559999999</c:v>
                </c:pt>
                <c:pt idx="22379">
                  <c:v>19.833234699999998</c:v>
                </c:pt>
                <c:pt idx="22380">
                  <c:v>19.83347509</c:v>
                </c:pt>
                <c:pt idx="22381">
                  <c:v>19.83371575</c:v>
                </c:pt>
                <c:pt idx="22382">
                  <c:v>19.833956669999999</c:v>
                </c:pt>
                <c:pt idx="22383">
                  <c:v>19.834197849999999</c:v>
                </c:pt>
                <c:pt idx="22384">
                  <c:v>19.834439280000002</c:v>
                </c:pt>
                <c:pt idx="22385">
                  <c:v>19.834680970000001</c:v>
                </c:pt>
                <c:pt idx="22386">
                  <c:v>19.834922930000001</c:v>
                </c:pt>
                <c:pt idx="22387">
                  <c:v>19.835165140000001</c:v>
                </c:pt>
                <c:pt idx="22388">
                  <c:v>19.835407610000001</c:v>
                </c:pt>
                <c:pt idx="22389">
                  <c:v>19.835650340000001</c:v>
                </c:pt>
                <c:pt idx="22390">
                  <c:v>19.835893330000001</c:v>
                </c:pt>
                <c:pt idx="22391">
                  <c:v>19.836136580000002</c:v>
                </c:pt>
                <c:pt idx="22392">
                  <c:v>19.8363801</c:v>
                </c:pt>
                <c:pt idx="22393">
                  <c:v>19.83662387</c:v>
                </c:pt>
                <c:pt idx="22394">
                  <c:v>19.836867900000001</c:v>
                </c:pt>
                <c:pt idx="22395">
                  <c:v>19.837112179999998</c:v>
                </c:pt>
                <c:pt idx="22396">
                  <c:v>19.837356719999999</c:v>
                </c:pt>
                <c:pt idx="22397">
                  <c:v>19.837601530000001</c:v>
                </c:pt>
                <c:pt idx="22398">
                  <c:v>19.837846590000002</c:v>
                </c:pt>
                <c:pt idx="22399">
                  <c:v>19.838091909999999</c:v>
                </c:pt>
                <c:pt idx="22400">
                  <c:v>19.838337490000001</c:v>
                </c:pt>
                <c:pt idx="22401">
                  <c:v>19.838583329999999</c:v>
                </c:pt>
                <c:pt idx="22402">
                  <c:v>19.838829430000001</c:v>
                </c:pt>
                <c:pt idx="22403">
                  <c:v>19.839075780000002</c:v>
                </c:pt>
                <c:pt idx="22404">
                  <c:v>19.8393224</c:v>
                </c:pt>
                <c:pt idx="22405">
                  <c:v>19.839569279999999</c:v>
                </c:pt>
                <c:pt idx="22406">
                  <c:v>19.839816410000001</c:v>
                </c:pt>
                <c:pt idx="22407">
                  <c:v>19.840063799999999</c:v>
                </c:pt>
                <c:pt idx="22408">
                  <c:v>19.840311450000002</c:v>
                </c:pt>
                <c:pt idx="22409">
                  <c:v>19.840559370000001</c:v>
                </c:pt>
                <c:pt idx="22410">
                  <c:v>19.840807529999999</c:v>
                </c:pt>
                <c:pt idx="22411">
                  <c:v>19.841055959999998</c:v>
                </c:pt>
                <c:pt idx="22412">
                  <c:v>19.841304650000001</c:v>
                </c:pt>
                <c:pt idx="22413">
                  <c:v>19.841553600000001</c:v>
                </c:pt>
                <c:pt idx="22414">
                  <c:v>19.8418028</c:v>
                </c:pt>
                <c:pt idx="22415">
                  <c:v>19.84205227</c:v>
                </c:pt>
                <c:pt idx="22416">
                  <c:v>19.842302</c:v>
                </c:pt>
                <c:pt idx="22417">
                  <c:v>19.84255198</c:v>
                </c:pt>
                <c:pt idx="22418">
                  <c:v>19.842802219999999</c:v>
                </c:pt>
                <c:pt idx="22419">
                  <c:v>19.843052719999999</c:v>
                </c:pt>
                <c:pt idx="22420">
                  <c:v>19.843303479999999</c:v>
                </c:pt>
                <c:pt idx="22421">
                  <c:v>19.8435545</c:v>
                </c:pt>
                <c:pt idx="22422">
                  <c:v>19.843805769999999</c:v>
                </c:pt>
                <c:pt idx="22423">
                  <c:v>19.84405731</c:v>
                </c:pt>
                <c:pt idx="22424">
                  <c:v>19.8443091</c:v>
                </c:pt>
                <c:pt idx="22425">
                  <c:v>19.844561150000001</c:v>
                </c:pt>
                <c:pt idx="22426">
                  <c:v>19.844813469999998</c:v>
                </c:pt>
                <c:pt idx="22427">
                  <c:v>19.845066039999999</c:v>
                </c:pt>
                <c:pt idx="22428">
                  <c:v>19.845318859999999</c:v>
                </c:pt>
                <c:pt idx="22429">
                  <c:v>19.84557195</c:v>
                </c:pt>
                <c:pt idx="22430">
                  <c:v>19.845825300000001</c:v>
                </c:pt>
                <c:pt idx="22431">
                  <c:v>19.846078899999998</c:v>
                </c:pt>
                <c:pt idx="22432">
                  <c:v>19.84633277</c:v>
                </c:pt>
                <c:pt idx="22433">
                  <c:v>19.846586890000001</c:v>
                </c:pt>
                <c:pt idx="22434">
                  <c:v>19.846841269999999</c:v>
                </c:pt>
                <c:pt idx="22435">
                  <c:v>19.84709591</c:v>
                </c:pt>
                <c:pt idx="22436">
                  <c:v>19.847350809999998</c:v>
                </c:pt>
                <c:pt idx="22437">
                  <c:v>19.847605959999999</c:v>
                </c:pt>
                <c:pt idx="22438">
                  <c:v>19.847861380000001</c:v>
                </c:pt>
                <c:pt idx="22439">
                  <c:v>19.848117049999999</c:v>
                </c:pt>
                <c:pt idx="22440">
                  <c:v>19.848372999999999</c:v>
                </c:pt>
                <c:pt idx="22441">
                  <c:v>19.84862919</c:v>
                </c:pt>
                <c:pt idx="22442">
                  <c:v>19.848885639999999</c:v>
                </c:pt>
                <c:pt idx="22443">
                  <c:v>19.849142350000001</c:v>
                </c:pt>
                <c:pt idx="22444">
                  <c:v>19.84939932</c:v>
                </c:pt>
                <c:pt idx="22445">
                  <c:v>19.849656540000002</c:v>
                </c:pt>
                <c:pt idx="22446">
                  <c:v>19.849914030000001</c:v>
                </c:pt>
                <c:pt idx="22447">
                  <c:v>19.850171769999999</c:v>
                </c:pt>
                <c:pt idx="22448">
                  <c:v>19.850429770000002</c:v>
                </c:pt>
                <c:pt idx="22449">
                  <c:v>19.850688030000001</c:v>
                </c:pt>
                <c:pt idx="22450">
                  <c:v>19.85094655</c:v>
                </c:pt>
                <c:pt idx="22451">
                  <c:v>19.851205329999999</c:v>
                </c:pt>
                <c:pt idx="22452">
                  <c:v>19.851464369999999</c:v>
                </c:pt>
                <c:pt idx="22453">
                  <c:v>19.851723660000001</c:v>
                </c:pt>
                <c:pt idx="22454">
                  <c:v>19.85198321</c:v>
                </c:pt>
                <c:pt idx="22455">
                  <c:v>19.85224302</c:v>
                </c:pt>
                <c:pt idx="22456">
                  <c:v>19.8525031</c:v>
                </c:pt>
                <c:pt idx="22457">
                  <c:v>19.852763419999999</c:v>
                </c:pt>
                <c:pt idx="22458">
                  <c:v>19.853024009999999</c:v>
                </c:pt>
                <c:pt idx="22459">
                  <c:v>19.853284859999999</c:v>
                </c:pt>
                <c:pt idx="22460">
                  <c:v>19.853545960000002</c:v>
                </c:pt>
                <c:pt idx="22461">
                  <c:v>19.853807320000001</c:v>
                </c:pt>
                <c:pt idx="22462">
                  <c:v>19.854068940000001</c:v>
                </c:pt>
                <c:pt idx="22463">
                  <c:v>19.854330820000001</c:v>
                </c:pt>
                <c:pt idx="22464">
                  <c:v>19.854592969999999</c:v>
                </c:pt>
                <c:pt idx="22465">
                  <c:v>19.854855369999999</c:v>
                </c:pt>
                <c:pt idx="22466">
                  <c:v>19.85511803</c:v>
                </c:pt>
                <c:pt idx="22467">
                  <c:v>19.85538094</c:v>
                </c:pt>
                <c:pt idx="22468">
                  <c:v>19.85564411</c:v>
                </c:pt>
                <c:pt idx="22469">
                  <c:v>19.85590754</c:v>
                </c:pt>
                <c:pt idx="22470">
                  <c:v>19.856171230000001</c:v>
                </c:pt>
                <c:pt idx="22471">
                  <c:v>19.856435179999998</c:v>
                </c:pt>
                <c:pt idx="22472">
                  <c:v>19.856699379999998</c:v>
                </c:pt>
                <c:pt idx="22473">
                  <c:v>19.856963839999999</c:v>
                </c:pt>
                <c:pt idx="22474">
                  <c:v>19.85722857</c:v>
                </c:pt>
                <c:pt idx="22475">
                  <c:v>19.857493550000001</c:v>
                </c:pt>
                <c:pt idx="22476">
                  <c:v>19.857758780000001</c:v>
                </c:pt>
                <c:pt idx="22477">
                  <c:v>19.858024279999999</c:v>
                </c:pt>
                <c:pt idx="22478">
                  <c:v>19.85829004</c:v>
                </c:pt>
                <c:pt idx="22479">
                  <c:v>19.858556050000001</c:v>
                </c:pt>
                <c:pt idx="22480">
                  <c:v>19.858822320000002</c:v>
                </c:pt>
                <c:pt idx="22481">
                  <c:v>19.859088849999999</c:v>
                </c:pt>
                <c:pt idx="22482">
                  <c:v>19.85935564</c:v>
                </c:pt>
                <c:pt idx="22483">
                  <c:v>19.859622689999998</c:v>
                </c:pt>
                <c:pt idx="22484">
                  <c:v>19.859889989999999</c:v>
                </c:pt>
                <c:pt idx="22485">
                  <c:v>19.86015755</c:v>
                </c:pt>
                <c:pt idx="22486">
                  <c:v>19.860425379999999</c:v>
                </c:pt>
                <c:pt idx="22487">
                  <c:v>19.86069346</c:v>
                </c:pt>
                <c:pt idx="22488">
                  <c:v>19.860961809999999</c:v>
                </c:pt>
                <c:pt idx="22489">
                  <c:v>19.8612304</c:v>
                </c:pt>
                <c:pt idx="22490">
                  <c:v>19.861499259999999</c:v>
                </c:pt>
                <c:pt idx="22491">
                  <c:v>19.86176837</c:v>
                </c:pt>
                <c:pt idx="22492">
                  <c:v>19.862037740000002</c:v>
                </c:pt>
                <c:pt idx="22493">
                  <c:v>19.86230737</c:v>
                </c:pt>
                <c:pt idx="22494">
                  <c:v>19.862577259999998</c:v>
                </c:pt>
                <c:pt idx="22495">
                  <c:v>19.8628474</c:v>
                </c:pt>
                <c:pt idx="22496">
                  <c:v>19.863117800000001</c:v>
                </c:pt>
                <c:pt idx="22497">
                  <c:v>19.86338847</c:v>
                </c:pt>
                <c:pt idx="22498">
                  <c:v>19.863659380000001</c:v>
                </c:pt>
                <c:pt idx="22499">
                  <c:v>19.86393056</c:v>
                </c:pt>
                <c:pt idx="22500">
                  <c:v>19.864201999999999</c:v>
                </c:pt>
                <c:pt idx="22501">
                  <c:v>19.864473690000001</c:v>
                </c:pt>
                <c:pt idx="22502">
                  <c:v>19.864745639999999</c:v>
                </c:pt>
                <c:pt idx="22503">
                  <c:v>19.865017850000001</c:v>
                </c:pt>
                <c:pt idx="22504">
                  <c:v>19.86529032</c:v>
                </c:pt>
                <c:pt idx="22505">
                  <c:v>19.865563049999999</c:v>
                </c:pt>
                <c:pt idx="22506">
                  <c:v>19.865836030000001</c:v>
                </c:pt>
                <c:pt idx="22507">
                  <c:v>19.866109269999999</c:v>
                </c:pt>
                <c:pt idx="22508">
                  <c:v>19.866382779999999</c:v>
                </c:pt>
                <c:pt idx="22509">
                  <c:v>19.86665653</c:v>
                </c:pt>
                <c:pt idx="22510">
                  <c:v>19.866930549999999</c:v>
                </c:pt>
                <c:pt idx="22511">
                  <c:v>19.867204820000001</c:v>
                </c:pt>
                <c:pt idx="22512">
                  <c:v>19.867479370000002</c:v>
                </c:pt>
                <c:pt idx="22513">
                  <c:v>19.86775416</c:v>
                </c:pt>
                <c:pt idx="22514">
                  <c:v>19.86802921</c:v>
                </c:pt>
                <c:pt idx="22515">
                  <c:v>19.868304510000002</c:v>
                </c:pt>
                <c:pt idx="22516">
                  <c:v>19.868580080000001</c:v>
                </c:pt>
                <c:pt idx="22517">
                  <c:v>19.8688559</c:v>
                </c:pt>
                <c:pt idx="22518">
                  <c:v>19.869131979999999</c:v>
                </c:pt>
                <c:pt idx="22519">
                  <c:v>19.869408320000002</c:v>
                </c:pt>
                <c:pt idx="22520">
                  <c:v>19.869684920000001</c:v>
                </c:pt>
                <c:pt idx="22521">
                  <c:v>19.86996177</c:v>
                </c:pt>
                <c:pt idx="22522">
                  <c:v>19.870238879999999</c:v>
                </c:pt>
                <c:pt idx="22523">
                  <c:v>19.870516250000001</c:v>
                </c:pt>
                <c:pt idx="22524">
                  <c:v>19.870793880000001</c:v>
                </c:pt>
                <c:pt idx="22525">
                  <c:v>19.87107176</c:v>
                </c:pt>
                <c:pt idx="22526">
                  <c:v>19.871349909999999</c:v>
                </c:pt>
                <c:pt idx="22527">
                  <c:v>19.871628309999998</c:v>
                </c:pt>
                <c:pt idx="22528">
                  <c:v>19.871906970000001</c:v>
                </c:pt>
                <c:pt idx="22529">
                  <c:v>19.87218588</c:v>
                </c:pt>
                <c:pt idx="22530">
                  <c:v>19.87246506</c:v>
                </c:pt>
                <c:pt idx="22531">
                  <c:v>19.872744489999999</c:v>
                </c:pt>
                <c:pt idx="22532">
                  <c:v>19.873024180000002</c:v>
                </c:pt>
                <c:pt idx="22533">
                  <c:v>19.873304130000001</c:v>
                </c:pt>
                <c:pt idx="22534">
                  <c:v>19.873584340000001</c:v>
                </c:pt>
                <c:pt idx="22535">
                  <c:v>19.8738648</c:v>
                </c:pt>
                <c:pt idx="22536">
                  <c:v>19.87414553</c:v>
                </c:pt>
                <c:pt idx="22537">
                  <c:v>19.874426509999999</c:v>
                </c:pt>
                <c:pt idx="22538">
                  <c:v>19.874707749999999</c:v>
                </c:pt>
                <c:pt idx="22539">
                  <c:v>19.874989249999999</c:v>
                </c:pt>
                <c:pt idx="22540">
                  <c:v>19.875271000000001</c:v>
                </c:pt>
                <c:pt idx="22541">
                  <c:v>19.875553010000001</c:v>
                </c:pt>
                <c:pt idx="22542">
                  <c:v>19.87583528</c:v>
                </c:pt>
                <c:pt idx="22543">
                  <c:v>19.876117799999999</c:v>
                </c:pt>
                <c:pt idx="22544">
                  <c:v>19.876400589999999</c:v>
                </c:pt>
                <c:pt idx="22545">
                  <c:v>19.876683629999999</c:v>
                </c:pt>
                <c:pt idx="22546">
                  <c:v>19.876966929999998</c:v>
                </c:pt>
                <c:pt idx="22547">
                  <c:v>19.877250480000001</c:v>
                </c:pt>
                <c:pt idx="22548">
                  <c:v>19.877534300000001</c:v>
                </c:pt>
                <c:pt idx="22549">
                  <c:v>19.87781837</c:v>
                </c:pt>
                <c:pt idx="22550">
                  <c:v>19.878102699999999</c:v>
                </c:pt>
                <c:pt idx="22551">
                  <c:v>19.878387279999998</c:v>
                </c:pt>
                <c:pt idx="22552">
                  <c:v>19.878672130000002</c:v>
                </c:pt>
                <c:pt idx="22553">
                  <c:v>19.878957230000001</c:v>
                </c:pt>
                <c:pt idx="22554">
                  <c:v>19.87924259</c:v>
                </c:pt>
                <c:pt idx="22555">
                  <c:v>19.87952821</c:v>
                </c:pt>
                <c:pt idx="22556">
                  <c:v>19.879814079999999</c:v>
                </c:pt>
                <c:pt idx="22557">
                  <c:v>19.880100219999999</c:v>
                </c:pt>
                <c:pt idx="22558">
                  <c:v>19.880386609999999</c:v>
                </c:pt>
                <c:pt idx="22559">
                  <c:v>19.880673250000001</c:v>
                </c:pt>
                <c:pt idx="22560">
                  <c:v>19.880960170000002</c:v>
                </c:pt>
                <c:pt idx="22561">
                  <c:v>19.881247330000001</c:v>
                </c:pt>
                <c:pt idx="22562">
                  <c:v>19.881534760000001</c:v>
                </c:pt>
                <c:pt idx="22563">
                  <c:v>19.88182243</c:v>
                </c:pt>
                <c:pt idx="22564">
                  <c:v>19.882110369999999</c:v>
                </c:pt>
                <c:pt idx="22565">
                  <c:v>19.882398559999999</c:v>
                </c:pt>
                <c:pt idx="22566">
                  <c:v>19.882687010000001</c:v>
                </c:pt>
                <c:pt idx="22567">
                  <c:v>19.882975720000001</c:v>
                </c:pt>
                <c:pt idx="22568">
                  <c:v>19.88326468</c:v>
                </c:pt>
                <c:pt idx="22569">
                  <c:v>19.88355391</c:v>
                </c:pt>
                <c:pt idx="22570">
                  <c:v>19.883843389999999</c:v>
                </c:pt>
                <c:pt idx="22571">
                  <c:v>19.884133120000001</c:v>
                </c:pt>
                <c:pt idx="22572">
                  <c:v>19.884423120000001</c:v>
                </c:pt>
                <c:pt idx="22573">
                  <c:v>19.88471337</c:v>
                </c:pt>
                <c:pt idx="22574">
                  <c:v>19.885003879999999</c:v>
                </c:pt>
                <c:pt idx="22575">
                  <c:v>19.885294649999999</c:v>
                </c:pt>
                <c:pt idx="22576">
                  <c:v>19.885585670000001</c:v>
                </c:pt>
                <c:pt idx="22577">
                  <c:v>19.88587695</c:v>
                </c:pt>
                <c:pt idx="22578">
                  <c:v>19.886168489999999</c:v>
                </c:pt>
                <c:pt idx="22579">
                  <c:v>19.886460289999999</c:v>
                </c:pt>
                <c:pt idx="22580">
                  <c:v>19.886752340000001</c:v>
                </c:pt>
                <c:pt idx="22581">
                  <c:v>19.887044660000001</c:v>
                </c:pt>
                <c:pt idx="22582">
                  <c:v>19.887337219999999</c:v>
                </c:pt>
                <c:pt idx="22583">
                  <c:v>19.887630049999999</c:v>
                </c:pt>
                <c:pt idx="22584">
                  <c:v>19.887923149999999</c:v>
                </c:pt>
                <c:pt idx="22585">
                  <c:v>19.888216490000001</c:v>
                </c:pt>
                <c:pt idx="22586">
                  <c:v>19.88851009</c:v>
                </c:pt>
                <c:pt idx="22587">
                  <c:v>19.888803939999999</c:v>
                </c:pt>
                <c:pt idx="22588">
                  <c:v>19.889098050000001</c:v>
                </c:pt>
                <c:pt idx="22589">
                  <c:v>19.88939242</c:v>
                </c:pt>
                <c:pt idx="22590">
                  <c:v>19.889687049999999</c:v>
                </c:pt>
                <c:pt idx="22591">
                  <c:v>19.889981930000001</c:v>
                </c:pt>
                <c:pt idx="22592">
                  <c:v>19.89027707</c:v>
                </c:pt>
                <c:pt idx="22593">
                  <c:v>19.890572469999999</c:v>
                </c:pt>
                <c:pt idx="22594">
                  <c:v>19.890868130000001</c:v>
                </c:pt>
                <c:pt idx="22595">
                  <c:v>19.89116404</c:v>
                </c:pt>
                <c:pt idx="22596">
                  <c:v>19.891460210000002</c:v>
                </c:pt>
                <c:pt idx="22597">
                  <c:v>19.891756640000001</c:v>
                </c:pt>
                <c:pt idx="22598">
                  <c:v>19.892053319999999</c:v>
                </c:pt>
                <c:pt idx="22599">
                  <c:v>19.892350260000001</c:v>
                </c:pt>
                <c:pt idx="22600">
                  <c:v>19.892647459999999</c:v>
                </c:pt>
                <c:pt idx="22601">
                  <c:v>19.892944920000001</c:v>
                </c:pt>
                <c:pt idx="22602">
                  <c:v>19.89324263</c:v>
                </c:pt>
                <c:pt idx="22603">
                  <c:v>19.893540600000001</c:v>
                </c:pt>
                <c:pt idx="22604">
                  <c:v>19.89383883</c:v>
                </c:pt>
                <c:pt idx="22605">
                  <c:v>19.894137310000001</c:v>
                </c:pt>
                <c:pt idx="22606">
                  <c:v>19.89443606</c:v>
                </c:pt>
                <c:pt idx="22607">
                  <c:v>19.894735050000001</c:v>
                </c:pt>
                <c:pt idx="22608">
                  <c:v>19.895034320000001</c:v>
                </c:pt>
                <c:pt idx="22609">
                  <c:v>19.895333829999998</c:v>
                </c:pt>
                <c:pt idx="22610">
                  <c:v>19.8956336</c:v>
                </c:pt>
                <c:pt idx="22611">
                  <c:v>19.895933629999998</c:v>
                </c:pt>
                <c:pt idx="22612">
                  <c:v>19.896233909999999</c:v>
                </c:pt>
                <c:pt idx="22613">
                  <c:v>19.896534450000001</c:v>
                </c:pt>
                <c:pt idx="22614">
                  <c:v>19.896835249999999</c:v>
                </c:pt>
                <c:pt idx="22615">
                  <c:v>19.89713631</c:v>
                </c:pt>
                <c:pt idx="22616">
                  <c:v>19.897437620000002</c:v>
                </c:pt>
                <c:pt idx="22617">
                  <c:v>19.897739189999999</c:v>
                </c:pt>
                <c:pt idx="22618">
                  <c:v>19.89804101</c:v>
                </c:pt>
                <c:pt idx="22619">
                  <c:v>19.898343100000002</c:v>
                </c:pt>
                <c:pt idx="22620">
                  <c:v>19.898645429999998</c:v>
                </c:pt>
                <c:pt idx="22621">
                  <c:v>19.89894803</c:v>
                </c:pt>
                <c:pt idx="22622">
                  <c:v>19.89925088</c:v>
                </c:pt>
                <c:pt idx="22623">
                  <c:v>19.899553990000001</c:v>
                </c:pt>
                <c:pt idx="22624">
                  <c:v>19.899857359999999</c:v>
                </c:pt>
                <c:pt idx="22625">
                  <c:v>19.90016099</c:v>
                </c:pt>
                <c:pt idx="22626">
                  <c:v>19.90046487</c:v>
                </c:pt>
                <c:pt idx="22627">
                  <c:v>19.900769</c:v>
                </c:pt>
                <c:pt idx="22628">
                  <c:v>19.901073400000001</c:v>
                </c:pt>
                <c:pt idx="22629">
                  <c:v>19.901378050000002</c:v>
                </c:pt>
                <c:pt idx="22630">
                  <c:v>19.901682959999999</c:v>
                </c:pt>
                <c:pt idx="22631">
                  <c:v>19.901988119999999</c:v>
                </c:pt>
                <c:pt idx="22632">
                  <c:v>19.90229356</c:v>
                </c:pt>
                <c:pt idx="22633">
                  <c:v>19.902599240000001</c:v>
                </c:pt>
                <c:pt idx="22634">
                  <c:v>19.90290517</c:v>
                </c:pt>
                <c:pt idx="22635">
                  <c:v>19.90321136</c:v>
                </c:pt>
                <c:pt idx="22636">
                  <c:v>19.90351781</c:v>
                </c:pt>
                <c:pt idx="22637">
                  <c:v>19.903824520000001</c:v>
                </c:pt>
                <c:pt idx="22638">
                  <c:v>19.90413148</c:v>
                </c:pt>
                <c:pt idx="22639">
                  <c:v>19.9044387</c:v>
                </c:pt>
                <c:pt idx="22640">
                  <c:v>19.90474618</c:v>
                </c:pt>
                <c:pt idx="22641">
                  <c:v>19.905053909999999</c:v>
                </c:pt>
                <c:pt idx="22642">
                  <c:v>19.905361899999999</c:v>
                </c:pt>
                <c:pt idx="22643">
                  <c:v>19.905670140000002</c:v>
                </c:pt>
                <c:pt idx="22644">
                  <c:v>19.905978650000002</c:v>
                </c:pt>
                <c:pt idx="22645">
                  <c:v>19.906287410000001</c:v>
                </c:pt>
                <c:pt idx="22646">
                  <c:v>19.90659642</c:v>
                </c:pt>
                <c:pt idx="22647">
                  <c:v>19.906905699999999</c:v>
                </c:pt>
                <c:pt idx="22648">
                  <c:v>19.907215229999998</c:v>
                </c:pt>
                <c:pt idx="22649">
                  <c:v>19.907525010000001</c:v>
                </c:pt>
                <c:pt idx="22650">
                  <c:v>19.907835049999999</c:v>
                </c:pt>
                <c:pt idx="22651">
                  <c:v>19.908145350000002</c:v>
                </c:pt>
                <c:pt idx="22652">
                  <c:v>19.908455910000001</c:v>
                </c:pt>
                <c:pt idx="22653">
                  <c:v>19.908766719999999</c:v>
                </c:pt>
                <c:pt idx="22654">
                  <c:v>19.909077790000001</c:v>
                </c:pt>
                <c:pt idx="22655">
                  <c:v>19.90938912</c:v>
                </c:pt>
                <c:pt idx="22656">
                  <c:v>19.909700709999999</c:v>
                </c:pt>
                <c:pt idx="22657">
                  <c:v>19.910012550000001</c:v>
                </c:pt>
                <c:pt idx="22658">
                  <c:v>19.91032465</c:v>
                </c:pt>
                <c:pt idx="22659">
                  <c:v>19.910637000000001</c:v>
                </c:pt>
                <c:pt idx="22660">
                  <c:v>19.910949609999999</c:v>
                </c:pt>
                <c:pt idx="22661">
                  <c:v>19.91126247</c:v>
                </c:pt>
                <c:pt idx="22662">
                  <c:v>19.911575590000002</c:v>
                </c:pt>
                <c:pt idx="22663">
                  <c:v>19.91188897</c:v>
                </c:pt>
                <c:pt idx="22664">
                  <c:v>19.912202600000001</c:v>
                </c:pt>
                <c:pt idx="22665">
                  <c:v>19.912516499999999</c:v>
                </c:pt>
                <c:pt idx="22666">
                  <c:v>19.912830639999999</c:v>
                </c:pt>
                <c:pt idx="22667">
                  <c:v>19.913145050000001</c:v>
                </c:pt>
                <c:pt idx="22668">
                  <c:v>19.913459710000001</c:v>
                </c:pt>
                <c:pt idx="22669">
                  <c:v>19.913774620000002</c:v>
                </c:pt>
                <c:pt idx="22670">
                  <c:v>19.914089799999999</c:v>
                </c:pt>
                <c:pt idx="22671">
                  <c:v>19.914405219999999</c:v>
                </c:pt>
                <c:pt idx="22672">
                  <c:v>19.91472091</c:v>
                </c:pt>
                <c:pt idx="22673">
                  <c:v>19.91503685</c:v>
                </c:pt>
                <c:pt idx="22674">
                  <c:v>19.91535305</c:v>
                </c:pt>
                <c:pt idx="22675">
                  <c:v>19.915669510000001</c:v>
                </c:pt>
                <c:pt idx="22676">
                  <c:v>19.915986220000001</c:v>
                </c:pt>
                <c:pt idx="22677">
                  <c:v>19.91630318</c:v>
                </c:pt>
                <c:pt idx="22678">
                  <c:v>19.91662041</c:v>
                </c:pt>
                <c:pt idx="22679">
                  <c:v>19.91693789</c:v>
                </c:pt>
                <c:pt idx="22680">
                  <c:v>19.91725564</c:v>
                </c:pt>
                <c:pt idx="22681">
                  <c:v>19.91757363</c:v>
                </c:pt>
                <c:pt idx="22682">
                  <c:v>19.917891879999999</c:v>
                </c:pt>
                <c:pt idx="22683">
                  <c:v>19.918210380000001</c:v>
                </c:pt>
                <c:pt idx="22684">
                  <c:v>19.918529150000001</c:v>
                </c:pt>
                <c:pt idx="22685">
                  <c:v>19.91884816</c:v>
                </c:pt>
                <c:pt idx="22686">
                  <c:v>19.919167439999999</c:v>
                </c:pt>
                <c:pt idx="22687">
                  <c:v>19.919486970000001</c:v>
                </c:pt>
                <c:pt idx="22688">
                  <c:v>19.919806749999999</c:v>
                </c:pt>
                <c:pt idx="22689">
                  <c:v>19.920126799999998</c:v>
                </c:pt>
                <c:pt idx="22690">
                  <c:v>19.920447100000001</c:v>
                </c:pt>
                <c:pt idx="22691">
                  <c:v>19.920767649999998</c:v>
                </c:pt>
                <c:pt idx="22692">
                  <c:v>19.92108846</c:v>
                </c:pt>
                <c:pt idx="22693">
                  <c:v>19.921409529999998</c:v>
                </c:pt>
                <c:pt idx="22694">
                  <c:v>19.921730849999999</c:v>
                </c:pt>
                <c:pt idx="22695">
                  <c:v>19.922052430000001</c:v>
                </c:pt>
                <c:pt idx="22696">
                  <c:v>19.922374269999999</c:v>
                </c:pt>
                <c:pt idx="22697">
                  <c:v>19.92269636</c:v>
                </c:pt>
                <c:pt idx="22698">
                  <c:v>19.923018710000001</c:v>
                </c:pt>
                <c:pt idx="22699">
                  <c:v>19.923341310000001</c:v>
                </c:pt>
                <c:pt idx="22700">
                  <c:v>19.923664169999999</c:v>
                </c:pt>
                <c:pt idx="22701">
                  <c:v>19.923987289999999</c:v>
                </c:pt>
                <c:pt idx="22702">
                  <c:v>19.92431066</c:v>
                </c:pt>
                <c:pt idx="22703">
                  <c:v>19.92463429</c:v>
                </c:pt>
                <c:pt idx="22704">
                  <c:v>19.924958190000002</c:v>
                </c:pt>
                <c:pt idx="22705">
                  <c:v>19.925282330000002</c:v>
                </c:pt>
                <c:pt idx="22706">
                  <c:v>19.925606720000001</c:v>
                </c:pt>
                <c:pt idx="22707">
                  <c:v>19.925931380000002</c:v>
                </c:pt>
                <c:pt idx="22708">
                  <c:v>19.926256290000001</c:v>
                </c:pt>
                <c:pt idx="22709">
                  <c:v>19.92658145</c:v>
                </c:pt>
                <c:pt idx="22710">
                  <c:v>19.92690687</c:v>
                </c:pt>
                <c:pt idx="22711">
                  <c:v>19.927232549999999</c:v>
                </c:pt>
                <c:pt idx="22712">
                  <c:v>19.927558479999998</c:v>
                </c:pt>
                <c:pt idx="22713">
                  <c:v>19.927884670000001</c:v>
                </c:pt>
                <c:pt idx="22714">
                  <c:v>19.928211109999999</c:v>
                </c:pt>
                <c:pt idx="22715">
                  <c:v>19.928537810000002</c:v>
                </c:pt>
                <c:pt idx="22716">
                  <c:v>19.928864770000001</c:v>
                </c:pt>
                <c:pt idx="22717">
                  <c:v>19.929191979999999</c:v>
                </c:pt>
                <c:pt idx="22718">
                  <c:v>19.929519450000001</c:v>
                </c:pt>
                <c:pt idx="22719">
                  <c:v>19.929847169999999</c:v>
                </c:pt>
                <c:pt idx="22720">
                  <c:v>19.93017515</c:v>
                </c:pt>
                <c:pt idx="22721">
                  <c:v>19.930503389999998</c:v>
                </c:pt>
                <c:pt idx="22722">
                  <c:v>19.93083188</c:v>
                </c:pt>
                <c:pt idx="22723">
                  <c:v>19.93116062</c:v>
                </c:pt>
                <c:pt idx="22724">
                  <c:v>19.931489630000002</c:v>
                </c:pt>
                <c:pt idx="22725">
                  <c:v>19.931818889999999</c:v>
                </c:pt>
                <c:pt idx="22726">
                  <c:v>19.932148399999999</c:v>
                </c:pt>
                <c:pt idx="22727">
                  <c:v>19.93247817</c:v>
                </c:pt>
                <c:pt idx="22728">
                  <c:v>19.932808210000001</c:v>
                </c:pt>
                <c:pt idx="22729">
                  <c:v>19.933138490000001</c:v>
                </c:pt>
                <c:pt idx="22730">
                  <c:v>19.933469030000001</c:v>
                </c:pt>
                <c:pt idx="22731">
                  <c:v>19.933799820000001</c:v>
                </c:pt>
                <c:pt idx="22732">
                  <c:v>19.934130870000001</c:v>
                </c:pt>
                <c:pt idx="22733">
                  <c:v>19.934462180000001</c:v>
                </c:pt>
                <c:pt idx="22734">
                  <c:v>19.93479374</c:v>
                </c:pt>
                <c:pt idx="22735">
                  <c:v>19.935125549999999</c:v>
                </c:pt>
                <c:pt idx="22736">
                  <c:v>19.935457620000001</c:v>
                </c:pt>
                <c:pt idx="22737">
                  <c:v>19.93578995</c:v>
                </c:pt>
                <c:pt idx="22738">
                  <c:v>19.936122529999999</c:v>
                </c:pt>
                <c:pt idx="22739">
                  <c:v>19.936455370000001</c:v>
                </c:pt>
                <c:pt idx="22740">
                  <c:v>19.93678847</c:v>
                </c:pt>
                <c:pt idx="22741">
                  <c:v>19.937121820000002</c:v>
                </c:pt>
                <c:pt idx="22742">
                  <c:v>19.937455419999999</c:v>
                </c:pt>
                <c:pt idx="22743">
                  <c:v>19.937789280000001</c:v>
                </c:pt>
                <c:pt idx="22744">
                  <c:v>19.938123399999998</c:v>
                </c:pt>
                <c:pt idx="22745">
                  <c:v>19.938457769999999</c:v>
                </c:pt>
                <c:pt idx="22746">
                  <c:v>19.938792400000001</c:v>
                </c:pt>
                <c:pt idx="22747">
                  <c:v>19.939127289999998</c:v>
                </c:pt>
                <c:pt idx="22748">
                  <c:v>19.939462420000002</c:v>
                </c:pt>
                <c:pt idx="22749">
                  <c:v>19.939797819999999</c:v>
                </c:pt>
                <c:pt idx="22750">
                  <c:v>19.940133469999999</c:v>
                </c:pt>
                <c:pt idx="22751">
                  <c:v>19.940469369999999</c:v>
                </c:pt>
                <c:pt idx="22752">
                  <c:v>19.94080555</c:v>
                </c:pt>
                <c:pt idx="22753">
                  <c:v>19.94114197</c:v>
                </c:pt>
                <c:pt idx="22754">
                  <c:v>19.94147864</c:v>
                </c:pt>
                <c:pt idx="22755">
                  <c:v>19.941815569999999</c:v>
                </c:pt>
                <c:pt idx="22756">
                  <c:v>19.942152750000002</c:v>
                </c:pt>
                <c:pt idx="22757">
                  <c:v>19.942490190000001</c:v>
                </c:pt>
                <c:pt idx="22758">
                  <c:v>19.942827879999999</c:v>
                </c:pt>
                <c:pt idx="22759">
                  <c:v>19.943165830000002</c:v>
                </c:pt>
                <c:pt idx="22760">
                  <c:v>19.94350403</c:v>
                </c:pt>
                <c:pt idx="22761">
                  <c:v>19.943842490000002</c:v>
                </c:pt>
                <c:pt idx="22762">
                  <c:v>19.94418121</c:v>
                </c:pt>
                <c:pt idx="22763">
                  <c:v>19.944520180000001</c:v>
                </c:pt>
                <c:pt idx="22764">
                  <c:v>19.944859409999999</c:v>
                </c:pt>
                <c:pt idx="22765">
                  <c:v>19.94519889</c:v>
                </c:pt>
                <c:pt idx="22766">
                  <c:v>19.945538630000001</c:v>
                </c:pt>
                <c:pt idx="22767">
                  <c:v>19.945878619999998</c:v>
                </c:pt>
                <c:pt idx="22768">
                  <c:v>19.946218869999999</c:v>
                </c:pt>
                <c:pt idx="22769">
                  <c:v>19.946559369999999</c:v>
                </c:pt>
                <c:pt idx="22770">
                  <c:v>19.94690013</c:v>
                </c:pt>
                <c:pt idx="22771">
                  <c:v>19.947241139999999</c:v>
                </c:pt>
                <c:pt idx="22772">
                  <c:v>19.947582409999999</c:v>
                </c:pt>
                <c:pt idx="22773">
                  <c:v>19.947923930000002</c:v>
                </c:pt>
                <c:pt idx="22774">
                  <c:v>19.948265710000001</c:v>
                </c:pt>
                <c:pt idx="22775">
                  <c:v>19.948607750000001</c:v>
                </c:pt>
                <c:pt idx="22776">
                  <c:v>19.948950050000001</c:v>
                </c:pt>
                <c:pt idx="22777">
                  <c:v>19.949292589999999</c:v>
                </c:pt>
                <c:pt idx="22778">
                  <c:v>19.949635390000001</c:v>
                </c:pt>
                <c:pt idx="22779">
                  <c:v>19.94997845</c:v>
                </c:pt>
                <c:pt idx="22780">
                  <c:v>19.950321760000001</c:v>
                </c:pt>
                <c:pt idx="22781">
                  <c:v>19.950665319999999</c:v>
                </c:pt>
                <c:pt idx="22782">
                  <c:v>19.951009150000001</c:v>
                </c:pt>
                <c:pt idx="22783">
                  <c:v>19.951353220000001</c:v>
                </c:pt>
                <c:pt idx="22784">
                  <c:v>19.951697549999999</c:v>
                </c:pt>
                <c:pt idx="22785">
                  <c:v>19.95204214</c:v>
                </c:pt>
                <c:pt idx="22786">
                  <c:v>19.95238698</c:v>
                </c:pt>
                <c:pt idx="22787">
                  <c:v>19.952732080000001</c:v>
                </c:pt>
                <c:pt idx="22788">
                  <c:v>19.95307743</c:v>
                </c:pt>
                <c:pt idx="22789">
                  <c:v>19.95342303</c:v>
                </c:pt>
                <c:pt idx="22790">
                  <c:v>19.9537689</c:v>
                </c:pt>
                <c:pt idx="22791">
                  <c:v>19.954115009999999</c:v>
                </c:pt>
                <c:pt idx="22792">
                  <c:v>19.954461380000001</c:v>
                </c:pt>
                <c:pt idx="22793">
                  <c:v>19.954808010000001</c:v>
                </c:pt>
                <c:pt idx="22794">
                  <c:v>19.955154889999999</c:v>
                </c:pt>
                <c:pt idx="22795">
                  <c:v>19.955502030000002</c:v>
                </c:pt>
                <c:pt idx="22796">
                  <c:v>19.95584942</c:v>
                </c:pt>
                <c:pt idx="22797">
                  <c:v>19.956197070000002</c:v>
                </c:pt>
                <c:pt idx="22798">
                  <c:v>19.956544969999999</c:v>
                </c:pt>
                <c:pt idx="22799">
                  <c:v>19.95689312</c:v>
                </c:pt>
                <c:pt idx="22800">
                  <c:v>19.957241549999999</c:v>
                </c:pt>
                <c:pt idx="22801">
                  <c:v>19.95759022</c:v>
                </c:pt>
                <c:pt idx="22802">
                  <c:v>19.957939140000001</c:v>
                </c:pt>
                <c:pt idx="22803">
                  <c:v>19.95828831</c:v>
                </c:pt>
                <c:pt idx="22804">
                  <c:v>19.95863774</c:v>
                </c:pt>
                <c:pt idx="22805">
                  <c:v>19.958987430000001</c:v>
                </c:pt>
                <c:pt idx="22806">
                  <c:v>19.95933737</c:v>
                </c:pt>
                <c:pt idx="22807">
                  <c:v>19.95968757</c:v>
                </c:pt>
                <c:pt idx="22808">
                  <c:v>19.960038019999999</c:v>
                </c:pt>
                <c:pt idx="22809">
                  <c:v>19.960388720000001</c:v>
                </c:pt>
                <c:pt idx="22810">
                  <c:v>19.96073968</c:v>
                </c:pt>
                <c:pt idx="22811">
                  <c:v>19.961090899999999</c:v>
                </c:pt>
                <c:pt idx="22812">
                  <c:v>19.96144237</c:v>
                </c:pt>
                <c:pt idx="22813">
                  <c:v>19.961794090000001</c:v>
                </c:pt>
                <c:pt idx="22814">
                  <c:v>19.962146069999999</c:v>
                </c:pt>
                <c:pt idx="22815">
                  <c:v>19.9624983</c:v>
                </c:pt>
                <c:pt idx="22816">
                  <c:v>19.962850790000001</c:v>
                </c:pt>
                <c:pt idx="22817">
                  <c:v>19.963203539999999</c:v>
                </c:pt>
                <c:pt idx="22818">
                  <c:v>19.963556539999999</c:v>
                </c:pt>
                <c:pt idx="22819">
                  <c:v>19.963909789999999</c:v>
                </c:pt>
                <c:pt idx="22820">
                  <c:v>19.964263299999999</c:v>
                </c:pt>
                <c:pt idx="22821">
                  <c:v>19.964617059999998</c:v>
                </c:pt>
                <c:pt idx="22822">
                  <c:v>19.964971070000001</c:v>
                </c:pt>
                <c:pt idx="22823">
                  <c:v>19.965325350000001</c:v>
                </c:pt>
                <c:pt idx="22824">
                  <c:v>19.965679890000001</c:v>
                </c:pt>
                <c:pt idx="22825">
                  <c:v>19.966034669999999</c:v>
                </c:pt>
                <c:pt idx="22826">
                  <c:v>19.966389700000001</c:v>
                </c:pt>
                <c:pt idx="22827">
                  <c:v>19.966744989999999</c:v>
                </c:pt>
                <c:pt idx="22828">
                  <c:v>19.967100540000001</c:v>
                </c:pt>
                <c:pt idx="22829">
                  <c:v>19.967456339999998</c:v>
                </c:pt>
                <c:pt idx="22830">
                  <c:v>19.967812389999999</c:v>
                </c:pt>
                <c:pt idx="22831">
                  <c:v>19.9681687</c:v>
                </c:pt>
                <c:pt idx="22832">
                  <c:v>19.96852526</c:v>
                </c:pt>
                <c:pt idx="22833">
                  <c:v>19.96888208</c:v>
                </c:pt>
                <c:pt idx="22834">
                  <c:v>19.96923915</c:v>
                </c:pt>
                <c:pt idx="22835">
                  <c:v>19.96959648</c:v>
                </c:pt>
                <c:pt idx="22836">
                  <c:v>19.969954059999999</c:v>
                </c:pt>
                <c:pt idx="22837">
                  <c:v>19.970311899999999</c:v>
                </c:pt>
                <c:pt idx="22838">
                  <c:v>19.970669990000001</c:v>
                </c:pt>
                <c:pt idx="22839">
                  <c:v>19.971028329999999</c:v>
                </c:pt>
                <c:pt idx="22840">
                  <c:v>19.971386930000001</c:v>
                </c:pt>
                <c:pt idx="22841">
                  <c:v>19.971745779999999</c:v>
                </c:pt>
                <c:pt idx="22842">
                  <c:v>19.972104890000001</c:v>
                </c:pt>
                <c:pt idx="22843">
                  <c:v>19.972464250000002</c:v>
                </c:pt>
                <c:pt idx="22844">
                  <c:v>19.972823869999999</c:v>
                </c:pt>
                <c:pt idx="22845">
                  <c:v>19.97318374</c:v>
                </c:pt>
                <c:pt idx="22846">
                  <c:v>19.97354387</c:v>
                </c:pt>
                <c:pt idx="22847">
                  <c:v>19.97390425</c:v>
                </c:pt>
                <c:pt idx="22848">
                  <c:v>19.974264890000001</c:v>
                </c:pt>
                <c:pt idx="22849">
                  <c:v>19.97462578</c:v>
                </c:pt>
                <c:pt idx="22850">
                  <c:v>19.97498693</c:v>
                </c:pt>
                <c:pt idx="22851">
                  <c:v>19.975348319999998</c:v>
                </c:pt>
                <c:pt idx="22852">
                  <c:v>19.97570997</c:v>
                </c:pt>
                <c:pt idx="22853">
                  <c:v>19.976071879999999</c:v>
                </c:pt>
                <c:pt idx="22854">
                  <c:v>19.976434040000001</c:v>
                </c:pt>
                <c:pt idx="22855">
                  <c:v>19.976796459999999</c:v>
                </c:pt>
                <c:pt idx="22856">
                  <c:v>19.97715912</c:v>
                </c:pt>
                <c:pt idx="22857">
                  <c:v>19.977522050000001</c:v>
                </c:pt>
                <c:pt idx="22858">
                  <c:v>19.977885220000001</c:v>
                </c:pt>
                <c:pt idx="22859">
                  <c:v>19.978248659999998</c:v>
                </c:pt>
                <c:pt idx="22860">
                  <c:v>19.978612340000002</c:v>
                </c:pt>
                <c:pt idx="22861">
                  <c:v>19.978976280000001</c:v>
                </c:pt>
                <c:pt idx="22862">
                  <c:v>19.97934047</c:v>
                </c:pt>
                <c:pt idx="22863">
                  <c:v>19.97970492</c:v>
                </c:pt>
                <c:pt idx="22864">
                  <c:v>19.980069629999999</c:v>
                </c:pt>
                <c:pt idx="22865">
                  <c:v>19.980434580000001</c:v>
                </c:pt>
                <c:pt idx="22866">
                  <c:v>19.980799789999999</c:v>
                </c:pt>
                <c:pt idx="22867">
                  <c:v>19.981165260000001</c:v>
                </c:pt>
                <c:pt idx="22868">
                  <c:v>19.981530979999999</c:v>
                </c:pt>
                <c:pt idx="22869">
                  <c:v>19.981896949999999</c:v>
                </c:pt>
                <c:pt idx="22870">
                  <c:v>19.98226318</c:v>
                </c:pt>
                <c:pt idx="22871">
                  <c:v>19.982629660000001</c:v>
                </c:pt>
                <c:pt idx="22872">
                  <c:v>19.982996409999998</c:v>
                </c:pt>
                <c:pt idx="22873">
                  <c:v>19.983363390000001</c:v>
                </c:pt>
                <c:pt idx="22874">
                  <c:v>19.983730640000001</c:v>
                </c:pt>
                <c:pt idx="22875">
                  <c:v>19.98409813</c:v>
                </c:pt>
                <c:pt idx="22876">
                  <c:v>19.984465889999999</c:v>
                </c:pt>
                <c:pt idx="22877">
                  <c:v>19.984833890000001</c:v>
                </c:pt>
                <c:pt idx="22878">
                  <c:v>19.985202149999999</c:v>
                </c:pt>
                <c:pt idx="22879">
                  <c:v>19.98557066</c:v>
                </c:pt>
                <c:pt idx="22880">
                  <c:v>19.985939429999998</c:v>
                </c:pt>
                <c:pt idx="22881">
                  <c:v>19.986308449999999</c:v>
                </c:pt>
                <c:pt idx="22882">
                  <c:v>19.98667773</c:v>
                </c:pt>
                <c:pt idx="22883">
                  <c:v>19.987047260000001</c:v>
                </c:pt>
                <c:pt idx="22884">
                  <c:v>19.98741704</c:v>
                </c:pt>
                <c:pt idx="22885">
                  <c:v>19.98778708</c:v>
                </c:pt>
                <c:pt idx="22886">
                  <c:v>19.98815737</c:v>
                </c:pt>
                <c:pt idx="22887">
                  <c:v>19.988527909999998</c:v>
                </c:pt>
                <c:pt idx="22888">
                  <c:v>19.988898710000001</c:v>
                </c:pt>
                <c:pt idx="22889">
                  <c:v>19.989269759999999</c:v>
                </c:pt>
                <c:pt idx="22890">
                  <c:v>19.989641070000001</c:v>
                </c:pt>
                <c:pt idx="22891">
                  <c:v>19.990012629999999</c:v>
                </c:pt>
                <c:pt idx="22892">
                  <c:v>19.99038444</c:v>
                </c:pt>
                <c:pt idx="22893">
                  <c:v>19.990756510000001</c:v>
                </c:pt>
                <c:pt idx="22894">
                  <c:v>19.991128830000001</c:v>
                </c:pt>
                <c:pt idx="22895">
                  <c:v>19.991501400000001</c:v>
                </c:pt>
                <c:pt idx="22896">
                  <c:v>19.991874249999999</c:v>
                </c:pt>
                <c:pt idx="22897">
                  <c:v>19.992247330000001</c:v>
                </c:pt>
                <c:pt idx="22898">
                  <c:v>19.99262066</c:v>
                </c:pt>
                <c:pt idx="22899">
                  <c:v>19.992994249999999</c:v>
                </c:pt>
                <c:pt idx="22900">
                  <c:v>19.993368100000001</c:v>
                </c:pt>
                <c:pt idx="22901">
                  <c:v>19.9937422</c:v>
                </c:pt>
                <c:pt idx="22902">
                  <c:v>19.994116550000001</c:v>
                </c:pt>
                <c:pt idx="22903">
                  <c:v>19.994491150000002</c:v>
                </c:pt>
                <c:pt idx="22904">
                  <c:v>19.994866009999999</c:v>
                </c:pt>
                <c:pt idx="22905">
                  <c:v>19.995241119999999</c:v>
                </c:pt>
                <c:pt idx="22906">
                  <c:v>19.99561649</c:v>
                </c:pt>
                <c:pt idx="22907">
                  <c:v>19.99599211</c:v>
                </c:pt>
                <c:pt idx="22908">
                  <c:v>19.996367979999999</c:v>
                </c:pt>
                <c:pt idx="22909">
                  <c:v>19.996744110000002</c:v>
                </c:pt>
                <c:pt idx="22910">
                  <c:v>19.99712049</c:v>
                </c:pt>
                <c:pt idx="22911">
                  <c:v>19.997497119999998</c:v>
                </c:pt>
                <c:pt idx="22912">
                  <c:v>19.99787401</c:v>
                </c:pt>
                <c:pt idx="22913">
                  <c:v>19.998251150000002</c:v>
                </c:pt>
                <c:pt idx="22914">
                  <c:v>19.998628539999999</c:v>
                </c:pt>
                <c:pt idx="22915">
                  <c:v>19.999006189999999</c:v>
                </c:pt>
                <c:pt idx="22916">
                  <c:v>19.99938409</c:v>
                </c:pt>
                <c:pt idx="22917">
                  <c:v>19.99976225</c:v>
                </c:pt>
                <c:pt idx="22918">
                  <c:v>20.000140649999999</c:v>
                </c:pt>
                <c:pt idx="22919">
                  <c:v>20.000519310000001</c:v>
                </c:pt>
                <c:pt idx="22920">
                  <c:v>20.000898240000001</c:v>
                </c:pt>
                <c:pt idx="22921">
                  <c:v>20.00127741</c:v>
                </c:pt>
                <c:pt idx="22922">
                  <c:v>20.001656830000002</c:v>
                </c:pt>
                <c:pt idx="22923">
                  <c:v>20.00203651</c:v>
                </c:pt>
                <c:pt idx="22924">
                  <c:v>20.002416440000001</c:v>
                </c:pt>
                <c:pt idx="22925">
                  <c:v>20.002796620000002</c:v>
                </c:pt>
                <c:pt idx="22926">
                  <c:v>20.003177059999999</c:v>
                </c:pt>
                <c:pt idx="22927">
                  <c:v>20.003557740000002</c:v>
                </c:pt>
                <c:pt idx="22928">
                  <c:v>20.003938689999998</c:v>
                </c:pt>
                <c:pt idx="22929">
                  <c:v>20.004319880000001</c:v>
                </c:pt>
                <c:pt idx="22930">
                  <c:v>20.00470133</c:v>
                </c:pt>
                <c:pt idx="22931">
                  <c:v>20.005083030000002</c:v>
                </c:pt>
                <c:pt idx="22932">
                  <c:v>20.00546499</c:v>
                </c:pt>
                <c:pt idx="22933">
                  <c:v>20.005847200000002</c:v>
                </c:pt>
                <c:pt idx="22934">
                  <c:v>20.006229659999999</c:v>
                </c:pt>
                <c:pt idx="22935">
                  <c:v>20.006612369999999</c:v>
                </c:pt>
                <c:pt idx="22936">
                  <c:v>20.00699534</c:v>
                </c:pt>
                <c:pt idx="22937">
                  <c:v>20.007378559999999</c:v>
                </c:pt>
                <c:pt idx="22938">
                  <c:v>20.007762039999999</c:v>
                </c:pt>
                <c:pt idx="22939">
                  <c:v>20.008145769999999</c:v>
                </c:pt>
                <c:pt idx="22940">
                  <c:v>20.008529750000001</c:v>
                </c:pt>
                <c:pt idx="22941">
                  <c:v>20.008913979999999</c:v>
                </c:pt>
                <c:pt idx="22942">
                  <c:v>20.009298470000001</c:v>
                </c:pt>
                <c:pt idx="22943">
                  <c:v>20.009683209999999</c:v>
                </c:pt>
                <c:pt idx="22944">
                  <c:v>20.010068220000001</c:v>
                </c:pt>
                <c:pt idx="22945">
                  <c:v>20.010453470000002</c:v>
                </c:pt>
                <c:pt idx="22946">
                  <c:v>20.010838969999998</c:v>
                </c:pt>
                <c:pt idx="22947">
                  <c:v>20.011224720000001</c:v>
                </c:pt>
                <c:pt idx="22948">
                  <c:v>20.011610730000001</c:v>
                </c:pt>
                <c:pt idx="22949">
                  <c:v>20.011996979999999</c:v>
                </c:pt>
                <c:pt idx="22950">
                  <c:v>20.012383499999999</c:v>
                </c:pt>
                <c:pt idx="22951">
                  <c:v>20.01277026</c:v>
                </c:pt>
                <c:pt idx="22952">
                  <c:v>20.013157280000001</c:v>
                </c:pt>
                <c:pt idx="22953">
                  <c:v>20.013544549999999</c:v>
                </c:pt>
                <c:pt idx="22954">
                  <c:v>20.01393208</c:v>
                </c:pt>
                <c:pt idx="22955">
                  <c:v>20.01431985</c:v>
                </c:pt>
                <c:pt idx="22956">
                  <c:v>20.01470789</c:v>
                </c:pt>
                <c:pt idx="22957">
                  <c:v>20.01509617</c:v>
                </c:pt>
                <c:pt idx="22958">
                  <c:v>20.015484709999999</c:v>
                </c:pt>
                <c:pt idx="22959">
                  <c:v>20.015873490000001</c:v>
                </c:pt>
                <c:pt idx="22960">
                  <c:v>20.01626254</c:v>
                </c:pt>
                <c:pt idx="22961">
                  <c:v>20.016651830000001</c:v>
                </c:pt>
                <c:pt idx="22962">
                  <c:v>20.017041379999998</c:v>
                </c:pt>
                <c:pt idx="22963">
                  <c:v>20.017431179999999</c:v>
                </c:pt>
                <c:pt idx="22964">
                  <c:v>20.01782124</c:v>
                </c:pt>
                <c:pt idx="22965">
                  <c:v>20.018211539999999</c:v>
                </c:pt>
                <c:pt idx="22966">
                  <c:v>20.018602099999999</c:v>
                </c:pt>
                <c:pt idx="22967">
                  <c:v>20.018992910000001</c:v>
                </c:pt>
                <c:pt idx="22968">
                  <c:v>20.019383990000001</c:v>
                </c:pt>
                <c:pt idx="22969">
                  <c:v>20.01977531</c:v>
                </c:pt>
                <c:pt idx="22970">
                  <c:v>20.020166880000001</c:v>
                </c:pt>
                <c:pt idx="22971">
                  <c:v>20.020558699999999</c:v>
                </c:pt>
                <c:pt idx="22972">
                  <c:v>20.02095078</c:v>
                </c:pt>
                <c:pt idx="22973">
                  <c:v>20.02134311</c:v>
                </c:pt>
                <c:pt idx="22974">
                  <c:v>20.02173569</c:v>
                </c:pt>
                <c:pt idx="22975">
                  <c:v>20.02212853</c:v>
                </c:pt>
                <c:pt idx="22976">
                  <c:v>20.022521609999998</c:v>
                </c:pt>
                <c:pt idx="22977">
                  <c:v>20.022914950000001</c:v>
                </c:pt>
                <c:pt idx="22978">
                  <c:v>20.023308549999999</c:v>
                </c:pt>
                <c:pt idx="22979">
                  <c:v>20.02370239</c:v>
                </c:pt>
                <c:pt idx="22980">
                  <c:v>20.024096490000002</c:v>
                </c:pt>
                <c:pt idx="22981">
                  <c:v>20.024490839999999</c:v>
                </c:pt>
                <c:pt idx="22982">
                  <c:v>20.024885439999998</c:v>
                </c:pt>
                <c:pt idx="22983">
                  <c:v>20.025280299999999</c:v>
                </c:pt>
                <c:pt idx="22984">
                  <c:v>20.025675410000002</c:v>
                </c:pt>
                <c:pt idx="22985">
                  <c:v>20.02607077</c:v>
                </c:pt>
                <c:pt idx="22986">
                  <c:v>20.026466379999999</c:v>
                </c:pt>
                <c:pt idx="22987">
                  <c:v>20.026862250000001</c:v>
                </c:pt>
                <c:pt idx="22988">
                  <c:v>20.027258369999998</c:v>
                </c:pt>
                <c:pt idx="22989">
                  <c:v>20.027654739999999</c:v>
                </c:pt>
                <c:pt idx="22990">
                  <c:v>20.028051359999999</c:v>
                </c:pt>
                <c:pt idx="22991">
                  <c:v>20.028448239999999</c:v>
                </c:pt>
                <c:pt idx="22992">
                  <c:v>20.02884538</c:v>
                </c:pt>
                <c:pt idx="22993">
                  <c:v>20.029242759999999</c:v>
                </c:pt>
                <c:pt idx="22994">
                  <c:v>20.029640400000002</c:v>
                </c:pt>
                <c:pt idx="22995">
                  <c:v>20.030038279999999</c:v>
                </c:pt>
                <c:pt idx="22996">
                  <c:v>20.030436420000001</c:v>
                </c:pt>
                <c:pt idx="22997">
                  <c:v>20.030834810000002</c:v>
                </c:pt>
                <c:pt idx="22998">
                  <c:v>20.031233459999999</c:v>
                </c:pt>
                <c:pt idx="22999">
                  <c:v>20.031632349999999</c:v>
                </c:pt>
                <c:pt idx="23000">
                  <c:v>20.032031499999999</c:v>
                </c:pt>
                <c:pt idx="23001">
                  <c:v>20.032430900000001</c:v>
                </c:pt>
                <c:pt idx="23002">
                  <c:v>20.03283055</c:v>
                </c:pt>
                <c:pt idx="23003">
                  <c:v>20.033230459999999</c:v>
                </c:pt>
                <c:pt idx="23004">
                  <c:v>20.03363062</c:v>
                </c:pt>
                <c:pt idx="23005">
                  <c:v>20.034031030000001</c:v>
                </c:pt>
                <c:pt idx="23006">
                  <c:v>20.034431690000002</c:v>
                </c:pt>
                <c:pt idx="23007">
                  <c:v>20.034832600000001</c:v>
                </c:pt>
                <c:pt idx="23008">
                  <c:v>20.035233770000001</c:v>
                </c:pt>
                <c:pt idx="23009">
                  <c:v>20.035635190000001</c:v>
                </c:pt>
                <c:pt idx="23010">
                  <c:v>20.036036859999999</c:v>
                </c:pt>
                <c:pt idx="23011">
                  <c:v>20.036438780000001</c:v>
                </c:pt>
                <c:pt idx="23012">
                  <c:v>20.036840959999999</c:v>
                </c:pt>
                <c:pt idx="23013">
                  <c:v>20.03724339</c:v>
                </c:pt>
                <c:pt idx="23014">
                  <c:v>20.037646070000001</c:v>
                </c:pt>
                <c:pt idx="23015">
                  <c:v>20.038049000000001</c:v>
                </c:pt>
                <c:pt idx="23016">
                  <c:v>20.038452199999998</c:v>
                </c:pt>
                <c:pt idx="23017">
                  <c:v>20.03885563</c:v>
                </c:pt>
                <c:pt idx="23018">
                  <c:v>20.039259319999999</c:v>
                </c:pt>
                <c:pt idx="23019">
                  <c:v>20.039663260000001</c:v>
                </c:pt>
                <c:pt idx="23020">
                  <c:v>20.040067459999999</c:v>
                </c:pt>
                <c:pt idx="23021">
                  <c:v>20.0404719</c:v>
                </c:pt>
                <c:pt idx="23022">
                  <c:v>20.040876600000001</c:v>
                </c:pt>
                <c:pt idx="23023">
                  <c:v>20.041281550000001</c:v>
                </c:pt>
                <c:pt idx="23024">
                  <c:v>20.04168675</c:v>
                </c:pt>
                <c:pt idx="23025">
                  <c:v>20.042092199999999</c:v>
                </c:pt>
                <c:pt idx="23026">
                  <c:v>20.042497910000002</c:v>
                </c:pt>
                <c:pt idx="23027">
                  <c:v>20.04290387</c:v>
                </c:pt>
                <c:pt idx="23028">
                  <c:v>20.043310080000001</c:v>
                </c:pt>
                <c:pt idx="23029">
                  <c:v>20.043716539999998</c:v>
                </c:pt>
                <c:pt idx="23030">
                  <c:v>20.044123249999998</c:v>
                </c:pt>
                <c:pt idx="23031">
                  <c:v>20.044530219999999</c:v>
                </c:pt>
                <c:pt idx="23032">
                  <c:v>20.044937430000001</c:v>
                </c:pt>
                <c:pt idx="23033">
                  <c:v>20.0453449</c:v>
                </c:pt>
                <c:pt idx="23034">
                  <c:v>20.045752629999999</c:v>
                </c:pt>
                <c:pt idx="23035">
                  <c:v>20.0461606</c:v>
                </c:pt>
                <c:pt idx="23036">
                  <c:v>20.046568820000001</c:v>
                </c:pt>
                <c:pt idx="23037">
                  <c:v>20.046977300000002</c:v>
                </c:pt>
                <c:pt idx="23038">
                  <c:v>20.047386029999998</c:v>
                </c:pt>
                <c:pt idx="23039">
                  <c:v>20.047795010000002</c:v>
                </c:pt>
                <c:pt idx="23040">
                  <c:v>20.048204259999999</c:v>
                </c:pt>
                <c:pt idx="23041">
                  <c:v>20.04861374</c:v>
                </c:pt>
                <c:pt idx="23042">
                  <c:v>20.049023479999999</c:v>
                </c:pt>
                <c:pt idx="23043">
                  <c:v>20.049433459999999</c:v>
                </c:pt>
                <c:pt idx="23044">
                  <c:v>20.0498437</c:v>
                </c:pt>
                <c:pt idx="23045">
                  <c:v>20.05025419</c:v>
                </c:pt>
                <c:pt idx="23046">
                  <c:v>20.050664940000001</c:v>
                </c:pt>
                <c:pt idx="23047">
                  <c:v>20.05107593</c:v>
                </c:pt>
                <c:pt idx="23048">
                  <c:v>20.051487179999999</c:v>
                </c:pt>
                <c:pt idx="23049">
                  <c:v>20.051898680000001</c:v>
                </c:pt>
                <c:pt idx="23050">
                  <c:v>20.052310429999999</c:v>
                </c:pt>
                <c:pt idx="23051">
                  <c:v>20.052722429999999</c:v>
                </c:pt>
                <c:pt idx="23052">
                  <c:v>20.053134679999999</c:v>
                </c:pt>
                <c:pt idx="23053">
                  <c:v>20.05354719</c:v>
                </c:pt>
                <c:pt idx="23054">
                  <c:v>20.053959939999999</c:v>
                </c:pt>
                <c:pt idx="23055">
                  <c:v>20.054372950000001</c:v>
                </c:pt>
                <c:pt idx="23056">
                  <c:v>20.05478621</c:v>
                </c:pt>
                <c:pt idx="23057">
                  <c:v>20.055199720000001</c:v>
                </c:pt>
                <c:pt idx="23058">
                  <c:v>20.055613489999999</c:v>
                </c:pt>
                <c:pt idx="23059">
                  <c:v>20.056027499999999</c:v>
                </c:pt>
                <c:pt idx="23060">
                  <c:v>20.056441769999999</c:v>
                </c:pt>
                <c:pt idx="23061">
                  <c:v>20.056856289999999</c:v>
                </c:pt>
                <c:pt idx="23062">
                  <c:v>20.057271050000001</c:v>
                </c:pt>
                <c:pt idx="23063">
                  <c:v>20.05768608</c:v>
                </c:pt>
                <c:pt idx="23064">
                  <c:v>20.058101359999998</c:v>
                </c:pt>
                <c:pt idx="23065">
                  <c:v>20.058516879999999</c:v>
                </c:pt>
                <c:pt idx="23066">
                  <c:v>20.05893266</c:v>
                </c:pt>
                <c:pt idx="23067">
                  <c:v>20.05934869</c:v>
                </c:pt>
                <c:pt idx="23068">
                  <c:v>20.059764959999999</c:v>
                </c:pt>
                <c:pt idx="23069">
                  <c:v>20.060181490000002</c:v>
                </c:pt>
                <c:pt idx="23070">
                  <c:v>20.06059827</c:v>
                </c:pt>
                <c:pt idx="23071">
                  <c:v>20.061015309999998</c:v>
                </c:pt>
                <c:pt idx="23072">
                  <c:v>20.061432589999999</c:v>
                </c:pt>
                <c:pt idx="23073">
                  <c:v>20.06185013</c:v>
                </c:pt>
                <c:pt idx="23074">
                  <c:v>20.062267909999999</c:v>
                </c:pt>
                <c:pt idx="23075">
                  <c:v>20.062685949999999</c:v>
                </c:pt>
                <c:pt idx="23076">
                  <c:v>20.063104240000001</c:v>
                </c:pt>
                <c:pt idx="23077">
                  <c:v>20.06352278</c:v>
                </c:pt>
                <c:pt idx="23078">
                  <c:v>20.063941570000001</c:v>
                </c:pt>
                <c:pt idx="23079">
                  <c:v>20.064360610000001</c:v>
                </c:pt>
                <c:pt idx="23080">
                  <c:v>20.064779909999999</c:v>
                </c:pt>
                <c:pt idx="23081">
                  <c:v>20.065199450000001</c:v>
                </c:pt>
                <c:pt idx="23082">
                  <c:v>20.065619250000001</c:v>
                </c:pt>
                <c:pt idx="23083">
                  <c:v>20.0660393</c:v>
                </c:pt>
                <c:pt idx="23084">
                  <c:v>20.066459600000002</c:v>
                </c:pt>
                <c:pt idx="23085">
                  <c:v>20.066880149999999</c:v>
                </c:pt>
                <c:pt idx="23086">
                  <c:v>20.06730095</c:v>
                </c:pt>
                <c:pt idx="23087">
                  <c:v>20.067722</c:v>
                </c:pt>
                <c:pt idx="23088">
                  <c:v>20.068143320000001</c:v>
                </c:pt>
                <c:pt idx="23089">
                  <c:v>20.068564869999999</c:v>
                </c:pt>
                <c:pt idx="23090">
                  <c:v>20.068986679999998</c:v>
                </c:pt>
                <c:pt idx="23091">
                  <c:v>20.06940874</c:v>
                </c:pt>
                <c:pt idx="23092">
                  <c:v>20.069831050000001</c:v>
                </c:pt>
                <c:pt idx="23093">
                  <c:v>20.070253610000002</c:v>
                </c:pt>
                <c:pt idx="23094">
                  <c:v>20.070676420000002</c:v>
                </c:pt>
                <c:pt idx="23095">
                  <c:v>20.071099480000001</c:v>
                </c:pt>
                <c:pt idx="23096">
                  <c:v>20.07152279</c:v>
                </c:pt>
                <c:pt idx="23097">
                  <c:v>20.071946350000001</c:v>
                </c:pt>
                <c:pt idx="23098">
                  <c:v>20.072370169999999</c:v>
                </c:pt>
                <c:pt idx="23099">
                  <c:v>20.07279423</c:v>
                </c:pt>
                <c:pt idx="23100">
                  <c:v>20.07321855</c:v>
                </c:pt>
                <c:pt idx="23101">
                  <c:v>20.07364312</c:v>
                </c:pt>
                <c:pt idx="23102">
                  <c:v>20.074067939999999</c:v>
                </c:pt>
                <c:pt idx="23103">
                  <c:v>20.074493010000001</c:v>
                </c:pt>
                <c:pt idx="23104">
                  <c:v>20.074918329999999</c:v>
                </c:pt>
                <c:pt idx="23105">
                  <c:v>20.0753439</c:v>
                </c:pt>
                <c:pt idx="23106">
                  <c:v>20.07576972</c:v>
                </c:pt>
                <c:pt idx="23107">
                  <c:v>20.07619579</c:v>
                </c:pt>
                <c:pt idx="23108">
                  <c:v>20.07662212</c:v>
                </c:pt>
                <c:pt idx="23109">
                  <c:v>20.077048690000002</c:v>
                </c:pt>
                <c:pt idx="23110">
                  <c:v>20.07747552</c:v>
                </c:pt>
                <c:pt idx="23111">
                  <c:v>20.077902590000001</c:v>
                </c:pt>
                <c:pt idx="23112">
                  <c:v>20.078329929999999</c:v>
                </c:pt>
                <c:pt idx="23113">
                  <c:v>20.078757509999999</c:v>
                </c:pt>
                <c:pt idx="23114">
                  <c:v>20.079185339999999</c:v>
                </c:pt>
                <c:pt idx="23115">
                  <c:v>20.079613420000001</c:v>
                </c:pt>
                <c:pt idx="23116">
                  <c:v>20.080041749999999</c:v>
                </c:pt>
                <c:pt idx="23117">
                  <c:v>20.080470330000001</c:v>
                </c:pt>
                <c:pt idx="23118">
                  <c:v>20.080899160000001</c:v>
                </c:pt>
                <c:pt idx="23119">
                  <c:v>20.081328249999999</c:v>
                </c:pt>
                <c:pt idx="23120">
                  <c:v>20.081757580000001</c:v>
                </c:pt>
                <c:pt idx="23121">
                  <c:v>20.08218716</c:v>
                </c:pt>
                <c:pt idx="23122">
                  <c:v>20.082616999999999</c:v>
                </c:pt>
                <c:pt idx="23123">
                  <c:v>20.08304708</c:v>
                </c:pt>
                <c:pt idx="23124">
                  <c:v>20.083477420000001</c:v>
                </c:pt>
                <c:pt idx="23125">
                  <c:v>20.083908000000001</c:v>
                </c:pt>
                <c:pt idx="23126">
                  <c:v>20.084338840000001</c:v>
                </c:pt>
                <c:pt idx="23127">
                  <c:v>20.08476993</c:v>
                </c:pt>
                <c:pt idx="23128">
                  <c:v>20.085201269999999</c:v>
                </c:pt>
                <c:pt idx="23129">
                  <c:v>20.08563286</c:v>
                </c:pt>
                <c:pt idx="23130">
                  <c:v>20.086064700000001</c:v>
                </c:pt>
                <c:pt idx="23131">
                  <c:v>20.086496790000002</c:v>
                </c:pt>
                <c:pt idx="23132">
                  <c:v>20.086929130000001</c:v>
                </c:pt>
                <c:pt idx="23133">
                  <c:v>20.087361720000001</c:v>
                </c:pt>
                <c:pt idx="23134">
                  <c:v>20.087794559999999</c:v>
                </c:pt>
                <c:pt idx="23135">
                  <c:v>20.08822765</c:v>
                </c:pt>
                <c:pt idx="23136">
                  <c:v>20.088660999999998</c:v>
                </c:pt>
                <c:pt idx="23137">
                  <c:v>20.089094599999999</c:v>
                </c:pt>
                <c:pt idx="23138">
                  <c:v>20.089528439999999</c:v>
                </c:pt>
                <c:pt idx="23139">
                  <c:v>20.089962530000001</c:v>
                </c:pt>
                <c:pt idx="23140">
                  <c:v>20.09039688</c:v>
                </c:pt>
                <c:pt idx="23141">
                  <c:v>20.090831470000001</c:v>
                </c:pt>
                <c:pt idx="23142">
                  <c:v>20.091266319999999</c:v>
                </c:pt>
                <c:pt idx="23143">
                  <c:v>20.091701409999999</c:v>
                </c:pt>
                <c:pt idx="23144">
                  <c:v>20.092136759999999</c:v>
                </c:pt>
                <c:pt idx="23145">
                  <c:v>20.092572350000001</c:v>
                </c:pt>
                <c:pt idx="23146">
                  <c:v>20.0930082</c:v>
                </c:pt>
                <c:pt idx="23147">
                  <c:v>20.093444290000001</c:v>
                </c:pt>
                <c:pt idx="23148">
                  <c:v>20.093880639999998</c:v>
                </c:pt>
                <c:pt idx="23149">
                  <c:v>20.094317239999999</c:v>
                </c:pt>
                <c:pt idx="23150">
                  <c:v>20.094754080000001</c:v>
                </c:pt>
                <c:pt idx="23151">
                  <c:v>20.09519118</c:v>
                </c:pt>
                <c:pt idx="23152">
                  <c:v>20.095628529999999</c:v>
                </c:pt>
                <c:pt idx="23153">
                  <c:v>20.096066130000001</c:v>
                </c:pt>
                <c:pt idx="23154">
                  <c:v>20.096503970000001</c:v>
                </c:pt>
                <c:pt idx="23155">
                  <c:v>20.096942070000001</c:v>
                </c:pt>
                <c:pt idx="23156">
                  <c:v>20.09738042</c:v>
                </c:pt>
                <c:pt idx="23157">
                  <c:v>20.097819019999999</c:v>
                </c:pt>
                <c:pt idx="23158">
                  <c:v>20.098257870000001</c:v>
                </c:pt>
                <c:pt idx="23159">
                  <c:v>20.098696969999999</c:v>
                </c:pt>
                <c:pt idx="23160">
                  <c:v>20.09913633</c:v>
                </c:pt>
                <c:pt idx="23161">
                  <c:v>20.09957593</c:v>
                </c:pt>
                <c:pt idx="23162">
                  <c:v>20.10001578</c:v>
                </c:pt>
                <c:pt idx="23163">
                  <c:v>20.100455870000001</c:v>
                </c:pt>
                <c:pt idx="23164">
                  <c:v>20.100896219999999</c:v>
                </c:pt>
                <c:pt idx="23165">
                  <c:v>20.10133682</c:v>
                </c:pt>
                <c:pt idx="23166">
                  <c:v>20.101777670000001</c:v>
                </c:pt>
                <c:pt idx="23167">
                  <c:v>20.10221877</c:v>
                </c:pt>
                <c:pt idx="23168">
                  <c:v>20.102660119999999</c:v>
                </c:pt>
                <c:pt idx="23169">
                  <c:v>20.103101720000002</c:v>
                </c:pt>
                <c:pt idx="23170">
                  <c:v>20.103543569999999</c:v>
                </c:pt>
                <c:pt idx="23171">
                  <c:v>20.103985659999999</c:v>
                </c:pt>
                <c:pt idx="23172">
                  <c:v>20.104428009999999</c:v>
                </c:pt>
                <c:pt idx="23173">
                  <c:v>20.104870609999999</c:v>
                </c:pt>
                <c:pt idx="23174">
                  <c:v>20.105313460000001</c:v>
                </c:pt>
                <c:pt idx="23175">
                  <c:v>20.10575656</c:v>
                </c:pt>
                <c:pt idx="23176">
                  <c:v>20.106199910000001</c:v>
                </c:pt>
                <c:pt idx="23177">
                  <c:v>20.106643500000001</c:v>
                </c:pt>
                <c:pt idx="23178">
                  <c:v>20.10708735</c:v>
                </c:pt>
                <c:pt idx="23179">
                  <c:v>20.10753145</c:v>
                </c:pt>
                <c:pt idx="23180">
                  <c:v>20.107975799999998</c:v>
                </c:pt>
                <c:pt idx="23181">
                  <c:v>20.108420389999999</c:v>
                </c:pt>
                <c:pt idx="23182">
                  <c:v>20.10886524</c:v>
                </c:pt>
                <c:pt idx="23183">
                  <c:v>20.10931034</c:v>
                </c:pt>
                <c:pt idx="23184">
                  <c:v>20.109755700000001</c:v>
                </c:pt>
                <c:pt idx="23185">
                  <c:v>20.110201289999999</c:v>
                </c:pt>
                <c:pt idx="23186">
                  <c:v>20.110647140000001</c:v>
                </c:pt>
                <c:pt idx="23187">
                  <c:v>20.111093239999999</c:v>
                </c:pt>
                <c:pt idx="23188">
                  <c:v>20.111539579999999</c:v>
                </c:pt>
                <c:pt idx="23189">
                  <c:v>20.111986179999999</c:v>
                </c:pt>
                <c:pt idx="23190">
                  <c:v>20.112433020000001</c:v>
                </c:pt>
                <c:pt idx="23191">
                  <c:v>20.112880109999999</c:v>
                </c:pt>
                <c:pt idx="23192">
                  <c:v>20.113327460000001</c:v>
                </c:pt>
                <c:pt idx="23193">
                  <c:v>20.113775050000001</c:v>
                </c:pt>
                <c:pt idx="23194">
                  <c:v>20.114222890000001</c:v>
                </c:pt>
                <c:pt idx="23195">
                  <c:v>20.11467099</c:v>
                </c:pt>
                <c:pt idx="23196">
                  <c:v>20.115119329999999</c:v>
                </c:pt>
                <c:pt idx="23197">
                  <c:v>20.11556792</c:v>
                </c:pt>
                <c:pt idx="23198">
                  <c:v>20.116016760000001</c:v>
                </c:pt>
                <c:pt idx="23199">
                  <c:v>20.116465850000001</c:v>
                </c:pt>
                <c:pt idx="23200">
                  <c:v>20.11691519</c:v>
                </c:pt>
                <c:pt idx="23201">
                  <c:v>20.117364779999999</c:v>
                </c:pt>
                <c:pt idx="23202">
                  <c:v>20.117814620000001</c:v>
                </c:pt>
                <c:pt idx="23203">
                  <c:v>20.118264709999998</c:v>
                </c:pt>
                <c:pt idx="23204">
                  <c:v>20.118715049999999</c:v>
                </c:pt>
                <c:pt idx="23205">
                  <c:v>20.119165630000001</c:v>
                </c:pt>
                <c:pt idx="23206">
                  <c:v>20.11961647</c:v>
                </c:pt>
                <c:pt idx="23207">
                  <c:v>20.120067559999999</c:v>
                </c:pt>
                <c:pt idx="23208">
                  <c:v>20.120518910000001</c:v>
                </c:pt>
                <c:pt idx="23209">
                  <c:v>20.120970490000001</c:v>
                </c:pt>
                <c:pt idx="23210">
                  <c:v>20.121422320000001</c:v>
                </c:pt>
                <c:pt idx="23211">
                  <c:v>20.12187441</c:v>
                </c:pt>
                <c:pt idx="23212">
                  <c:v>20.122326739999998</c:v>
                </c:pt>
                <c:pt idx="23213">
                  <c:v>20.122779319999999</c:v>
                </c:pt>
                <c:pt idx="23214">
                  <c:v>20.12323215</c:v>
                </c:pt>
                <c:pt idx="23215">
                  <c:v>20.12368523</c:v>
                </c:pt>
                <c:pt idx="23216">
                  <c:v>20.124138559999999</c:v>
                </c:pt>
                <c:pt idx="23217">
                  <c:v>20.124592140000001</c:v>
                </c:pt>
                <c:pt idx="23218">
                  <c:v>20.125045969999999</c:v>
                </c:pt>
                <c:pt idx="23219">
                  <c:v>20.125500049999999</c:v>
                </c:pt>
                <c:pt idx="23220">
                  <c:v>20.12595438</c:v>
                </c:pt>
                <c:pt idx="23221">
                  <c:v>20.126408949999998</c:v>
                </c:pt>
                <c:pt idx="23222">
                  <c:v>20.126863780000001</c:v>
                </c:pt>
                <c:pt idx="23223">
                  <c:v>20.127318850000002</c:v>
                </c:pt>
                <c:pt idx="23224">
                  <c:v>20.127774169999999</c:v>
                </c:pt>
                <c:pt idx="23225">
                  <c:v>20.128229749999999</c:v>
                </c:pt>
                <c:pt idx="23226">
                  <c:v>20.128685569999998</c:v>
                </c:pt>
                <c:pt idx="23227">
                  <c:v>20.12914164</c:v>
                </c:pt>
                <c:pt idx="23228">
                  <c:v>20.129597960000002</c:v>
                </c:pt>
                <c:pt idx="23229">
                  <c:v>20.130054529999999</c:v>
                </c:pt>
                <c:pt idx="23230">
                  <c:v>20.130511340000002</c:v>
                </c:pt>
                <c:pt idx="23231">
                  <c:v>20.130968410000001</c:v>
                </c:pt>
                <c:pt idx="23232">
                  <c:v>20.131425740000001</c:v>
                </c:pt>
                <c:pt idx="23233">
                  <c:v>20.131883299999998</c:v>
                </c:pt>
                <c:pt idx="23234">
                  <c:v>20.13234112</c:v>
                </c:pt>
                <c:pt idx="23235">
                  <c:v>20.132799179999999</c:v>
                </c:pt>
                <c:pt idx="23236">
                  <c:v>20.133257489999998</c:v>
                </c:pt>
                <c:pt idx="23237">
                  <c:v>20.13371605</c:v>
                </c:pt>
                <c:pt idx="23238">
                  <c:v>20.134174860000002</c:v>
                </c:pt>
                <c:pt idx="23239">
                  <c:v>20.134633919999999</c:v>
                </c:pt>
                <c:pt idx="23240">
                  <c:v>20.135093229999999</c:v>
                </c:pt>
                <c:pt idx="23241">
                  <c:v>20.135552780000001</c:v>
                </c:pt>
                <c:pt idx="23242">
                  <c:v>20.13601259</c:v>
                </c:pt>
                <c:pt idx="23243">
                  <c:v>20.136472640000001</c:v>
                </c:pt>
                <c:pt idx="23244">
                  <c:v>20.136932940000001</c:v>
                </c:pt>
                <c:pt idx="23245">
                  <c:v>20.137393490000001</c:v>
                </c:pt>
                <c:pt idx="23246">
                  <c:v>20.13785429</c:v>
                </c:pt>
                <c:pt idx="23247">
                  <c:v>20.138315339999998</c:v>
                </c:pt>
                <c:pt idx="23248">
                  <c:v>20.13877664</c:v>
                </c:pt>
                <c:pt idx="23249">
                  <c:v>20.13923819</c:v>
                </c:pt>
                <c:pt idx="23250">
                  <c:v>20.13969998</c:v>
                </c:pt>
                <c:pt idx="23251">
                  <c:v>20.140162020000002</c:v>
                </c:pt>
                <c:pt idx="23252">
                  <c:v>20.140624320000001</c:v>
                </c:pt>
                <c:pt idx="23253">
                  <c:v>20.141086860000001</c:v>
                </c:pt>
                <c:pt idx="23254">
                  <c:v>20.141549650000002</c:v>
                </c:pt>
                <c:pt idx="23255">
                  <c:v>20.142012680000001</c:v>
                </c:pt>
                <c:pt idx="23256">
                  <c:v>20.142475990000001</c:v>
                </c:pt>
                <c:pt idx="23257">
                  <c:v>20.142939519999999</c:v>
                </c:pt>
                <c:pt idx="23258">
                  <c:v>20.143403299999999</c:v>
                </c:pt>
                <c:pt idx="23259">
                  <c:v>20.14386734</c:v>
                </c:pt>
                <c:pt idx="23260">
                  <c:v>20.144331619999999</c:v>
                </c:pt>
                <c:pt idx="23261">
                  <c:v>20.144796150000001</c:v>
                </c:pt>
                <c:pt idx="23262">
                  <c:v>20.145260929999999</c:v>
                </c:pt>
                <c:pt idx="23263">
                  <c:v>20.145725949999999</c:v>
                </c:pt>
                <c:pt idx="23264">
                  <c:v>20.146191229999999</c:v>
                </c:pt>
                <c:pt idx="23265">
                  <c:v>20.146656749999998</c:v>
                </c:pt>
                <c:pt idx="23266">
                  <c:v>20.14712252</c:v>
                </c:pt>
                <c:pt idx="23267">
                  <c:v>20.147588540000001</c:v>
                </c:pt>
                <c:pt idx="23268">
                  <c:v>20.148054810000001</c:v>
                </c:pt>
                <c:pt idx="23269">
                  <c:v>20.148521330000001</c:v>
                </c:pt>
                <c:pt idx="23270">
                  <c:v>20.1489881</c:v>
                </c:pt>
                <c:pt idx="23271">
                  <c:v>20.149455110000002</c:v>
                </c:pt>
                <c:pt idx="23272">
                  <c:v>20.149922369999999</c:v>
                </c:pt>
                <c:pt idx="23273">
                  <c:v>20.150389879999999</c:v>
                </c:pt>
                <c:pt idx="23274">
                  <c:v>20.150857640000002</c:v>
                </c:pt>
                <c:pt idx="23275">
                  <c:v>20.15132565</c:v>
                </c:pt>
                <c:pt idx="23276">
                  <c:v>20.151793909999999</c:v>
                </c:pt>
                <c:pt idx="23277">
                  <c:v>20.152262409999999</c:v>
                </c:pt>
                <c:pt idx="23278">
                  <c:v>20.152731159999998</c:v>
                </c:pt>
                <c:pt idx="23279">
                  <c:v>20.153200160000001</c:v>
                </c:pt>
                <c:pt idx="23280">
                  <c:v>20.153669430000001</c:v>
                </c:pt>
                <c:pt idx="23281">
                  <c:v>20.154138920000001</c:v>
                </c:pt>
                <c:pt idx="23282">
                  <c:v>20.154608669999998</c:v>
                </c:pt>
                <c:pt idx="23283">
                  <c:v>20.155078660000001</c:v>
                </c:pt>
                <c:pt idx="23284">
                  <c:v>20.155548899999999</c:v>
                </c:pt>
                <c:pt idx="23285">
                  <c:v>20.156019390000001</c:v>
                </c:pt>
                <c:pt idx="23286">
                  <c:v>20.156490130000002</c:v>
                </c:pt>
                <c:pt idx="23287">
                  <c:v>20.156961119999998</c:v>
                </c:pt>
                <c:pt idx="23288">
                  <c:v>20.157432350000001</c:v>
                </c:pt>
                <c:pt idx="23289">
                  <c:v>20.157903829999999</c:v>
                </c:pt>
                <c:pt idx="23290">
                  <c:v>20.15837556</c:v>
                </c:pt>
                <c:pt idx="23291">
                  <c:v>20.15884754</c:v>
                </c:pt>
                <c:pt idx="23292">
                  <c:v>20.15931977</c:v>
                </c:pt>
                <c:pt idx="23293">
                  <c:v>20.159792240000002</c:v>
                </c:pt>
                <c:pt idx="23294">
                  <c:v>20.160264959999999</c:v>
                </c:pt>
                <c:pt idx="23295">
                  <c:v>20.160737940000001</c:v>
                </c:pt>
                <c:pt idx="23296">
                  <c:v>20.16121115</c:v>
                </c:pt>
                <c:pt idx="23297">
                  <c:v>20.161684619999999</c:v>
                </c:pt>
                <c:pt idx="23298">
                  <c:v>20.16215833</c:v>
                </c:pt>
                <c:pt idx="23299">
                  <c:v>20.162632299999999</c:v>
                </c:pt>
                <c:pt idx="23300">
                  <c:v>20.163106509999999</c:v>
                </c:pt>
                <c:pt idx="23301">
                  <c:v>20.163580960000001</c:v>
                </c:pt>
                <c:pt idx="23302">
                  <c:v>20.16405567</c:v>
                </c:pt>
                <c:pt idx="23303">
                  <c:v>20.164530620000001</c:v>
                </c:pt>
                <c:pt idx="23304">
                  <c:v>20.165005839999999</c:v>
                </c:pt>
                <c:pt idx="23305">
                  <c:v>20.165481289999999</c:v>
                </c:pt>
                <c:pt idx="23306">
                  <c:v>20.165956990000002</c:v>
                </c:pt>
                <c:pt idx="23307">
                  <c:v>20.166432929999999</c:v>
                </c:pt>
                <c:pt idx="23308">
                  <c:v>20.16690912</c:v>
                </c:pt>
                <c:pt idx="23309">
                  <c:v>20.16738557</c:v>
                </c:pt>
                <c:pt idx="23310">
                  <c:v>20.167862249999999</c:v>
                </c:pt>
                <c:pt idx="23311">
                  <c:v>20.168339190000001</c:v>
                </c:pt>
                <c:pt idx="23312">
                  <c:v>20.168816369999998</c:v>
                </c:pt>
                <c:pt idx="23313">
                  <c:v>20.169293809999999</c:v>
                </c:pt>
                <c:pt idx="23314">
                  <c:v>20.169771480000001</c:v>
                </c:pt>
                <c:pt idx="23315">
                  <c:v>20.17024941</c:v>
                </c:pt>
                <c:pt idx="23316">
                  <c:v>20.170727589999998</c:v>
                </c:pt>
                <c:pt idx="23317">
                  <c:v>20.171206009999999</c:v>
                </c:pt>
                <c:pt idx="23318">
                  <c:v>20.171684679999998</c:v>
                </c:pt>
                <c:pt idx="23319">
                  <c:v>20.172163600000001</c:v>
                </c:pt>
                <c:pt idx="23320">
                  <c:v>20.172642759999999</c:v>
                </c:pt>
                <c:pt idx="23321">
                  <c:v>20.173122169999999</c:v>
                </c:pt>
                <c:pt idx="23322">
                  <c:v>20.173601829999999</c:v>
                </c:pt>
                <c:pt idx="23323">
                  <c:v>20.174081739999998</c:v>
                </c:pt>
                <c:pt idx="23324">
                  <c:v>20.1745619</c:v>
                </c:pt>
                <c:pt idx="23325">
                  <c:v>20.175042300000001</c:v>
                </c:pt>
                <c:pt idx="23326">
                  <c:v>20.175522950000001</c:v>
                </c:pt>
                <c:pt idx="23327">
                  <c:v>20.176003850000001</c:v>
                </c:pt>
                <c:pt idx="23328">
                  <c:v>20.17648501</c:v>
                </c:pt>
                <c:pt idx="23329">
                  <c:v>20.176966400000001</c:v>
                </c:pt>
                <c:pt idx="23330">
                  <c:v>20.177448040000002</c:v>
                </c:pt>
                <c:pt idx="23331">
                  <c:v>20.177929930000001</c:v>
                </c:pt>
                <c:pt idx="23332">
                  <c:v>20.178412059999999</c:v>
                </c:pt>
                <c:pt idx="23333">
                  <c:v>20.178894440000001</c:v>
                </c:pt>
                <c:pt idx="23334">
                  <c:v>20.179377070000001</c:v>
                </c:pt>
                <c:pt idx="23335">
                  <c:v>20.179859950000001</c:v>
                </c:pt>
                <c:pt idx="23336">
                  <c:v>20.180343069999999</c:v>
                </c:pt>
                <c:pt idx="23337">
                  <c:v>20.180826450000001</c:v>
                </c:pt>
                <c:pt idx="23338">
                  <c:v>20.181310060000001</c:v>
                </c:pt>
                <c:pt idx="23339">
                  <c:v>20.181793930000001</c:v>
                </c:pt>
                <c:pt idx="23340">
                  <c:v>20.18227804</c:v>
                </c:pt>
                <c:pt idx="23341">
                  <c:v>20.182762400000001</c:v>
                </c:pt>
                <c:pt idx="23342">
                  <c:v>20.183247009999999</c:v>
                </c:pt>
                <c:pt idx="23343">
                  <c:v>20.183731869999999</c:v>
                </c:pt>
                <c:pt idx="23344">
                  <c:v>20.184216970000001</c:v>
                </c:pt>
                <c:pt idx="23345">
                  <c:v>20.18470232</c:v>
                </c:pt>
                <c:pt idx="23346">
                  <c:v>20.185187920000001</c:v>
                </c:pt>
                <c:pt idx="23347">
                  <c:v>20.18567376</c:v>
                </c:pt>
                <c:pt idx="23348">
                  <c:v>20.186159849999999</c:v>
                </c:pt>
                <c:pt idx="23349">
                  <c:v>20.186646190000001</c:v>
                </c:pt>
                <c:pt idx="23350">
                  <c:v>20.187132770000002</c:v>
                </c:pt>
                <c:pt idx="23351">
                  <c:v>20.187619609999999</c:v>
                </c:pt>
                <c:pt idx="23352">
                  <c:v>20.188106699999999</c:v>
                </c:pt>
                <c:pt idx="23353">
                  <c:v>20.188594030000001</c:v>
                </c:pt>
                <c:pt idx="23354">
                  <c:v>20.189081600000002</c:v>
                </c:pt>
                <c:pt idx="23355">
                  <c:v>20.189569420000002</c:v>
                </c:pt>
                <c:pt idx="23356">
                  <c:v>20.190057490000001</c:v>
                </c:pt>
                <c:pt idx="23357">
                  <c:v>20.190545799999999</c:v>
                </c:pt>
                <c:pt idx="23358">
                  <c:v>20.19103436</c:v>
                </c:pt>
                <c:pt idx="23359">
                  <c:v>20.19152317</c:v>
                </c:pt>
                <c:pt idx="23360">
                  <c:v>20.192012219999999</c:v>
                </c:pt>
                <c:pt idx="23361">
                  <c:v>20.192501530000001</c:v>
                </c:pt>
                <c:pt idx="23362">
                  <c:v>20.192991079999999</c:v>
                </c:pt>
                <c:pt idx="23363">
                  <c:v>20.193480869999998</c:v>
                </c:pt>
                <c:pt idx="23364">
                  <c:v>20.193970910000001</c:v>
                </c:pt>
                <c:pt idx="23365">
                  <c:v>20.194461199999999</c:v>
                </c:pt>
                <c:pt idx="23366">
                  <c:v>20.19495174</c:v>
                </c:pt>
                <c:pt idx="23367">
                  <c:v>20.19544252</c:v>
                </c:pt>
                <c:pt idx="23368">
                  <c:v>20.195933549999999</c:v>
                </c:pt>
                <c:pt idx="23369">
                  <c:v>20.196424830000002</c:v>
                </c:pt>
                <c:pt idx="23370">
                  <c:v>20.196916349999999</c:v>
                </c:pt>
                <c:pt idx="23371">
                  <c:v>20.197408119999999</c:v>
                </c:pt>
                <c:pt idx="23372">
                  <c:v>20.197900140000002</c:v>
                </c:pt>
                <c:pt idx="23373">
                  <c:v>20.198392399999999</c:v>
                </c:pt>
                <c:pt idx="23374">
                  <c:v>20.19888491</c:v>
                </c:pt>
                <c:pt idx="23375">
                  <c:v>20.199377670000001</c:v>
                </c:pt>
                <c:pt idx="23376">
                  <c:v>20.199870690000001</c:v>
                </c:pt>
                <c:pt idx="23377">
                  <c:v>20.200363939999999</c:v>
                </c:pt>
                <c:pt idx="23378">
                  <c:v>20.20085744</c:v>
                </c:pt>
                <c:pt idx="23379">
                  <c:v>20.20135118</c:v>
                </c:pt>
                <c:pt idx="23380">
                  <c:v>20.201845169999999</c:v>
                </c:pt>
                <c:pt idx="23381">
                  <c:v>20.20233941</c:v>
                </c:pt>
                <c:pt idx="23382">
                  <c:v>20.202833890000001</c:v>
                </c:pt>
                <c:pt idx="23383">
                  <c:v>20.203328620000001</c:v>
                </c:pt>
                <c:pt idx="23384">
                  <c:v>20.2038236</c:v>
                </c:pt>
                <c:pt idx="23385">
                  <c:v>20.204318820000001</c:v>
                </c:pt>
                <c:pt idx="23386">
                  <c:v>20.204814290000002</c:v>
                </c:pt>
                <c:pt idx="23387">
                  <c:v>20.205310000000001</c:v>
                </c:pt>
                <c:pt idx="23388">
                  <c:v>20.20580597</c:v>
                </c:pt>
                <c:pt idx="23389">
                  <c:v>20.206302180000002</c:v>
                </c:pt>
                <c:pt idx="23390">
                  <c:v>20.206798630000002</c:v>
                </c:pt>
                <c:pt idx="23391">
                  <c:v>20.207295330000001</c:v>
                </c:pt>
                <c:pt idx="23392">
                  <c:v>20.20779228</c:v>
                </c:pt>
                <c:pt idx="23393">
                  <c:v>20.20828947</c:v>
                </c:pt>
                <c:pt idx="23394">
                  <c:v>20.208786910000001</c:v>
                </c:pt>
                <c:pt idx="23395">
                  <c:v>20.2092846</c:v>
                </c:pt>
                <c:pt idx="23396">
                  <c:v>20.209782539999999</c:v>
                </c:pt>
                <c:pt idx="23397">
                  <c:v>20.210280709999999</c:v>
                </c:pt>
                <c:pt idx="23398">
                  <c:v>20.21077914</c:v>
                </c:pt>
                <c:pt idx="23399">
                  <c:v>20.211277809999999</c:v>
                </c:pt>
                <c:pt idx="23400">
                  <c:v>20.211776749999999</c:v>
                </c:pt>
                <c:pt idx="23401">
                  <c:v>20.212275909999999</c:v>
                </c:pt>
                <c:pt idx="23402">
                  <c:v>20.212775319999999</c:v>
                </c:pt>
                <c:pt idx="23403">
                  <c:v>20.213274980000001</c:v>
                </c:pt>
                <c:pt idx="23404">
                  <c:v>20.213774879999999</c:v>
                </c:pt>
                <c:pt idx="23405">
                  <c:v>20.21427503</c:v>
                </c:pt>
                <c:pt idx="23406">
                  <c:v>20.21477543</c:v>
                </c:pt>
                <c:pt idx="23407">
                  <c:v>20.215276070000002</c:v>
                </c:pt>
                <c:pt idx="23408">
                  <c:v>20.215776959999999</c:v>
                </c:pt>
                <c:pt idx="23409">
                  <c:v>20.216278089999999</c:v>
                </c:pt>
                <c:pt idx="23410">
                  <c:v>20.216779469999999</c:v>
                </c:pt>
                <c:pt idx="23411">
                  <c:v>20.217281100000001</c:v>
                </c:pt>
                <c:pt idx="23412">
                  <c:v>20.217782969999998</c:v>
                </c:pt>
                <c:pt idx="23413">
                  <c:v>20.218285089999998</c:v>
                </c:pt>
                <c:pt idx="23414">
                  <c:v>20.218787450000001</c:v>
                </c:pt>
                <c:pt idx="23415">
                  <c:v>20.219290059999999</c:v>
                </c:pt>
                <c:pt idx="23416">
                  <c:v>20.21979292</c:v>
                </c:pt>
                <c:pt idx="23417">
                  <c:v>20.220296019999999</c:v>
                </c:pt>
                <c:pt idx="23418">
                  <c:v>20.220799370000002</c:v>
                </c:pt>
                <c:pt idx="23419">
                  <c:v>20.221302959999999</c:v>
                </c:pt>
                <c:pt idx="23420">
                  <c:v>20.2218068</c:v>
                </c:pt>
                <c:pt idx="23421">
                  <c:v>20.222310889999999</c:v>
                </c:pt>
                <c:pt idx="23422">
                  <c:v>20.222815220000001</c:v>
                </c:pt>
                <c:pt idx="23423">
                  <c:v>20.223319799999999</c:v>
                </c:pt>
                <c:pt idx="23424">
                  <c:v>20.223824629999999</c:v>
                </c:pt>
                <c:pt idx="23425">
                  <c:v>20.224329699999998</c:v>
                </c:pt>
                <c:pt idx="23426">
                  <c:v>20.22483502</c:v>
                </c:pt>
                <c:pt idx="23427">
                  <c:v>20.225340580000001</c:v>
                </c:pt>
                <c:pt idx="23428">
                  <c:v>20.225846390000001</c:v>
                </c:pt>
                <c:pt idx="23429">
                  <c:v>20.226352439999999</c:v>
                </c:pt>
                <c:pt idx="23430">
                  <c:v>20.226858740000001</c:v>
                </c:pt>
                <c:pt idx="23431">
                  <c:v>20.227365280000001</c:v>
                </c:pt>
                <c:pt idx="23432">
                  <c:v>20.22787207</c:v>
                </c:pt>
                <c:pt idx="23433">
                  <c:v>20.228379100000002</c:v>
                </c:pt>
                <c:pt idx="23434">
                  <c:v>20.22888639</c:v>
                </c:pt>
                <c:pt idx="23435">
                  <c:v>20.229393909999999</c:v>
                </c:pt>
                <c:pt idx="23436">
                  <c:v>20.229901680000001</c:v>
                </c:pt>
                <c:pt idx="23437">
                  <c:v>20.230409699999999</c:v>
                </c:pt>
                <c:pt idx="23438">
                  <c:v>20.23091797</c:v>
                </c:pt>
                <c:pt idx="23439">
                  <c:v>20.231426469999999</c:v>
                </c:pt>
                <c:pt idx="23440">
                  <c:v>20.231935230000001</c:v>
                </c:pt>
                <c:pt idx="23441">
                  <c:v>20.232444229999999</c:v>
                </c:pt>
                <c:pt idx="23442">
                  <c:v>20.232953479999999</c:v>
                </c:pt>
                <c:pt idx="23443">
                  <c:v>20.233462970000001</c:v>
                </c:pt>
                <c:pt idx="23444">
                  <c:v>20.233972699999999</c:v>
                </c:pt>
                <c:pt idx="23445">
                  <c:v>20.23448269</c:v>
                </c:pt>
                <c:pt idx="23446">
                  <c:v>20.234992909999999</c:v>
                </c:pt>
                <c:pt idx="23447">
                  <c:v>20.235503390000002</c:v>
                </c:pt>
                <c:pt idx="23448">
                  <c:v>20.23601412</c:v>
                </c:pt>
                <c:pt idx="23449">
                  <c:v>20.23652508</c:v>
                </c:pt>
                <c:pt idx="23450">
                  <c:v>20.237036289999999</c:v>
                </c:pt>
                <c:pt idx="23451">
                  <c:v>20.237547750000001</c:v>
                </c:pt>
                <c:pt idx="23452">
                  <c:v>20.238059450000002</c:v>
                </c:pt>
                <c:pt idx="23453">
                  <c:v>20.238571390000001</c:v>
                </c:pt>
                <c:pt idx="23454">
                  <c:v>20.239083579999999</c:v>
                </c:pt>
                <c:pt idx="23455">
                  <c:v>20.23959602</c:v>
                </c:pt>
                <c:pt idx="23456">
                  <c:v>20.2401087</c:v>
                </c:pt>
                <c:pt idx="23457">
                  <c:v>20.24062163</c:v>
                </c:pt>
                <c:pt idx="23458">
                  <c:v>20.241134800000001</c:v>
                </c:pt>
                <c:pt idx="23459">
                  <c:v>20.241648210000001</c:v>
                </c:pt>
                <c:pt idx="23460">
                  <c:v>20.242161880000001</c:v>
                </c:pt>
                <c:pt idx="23461">
                  <c:v>20.242675779999999</c:v>
                </c:pt>
                <c:pt idx="23462">
                  <c:v>20.243189940000001</c:v>
                </c:pt>
                <c:pt idx="23463">
                  <c:v>20.24370433</c:v>
                </c:pt>
                <c:pt idx="23464">
                  <c:v>20.244218979999999</c:v>
                </c:pt>
                <c:pt idx="23465">
                  <c:v>20.244733870000001</c:v>
                </c:pt>
                <c:pt idx="23466">
                  <c:v>20.245249000000001</c:v>
                </c:pt>
                <c:pt idx="23467">
                  <c:v>20.245764380000001</c:v>
                </c:pt>
                <c:pt idx="23468">
                  <c:v>20.246279999999999</c:v>
                </c:pt>
                <c:pt idx="23469">
                  <c:v>20.24679587</c:v>
                </c:pt>
                <c:pt idx="23470">
                  <c:v>20.247311979999999</c:v>
                </c:pt>
                <c:pt idx="23471">
                  <c:v>20.247828340000002</c:v>
                </c:pt>
                <c:pt idx="23472">
                  <c:v>20.248344960000001</c:v>
                </c:pt>
                <c:pt idx="23473">
                  <c:v>20.248861810000001</c:v>
                </c:pt>
                <c:pt idx="23474">
                  <c:v>20.2493789</c:v>
                </c:pt>
                <c:pt idx="23475">
                  <c:v>20.249896240000002</c:v>
                </c:pt>
                <c:pt idx="23476">
                  <c:v>20.250413819999999</c:v>
                </c:pt>
                <c:pt idx="23477">
                  <c:v>20.250931649999998</c:v>
                </c:pt>
                <c:pt idx="23478">
                  <c:v>20.25144972</c:v>
                </c:pt>
                <c:pt idx="23479">
                  <c:v>20.251968040000001</c:v>
                </c:pt>
                <c:pt idx="23480">
                  <c:v>20.252486600000001</c:v>
                </c:pt>
                <c:pt idx="23481">
                  <c:v>20.25300541</c:v>
                </c:pt>
                <c:pt idx="23482">
                  <c:v>20.253524460000001</c:v>
                </c:pt>
                <c:pt idx="23483">
                  <c:v>20.254043759999998</c:v>
                </c:pt>
                <c:pt idx="23484">
                  <c:v>20.254563300000001</c:v>
                </c:pt>
                <c:pt idx="23485">
                  <c:v>20.255083089999999</c:v>
                </c:pt>
                <c:pt idx="23486">
                  <c:v>20.25560312</c:v>
                </c:pt>
                <c:pt idx="23487">
                  <c:v>20.2561234</c:v>
                </c:pt>
                <c:pt idx="23488">
                  <c:v>20.256643919999998</c:v>
                </c:pt>
                <c:pt idx="23489">
                  <c:v>20.25716469</c:v>
                </c:pt>
                <c:pt idx="23490">
                  <c:v>20.2576857</c:v>
                </c:pt>
                <c:pt idx="23491">
                  <c:v>20.258206950000002</c:v>
                </c:pt>
                <c:pt idx="23492">
                  <c:v>20.25872845</c:v>
                </c:pt>
                <c:pt idx="23493">
                  <c:v>20.2592502</c:v>
                </c:pt>
                <c:pt idx="23494">
                  <c:v>20.25977219</c:v>
                </c:pt>
                <c:pt idx="23495">
                  <c:v>20.260294420000001</c:v>
                </c:pt>
                <c:pt idx="23496">
                  <c:v>20.260816909999999</c:v>
                </c:pt>
                <c:pt idx="23497">
                  <c:v>20.261339639999999</c:v>
                </c:pt>
                <c:pt idx="23498">
                  <c:v>20.261862600000001</c:v>
                </c:pt>
                <c:pt idx="23499">
                  <c:v>20.262385810000001</c:v>
                </c:pt>
                <c:pt idx="23500">
                  <c:v>20.262909270000002</c:v>
                </c:pt>
                <c:pt idx="23501">
                  <c:v>20.26343297</c:v>
                </c:pt>
                <c:pt idx="23502">
                  <c:v>20.263956919999998</c:v>
                </c:pt>
                <c:pt idx="23503">
                  <c:v>20.264481109999998</c:v>
                </c:pt>
                <c:pt idx="23504">
                  <c:v>20.265005540000001</c:v>
                </c:pt>
                <c:pt idx="23505">
                  <c:v>20.265530219999999</c:v>
                </c:pt>
                <c:pt idx="23506">
                  <c:v>20.266055139999999</c:v>
                </c:pt>
                <c:pt idx="23507">
                  <c:v>20.266580309999998</c:v>
                </c:pt>
                <c:pt idx="23508">
                  <c:v>20.26710572</c:v>
                </c:pt>
                <c:pt idx="23509">
                  <c:v>20.267631380000001</c:v>
                </c:pt>
                <c:pt idx="23510">
                  <c:v>20.26815728</c:v>
                </c:pt>
                <c:pt idx="23511">
                  <c:v>20.268683429999999</c:v>
                </c:pt>
                <c:pt idx="23512">
                  <c:v>20.26920981</c:v>
                </c:pt>
                <c:pt idx="23513">
                  <c:v>20.26973645</c:v>
                </c:pt>
                <c:pt idx="23514">
                  <c:v>20.270263329999999</c:v>
                </c:pt>
                <c:pt idx="23515">
                  <c:v>20.27079045</c:v>
                </c:pt>
                <c:pt idx="23516">
                  <c:v>20.271317809999999</c:v>
                </c:pt>
                <c:pt idx="23517">
                  <c:v>20.271845419999998</c:v>
                </c:pt>
                <c:pt idx="23518">
                  <c:v>20.27237328</c:v>
                </c:pt>
                <c:pt idx="23519">
                  <c:v>20.27290138</c:v>
                </c:pt>
                <c:pt idx="23520">
                  <c:v>20.27342973</c:v>
                </c:pt>
                <c:pt idx="23521">
                  <c:v>20.273958319999998</c:v>
                </c:pt>
                <c:pt idx="23522">
                  <c:v>20.274487149999999</c:v>
                </c:pt>
                <c:pt idx="23523">
                  <c:v>20.275016229999999</c:v>
                </c:pt>
                <c:pt idx="23524">
                  <c:v>20.27554555</c:v>
                </c:pt>
                <c:pt idx="23525">
                  <c:v>20.276075110000001</c:v>
                </c:pt>
                <c:pt idx="23526">
                  <c:v>20.27660492</c:v>
                </c:pt>
                <c:pt idx="23527">
                  <c:v>20.277134969999999</c:v>
                </c:pt>
                <c:pt idx="23528">
                  <c:v>20.27766527</c:v>
                </c:pt>
                <c:pt idx="23529">
                  <c:v>20.27819581</c:v>
                </c:pt>
                <c:pt idx="23530">
                  <c:v>20.278726590000002</c:v>
                </c:pt>
                <c:pt idx="23531">
                  <c:v>20.279257619999999</c:v>
                </c:pt>
                <c:pt idx="23532">
                  <c:v>20.279788889999999</c:v>
                </c:pt>
                <c:pt idx="23533">
                  <c:v>20.280320400000001</c:v>
                </c:pt>
                <c:pt idx="23534">
                  <c:v>20.280852159999998</c:v>
                </c:pt>
                <c:pt idx="23535">
                  <c:v>20.281384169999999</c:v>
                </c:pt>
                <c:pt idx="23536">
                  <c:v>20.281916410000001</c:v>
                </c:pt>
                <c:pt idx="23537">
                  <c:v>20.282448899999999</c:v>
                </c:pt>
                <c:pt idx="23538">
                  <c:v>20.282981639999999</c:v>
                </c:pt>
                <c:pt idx="23539">
                  <c:v>20.283514619999998</c:v>
                </c:pt>
                <c:pt idx="23540">
                  <c:v>20.284047839999999</c:v>
                </c:pt>
                <c:pt idx="23541">
                  <c:v>20.284581299999999</c:v>
                </c:pt>
                <c:pt idx="23542">
                  <c:v>20.285115009999998</c:v>
                </c:pt>
                <c:pt idx="23543">
                  <c:v>20.28564897</c:v>
                </c:pt>
                <c:pt idx="23544">
                  <c:v>20.286183179999998</c:v>
                </c:pt>
                <c:pt idx="23545">
                  <c:v>20.286717620000001</c:v>
                </c:pt>
                <c:pt idx="23546">
                  <c:v>20.287252299999999</c:v>
                </c:pt>
                <c:pt idx="23547">
                  <c:v>20.287787229999999</c:v>
                </c:pt>
                <c:pt idx="23548">
                  <c:v>20.288322399999998</c:v>
                </c:pt>
                <c:pt idx="23549">
                  <c:v>20.28885782</c:v>
                </c:pt>
                <c:pt idx="23550">
                  <c:v>20.289393480000001</c:v>
                </c:pt>
                <c:pt idx="23551">
                  <c:v>20.28992938</c:v>
                </c:pt>
                <c:pt idx="23552">
                  <c:v>20.290465529999999</c:v>
                </c:pt>
                <c:pt idx="23553">
                  <c:v>20.291001919999999</c:v>
                </c:pt>
                <c:pt idx="23554">
                  <c:v>20.291538549999999</c:v>
                </c:pt>
                <c:pt idx="23555">
                  <c:v>20.292075430000001</c:v>
                </c:pt>
                <c:pt idx="23556">
                  <c:v>20.292612550000001</c:v>
                </c:pt>
                <c:pt idx="23557">
                  <c:v>20.29314991</c:v>
                </c:pt>
                <c:pt idx="23558">
                  <c:v>20.293687519999999</c:v>
                </c:pt>
                <c:pt idx="23559">
                  <c:v>20.294225369999999</c:v>
                </c:pt>
                <c:pt idx="23560">
                  <c:v>20.294763459999999</c:v>
                </c:pt>
                <c:pt idx="23561">
                  <c:v>20.295301800000001</c:v>
                </c:pt>
                <c:pt idx="23562">
                  <c:v>20.295840380000001</c:v>
                </c:pt>
                <c:pt idx="23563">
                  <c:v>20.296379210000001</c:v>
                </c:pt>
                <c:pt idx="23564">
                  <c:v>20.296918269999999</c:v>
                </c:pt>
                <c:pt idx="23565">
                  <c:v>20.29745759</c:v>
                </c:pt>
                <c:pt idx="23566">
                  <c:v>20.29799714</c:v>
                </c:pt>
                <c:pt idx="23567">
                  <c:v>20.298536940000002</c:v>
                </c:pt>
                <c:pt idx="23568">
                  <c:v>20.29907699</c:v>
                </c:pt>
                <c:pt idx="23569">
                  <c:v>20.29961728</c:v>
                </c:pt>
                <c:pt idx="23570">
                  <c:v>20.300157800000001</c:v>
                </c:pt>
                <c:pt idx="23571">
                  <c:v>20.300698570000002</c:v>
                </c:pt>
                <c:pt idx="23572">
                  <c:v>20.301239590000002</c:v>
                </c:pt>
                <c:pt idx="23573">
                  <c:v>20.301780839999999</c:v>
                </c:pt>
                <c:pt idx="23574">
                  <c:v>20.30232234</c:v>
                </c:pt>
                <c:pt idx="23575">
                  <c:v>20.30286409</c:v>
                </c:pt>
                <c:pt idx="23576">
                  <c:v>20.303406070000001</c:v>
                </c:pt>
                <c:pt idx="23577">
                  <c:v>20.303948299999998</c:v>
                </c:pt>
                <c:pt idx="23578">
                  <c:v>20.304490779999998</c:v>
                </c:pt>
                <c:pt idx="23579">
                  <c:v>20.30503349</c:v>
                </c:pt>
                <c:pt idx="23580">
                  <c:v>20.30557645</c:v>
                </c:pt>
                <c:pt idx="23581">
                  <c:v>20.306119649999999</c:v>
                </c:pt>
                <c:pt idx="23582">
                  <c:v>20.306663100000002</c:v>
                </c:pt>
                <c:pt idx="23583">
                  <c:v>20.307206789999999</c:v>
                </c:pt>
                <c:pt idx="23584">
                  <c:v>20.307750720000001</c:v>
                </c:pt>
                <c:pt idx="23585">
                  <c:v>20.308294889999999</c:v>
                </c:pt>
                <c:pt idx="23586">
                  <c:v>20.30883931</c:v>
                </c:pt>
                <c:pt idx="23587">
                  <c:v>20.309383969999999</c:v>
                </c:pt>
                <c:pt idx="23588">
                  <c:v>20.30992887</c:v>
                </c:pt>
                <c:pt idx="23589">
                  <c:v>20.31047401</c:v>
                </c:pt>
                <c:pt idx="23590">
                  <c:v>20.311019399999999</c:v>
                </c:pt>
                <c:pt idx="23591">
                  <c:v>20.311565030000001</c:v>
                </c:pt>
                <c:pt idx="23592">
                  <c:v>20.312110919999999</c:v>
                </c:pt>
                <c:pt idx="23593">
                  <c:v>20.312657040000001</c:v>
                </c:pt>
                <c:pt idx="23594">
                  <c:v>20.313203399999999</c:v>
                </c:pt>
                <c:pt idx="23595">
                  <c:v>20.313749999999999</c:v>
                </c:pt>
                <c:pt idx="23596">
                  <c:v>20.314296850000002</c:v>
                </c:pt>
                <c:pt idx="23597">
                  <c:v>20.314843929999999</c:v>
                </c:pt>
                <c:pt idx="23598">
                  <c:v>20.315391259999998</c:v>
                </c:pt>
                <c:pt idx="23599">
                  <c:v>20.315938840000001</c:v>
                </c:pt>
                <c:pt idx="23600">
                  <c:v>20.316486650000002</c:v>
                </c:pt>
                <c:pt idx="23601">
                  <c:v>20.317034710000001</c:v>
                </c:pt>
                <c:pt idx="23602">
                  <c:v>20.31758301</c:v>
                </c:pt>
                <c:pt idx="23603">
                  <c:v>20.318131560000001</c:v>
                </c:pt>
                <c:pt idx="23604">
                  <c:v>20.31868034</c:v>
                </c:pt>
                <c:pt idx="23605">
                  <c:v>20.319229369999999</c:v>
                </c:pt>
                <c:pt idx="23606">
                  <c:v>20.319778639999999</c:v>
                </c:pt>
                <c:pt idx="23607">
                  <c:v>20.320328159999999</c:v>
                </c:pt>
                <c:pt idx="23608">
                  <c:v>20.320877920000001</c:v>
                </c:pt>
                <c:pt idx="23609">
                  <c:v>20.321427920000001</c:v>
                </c:pt>
                <c:pt idx="23610">
                  <c:v>20.32197816</c:v>
                </c:pt>
                <c:pt idx="23611">
                  <c:v>20.322528640000002</c:v>
                </c:pt>
                <c:pt idx="23612">
                  <c:v>20.323079369999999</c:v>
                </c:pt>
                <c:pt idx="23613">
                  <c:v>20.323630340000001</c:v>
                </c:pt>
                <c:pt idx="23614">
                  <c:v>20.324181549999999</c:v>
                </c:pt>
                <c:pt idx="23615">
                  <c:v>20.324732999999998</c:v>
                </c:pt>
                <c:pt idx="23616">
                  <c:v>20.325284709999998</c:v>
                </c:pt>
                <c:pt idx="23617">
                  <c:v>20.325836649999999</c:v>
                </c:pt>
                <c:pt idx="23618">
                  <c:v>20.326388829999999</c:v>
                </c:pt>
                <c:pt idx="23619">
                  <c:v>20.326941260000002</c:v>
                </c:pt>
                <c:pt idx="23620">
                  <c:v>20.327493919999998</c:v>
                </c:pt>
                <c:pt idx="23621">
                  <c:v>20.328046830000002</c:v>
                </c:pt>
                <c:pt idx="23622">
                  <c:v>20.32859998</c:v>
                </c:pt>
                <c:pt idx="23623">
                  <c:v>20.32915337</c:v>
                </c:pt>
                <c:pt idx="23624">
                  <c:v>20.32970701</c:v>
                </c:pt>
                <c:pt idx="23625">
                  <c:v>20.330260880000001</c:v>
                </c:pt>
                <c:pt idx="23626">
                  <c:v>20.330815000000001</c:v>
                </c:pt>
                <c:pt idx="23627">
                  <c:v>20.331369370000001</c:v>
                </c:pt>
                <c:pt idx="23628">
                  <c:v>20.331923969999998</c:v>
                </c:pt>
                <c:pt idx="23629">
                  <c:v>20.332478810000001</c:v>
                </c:pt>
                <c:pt idx="23630">
                  <c:v>20.3330339</c:v>
                </c:pt>
                <c:pt idx="23631">
                  <c:v>20.333589230000001</c:v>
                </c:pt>
                <c:pt idx="23632">
                  <c:v>20.334144800000001</c:v>
                </c:pt>
                <c:pt idx="23633">
                  <c:v>20.33470062</c:v>
                </c:pt>
                <c:pt idx="23634">
                  <c:v>20.33525667</c:v>
                </c:pt>
                <c:pt idx="23635">
                  <c:v>20.335812969999999</c:v>
                </c:pt>
                <c:pt idx="23636">
                  <c:v>20.336369510000001</c:v>
                </c:pt>
                <c:pt idx="23637">
                  <c:v>20.336926290000001</c:v>
                </c:pt>
                <c:pt idx="23638">
                  <c:v>20.33748332</c:v>
                </c:pt>
                <c:pt idx="23639">
                  <c:v>20.338040580000001</c:v>
                </c:pt>
                <c:pt idx="23640">
                  <c:v>20.33859811</c:v>
                </c:pt>
                <c:pt idx="23641">
                  <c:v>20.339155860000002</c:v>
                </c:pt>
                <c:pt idx="23642">
                  <c:v>20.339713849999999</c:v>
                </c:pt>
                <c:pt idx="23643">
                  <c:v>20.340272079999998</c:v>
                </c:pt>
                <c:pt idx="23644">
                  <c:v>20.340830560000001</c:v>
                </c:pt>
                <c:pt idx="23645">
                  <c:v>20.341389270000001</c:v>
                </c:pt>
                <c:pt idx="23646">
                  <c:v>20.34194823</c:v>
                </c:pt>
                <c:pt idx="23647">
                  <c:v>20.342507430000001</c:v>
                </c:pt>
                <c:pt idx="23648">
                  <c:v>20.343066879999999</c:v>
                </c:pt>
                <c:pt idx="23649">
                  <c:v>20.343626560000001</c:v>
                </c:pt>
                <c:pt idx="23650">
                  <c:v>20.344186489999998</c:v>
                </c:pt>
                <c:pt idx="23651">
                  <c:v>20.344746659999998</c:v>
                </c:pt>
                <c:pt idx="23652">
                  <c:v>20.34530706</c:v>
                </c:pt>
                <c:pt idx="23653">
                  <c:v>20.345867720000001</c:v>
                </c:pt>
                <c:pt idx="23654">
                  <c:v>20.34642861</c:v>
                </c:pt>
                <c:pt idx="23655">
                  <c:v>20.346989740000001</c:v>
                </c:pt>
                <c:pt idx="23656">
                  <c:v>20.347551119999999</c:v>
                </c:pt>
                <c:pt idx="23657">
                  <c:v>20.348112740000001</c:v>
                </c:pt>
                <c:pt idx="23658">
                  <c:v>20.348674599999999</c:v>
                </c:pt>
                <c:pt idx="23659">
                  <c:v>20.349236699999999</c:v>
                </c:pt>
                <c:pt idx="23660">
                  <c:v>20.349799040000001</c:v>
                </c:pt>
                <c:pt idx="23661">
                  <c:v>20.350361620000001</c:v>
                </c:pt>
                <c:pt idx="23662">
                  <c:v>20.350924450000001</c:v>
                </c:pt>
                <c:pt idx="23663">
                  <c:v>20.351487519999999</c:v>
                </c:pt>
                <c:pt idx="23664">
                  <c:v>20.35205084</c:v>
                </c:pt>
                <c:pt idx="23665">
                  <c:v>20.352614389999999</c:v>
                </c:pt>
                <c:pt idx="23666">
                  <c:v>20.35317818</c:v>
                </c:pt>
                <c:pt idx="23667">
                  <c:v>20.35374221</c:v>
                </c:pt>
                <c:pt idx="23668">
                  <c:v>20.354306489999999</c:v>
                </c:pt>
                <c:pt idx="23669">
                  <c:v>20.354870999999999</c:v>
                </c:pt>
                <c:pt idx="23670">
                  <c:v>20.355435759999999</c:v>
                </c:pt>
                <c:pt idx="23671">
                  <c:v>20.356000760000001</c:v>
                </c:pt>
                <c:pt idx="23672">
                  <c:v>20.356566000000001</c:v>
                </c:pt>
                <c:pt idx="23673">
                  <c:v>20.35713148</c:v>
                </c:pt>
                <c:pt idx="23674">
                  <c:v>20.3576972</c:v>
                </c:pt>
                <c:pt idx="23675">
                  <c:v>20.35826316</c:v>
                </c:pt>
                <c:pt idx="23676">
                  <c:v>20.358829369999999</c:v>
                </c:pt>
                <c:pt idx="23677">
                  <c:v>20.35939582</c:v>
                </c:pt>
                <c:pt idx="23678">
                  <c:v>20.359962500000002</c:v>
                </c:pt>
                <c:pt idx="23679">
                  <c:v>20.36052943</c:v>
                </c:pt>
                <c:pt idx="23680">
                  <c:v>20.3610966</c:v>
                </c:pt>
                <c:pt idx="23681">
                  <c:v>20.361664009999998</c:v>
                </c:pt>
                <c:pt idx="23682">
                  <c:v>20.362231659999999</c:v>
                </c:pt>
                <c:pt idx="23683">
                  <c:v>20.362799559999999</c:v>
                </c:pt>
                <c:pt idx="23684">
                  <c:v>20.36336769</c:v>
                </c:pt>
                <c:pt idx="23685">
                  <c:v>20.36393606</c:v>
                </c:pt>
                <c:pt idx="23686">
                  <c:v>20.36450468</c:v>
                </c:pt>
                <c:pt idx="23687">
                  <c:v>20.365073540000001</c:v>
                </c:pt>
                <c:pt idx="23688">
                  <c:v>20.365642650000002</c:v>
                </c:pt>
                <c:pt idx="23689">
                  <c:v>20.36621199</c:v>
                </c:pt>
                <c:pt idx="23690">
                  <c:v>20.366781570000001</c:v>
                </c:pt>
                <c:pt idx="23691">
                  <c:v>20.36735139</c:v>
                </c:pt>
                <c:pt idx="23692">
                  <c:v>20.367921450000001</c:v>
                </c:pt>
                <c:pt idx="23693">
                  <c:v>20.36849175</c:v>
                </c:pt>
                <c:pt idx="23694">
                  <c:v>20.3690623</c:v>
                </c:pt>
                <c:pt idx="23695">
                  <c:v>20.36963308</c:v>
                </c:pt>
                <c:pt idx="23696">
                  <c:v>20.37020411</c:v>
                </c:pt>
                <c:pt idx="23697">
                  <c:v>20.37077537</c:v>
                </c:pt>
                <c:pt idx="23698">
                  <c:v>20.371346880000001</c:v>
                </c:pt>
                <c:pt idx="23699">
                  <c:v>20.37191863</c:v>
                </c:pt>
                <c:pt idx="23700">
                  <c:v>20.372490620000001</c:v>
                </c:pt>
                <c:pt idx="23701">
                  <c:v>20.37306285</c:v>
                </c:pt>
                <c:pt idx="23702">
                  <c:v>20.373635320000002</c:v>
                </c:pt>
                <c:pt idx="23703">
                  <c:v>20.374208029999998</c:v>
                </c:pt>
                <c:pt idx="23704">
                  <c:v>20.374780980000001</c:v>
                </c:pt>
                <c:pt idx="23705">
                  <c:v>20.375354170000001</c:v>
                </c:pt>
                <c:pt idx="23706">
                  <c:v>20.375927600000001</c:v>
                </c:pt>
                <c:pt idx="23707">
                  <c:v>20.376501279999999</c:v>
                </c:pt>
                <c:pt idx="23708">
                  <c:v>20.377075189999999</c:v>
                </c:pt>
                <c:pt idx="23709">
                  <c:v>20.377649349999999</c:v>
                </c:pt>
                <c:pt idx="23710">
                  <c:v>20.378223739999999</c:v>
                </c:pt>
                <c:pt idx="23711">
                  <c:v>20.378798379999999</c:v>
                </c:pt>
                <c:pt idx="23712">
                  <c:v>20.379373269999999</c:v>
                </c:pt>
                <c:pt idx="23713">
                  <c:v>20.379948379999998</c:v>
                </c:pt>
                <c:pt idx="23714">
                  <c:v>20.380523740000001</c:v>
                </c:pt>
                <c:pt idx="23715">
                  <c:v>20.381099339999999</c:v>
                </c:pt>
                <c:pt idx="23716">
                  <c:v>20.381675179999998</c:v>
                </c:pt>
                <c:pt idx="23717">
                  <c:v>20.38225126</c:v>
                </c:pt>
                <c:pt idx="23718">
                  <c:v>20.382827580000001</c:v>
                </c:pt>
                <c:pt idx="23719">
                  <c:v>20.38340414</c:v>
                </c:pt>
                <c:pt idx="23720">
                  <c:v>20.383980940000001</c:v>
                </c:pt>
                <c:pt idx="23721">
                  <c:v>20.38455798</c:v>
                </c:pt>
                <c:pt idx="23722">
                  <c:v>20.385135259999998</c:v>
                </c:pt>
                <c:pt idx="23723">
                  <c:v>20.385712779999999</c:v>
                </c:pt>
                <c:pt idx="23724">
                  <c:v>20.386290540000001</c:v>
                </c:pt>
                <c:pt idx="23725">
                  <c:v>20.386868539999998</c:v>
                </c:pt>
                <c:pt idx="23726">
                  <c:v>20.387446780000001</c:v>
                </c:pt>
                <c:pt idx="23727">
                  <c:v>20.38802527</c:v>
                </c:pt>
                <c:pt idx="23728">
                  <c:v>20.38860399</c:v>
                </c:pt>
                <c:pt idx="23729">
                  <c:v>20.389182949999999</c:v>
                </c:pt>
                <c:pt idx="23730">
                  <c:v>20.389762149999999</c:v>
                </c:pt>
                <c:pt idx="23731">
                  <c:v>20.390341599999999</c:v>
                </c:pt>
                <c:pt idx="23732">
                  <c:v>20.390921280000001</c:v>
                </c:pt>
                <c:pt idx="23733">
                  <c:v>20.3915012</c:v>
                </c:pt>
                <c:pt idx="23734">
                  <c:v>20.39208137</c:v>
                </c:pt>
                <c:pt idx="23735">
                  <c:v>20.39266177</c:v>
                </c:pt>
                <c:pt idx="23736">
                  <c:v>20.393242430000001</c:v>
                </c:pt>
                <c:pt idx="23737">
                  <c:v>20.393823309999998</c:v>
                </c:pt>
                <c:pt idx="23738">
                  <c:v>20.394404430000002</c:v>
                </c:pt>
                <c:pt idx="23739">
                  <c:v>20.394985800000001</c:v>
                </c:pt>
                <c:pt idx="23740">
                  <c:v>20.395567400000001</c:v>
                </c:pt>
                <c:pt idx="23741">
                  <c:v>20.39614924</c:v>
                </c:pt>
                <c:pt idx="23742">
                  <c:v>20.396731330000001</c:v>
                </c:pt>
                <c:pt idx="23743">
                  <c:v>20.397313650000001</c:v>
                </c:pt>
                <c:pt idx="23744">
                  <c:v>20.397896209999999</c:v>
                </c:pt>
                <c:pt idx="23745">
                  <c:v>20.39847902</c:v>
                </c:pt>
                <c:pt idx="23746">
                  <c:v>20.399062059999999</c:v>
                </c:pt>
                <c:pt idx="23747">
                  <c:v>20.399645339999999</c:v>
                </c:pt>
                <c:pt idx="23748">
                  <c:v>20.400228869999999</c:v>
                </c:pt>
                <c:pt idx="23749">
                  <c:v>20.400812630000001</c:v>
                </c:pt>
                <c:pt idx="23750">
                  <c:v>20.401396630000001</c:v>
                </c:pt>
                <c:pt idx="23751">
                  <c:v>20.401980869999999</c:v>
                </c:pt>
                <c:pt idx="23752">
                  <c:v>20.40256535</c:v>
                </c:pt>
                <c:pt idx="23753">
                  <c:v>20.40315008</c:v>
                </c:pt>
                <c:pt idx="23754">
                  <c:v>20.403735040000001</c:v>
                </c:pt>
                <c:pt idx="23755">
                  <c:v>20.404320240000001</c:v>
                </c:pt>
                <c:pt idx="23756">
                  <c:v>20.404905679999999</c:v>
                </c:pt>
                <c:pt idx="23757">
                  <c:v>20.405491359999999</c:v>
                </c:pt>
                <c:pt idx="23758">
                  <c:v>20.406077280000002</c:v>
                </c:pt>
                <c:pt idx="23759">
                  <c:v>20.406663439999999</c:v>
                </c:pt>
                <c:pt idx="23760">
                  <c:v>20.407249849999999</c:v>
                </c:pt>
                <c:pt idx="23761">
                  <c:v>20.407836490000001</c:v>
                </c:pt>
                <c:pt idx="23762">
                  <c:v>20.408423370000001</c:v>
                </c:pt>
                <c:pt idx="23763">
                  <c:v>20.40901049</c:v>
                </c:pt>
                <c:pt idx="23764">
                  <c:v>20.40959784</c:v>
                </c:pt>
                <c:pt idx="23765">
                  <c:v>20.410185439999999</c:v>
                </c:pt>
                <c:pt idx="23766">
                  <c:v>20.410773280000001</c:v>
                </c:pt>
                <c:pt idx="23767">
                  <c:v>20.41136135</c:v>
                </c:pt>
                <c:pt idx="23768">
                  <c:v>20.411949669999998</c:v>
                </c:pt>
                <c:pt idx="23769">
                  <c:v>20.412538219999998</c:v>
                </c:pt>
                <c:pt idx="23770">
                  <c:v>20.413127020000001</c:v>
                </c:pt>
                <c:pt idx="23771">
                  <c:v>20.413716050000001</c:v>
                </c:pt>
                <c:pt idx="23772">
                  <c:v>20.41430532</c:v>
                </c:pt>
                <c:pt idx="23773">
                  <c:v>20.414894830000001</c:v>
                </c:pt>
                <c:pt idx="23774">
                  <c:v>20.415484580000001</c:v>
                </c:pt>
                <c:pt idx="23775">
                  <c:v>20.41607458</c:v>
                </c:pt>
                <c:pt idx="23776">
                  <c:v>20.41666481</c:v>
                </c:pt>
                <c:pt idx="23777">
                  <c:v>20.417255269999998</c:v>
                </c:pt>
                <c:pt idx="23778">
                  <c:v>20.417845979999999</c:v>
                </c:pt>
                <c:pt idx="23779">
                  <c:v>20.418436929999999</c:v>
                </c:pt>
                <c:pt idx="23780">
                  <c:v>20.41902812</c:v>
                </c:pt>
                <c:pt idx="23781">
                  <c:v>20.419619539999999</c:v>
                </c:pt>
                <c:pt idx="23782">
                  <c:v>20.420211210000002</c:v>
                </c:pt>
                <c:pt idx="23783">
                  <c:v>20.420803110000001</c:v>
                </c:pt>
                <c:pt idx="23784">
                  <c:v>20.421395270000001</c:v>
                </c:pt>
                <c:pt idx="23785">
                  <c:v>20.421987649999998</c:v>
                </c:pt>
                <c:pt idx="23786">
                  <c:v>20.422580270000001</c:v>
                </c:pt>
                <c:pt idx="23787">
                  <c:v>20.423173129999999</c:v>
                </c:pt>
                <c:pt idx="23788">
                  <c:v>20.423766229999998</c:v>
                </c:pt>
                <c:pt idx="23789">
                  <c:v>20.42435957</c:v>
                </c:pt>
                <c:pt idx="23790">
                  <c:v>20.42495315</c:v>
                </c:pt>
                <c:pt idx="23791">
                  <c:v>20.425546969999999</c:v>
                </c:pt>
                <c:pt idx="23792">
                  <c:v>20.426141019999999</c:v>
                </c:pt>
                <c:pt idx="23793">
                  <c:v>20.426735310000002</c:v>
                </c:pt>
                <c:pt idx="23794">
                  <c:v>20.42732985</c:v>
                </c:pt>
                <c:pt idx="23795">
                  <c:v>20.427924619999999</c:v>
                </c:pt>
                <c:pt idx="23796">
                  <c:v>20.42851963</c:v>
                </c:pt>
                <c:pt idx="23797">
                  <c:v>20.42911488</c:v>
                </c:pt>
                <c:pt idx="23798">
                  <c:v>20.429710369999999</c:v>
                </c:pt>
                <c:pt idx="23799">
                  <c:v>20.430306099999999</c:v>
                </c:pt>
                <c:pt idx="23800">
                  <c:v>20.430902060000001</c:v>
                </c:pt>
                <c:pt idx="23801">
                  <c:v>20.431498269999999</c:v>
                </c:pt>
                <c:pt idx="23802">
                  <c:v>20.432094710000001</c:v>
                </c:pt>
                <c:pt idx="23803">
                  <c:v>20.432691389999999</c:v>
                </c:pt>
                <c:pt idx="23804">
                  <c:v>20.433288319999999</c:v>
                </c:pt>
                <c:pt idx="23805">
                  <c:v>20.433885480000001</c:v>
                </c:pt>
                <c:pt idx="23806">
                  <c:v>20.43448287</c:v>
                </c:pt>
                <c:pt idx="23807">
                  <c:v>20.435080509999999</c:v>
                </c:pt>
                <c:pt idx="23808">
                  <c:v>20.4356784</c:v>
                </c:pt>
                <c:pt idx="23809">
                  <c:v>20.436276509999999</c:v>
                </c:pt>
                <c:pt idx="23810">
                  <c:v>20.43687487</c:v>
                </c:pt>
                <c:pt idx="23811">
                  <c:v>20.43747346</c:v>
                </c:pt>
                <c:pt idx="23812">
                  <c:v>20.438072290000001</c:v>
                </c:pt>
                <c:pt idx="23813">
                  <c:v>20.438671360000001</c:v>
                </c:pt>
                <c:pt idx="23814">
                  <c:v>20.439270659999998</c:v>
                </c:pt>
                <c:pt idx="23815">
                  <c:v>20.439870209999999</c:v>
                </c:pt>
                <c:pt idx="23816">
                  <c:v>20.44046999</c:v>
                </c:pt>
                <c:pt idx="23817">
                  <c:v>20.441070020000002</c:v>
                </c:pt>
                <c:pt idx="23818">
                  <c:v>20.44167028</c:v>
                </c:pt>
                <c:pt idx="23819">
                  <c:v>20.442270780000001</c:v>
                </c:pt>
                <c:pt idx="23820">
                  <c:v>20.44287151</c:v>
                </c:pt>
                <c:pt idx="23821">
                  <c:v>20.443472490000001</c:v>
                </c:pt>
                <c:pt idx="23822">
                  <c:v>20.444073700000001</c:v>
                </c:pt>
                <c:pt idx="23823">
                  <c:v>20.444675159999999</c:v>
                </c:pt>
                <c:pt idx="23824">
                  <c:v>20.445276849999999</c:v>
                </c:pt>
                <c:pt idx="23825">
                  <c:v>20.445878780000001</c:v>
                </c:pt>
                <c:pt idx="23826">
                  <c:v>20.446480940000001</c:v>
                </c:pt>
                <c:pt idx="23827">
                  <c:v>20.44708335</c:v>
                </c:pt>
                <c:pt idx="23828">
                  <c:v>20.44768599</c:v>
                </c:pt>
                <c:pt idx="23829">
                  <c:v>20.44828888</c:v>
                </c:pt>
                <c:pt idx="23830">
                  <c:v>20.448892000000001</c:v>
                </c:pt>
                <c:pt idx="23831">
                  <c:v>20.44949536</c:v>
                </c:pt>
                <c:pt idx="23832">
                  <c:v>20.450098969999999</c:v>
                </c:pt>
                <c:pt idx="23833">
                  <c:v>20.450702799999998</c:v>
                </c:pt>
                <c:pt idx="23834">
                  <c:v>20.45130687</c:v>
                </c:pt>
                <c:pt idx="23835">
                  <c:v>20.45191118</c:v>
                </c:pt>
                <c:pt idx="23836">
                  <c:v>20.452515729999998</c:v>
                </c:pt>
                <c:pt idx="23837">
                  <c:v>20.453120519999999</c:v>
                </c:pt>
                <c:pt idx="23838">
                  <c:v>20.453725540000001</c:v>
                </c:pt>
                <c:pt idx="23839">
                  <c:v>20.454330809999998</c:v>
                </c:pt>
                <c:pt idx="23840">
                  <c:v>20.454936310000001</c:v>
                </c:pt>
                <c:pt idx="23841">
                  <c:v>20.455542049999998</c:v>
                </c:pt>
                <c:pt idx="23842">
                  <c:v>20.456148020000001</c:v>
                </c:pt>
                <c:pt idx="23843">
                  <c:v>20.456754239999999</c:v>
                </c:pt>
                <c:pt idx="23844">
                  <c:v>20.457360690000002</c:v>
                </c:pt>
                <c:pt idx="23845">
                  <c:v>20.457967379999999</c:v>
                </c:pt>
                <c:pt idx="23846">
                  <c:v>20.458574309999999</c:v>
                </c:pt>
                <c:pt idx="23847">
                  <c:v>20.459181470000001</c:v>
                </c:pt>
                <c:pt idx="23848">
                  <c:v>20.459788880000001</c:v>
                </c:pt>
                <c:pt idx="23849">
                  <c:v>20.46039652</c:v>
                </c:pt>
                <c:pt idx="23850">
                  <c:v>20.4610044</c:v>
                </c:pt>
                <c:pt idx="23851">
                  <c:v>20.461612519999999</c:v>
                </c:pt>
                <c:pt idx="23852">
                  <c:v>20.462220869999999</c:v>
                </c:pt>
                <c:pt idx="23853">
                  <c:v>20.462829459999998</c:v>
                </c:pt>
                <c:pt idx="23854">
                  <c:v>20.463438289999999</c:v>
                </c:pt>
                <c:pt idx="23855">
                  <c:v>20.464047359999999</c:v>
                </c:pt>
                <c:pt idx="23856">
                  <c:v>20.464656680000001</c:v>
                </c:pt>
                <c:pt idx="23857">
                  <c:v>20.46526622</c:v>
                </c:pt>
                <c:pt idx="23858">
                  <c:v>20.465876009999999</c:v>
                </c:pt>
                <c:pt idx="23859">
                  <c:v>20.466486020000001</c:v>
                </c:pt>
                <c:pt idx="23860">
                  <c:v>20.46709628</c:v>
                </c:pt>
                <c:pt idx="23861">
                  <c:v>20.467706769999999</c:v>
                </c:pt>
                <c:pt idx="23862">
                  <c:v>20.468317500000001</c:v>
                </c:pt>
                <c:pt idx="23863">
                  <c:v>20.468928470000002</c:v>
                </c:pt>
                <c:pt idx="23864">
                  <c:v>20.46953968</c:v>
                </c:pt>
                <c:pt idx="23865">
                  <c:v>20.470151120000001</c:v>
                </c:pt>
                <c:pt idx="23866">
                  <c:v>20.470762799999999</c:v>
                </c:pt>
                <c:pt idx="23867">
                  <c:v>20.47137472</c:v>
                </c:pt>
                <c:pt idx="23868">
                  <c:v>20.471986869999999</c:v>
                </c:pt>
                <c:pt idx="23869">
                  <c:v>20.47259927</c:v>
                </c:pt>
                <c:pt idx="23870">
                  <c:v>20.473211899999999</c:v>
                </c:pt>
                <c:pt idx="23871">
                  <c:v>20.473824759999999</c:v>
                </c:pt>
                <c:pt idx="23872">
                  <c:v>20.474437869999999</c:v>
                </c:pt>
                <c:pt idx="23873">
                  <c:v>20.47505121</c:v>
                </c:pt>
                <c:pt idx="23874">
                  <c:v>20.47566479</c:v>
                </c:pt>
                <c:pt idx="23875">
                  <c:v>20.476278610000001</c:v>
                </c:pt>
                <c:pt idx="23876">
                  <c:v>20.476892660000001</c:v>
                </c:pt>
                <c:pt idx="23877">
                  <c:v>20.477506949999999</c:v>
                </c:pt>
                <c:pt idx="23878">
                  <c:v>20.478121479999999</c:v>
                </c:pt>
                <c:pt idx="23879">
                  <c:v>20.478736250000001</c:v>
                </c:pt>
                <c:pt idx="23880">
                  <c:v>20.479351260000001</c:v>
                </c:pt>
                <c:pt idx="23881">
                  <c:v>20.4799665</c:v>
                </c:pt>
                <c:pt idx="23882">
                  <c:v>20.48058198</c:v>
                </c:pt>
                <c:pt idx="23883">
                  <c:v>20.481197689999998</c:v>
                </c:pt>
                <c:pt idx="23884">
                  <c:v>20.481813639999999</c:v>
                </c:pt>
                <c:pt idx="23885">
                  <c:v>20.482429830000001</c:v>
                </c:pt>
                <c:pt idx="23886">
                  <c:v>20.483046250000001</c:v>
                </c:pt>
                <c:pt idx="23887">
                  <c:v>20.48366292</c:v>
                </c:pt>
                <c:pt idx="23888">
                  <c:v>20.484279820000001</c:v>
                </c:pt>
                <c:pt idx="23889">
                  <c:v>20.48489695</c:v>
                </c:pt>
                <c:pt idx="23890">
                  <c:v>20.48551432</c:v>
                </c:pt>
                <c:pt idx="23891">
                  <c:v>20.486131929999999</c:v>
                </c:pt>
                <c:pt idx="23892">
                  <c:v>20.48674978</c:v>
                </c:pt>
                <c:pt idx="23893">
                  <c:v>20.487367859999999</c:v>
                </c:pt>
                <c:pt idx="23894">
                  <c:v>20.48798618</c:v>
                </c:pt>
                <c:pt idx="23895">
                  <c:v>20.48860474</c:v>
                </c:pt>
                <c:pt idx="23896">
                  <c:v>20.48922353</c:v>
                </c:pt>
                <c:pt idx="23897">
                  <c:v>20.48984256</c:v>
                </c:pt>
                <c:pt idx="23898">
                  <c:v>20.490461830000001</c:v>
                </c:pt>
                <c:pt idx="23899">
                  <c:v>20.49108133</c:v>
                </c:pt>
                <c:pt idx="23900">
                  <c:v>20.491701079999999</c:v>
                </c:pt>
                <c:pt idx="23901">
                  <c:v>20.492321050000001</c:v>
                </c:pt>
                <c:pt idx="23902">
                  <c:v>20.492941269999999</c:v>
                </c:pt>
                <c:pt idx="23903">
                  <c:v>20.493561719999999</c:v>
                </c:pt>
                <c:pt idx="23904">
                  <c:v>20.494182420000001</c:v>
                </c:pt>
                <c:pt idx="23905">
                  <c:v>20.494803340000001</c:v>
                </c:pt>
                <c:pt idx="23906">
                  <c:v>20.495424499999999</c:v>
                </c:pt>
                <c:pt idx="23907">
                  <c:v>20.496045899999999</c:v>
                </c:pt>
                <c:pt idx="23908">
                  <c:v>20.49666753</c:v>
                </c:pt>
                <c:pt idx="23909">
                  <c:v>20.4972894</c:v>
                </c:pt>
                <c:pt idx="23910">
                  <c:v>20.497911510000002</c:v>
                </c:pt>
                <c:pt idx="23911">
                  <c:v>20.498533850000001</c:v>
                </c:pt>
                <c:pt idx="23912">
                  <c:v>20.499156429999999</c:v>
                </c:pt>
                <c:pt idx="23913">
                  <c:v>20.49977925</c:v>
                </c:pt>
                <c:pt idx="23914">
                  <c:v>20.500402300000001</c:v>
                </c:pt>
                <c:pt idx="23915">
                  <c:v>20.501025590000001</c:v>
                </c:pt>
                <c:pt idx="23916">
                  <c:v>20.501649109999999</c:v>
                </c:pt>
                <c:pt idx="23917">
                  <c:v>20.50227288</c:v>
                </c:pt>
                <c:pt idx="23918">
                  <c:v>20.502896870000001</c:v>
                </c:pt>
                <c:pt idx="23919">
                  <c:v>20.503521110000001</c:v>
                </c:pt>
                <c:pt idx="23920">
                  <c:v>20.504145579999999</c:v>
                </c:pt>
                <c:pt idx="23921">
                  <c:v>20.50477029</c:v>
                </c:pt>
                <c:pt idx="23922">
                  <c:v>20.505395230000001</c:v>
                </c:pt>
                <c:pt idx="23923">
                  <c:v>20.506020410000001</c:v>
                </c:pt>
                <c:pt idx="23924">
                  <c:v>20.506645819999999</c:v>
                </c:pt>
                <c:pt idx="23925">
                  <c:v>20.507271469999999</c:v>
                </c:pt>
                <c:pt idx="23926">
                  <c:v>20.507897360000001</c:v>
                </c:pt>
                <c:pt idx="23927">
                  <c:v>20.508523490000002</c:v>
                </c:pt>
                <c:pt idx="23928">
                  <c:v>20.509149860000001</c:v>
                </c:pt>
                <c:pt idx="23929">
                  <c:v>20.509776460000001</c:v>
                </c:pt>
                <c:pt idx="23930">
                  <c:v>20.510403289999999</c:v>
                </c:pt>
                <c:pt idx="23931">
                  <c:v>20.511030359999999</c:v>
                </c:pt>
                <c:pt idx="23932">
                  <c:v>20.511657660000001</c:v>
                </c:pt>
                <c:pt idx="23933">
                  <c:v>20.512285200000001</c:v>
                </c:pt>
                <c:pt idx="23934">
                  <c:v>20.512912979999999</c:v>
                </c:pt>
                <c:pt idx="23935">
                  <c:v>20.513540989999999</c:v>
                </c:pt>
                <c:pt idx="23936">
                  <c:v>20.514169240000001</c:v>
                </c:pt>
                <c:pt idx="23937">
                  <c:v>20.514797720000001</c:v>
                </c:pt>
                <c:pt idx="23938">
                  <c:v>20.515426439999999</c:v>
                </c:pt>
                <c:pt idx="23939">
                  <c:v>20.516055399999999</c:v>
                </c:pt>
                <c:pt idx="23940">
                  <c:v>20.516684590000001</c:v>
                </c:pt>
                <c:pt idx="23941">
                  <c:v>20.517314020000001</c:v>
                </c:pt>
                <c:pt idx="23942">
                  <c:v>20.517943679999998</c:v>
                </c:pt>
                <c:pt idx="23943">
                  <c:v>20.518573580000002</c:v>
                </c:pt>
                <c:pt idx="23944">
                  <c:v>20.519203709999999</c:v>
                </c:pt>
                <c:pt idx="23945">
                  <c:v>20.519834079999999</c:v>
                </c:pt>
                <c:pt idx="23946">
                  <c:v>20.520464690000001</c:v>
                </c:pt>
                <c:pt idx="23947">
                  <c:v>20.52109553</c:v>
                </c:pt>
                <c:pt idx="23948">
                  <c:v>20.521726610000002</c:v>
                </c:pt>
                <c:pt idx="23949">
                  <c:v>20.522357920000001</c:v>
                </c:pt>
                <c:pt idx="23950">
                  <c:v>20.522989469999999</c:v>
                </c:pt>
                <c:pt idx="23951">
                  <c:v>20.523621259999999</c:v>
                </c:pt>
                <c:pt idx="23952">
                  <c:v>20.524253290000001</c:v>
                </c:pt>
                <c:pt idx="23953">
                  <c:v>20.52488555</c:v>
                </c:pt>
                <c:pt idx="23954">
                  <c:v>20.525518040000001</c:v>
                </c:pt>
                <c:pt idx="23955">
                  <c:v>20.526150770000001</c:v>
                </c:pt>
                <c:pt idx="23956">
                  <c:v>20.526783729999998</c:v>
                </c:pt>
                <c:pt idx="23957">
                  <c:v>20.527416930000001</c:v>
                </c:pt>
                <c:pt idx="23958">
                  <c:v>20.528050360000002</c:v>
                </c:pt>
                <c:pt idx="23959">
                  <c:v>20.528684030000001</c:v>
                </c:pt>
                <c:pt idx="23960">
                  <c:v>20.529317930000001</c:v>
                </c:pt>
                <c:pt idx="23961">
                  <c:v>20.52995207</c:v>
                </c:pt>
                <c:pt idx="23962">
                  <c:v>20.530586450000001</c:v>
                </c:pt>
                <c:pt idx="23963">
                  <c:v>20.53122106</c:v>
                </c:pt>
                <c:pt idx="23964">
                  <c:v>20.531855910000001</c:v>
                </c:pt>
                <c:pt idx="23965">
                  <c:v>20.532490989999999</c:v>
                </c:pt>
                <c:pt idx="23966">
                  <c:v>20.533126299999999</c:v>
                </c:pt>
                <c:pt idx="23967">
                  <c:v>20.533761859999998</c:v>
                </c:pt>
                <c:pt idx="23968">
                  <c:v>20.534397640000002</c:v>
                </c:pt>
                <c:pt idx="23969">
                  <c:v>20.53503366</c:v>
                </c:pt>
                <c:pt idx="23970">
                  <c:v>20.53566992</c:v>
                </c:pt>
                <c:pt idx="23971">
                  <c:v>20.536306410000002</c:v>
                </c:pt>
                <c:pt idx="23972">
                  <c:v>20.536943140000002</c:v>
                </c:pt>
                <c:pt idx="23973">
                  <c:v>20.53758011</c:v>
                </c:pt>
                <c:pt idx="23974">
                  <c:v>20.538217299999999</c:v>
                </c:pt>
                <c:pt idx="23975">
                  <c:v>20.538854740000001</c:v>
                </c:pt>
                <c:pt idx="23976">
                  <c:v>20.539492419999998</c:v>
                </c:pt>
                <c:pt idx="23977">
                  <c:v>20.540130319999999</c:v>
                </c:pt>
                <c:pt idx="23978">
                  <c:v>20.540768459999999</c:v>
                </c:pt>
                <c:pt idx="23979">
                  <c:v>20.54140683</c:v>
                </c:pt>
                <c:pt idx="23980">
                  <c:v>20.542045439999999</c:v>
                </c:pt>
                <c:pt idx="23981">
                  <c:v>20.54268429</c:v>
                </c:pt>
                <c:pt idx="23982">
                  <c:v>20.54332337</c:v>
                </c:pt>
                <c:pt idx="23983">
                  <c:v>20.54396268</c:v>
                </c:pt>
                <c:pt idx="23984">
                  <c:v>20.544602229999999</c:v>
                </c:pt>
                <c:pt idx="23985">
                  <c:v>20.545242009999999</c:v>
                </c:pt>
                <c:pt idx="23986">
                  <c:v>20.545882030000001</c:v>
                </c:pt>
                <c:pt idx="23987">
                  <c:v>20.546522280000001</c:v>
                </c:pt>
                <c:pt idx="23988">
                  <c:v>20.54716277</c:v>
                </c:pt>
                <c:pt idx="23989">
                  <c:v>20.54780349</c:v>
                </c:pt>
                <c:pt idx="23990">
                  <c:v>20.548444450000002</c:v>
                </c:pt>
                <c:pt idx="23991">
                  <c:v>20.549085640000001</c:v>
                </c:pt>
                <c:pt idx="23992">
                  <c:v>20.549727069999999</c:v>
                </c:pt>
                <c:pt idx="23993">
                  <c:v>20.550368729999999</c:v>
                </c:pt>
                <c:pt idx="23994">
                  <c:v>20.55101062</c:v>
                </c:pt>
                <c:pt idx="23995">
                  <c:v>20.55165276</c:v>
                </c:pt>
                <c:pt idx="23996">
                  <c:v>20.55229512</c:v>
                </c:pt>
                <c:pt idx="23997">
                  <c:v>20.552937719999999</c:v>
                </c:pt>
                <c:pt idx="23998">
                  <c:v>20.55358056</c:v>
                </c:pt>
                <c:pt idx="23999">
                  <c:v>20.554223619999998</c:v>
                </c:pt>
                <c:pt idx="24000">
                  <c:v>20.55486694</c:v>
                </c:pt>
                <c:pt idx="24001">
                  <c:v>20.555510479999999</c:v>
                </c:pt>
                <c:pt idx="24002">
                  <c:v>20.556154249999999</c:v>
                </c:pt>
                <c:pt idx="24003">
                  <c:v>20.556798260000001</c:v>
                </c:pt>
                <c:pt idx="24004">
                  <c:v>20.557442500000001</c:v>
                </c:pt>
                <c:pt idx="24005">
                  <c:v>20.558086979999999</c:v>
                </c:pt>
                <c:pt idx="24006">
                  <c:v>20.558731689999998</c:v>
                </c:pt>
                <c:pt idx="24007">
                  <c:v>20.559376629999999</c:v>
                </c:pt>
                <c:pt idx="24008">
                  <c:v>20.560021809999999</c:v>
                </c:pt>
                <c:pt idx="24009">
                  <c:v>20.56066723</c:v>
                </c:pt>
                <c:pt idx="24010">
                  <c:v>20.561312879999999</c:v>
                </c:pt>
                <c:pt idx="24011">
                  <c:v>20.56195876</c:v>
                </c:pt>
                <c:pt idx="24012">
                  <c:v>20.562604879999999</c:v>
                </c:pt>
                <c:pt idx="24013">
                  <c:v>20.563251229999999</c:v>
                </c:pt>
                <c:pt idx="24014">
                  <c:v>20.56389781</c:v>
                </c:pt>
                <c:pt idx="24015">
                  <c:v>20.56454463</c:v>
                </c:pt>
                <c:pt idx="24016">
                  <c:v>20.565191689999999</c:v>
                </c:pt>
                <c:pt idx="24017">
                  <c:v>20.565838970000001</c:v>
                </c:pt>
                <c:pt idx="24018">
                  <c:v>20.5664865</c:v>
                </c:pt>
                <c:pt idx="24019">
                  <c:v>20.567134249999999</c:v>
                </c:pt>
                <c:pt idx="24020">
                  <c:v>20.56778224</c:v>
                </c:pt>
                <c:pt idx="24021">
                  <c:v>20.568430469999999</c:v>
                </c:pt>
                <c:pt idx="24022">
                  <c:v>20.56907893</c:v>
                </c:pt>
                <c:pt idx="24023">
                  <c:v>20.569727619999998</c:v>
                </c:pt>
                <c:pt idx="24024">
                  <c:v>20.57037656</c:v>
                </c:pt>
                <c:pt idx="24025">
                  <c:v>20.571025720000002</c:v>
                </c:pt>
                <c:pt idx="24026">
                  <c:v>20.571675110000001</c:v>
                </c:pt>
                <c:pt idx="24027">
                  <c:v>20.572324739999999</c:v>
                </c:pt>
                <c:pt idx="24028">
                  <c:v>20.572974609999999</c:v>
                </c:pt>
                <c:pt idx="24029">
                  <c:v>20.5736247</c:v>
                </c:pt>
                <c:pt idx="24030">
                  <c:v>20.574275029999999</c:v>
                </c:pt>
                <c:pt idx="24031">
                  <c:v>20.5749256</c:v>
                </c:pt>
                <c:pt idx="24032">
                  <c:v>20.575576389999998</c:v>
                </c:pt>
                <c:pt idx="24033">
                  <c:v>20.576227429999999</c:v>
                </c:pt>
                <c:pt idx="24034">
                  <c:v>20.576878690000001</c:v>
                </c:pt>
                <c:pt idx="24035">
                  <c:v>20.577530190000001</c:v>
                </c:pt>
                <c:pt idx="24036">
                  <c:v>20.57818193</c:v>
                </c:pt>
                <c:pt idx="24037">
                  <c:v>20.578833889999999</c:v>
                </c:pt>
                <c:pt idx="24038">
                  <c:v>20.57948609</c:v>
                </c:pt>
                <c:pt idx="24039">
                  <c:v>20.580138529999999</c:v>
                </c:pt>
                <c:pt idx="24040">
                  <c:v>20.5807912</c:v>
                </c:pt>
                <c:pt idx="24041">
                  <c:v>20.581444099999999</c:v>
                </c:pt>
                <c:pt idx="24042">
                  <c:v>20.582097229999999</c:v>
                </c:pt>
                <c:pt idx="24043">
                  <c:v>20.582750600000001</c:v>
                </c:pt>
                <c:pt idx="24044">
                  <c:v>20.5834042</c:v>
                </c:pt>
                <c:pt idx="24045">
                  <c:v>20.584058039999999</c:v>
                </c:pt>
                <c:pt idx="24046">
                  <c:v>20.584712110000002</c:v>
                </c:pt>
                <c:pt idx="24047">
                  <c:v>20.585366409999999</c:v>
                </c:pt>
                <c:pt idx="24048">
                  <c:v>20.586020959999999</c:v>
                </c:pt>
                <c:pt idx="24049">
                  <c:v>20.58667573</c:v>
                </c:pt>
                <c:pt idx="24050">
                  <c:v>20.587330739999999</c:v>
                </c:pt>
                <c:pt idx="24051">
                  <c:v>20.587985979999999</c:v>
                </c:pt>
                <c:pt idx="24052">
                  <c:v>20.588641450000001</c:v>
                </c:pt>
                <c:pt idx="24053">
                  <c:v>20.58929715</c:v>
                </c:pt>
                <c:pt idx="24054">
                  <c:v>20.589953090000002</c:v>
                </c:pt>
                <c:pt idx="24055">
                  <c:v>20.590609260000001</c:v>
                </c:pt>
                <c:pt idx="24056">
                  <c:v>20.591265660000001</c:v>
                </c:pt>
                <c:pt idx="24057">
                  <c:v>20.5919223</c:v>
                </c:pt>
                <c:pt idx="24058">
                  <c:v>20.59257917</c:v>
                </c:pt>
                <c:pt idx="24059">
                  <c:v>20.593236269999998</c:v>
                </c:pt>
                <c:pt idx="24060">
                  <c:v>20.593893609999999</c:v>
                </c:pt>
                <c:pt idx="24061">
                  <c:v>20.59455118</c:v>
                </c:pt>
                <c:pt idx="24062">
                  <c:v>20.595208979999999</c:v>
                </c:pt>
                <c:pt idx="24063">
                  <c:v>20.59586702</c:v>
                </c:pt>
                <c:pt idx="24064">
                  <c:v>20.596525289999999</c:v>
                </c:pt>
                <c:pt idx="24065">
                  <c:v>20.597183789999999</c:v>
                </c:pt>
                <c:pt idx="24066">
                  <c:v>20.597842530000001</c:v>
                </c:pt>
                <c:pt idx="24067">
                  <c:v>20.598501500000001</c:v>
                </c:pt>
                <c:pt idx="24068">
                  <c:v>20.599160699999999</c:v>
                </c:pt>
                <c:pt idx="24069">
                  <c:v>20.599820139999999</c:v>
                </c:pt>
                <c:pt idx="24070">
                  <c:v>20.600479799999999</c:v>
                </c:pt>
                <c:pt idx="24071">
                  <c:v>20.601139700000001</c:v>
                </c:pt>
                <c:pt idx="24072">
                  <c:v>20.601799849999999</c:v>
                </c:pt>
                <c:pt idx="24073">
                  <c:v>20.602460220000001</c:v>
                </c:pt>
                <c:pt idx="24074">
                  <c:v>20.603120820000001</c:v>
                </c:pt>
                <c:pt idx="24075">
                  <c:v>20.603781649999998</c:v>
                </c:pt>
                <c:pt idx="24076">
                  <c:v>20.604442720000002</c:v>
                </c:pt>
                <c:pt idx="24077">
                  <c:v>20.605104019999999</c:v>
                </c:pt>
                <c:pt idx="24078">
                  <c:v>20.605765550000001</c:v>
                </c:pt>
                <c:pt idx="24079">
                  <c:v>20.606427310000001</c:v>
                </c:pt>
                <c:pt idx="24080">
                  <c:v>20.607089309999999</c:v>
                </c:pt>
                <c:pt idx="24081">
                  <c:v>20.607751539999999</c:v>
                </c:pt>
                <c:pt idx="24082">
                  <c:v>20.608414</c:v>
                </c:pt>
                <c:pt idx="24083">
                  <c:v>20.609076699999999</c:v>
                </c:pt>
                <c:pt idx="24084">
                  <c:v>20.609739619999999</c:v>
                </c:pt>
                <c:pt idx="24085">
                  <c:v>20.610402780000001</c:v>
                </c:pt>
                <c:pt idx="24086">
                  <c:v>20.611066180000002</c:v>
                </c:pt>
                <c:pt idx="24087">
                  <c:v>20.611729799999999</c:v>
                </c:pt>
                <c:pt idx="24088">
                  <c:v>20.612393659999999</c:v>
                </c:pt>
                <c:pt idx="24089">
                  <c:v>20.613057749999999</c:v>
                </c:pt>
                <c:pt idx="24090">
                  <c:v>20.613722079999999</c:v>
                </c:pt>
                <c:pt idx="24091">
                  <c:v>20.614386629999998</c:v>
                </c:pt>
                <c:pt idx="24092">
                  <c:v>20.61505142</c:v>
                </c:pt>
                <c:pt idx="24093">
                  <c:v>20.61571644</c:v>
                </c:pt>
                <c:pt idx="24094">
                  <c:v>20.616381700000002</c:v>
                </c:pt>
                <c:pt idx="24095">
                  <c:v>20.61704718</c:v>
                </c:pt>
                <c:pt idx="24096">
                  <c:v>20.617712910000002</c:v>
                </c:pt>
                <c:pt idx="24097">
                  <c:v>20.61837886</c:v>
                </c:pt>
                <c:pt idx="24098">
                  <c:v>20.61904505</c:v>
                </c:pt>
                <c:pt idx="24099">
                  <c:v>20.619711460000001</c:v>
                </c:pt>
                <c:pt idx="24100">
                  <c:v>20.620378110000001</c:v>
                </c:pt>
                <c:pt idx="24101">
                  <c:v>20.621044990000001</c:v>
                </c:pt>
                <c:pt idx="24102">
                  <c:v>20.6217121</c:v>
                </c:pt>
                <c:pt idx="24103">
                  <c:v>20.62237945</c:v>
                </c:pt>
                <c:pt idx="24104">
                  <c:v>20.623047020000001</c:v>
                </c:pt>
                <c:pt idx="24105">
                  <c:v>20.623714830000001</c:v>
                </c:pt>
                <c:pt idx="24106">
                  <c:v>20.624382870000002</c:v>
                </c:pt>
                <c:pt idx="24107">
                  <c:v>20.625051150000001</c:v>
                </c:pt>
                <c:pt idx="24108">
                  <c:v>20.625719650000001</c:v>
                </c:pt>
                <c:pt idx="24109">
                  <c:v>20.626388389999999</c:v>
                </c:pt>
                <c:pt idx="24110">
                  <c:v>20.627057359999998</c:v>
                </c:pt>
                <c:pt idx="24111">
                  <c:v>20.627726559999999</c:v>
                </c:pt>
                <c:pt idx="24112">
                  <c:v>20.628395999999999</c:v>
                </c:pt>
                <c:pt idx="24113">
                  <c:v>20.629065659999998</c:v>
                </c:pt>
                <c:pt idx="24114">
                  <c:v>20.62973556</c:v>
                </c:pt>
                <c:pt idx="24115">
                  <c:v>20.63040569</c:v>
                </c:pt>
                <c:pt idx="24116">
                  <c:v>20.631076050000001</c:v>
                </c:pt>
                <c:pt idx="24117">
                  <c:v>20.63174665</c:v>
                </c:pt>
                <c:pt idx="24118">
                  <c:v>20.63241747</c:v>
                </c:pt>
                <c:pt idx="24119">
                  <c:v>20.633088529999998</c:v>
                </c:pt>
                <c:pt idx="24120">
                  <c:v>20.633759829999999</c:v>
                </c:pt>
                <c:pt idx="24121">
                  <c:v>20.634431360000001</c:v>
                </c:pt>
                <c:pt idx="24122">
                  <c:v>20.635103109999999</c:v>
                </c:pt>
                <c:pt idx="24123">
                  <c:v>20.635775089999999</c:v>
                </c:pt>
                <c:pt idx="24124">
                  <c:v>20.636447310000001</c:v>
                </c:pt>
                <c:pt idx="24125">
                  <c:v>20.637119760000001</c:v>
                </c:pt>
                <c:pt idx="24126">
                  <c:v>20.637792439999998</c:v>
                </c:pt>
                <c:pt idx="24127">
                  <c:v>20.638465350000001</c:v>
                </c:pt>
                <c:pt idx="24128">
                  <c:v>20.639138500000001</c:v>
                </c:pt>
                <c:pt idx="24129">
                  <c:v>20.639811869999999</c:v>
                </c:pt>
                <c:pt idx="24130">
                  <c:v>20.640485479999999</c:v>
                </c:pt>
                <c:pt idx="24131">
                  <c:v>20.64115932</c:v>
                </c:pt>
                <c:pt idx="24132">
                  <c:v>20.641833389999999</c:v>
                </c:pt>
                <c:pt idx="24133">
                  <c:v>20.642507689999999</c:v>
                </c:pt>
                <c:pt idx="24134">
                  <c:v>20.64318222</c:v>
                </c:pt>
                <c:pt idx="24135">
                  <c:v>20.64385699</c:v>
                </c:pt>
                <c:pt idx="24136">
                  <c:v>20.64453198</c:v>
                </c:pt>
                <c:pt idx="24137">
                  <c:v>20.645207209999999</c:v>
                </c:pt>
                <c:pt idx="24138">
                  <c:v>20.645882669999999</c:v>
                </c:pt>
                <c:pt idx="24139">
                  <c:v>20.64655836</c:v>
                </c:pt>
                <c:pt idx="24140">
                  <c:v>20.647234279999999</c:v>
                </c:pt>
                <c:pt idx="24141">
                  <c:v>20.64791044</c:v>
                </c:pt>
                <c:pt idx="24142">
                  <c:v>20.648586819999998</c:v>
                </c:pt>
                <c:pt idx="24143">
                  <c:v>20.649263439999999</c:v>
                </c:pt>
                <c:pt idx="24144">
                  <c:v>20.649940300000001</c:v>
                </c:pt>
                <c:pt idx="24145">
                  <c:v>20.65061738</c:v>
                </c:pt>
                <c:pt idx="24146">
                  <c:v>20.65129469</c:v>
                </c:pt>
                <c:pt idx="24147">
                  <c:v>20.651972229999998</c:v>
                </c:pt>
                <c:pt idx="24148">
                  <c:v>20.652650000000001</c:v>
                </c:pt>
                <c:pt idx="24149">
                  <c:v>20.653328009999999</c:v>
                </c:pt>
                <c:pt idx="24150">
                  <c:v>20.654006240000001</c:v>
                </c:pt>
                <c:pt idx="24151">
                  <c:v>20.654684710000002</c:v>
                </c:pt>
                <c:pt idx="24152">
                  <c:v>20.65536341</c:v>
                </c:pt>
                <c:pt idx="24153">
                  <c:v>20.656042339999999</c:v>
                </c:pt>
                <c:pt idx="24154">
                  <c:v>20.6567215</c:v>
                </c:pt>
                <c:pt idx="24155">
                  <c:v>20.657400890000002</c:v>
                </c:pt>
                <c:pt idx="24156">
                  <c:v>20.658080510000001</c:v>
                </c:pt>
                <c:pt idx="24157">
                  <c:v>20.658760359999999</c:v>
                </c:pt>
                <c:pt idx="24158">
                  <c:v>20.659440440000001</c:v>
                </c:pt>
                <c:pt idx="24159">
                  <c:v>20.660120760000002</c:v>
                </c:pt>
                <c:pt idx="24160">
                  <c:v>20.660801299999999</c:v>
                </c:pt>
                <c:pt idx="24161">
                  <c:v>20.661482079999999</c:v>
                </c:pt>
                <c:pt idx="24162">
                  <c:v>20.66216309</c:v>
                </c:pt>
                <c:pt idx="24163">
                  <c:v>20.662844329999999</c:v>
                </c:pt>
                <c:pt idx="24164">
                  <c:v>20.663525799999999</c:v>
                </c:pt>
                <c:pt idx="24165">
                  <c:v>20.6642075</c:v>
                </c:pt>
                <c:pt idx="24166">
                  <c:v>20.664889429999999</c:v>
                </c:pt>
                <c:pt idx="24167">
                  <c:v>20.665571589999999</c:v>
                </c:pt>
                <c:pt idx="24168">
                  <c:v>20.666253999999999</c:v>
                </c:pt>
                <c:pt idx="24169">
                  <c:v>20.666936620000001</c:v>
                </c:pt>
                <c:pt idx="24170">
                  <c:v>20.667619470000002</c:v>
                </c:pt>
                <c:pt idx="24171">
                  <c:v>20.668302560000001</c:v>
                </c:pt>
                <c:pt idx="24172">
                  <c:v>20.66898587</c:v>
                </c:pt>
                <c:pt idx="24173">
                  <c:v>20.669669420000002</c:v>
                </c:pt>
                <c:pt idx="24174">
                  <c:v>20.67035319</c:v>
                </c:pt>
                <c:pt idx="24175">
                  <c:v>20.671037200000001</c:v>
                </c:pt>
                <c:pt idx="24176">
                  <c:v>20.671721439999999</c:v>
                </c:pt>
                <c:pt idx="24177">
                  <c:v>20.672405909999998</c:v>
                </c:pt>
                <c:pt idx="24178">
                  <c:v>20.673090609999999</c:v>
                </c:pt>
                <c:pt idx="24179">
                  <c:v>20.673775540000001</c:v>
                </c:pt>
                <c:pt idx="24180">
                  <c:v>20.674460700000001</c:v>
                </c:pt>
                <c:pt idx="24181">
                  <c:v>20.675146089999998</c:v>
                </c:pt>
                <c:pt idx="24182">
                  <c:v>20.675831710000001</c:v>
                </c:pt>
                <c:pt idx="24183">
                  <c:v>20.676517560000001</c:v>
                </c:pt>
                <c:pt idx="24184">
                  <c:v>20.677203639999998</c:v>
                </c:pt>
                <c:pt idx="24185">
                  <c:v>20.677889950000001</c:v>
                </c:pt>
                <c:pt idx="24186">
                  <c:v>20.678576490000001</c:v>
                </c:pt>
                <c:pt idx="24187">
                  <c:v>20.67926327</c:v>
                </c:pt>
                <c:pt idx="24188">
                  <c:v>20.679950269999999</c:v>
                </c:pt>
                <c:pt idx="24189">
                  <c:v>20.6806375</c:v>
                </c:pt>
                <c:pt idx="24190">
                  <c:v>20.681324969999999</c:v>
                </c:pt>
                <c:pt idx="24191">
                  <c:v>20.682012660000002</c:v>
                </c:pt>
                <c:pt idx="24192">
                  <c:v>20.6827006</c:v>
                </c:pt>
                <c:pt idx="24193">
                  <c:v>20.683388749999999</c:v>
                </c:pt>
                <c:pt idx="24194">
                  <c:v>20.684077139999999</c:v>
                </c:pt>
                <c:pt idx="24195">
                  <c:v>20.68476575</c:v>
                </c:pt>
                <c:pt idx="24196">
                  <c:v>20.685454589999999</c:v>
                </c:pt>
                <c:pt idx="24197">
                  <c:v>20.68614367</c:v>
                </c:pt>
                <c:pt idx="24198">
                  <c:v>20.686832970000001</c:v>
                </c:pt>
                <c:pt idx="24199">
                  <c:v>20.687522510000001</c:v>
                </c:pt>
                <c:pt idx="24200">
                  <c:v>20.688212270000001</c:v>
                </c:pt>
                <c:pt idx="24201">
                  <c:v>20.68890227</c:v>
                </c:pt>
                <c:pt idx="24202">
                  <c:v>20.689592489999999</c:v>
                </c:pt>
                <c:pt idx="24203">
                  <c:v>20.69028295</c:v>
                </c:pt>
                <c:pt idx="24204">
                  <c:v>20.690973629999998</c:v>
                </c:pt>
                <c:pt idx="24205">
                  <c:v>20.691664549999999</c:v>
                </c:pt>
                <c:pt idx="24206">
                  <c:v>20.692355689999999</c:v>
                </c:pt>
                <c:pt idx="24207">
                  <c:v>20.693047060000001</c:v>
                </c:pt>
                <c:pt idx="24208">
                  <c:v>20.693738669999998</c:v>
                </c:pt>
                <c:pt idx="24209">
                  <c:v>20.694430499999999</c:v>
                </c:pt>
                <c:pt idx="24210">
                  <c:v>20.695122569999999</c:v>
                </c:pt>
                <c:pt idx="24211">
                  <c:v>20.695814859999999</c:v>
                </c:pt>
                <c:pt idx="24212">
                  <c:v>20.69650738</c:v>
                </c:pt>
                <c:pt idx="24213">
                  <c:v>20.697200129999999</c:v>
                </c:pt>
                <c:pt idx="24214">
                  <c:v>20.69789312</c:v>
                </c:pt>
                <c:pt idx="24215">
                  <c:v>20.698586330000001</c:v>
                </c:pt>
                <c:pt idx="24216">
                  <c:v>20.699279789999999</c:v>
                </c:pt>
                <c:pt idx="24217">
                  <c:v>20.699973459999999</c:v>
                </c:pt>
                <c:pt idx="24218">
                  <c:v>20.700667360000001</c:v>
                </c:pt>
                <c:pt idx="24219">
                  <c:v>20.70136149</c:v>
                </c:pt>
                <c:pt idx="24220">
                  <c:v>20.702055850000001</c:v>
                </c:pt>
                <c:pt idx="24221">
                  <c:v>20.702750439999999</c:v>
                </c:pt>
                <c:pt idx="24222">
                  <c:v>20.703445259999999</c:v>
                </c:pt>
                <c:pt idx="24223">
                  <c:v>20.70414031</c:v>
                </c:pt>
                <c:pt idx="24224">
                  <c:v>20.704835580000001</c:v>
                </c:pt>
                <c:pt idx="24225">
                  <c:v>20.705531090000001</c:v>
                </c:pt>
                <c:pt idx="24226">
                  <c:v>20.706226829999999</c:v>
                </c:pt>
                <c:pt idx="24227">
                  <c:v>20.70692279</c:v>
                </c:pt>
                <c:pt idx="24228">
                  <c:v>20.70761899</c:v>
                </c:pt>
                <c:pt idx="24229">
                  <c:v>20.708315410000001</c:v>
                </c:pt>
                <c:pt idx="24230">
                  <c:v>20.70901207</c:v>
                </c:pt>
                <c:pt idx="24231">
                  <c:v>20.70970895</c:v>
                </c:pt>
                <c:pt idx="24232">
                  <c:v>20.710406070000001</c:v>
                </c:pt>
                <c:pt idx="24233">
                  <c:v>20.71110341</c:v>
                </c:pt>
                <c:pt idx="24234">
                  <c:v>20.71180098</c:v>
                </c:pt>
                <c:pt idx="24235">
                  <c:v>20.712498780000001</c:v>
                </c:pt>
                <c:pt idx="24236">
                  <c:v>20.713196809999999</c:v>
                </c:pt>
                <c:pt idx="24237">
                  <c:v>20.71389507</c:v>
                </c:pt>
                <c:pt idx="24238">
                  <c:v>20.714593560000001</c:v>
                </c:pt>
                <c:pt idx="24239">
                  <c:v>20.715292269999999</c:v>
                </c:pt>
                <c:pt idx="24240">
                  <c:v>20.71599123</c:v>
                </c:pt>
                <c:pt idx="24241">
                  <c:v>20.716690409999998</c:v>
                </c:pt>
                <c:pt idx="24242">
                  <c:v>20.71738981</c:v>
                </c:pt>
                <c:pt idx="24243">
                  <c:v>20.718089450000001</c:v>
                </c:pt>
                <c:pt idx="24244">
                  <c:v>20.718789309999998</c:v>
                </c:pt>
                <c:pt idx="24245">
                  <c:v>20.719489400000001</c:v>
                </c:pt>
                <c:pt idx="24246">
                  <c:v>20.72018972</c:v>
                </c:pt>
                <c:pt idx="24247">
                  <c:v>20.720890270000002</c:v>
                </c:pt>
                <c:pt idx="24248">
                  <c:v>20.721591050000001</c:v>
                </c:pt>
                <c:pt idx="24249">
                  <c:v>20.72229205</c:v>
                </c:pt>
                <c:pt idx="24250">
                  <c:v>20.722993290000002</c:v>
                </c:pt>
                <c:pt idx="24251">
                  <c:v>20.72369475</c:v>
                </c:pt>
                <c:pt idx="24252">
                  <c:v>20.72439644</c:v>
                </c:pt>
                <c:pt idx="24253">
                  <c:v>20.725098370000001</c:v>
                </c:pt>
                <c:pt idx="24254">
                  <c:v>20.72580052</c:v>
                </c:pt>
                <c:pt idx="24255">
                  <c:v>20.7265029</c:v>
                </c:pt>
                <c:pt idx="24256">
                  <c:v>20.7272055</c:v>
                </c:pt>
                <c:pt idx="24257">
                  <c:v>20.727908339999999</c:v>
                </c:pt>
                <c:pt idx="24258">
                  <c:v>20.728611409999999</c:v>
                </c:pt>
                <c:pt idx="24259">
                  <c:v>20.7293147</c:v>
                </c:pt>
                <c:pt idx="24260">
                  <c:v>20.730018220000002</c:v>
                </c:pt>
                <c:pt idx="24261">
                  <c:v>20.730721970000001</c:v>
                </c:pt>
                <c:pt idx="24262">
                  <c:v>20.731425949999998</c:v>
                </c:pt>
                <c:pt idx="24263">
                  <c:v>20.732130160000001</c:v>
                </c:pt>
                <c:pt idx="24264">
                  <c:v>20.732834610000001</c:v>
                </c:pt>
                <c:pt idx="24265">
                  <c:v>20.733539279999999</c:v>
                </c:pt>
                <c:pt idx="24266">
                  <c:v>20.73424417</c:v>
                </c:pt>
                <c:pt idx="24267">
                  <c:v>20.734949289999999</c:v>
                </c:pt>
                <c:pt idx="24268">
                  <c:v>20.73565464</c:v>
                </c:pt>
                <c:pt idx="24269">
                  <c:v>20.736360220000002</c:v>
                </c:pt>
                <c:pt idx="24270">
                  <c:v>20.737066030000001</c:v>
                </c:pt>
                <c:pt idx="24271">
                  <c:v>20.737772069999998</c:v>
                </c:pt>
                <c:pt idx="24272">
                  <c:v>20.73847833</c:v>
                </c:pt>
                <c:pt idx="24273">
                  <c:v>20.739184819999998</c:v>
                </c:pt>
                <c:pt idx="24274">
                  <c:v>20.739891539999999</c:v>
                </c:pt>
                <c:pt idx="24275">
                  <c:v>20.74059849</c:v>
                </c:pt>
                <c:pt idx="24276">
                  <c:v>20.741305669999999</c:v>
                </c:pt>
                <c:pt idx="24277">
                  <c:v>20.742013069999999</c:v>
                </c:pt>
                <c:pt idx="24278">
                  <c:v>20.74272071</c:v>
                </c:pt>
                <c:pt idx="24279">
                  <c:v>20.743428569999999</c:v>
                </c:pt>
                <c:pt idx="24280">
                  <c:v>20.744136659999999</c:v>
                </c:pt>
                <c:pt idx="24281">
                  <c:v>20.744844969999999</c:v>
                </c:pt>
                <c:pt idx="24282">
                  <c:v>20.745553520000001</c:v>
                </c:pt>
                <c:pt idx="24283">
                  <c:v>20.746262290000001</c:v>
                </c:pt>
                <c:pt idx="24284">
                  <c:v>20.746971290000001</c:v>
                </c:pt>
                <c:pt idx="24285">
                  <c:v>20.747680519999999</c:v>
                </c:pt>
                <c:pt idx="24286">
                  <c:v>20.748389979999999</c:v>
                </c:pt>
                <c:pt idx="24287">
                  <c:v>20.74909967</c:v>
                </c:pt>
                <c:pt idx="24288">
                  <c:v>20.749809590000002</c:v>
                </c:pt>
                <c:pt idx="24289">
                  <c:v>20.750519740000001</c:v>
                </c:pt>
                <c:pt idx="24290">
                  <c:v>20.751230100000001</c:v>
                </c:pt>
                <c:pt idx="24291">
                  <c:v>20.751940699999999</c:v>
                </c:pt>
                <c:pt idx="24292">
                  <c:v>20.752651530000001</c:v>
                </c:pt>
                <c:pt idx="24293">
                  <c:v>20.753362580000001</c:v>
                </c:pt>
                <c:pt idx="24294">
                  <c:v>20.754073859999998</c:v>
                </c:pt>
                <c:pt idx="24295">
                  <c:v>20.75478537</c:v>
                </c:pt>
                <c:pt idx="24296">
                  <c:v>20.755497099999999</c:v>
                </c:pt>
                <c:pt idx="24297">
                  <c:v>20.756209070000001</c:v>
                </c:pt>
                <c:pt idx="24298">
                  <c:v>20.756921259999999</c:v>
                </c:pt>
                <c:pt idx="24299">
                  <c:v>20.757633680000001</c:v>
                </c:pt>
                <c:pt idx="24300">
                  <c:v>20.758346320000001</c:v>
                </c:pt>
                <c:pt idx="24301">
                  <c:v>20.759059199999999</c:v>
                </c:pt>
                <c:pt idx="24302">
                  <c:v>20.759772300000002</c:v>
                </c:pt>
                <c:pt idx="24303">
                  <c:v>20.760485630000002</c:v>
                </c:pt>
                <c:pt idx="24304">
                  <c:v>20.761199189999999</c:v>
                </c:pt>
                <c:pt idx="24305">
                  <c:v>20.761912970000001</c:v>
                </c:pt>
                <c:pt idx="24306">
                  <c:v>20.76262698</c:v>
                </c:pt>
                <c:pt idx="24307">
                  <c:v>20.763341220000001</c:v>
                </c:pt>
                <c:pt idx="24308">
                  <c:v>20.764055689999999</c:v>
                </c:pt>
                <c:pt idx="24309">
                  <c:v>20.764770380000002</c:v>
                </c:pt>
                <c:pt idx="24310">
                  <c:v>20.765485309999999</c:v>
                </c:pt>
                <c:pt idx="24311">
                  <c:v>20.766200449999999</c:v>
                </c:pt>
                <c:pt idx="24312">
                  <c:v>20.766915839999999</c:v>
                </c:pt>
                <c:pt idx="24313">
                  <c:v>20.76763145</c:v>
                </c:pt>
                <c:pt idx="24314">
                  <c:v>20.76834728</c:v>
                </c:pt>
                <c:pt idx="24315">
                  <c:v>20.769063339999999</c:v>
                </c:pt>
                <c:pt idx="24316">
                  <c:v>20.769779620000001</c:v>
                </c:pt>
                <c:pt idx="24317">
                  <c:v>20.770496139999999</c:v>
                </c:pt>
                <c:pt idx="24318">
                  <c:v>20.77121288</c:v>
                </c:pt>
                <c:pt idx="24319">
                  <c:v>20.771929839999999</c:v>
                </c:pt>
                <c:pt idx="24320">
                  <c:v>20.772647039999999</c:v>
                </c:pt>
                <c:pt idx="24321">
                  <c:v>20.77336446</c:v>
                </c:pt>
                <c:pt idx="24322">
                  <c:v>20.774082109999998</c:v>
                </c:pt>
                <c:pt idx="24323">
                  <c:v>20.774799980000001</c:v>
                </c:pt>
                <c:pt idx="24324">
                  <c:v>20.775518080000001</c:v>
                </c:pt>
                <c:pt idx="24325">
                  <c:v>20.776236409999999</c:v>
                </c:pt>
                <c:pt idx="24326">
                  <c:v>20.776954969999998</c:v>
                </c:pt>
                <c:pt idx="24327">
                  <c:v>20.777673750000002</c:v>
                </c:pt>
                <c:pt idx="24328">
                  <c:v>20.778392759999999</c:v>
                </c:pt>
                <c:pt idx="24329">
                  <c:v>20.779112000000001</c:v>
                </c:pt>
                <c:pt idx="24330">
                  <c:v>20.779831470000001</c:v>
                </c:pt>
                <c:pt idx="24331">
                  <c:v>20.780551160000002</c:v>
                </c:pt>
                <c:pt idx="24332">
                  <c:v>20.781271069999999</c:v>
                </c:pt>
                <c:pt idx="24333">
                  <c:v>20.781991219999998</c:v>
                </c:pt>
                <c:pt idx="24334">
                  <c:v>20.782711590000002</c:v>
                </c:pt>
                <c:pt idx="24335">
                  <c:v>20.783432189999999</c:v>
                </c:pt>
                <c:pt idx="24336">
                  <c:v>20.784153029999999</c:v>
                </c:pt>
                <c:pt idx="24337">
                  <c:v>20.784874080000002</c:v>
                </c:pt>
                <c:pt idx="24338">
                  <c:v>20.785595359999999</c:v>
                </c:pt>
                <c:pt idx="24339">
                  <c:v>20.786316859999999</c:v>
                </c:pt>
                <c:pt idx="24340">
                  <c:v>20.787038599999999</c:v>
                </c:pt>
                <c:pt idx="24341">
                  <c:v>20.787760550000002</c:v>
                </c:pt>
                <c:pt idx="24342">
                  <c:v>20.788482739999999</c:v>
                </c:pt>
                <c:pt idx="24343">
                  <c:v>20.789205150000001</c:v>
                </c:pt>
                <c:pt idx="24344">
                  <c:v>20.78992779</c:v>
                </c:pt>
                <c:pt idx="24345">
                  <c:v>20.79065065</c:v>
                </c:pt>
                <c:pt idx="24346">
                  <c:v>20.791373750000002</c:v>
                </c:pt>
                <c:pt idx="24347">
                  <c:v>20.79209706</c:v>
                </c:pt>
                <c:pt idx="24348">
                  <c:v>20.79282061</c:v>
                </c:pt>
                <c:pt idx="24349">
                  <c:v>20.79354438</c:v>
                </c:pt>
                <c:pt idx="24350">
                  <c:v>20.794268379999998</c:v>
                </c:pt>
                <c:pt idx="24351">
                  <c:v>20.7949926</c:v>
                </c:pt>
                <c:pt idx="24352">
                  <c:v>20.79571705</c:v>
                </c:pt>
                <c:pt idx="24353">
                  <c:v>20.796441720000001</c:v>
                </c:pt>
                <c:pt idx="24354">
                  <c:v>20.79716663</c:v>
                </c:pt>
                <c:pt idx="24355">
                  <c:v>20.797891759999999</c:v>
                </c:pt>
                <c:pt idx="24356">
                  <c:v>20.798617109999999</c:v>
                </c:pt>
                <c:pt idx="24357">
                  <c:v>20.79934269</c:v>
                </c:pt>
                <c:pt idx="24358">
                  <c:v>20.800068499999998</c:v>
                </c:pt>
                <c:pt idx="24359">
                  <c:v>20.800794530000001</c:v>
                </c:pt>
                <c:pt idx="24360">
                  <c:v>20.80152081</c:v>
                </c:pt>
                <c:pt idx="24361">
                  <c:v>20.80224729</c:v>
                </c:pt>
                <c:pt idx="24362">
                  <c:v>20.80297401</c:v>
                </c:pt>
                <c:pt idx="24363">
                  <c:v>20.803700939999999</c:v>
                </c:pt>
                <c:pt idx="24364">
                  <c:v>20.80442811</c:v>
                </c:pt>
                <c:pt idx="24365">
                  <c:v>20.805155500000001</c:v>
                </c:pt>
                <c:pt idx="24366">
                  <c:v>20.80588311</c:v>
                </c:pt>
                <c:pt idx="24367">
                  <c:v>20.80661096</c:v>
                </c:pt>
                <c:pt idx="24368">
                  <c:v>20.807339020000001</c:v>
                </c:pt>
                <c:pt idx="24369">
                  <c:v>20.808067319999999</c:v>
                </c:pt>
                <c:pt idx="24370">
                  <c:v>20.808795839999998</c:v>
                </c:pt>
                <c:pt idx="24371">
                  <c:v>20.809524580000001</c:v>
                </c:pt>
                <c:pt idx="24372">
                  <c:v>20.81025356</c:v>
                </c:pt>
                <c:pt idx="24373">
                  <c:v>20.810982750000001</c:v>
                </c:pt>
                <c:pt idx="24374">
                  <c:v>20.811712180000001</c:v>
                </c:pt>
                <c:pt idx="24375">
                  <c:v>20.812441830000001</c:v>
                </c:pt>
                <c:pt idx="24376">
                  <c:v>20.813171700000002</c:v>
                </c:pt>
                <c:pt idx="24377">
                  <c:v>20.8139018</c:v>
                </c:pt>
                <c:pt idx="24378">
                  <c:v>20.81463213</c:v>
                </c:pt>
                <c:pt idx="24379">
                  <c:v>20.81536268</c:v>
                </c:pt>
                <c:pt idx="24380">
                  <c:v>20.816093460000001</c:v>
                </c:pt>
                <c:pt idx="24381">
                  <c:v>20.816824459999999</c:v>
                </c:pt>
                <c:pt idx="24382">
                  <c:v>20.817555689999999</c:v>
                </c:pt>
                <c:pt idx="24383">
                  <c:v>20.81828715</c:v>
                </c:pt>
                <c:pt idx="24384">
                  <c:v>20.819018839999998</c:v>
                </c:pt>
                <c:pt idx="24385">
                  <c:v>20.819750750000001</c:v>
                </c:pt>
                <c:pt idx="24386">
                  <c:v>20.82048288</c:v>
                </c:pt>
                <c:pt idx="24387">
                  <c:v>20.82121523</c:v>
                </c:pt>
                <c:pt idx="24388">
                  <c:v>20.821947819999998</c:v>
                </c:pt>
                <c:pt idx="24389">
                  <c:v>20.82268062</c:v>
                </c:pt>
                <c:pt idx="24390">
                  <c:v>20.82341366</c:v>
                </c:pt>
                <c:pt idx="24391">
                  <c:v>20.82414692</c:v>
                </c:pt>
                <c:pt idx="24392">
                  <c:v>20.824880400000001</c:v>
                </c:pt>
                <c:pt idx="24393">
                  <c:v>20.82561411</c:v>
                </c:pt>
                <c:pt idx="24394">
                  <c:v>20.826348039999999</c:v>
                </c:pt>
                <c:pt idx="24395">
                  <c:v>20.8270822</c:v>
                </c:pt>
                <c:pt idx="24396">
                  <c:v>20.827816590000001</c:v>
                </c:pt>
                <c:pt idx="24397">
                  <c:v>20.8285512</c:v>
                </c:pt>
                <c:pt idx="24398">
                  <c:v>20.82928604</c:v>
                </c:pt>
                <c:pt idx="24399">
                  <c:v>20.8300211</c:v>
                </c:pt>
                <c:pt idx="24400">
                  <c:v>20.83075638</c:v>
                </c:pt>
                <c:pt idx="24401">
                  <c:v>20.831491889999999</c:v>
                </c:pt>
                <c:pt idx="24402">
                  <c:v>20.832227629999998</c:v>
                </c:pt>
                <c:pt idx="24403">
                  <c:v>20.832963589999999</c:v>
                </c:pt>
                <c:pt idx="24404">
                  <c:v>20.83369978</c:v>
                </c:pt>
                <c:pt idx="24405">
                  <c:v>20.834436190000002</c:v>
                </c:pt>
                <c:pt idx="24406">
                  <c:v>20.83517282</c:v>
                </c:pt>
                <c:pt idx="24407">
                  <c:v>20.835909690000001</c:v>
                </c:pt>
                <c:pt idx="24408">
                  <c:v>20.83664679</c:v>
                </c:pt>
                <c:pt idx="24409">
                  <c:v>20.837384100000001</c:v>
                </c:pt>
                <c:pt idx="24410">
                  <c:v>20.83812163</c:v>
                </c:pt>
                <c:pt idx="24411">
                  <c:v>20.83885939</c:v>
                </c:pt>
                <c:pt idx="24412">
                  <c:v>20.839597380000001</c:v>
                </c:pt>
                <c:pt idx="24413">
                  <c:v>20.840335589999999</c:v>
                </c:pt>
                <c:pt idx="24414">
                  <c:v>20.841074030000001</c:v>
                </c:pt>
                <c:pt idx="24415">
                  <c:v>20.841812690000001</c:v>
                </c:pt>
                <c:pt idx="24416">
                  <c:v>20.842551570000001</c:v>
                </c:pt>
                <c:pt idx="24417">
                  <c:v>20.843290679999999</c:v>
                </c:pt>
                <c:pt idx="24418">
                  <c:v>20.844030020000002</c:v>
                </c:pt>
                <c:pt idx="24419">
                  <c:v>20.844769580000001</c:v>
                </c:pt>
                <c:pt idx="24420">
                  <c:v>20.845509360000001</c:v>
                </c:pt>
                <c:pt idx="24421">
                  <c:v>20.846249369999999</c:v>
                </c:pt>
                <c:pt idx="24422">
                  <c:v>20.846989600000001</c:v>
                </c:pt>
                <c:pt idx="24423">
                  <c:v>20.84773006</c:v>
                </c:pt>
                <c:pt idx="24424">
                  <c:v>20.84847074</c:v>
                </c:pt>
                <c:pt idx="24425">
                  <c:v>20.849211650000001</c:v>
                </c:pt>
                <c:pt idx="24426">
                  <c:v>20.849952779999999</c:v>
                </c:pt>
                <c:pt idx="24427">
                  <c:v>20.850694140000002</c:v>
                </c:pt>
                <c:pt idx="24428">
                  <c:v>20.851435720000001</c:v>
                </c:pt>
                <c:pt idx="24429">
                  <c:v>20.852177520000001</c:v>
                </c:pt>
                <c:pt idx="24430">
                  <c:v>20.852919549999999</c:v>
                </c:pt>
                <c:pt idx="24431">
                  <c:v>20.853661809999998</c:v>
                </c:pt>
                <c:pt idx="24432">
                  <c:v>20.854404299999999</c:v>
                </c:pt>
                <c:pt idx="24433">
                  <c:v>20.855146999999999</c:v>
                </c:pt>
                <c:pt idx="24434">
                  <c:v>20.85588993</c:v>
                </c:pt>
                <c:pt idx="24435">
                  <c:v>20.856633080000002</c:v>
                </c:pt>
                <c:pt idx="24436">
                  <c:v>20.85737645</c:v>
                </c:pt>
                <c:pt idx="24437">
                  <c:v>20.85812005</c:v>
                </c:pt>
                <c:pt idx="24438">
                  <c:v>20.858863880000001</c:v>
                </c:pt>
                <c:pt idx="24439">
                  <c:v>20.859607919999998</c:v>
                </c:pt>
                <c:pt idx="24440">
                  <c:v>20.860352200000001</c:v>
                </c:pt>
                <c:pt idx="24441">
                  <c:v>20.86109669</c:v>
                </c:pt>
                <c:pt idx="24442">
                  <c:v>20.86184141</c:v>
                </c:pt>
                <c:pt idx="24443">
                  <c:v>20.862586360000002</c:v>
                </c:pt>
                <c:pt idx="24444">
                  <c:v>20.863331519999999</c:v>
                </c:pt>
                <c:pt idx="24445">
                  <c:v>20.864076919999999</c:v>
                </c:pt>
                <c:pt idx="24446">
                  <c:v>20.864822530000001</c:v>
                </c:pt>
                <c:pt idx="24447">
                  <c:v>20.865568369999998</c:v>
                </c:pt>
                <c:pt idx="24448">
                  <c:v>20.86631444</c:v>
                </c:pt>
                <c:pt idx="24449">
                  <c:v>20.867060729999999</c:v>
                </c:pt>
                <c:pt idx="24450">
                  <c:v>20.867807240000001</c:v>
                </c:pt>
                <c:pt idx="24451">
                  <c:v>20.868553970000001</c:v>
                </c:pt>
                <c:pt idx="24452">
                  <c:v>20.869300930000001</c:v>
                </c:pt>
                <c:pt idx="24453">
                  <c:v>20.87004812</c:v>
                </c:pt>
                <c:pt idx="24454">
                  <c:v>20.870795529999999</c:v>
                </c:pt>
                <c:pt idx="24455">
                  <c:v>20.871543160000002</c:v>
                </c:pt>
                <c:pt idx="24456">
                  <c:v>20.87229103</c:v>
                </c:pt>
                <c:pt idx="24457">
                  <c:v>20.873039110000001</c:v>
                </c:pt>
                <c:pt idx="24458">
                  <c:v>20.873787409999998</c:v>
                </c:pt>
                <c:pt idx="24459">
                  <c:v>20.87453593</c:v>
                </c:pt>
                <c:pt idx="24460">
                  <c:v>20.87528468</c:v>
                </c:pt>
                <c:pt idx="24461">
                  <c:v>20.876033660000001</c:v>
                </c:pt>
                <c:pt idx="24462">
                  <c:v>20.876782850000001</c:v>
                </c:pt>
                <c:pt idx="24463">
                  <c:v>20.87753228</c:v>
                </c:pt>
                <c:pt idx="24464">
                  <c:v>20.878281919999999</c:v>
                </c:pt>
                <c:pt idx="24465">
                  <c:v>20.879031789999999</c:v>
                </c:pt>
                <c:pt idx="24466">
                  <c:v>20.879781879999999</c:v>
                </c:pt>
                <c:pt idx="24467">
                  <c:v>20.88053219</c:v>
                </c:pt>
                <c:pt idx="24468">
                  <c:v>20.881282729999999</c:v>
                </c:pt>
                <c:pt idx="24469">
                  <c:v>20.882033490000001</c:v>
                </c:pt>
                <c:pt idx="24470">
                  <c:v>20.882784480000002</c:v>
                </c:pt>
                <c:pt idx="24471">
                  <c:v>20.883535689999999</c:v>
                </c:pt>
                <c:pt idx="24472">
                  <c:v>20.88428712</c:v>
                </c:pt>
                <c:pt idx="24473">
                  <c:v>20.885038770000001</c:v>
                </c:pt>
                <c:pt idx="24474">
                  <c:v>20.885790650000001</c:v>
                </c:pt>
                <c:pt idx="24475">
                  <c:v>20.88654275</c:v>
                </c:pt>
                <c:pt idx="24476">
                  <c:v>20.887295080000001</c:v>
                </c:pt>
                <c:pt idx="24477">
                  <c:v>20.888047629999999</c:v>
                </c:pt>
                <c:pt idx="24478">
                  <c:v>20.888800400000001</c:v>
                </c:pt>
                <c:pt idx="24479">
                  <c:v>20.88955339</c:v>
                </c:pt>
                <c:pt idx="24480">
                  <c:v>20.89030662</c:v>
                </c:pt>
                <c:pt idx="24481">
                  <c:v>20.891060060000001</c:v>
                </c:pt>
                <c:pt idx="24482">
                  <c:v>20.891813729999999</c:v>
                </c:pt>
                <c:pt idx="24483">
                  <c:v>20.89256761</c:v>
                </c:pt>
                <c:pt idx="24484">
                  <c:v>20.893321719999999</c:v>
                </c:pt>
                <c:pt idx="24485">
                  <c:v>20.89407606</c:v>
                </c:pt>
                <c:pt idx="24486">
                  <c:v>20.89483061</c:v>
                </c:pt>
                <c:pt idx="24487">
                  <c:v>20.895585390000001</c:v>
                </c:pt>
                <c:pt idx="24488">
                  <c:v>20.896340389999999</c:v>
                </c:pt>
                <c:pt idx="24489">
                  <c:v>20.897095620000002</c:v>
                </c:pt>
                <c:pt idx="24490">
                  <c:v>20.897851070000002</c:v>
                </c:pt>
                <c:pt idx="24491">
                  <c:v>20.898606740000002</c:v>
                </c:pt>
                <c:pt idx="24492">
                  <c:v>20.899362629999999</c:v>
                </c:pt>
                <c:pt idx="24493">
                  <c:v>20.90011874</c:v>
                </c:pt>
                <c:pt idx="24494">
                  <c:v>20.900875079999999</c:v>
                </c:pt>
                <c:pt idx="24495">
                  <c:v>20.901631649999999</c:v>
                </c:pt>
                <c:pt idx="24496">
                  <c:v>20.902388429999998</c:v>
                </c:pt>
                <c:pt idx="24497">
                  <c:v>20.903145439999999</c:v>
                </c:pt>
                <c:pt idx="24498">
                  <c:v>20.903902670000001</c:v>
                </c:pt>
                <c:pt idx="24499">
                  <c:v>20.904660119999999</c:v>
                </c:pt>
                <c:pt idx="24500">
                  <c:v>20.905417790000001</c:v>
                </c:pt>
                <c:pt idx="24501">
                  <c:v>20.906175690000001</c:v>
                </c:pt>
                <c:pt idx="24502">
                  <c:v>20.906933810000002</c:v>
                </c:pt>
                <c:pt idx="24503">
                  <c:v>20.907692149999999</c:v>
                </c:pt>
                <c:pt idx="24504">
                  <c:v>20.908450729999998</c:v>
                </c:pt>
                <c:pt idx="24505">
                  <c:v>20.909209520000001</c:v>
                </c:pt>
                <c:pt idx="24506">
                  <c:v>20.90996853</c:v>
                </c:pt>
                <c:pt idx="24507">
                  <c:v>20.91072776</c:v>
                </c:pt>
                <c:pt idx="24508">
                  <c:v>20.911487220000001</c:v>
                </c:pt>
                <c:pt idx="24509">
                  <c:v>20.9122469</c:v>
                </c:pt>
                <c:pt idx="24510">
                  <c:v>20.913006800000002</c:v>
                </c:pt>
                <c:pt idx="24511">
                  <c:v>20.91376692</c:v>
                </c:pt>
                <c:pt idx="24512">
                  <c:v>20.91452726</c:v>
                </c:pt>
                <c:pt idx="24513">
                  <c:v>20.91528783</c:v>
                </c:pt>
                <c:pt idx="24514">
                  <c:v>20.916048620000002</c:v>
                </c:pt>
                <c:pt idx="24515">
                  <c:v>20.916809629999999</c:v>
                </c:pt>
                <c:pt idx="24516">
                  <c:v>20.917570860000001</c:v>
                </c:pt>
                <c:pt idx="24517">
                  <c:v>20.918332320000001</c:v>
                </c:pt>
                <c:pt idx="24518">
                  <c:v>20.919094000000001</c:v>
                </c:pt>
                <c:pt idx="24519">
                  <c:v>20.919855900000002</c:v>
                </c:pt>
                <c:pt idx="24520">
                  <c:v>20.920618019999999</c:v>
                </c:pt>
                <c:pt idx="24521">
                  <c:v>20.921380360000001</c:v>
                </c:pt>
                <c:pt idx="24522">
                  <c:v>20.92214293</c:v>
                </c:pt>
                <c:pt idx="24523">
                  <c:v>20.922905719999999</c:v>
                </c:pt>
                <c:pt idx="24524">
                  <c:v>20.923668729999999</c:v>
                </c:pt>
                <c:pt idx="24525">
                  <c:v>20.92443196</c:v>
                </c:pt>
                <c:pt idx="24526">
                  <c:v>20.925195410000001</c:v>
                </c:pt>
                <c:pt idx="24527">
                  <c:v>20.925959089999999</c:v>
                </c:pt>
                <c:pt idx="24528">
                  <c:v>20.926722999999999</c:v>
                </c:pt>
                <c:pt idx="24529">
                  <c:v>20.927487119999999</c:v>
                </c:pt>
                <c:pt idx="24530">
                  <c:v>20.928251459999998</c:v>
                </c:pt>
                <c:pt idx="24531">
                  <c:v>20.92901603</c:v>
                </c:pt>
                <c:pt idx="24532">
                  <c:v>20.92978081</c:v>
                </c:pt>
                <c:pt idx="24533">
                  <c:v>20.930545819999999</c:v>
                </c:pt>
                <c:pt idx="24534">
                  <c:v>20.931311050000001</c:v>
                </c:pt>
                <c:pt idx="24535">
                  <c:v>20.932076500000001</c:v>
                </c:pt>
                <c:pt idx="24536">
                  <c:v>20.932842170000001</c:v>
                </c:pt>
                <c:pt idx="24537">
                  <c:v>20.933608060000001</c:v>
                </c:pt>
                <c:pt idx="24538">
                  <c:v>20.934374179999999</c:v>
                </c:pt>
                <c:pt idx="24539">
                  <c:v>20.935140520000001</c:v>
                </c:pt>
                <c:pt idx="24540">
                  <c:v>20.93590708</c:v>
                </c:pt>
                <c:pt idx="24541">
                  <c:v>20.936673859999999</c:v>
                </c:pt>
                <c:pt idx="24542">
                  <c:v>20.937440859999999</c:v>
                </c:pt>
                <c:pt idx="24543">
                  <c:v>20.938208079999999</c:v>
                </c:pt>
                <c:pt idx="24544">
                  <c:v>20.93897553</c:v>
                </c:pt>
                <c:pt idx="24545">
                  <c:v>20.939743190000002</c:v>
                </c:pt>
                <c:pt idx="24546">
                  <c:v>20.94051108</c:v>
                </c:pt>
                <c:pt idx="24547">
                  <c:v>20.941279189999999</c:v>
                </c:pt>
                <c:pt idx="24548">
                  <c:v>20.942047519999999</c:v>
                </c:pt>
                <c:pt idx="24549">
                  <c:v>20.942816069999999</c:v>
                </c:pt>
                <c:pt idx="24550">
                  <c:v>20.943584850000001</c:v>
                </c:pt>
                <c:pt idx="24551">
                  <c:v>20.944353840000002</c:v>
                </c:pt>
                <c:pt idx="24552">
                  <c:v>20.945123070000001</c:v>
                </c:pt>
                <c:pt idx="24553">
                  <c:v>20.94589251</c:v>
                </c:pt>
                <c:pt idx="24554">
                  <c:v>20.94666217</c:v>
                </c:pt>
                <c:pt idx="24555">
                  <c:v>20.947432039999999</c:v>
                </c:pt>
                <c:pt idx="24556">
                  <c:v>20.94820215</c:v>
                </c:pt>
                <c:pt idx="24557">
                  <c:v>20.948972470000001</c:v>
                </c:pt>
                <c:pt idx="24558">
                  <c:v>20.949743009999999</c:v>
                </c:pt>
                <c:pt idx="24559">
                  <c:v>20.950513770000001</c:v>
                </c:pt>
                <c:pt idx="24560">
                  <c:v>20.95128476</c:v>
                </c:pt>
                <c:pt idx="24561">
                  <c:v>20.95205597</c:v>
                </c:pt>
                <c:pt idx="24562">
                  <c:v>20.952827389999999</c:v>
                </c:pt>
                <c:pt idx="24563">
                  <c:v>20.95359904</c:v>
                </c:pt>
                <c:pt idx="24564">
                  <c:v>20.954370910000002</c:v>
                </c:pt>
                <c:pt idx="24565">
                  <c:v>20.955143</c:v>
                </c:pt>
                <c:pt idx="24566">
                  <c:v>20.955915310000002</c:v>
                </c:pt>
                <c:pt idx="24567">
                  <c:v>20.956687840000001</c:v>
                </c:pt>
                <c:pt idx="24568">
                  <c:v>20.95746059</c:v>
                </c:pt>
                <c:pt idx="24569">
                  <c:v>20.958233570000001</c:v>
                </c:pt>
                <c:pt idx="24570">
                  <c:v>20.959006760000001</c:v>
                </c:pt>
                <c:pt idx="24571">
                  <c:v>20.959780179999999</c:v>
                </c:pt>
                <c:pt idx="24572">
                  <c:v>20.96055381</c:v>
                </c:pt>
                <c:pt idx="24573">
                  <c:v>20.961327669999999</c:v>
                </c:pt>
                <c:pt idx="24574">
                  <c:v>20.962101749999999</c:v>
                </c:pt>
                <c:pt idx="24575">
                  <c:v>20.962876040000001</c:v>
                </c:pt>
                <c:pt idx="24576">
                  <c:v>20.963650579999999</c:v>
                </c:pt>
                <c:pt idx="24577">
                  <c:v>20.96442532</c:v>
                </c:pt>
                <c:pt idx="24578">
                  <c:v>20.965200280000001</c:v>
                </c:pt>
                <c:pt idx="24579">
                  <c:v>20.965975459999999</c:v>
                </c:pt>
                <c:pt idx="24580">
                  <c:v>20.966750860000001</c:v>
                </c:pt>
                <c:pt idx="24581">
                  <c:v>20.96752648</c:v>
                </c:pt>
                <c:pt idx="24582">
                  <c:v>20.968302319999999</c:v>
                </c:pt>
                <c:pt idx="24583">
                  <c:v>20.969078379999999</c:v>
                </c:pt>
                <c:pt idx="24584">
                  <c:v>20.96985467</c:v>
                </c:pt>
                <c:pt idx="24585">
                  <c:v>20.970631170000001</c:v>
                </c:pt>
                <c:pt idx="24586">
                  <c:v>20.971407889999998</c:v>
                </c:pt>
                <c:pt idx="24587">
                  <c:v>20.972184840000001</c:v>
                </c:pt>
                <c:pt idx="24588">
                  <c:v>20.972961999999999</c:v>
                </c:pt>
                <c:pt idx="24589">
                  <c:v>20.973739389999999</c:v>
                </c:pt>
                <c:pt idx="24590">
                  <c:v>20.974516990000001</c:v>
                </c:pt>
                <c:pt idx="24591">
                  <c:v>20.975294819999998</c:v>
                </c:pt>
                <c:pt idx="24592">
                  <c:v>20.976072859999999</c:v>
                </c:pt>
                <c:pt idx="24593">
                  <c:v>20.97685113</c:v>
                </c:pt>
                <c:pt idx="24594">
                  <c:v>20.977629610000001</c:v>
                </c:pt>
                <c:pt idx="24595">
                  <c:v>20.97840832</c:v>
                </c:pt>
                <c:pt idx="24596">
                  <c:v>20.979187240000002</c:v>
                </c:pt>
                <c:pt idx="24597">
                  <c:v>20.979966390000001</c:v>
                </c:pt>
                <c:pt idx="24598">
                  <c:v>20.980745760000001</c:v>
                </c:pt>
                <c:pt idx="24599">
                  <c:v>20.981525340000001</c:v>
                </c:pt>
                <c:pt idx="24600">
                  <c:v>20.982305159999999</c:v>
                </c:pt>
                <c:pt idx="24601">
                  <c:v>20.983085190000001</c:v>
                </c:pt>
                <c:pt idx="24602">
                  <c:v>20.983865430000002</c:v>
                </c:pt>
                <c:pt idx="24603">
                  <c:v>20.9846459</c:v>
                </c:pt>
                <c:pt idx="24604">
                  <c:v>20.985426589999999</c:v>
                </c:pt>
                <c:pt idx="24605">
                  <c:v>20.986207490000002</c:v>
                </c:pt>
                <c:pt idx="24606">
                  <c:v>20.986988620000002</c:v>
                </c:pt>
                <c:pt idx="24607">
                  <c:v>20.987769960000001</c:v>
                </c:pt>
                <c:pt idx="24608">
                  <c:v>20.988551529999999</c:v>
                </c:pt>
                <c:pt idx="24609">
                  <c:v>20.989333309999999</c:v>
                </c:pt>
                <c:pt idx="24610">
                  <c:v>20.990115320000001</c:v>
                </c:pt>
                <c:pt idx="24611">
                  <c:v>20.990897539999999</c:v>
                </c:pt>
                <c:pt idx="24612">
                  <c:v>20.991679990000002</c:v>
                </c:pt>
                <c:pt idx="24613">
                  <c:v>20.99246265</c:v>
                </c:pt>
                <c:pt idx="24614">
                  <c:v>20.993245529999999</c:v>
                </c:pt>
                <c:pt idx="24615">
                  <c:v>20.99402864</c:v>
                </c:pt>
                <c:pt idx="24616">
                  <c:v>20.99481196</c:v>
                </c:pt>
                <c:pt idx="24617">
                  <c:v>20.9955955</c:v>
                </c:pt>
                <c:pt idx="24618">
                  <c:v>20.996379260000001</c:v>
                </c:pt>
                <c:pt idx="24619">
                  <c:v>20.997163239999999</c:v>
                </c:pt>
                <c:pt idx="24620">
                  <c:v>20.997947450000002</c:v>
                </c:pt>
                <c:pt idx="24621">
                  <c:v>20.99873187</c:v>
                </c:pt>
                <c:pt idx="24622">
                  <c:v>20.999516509999999</c:v>
                </c:pt>
                <c:pt idx="24623">
                  <c:v>21.000301360000002</c:v>
                </c:pt>
                <c:pt idx="24624">
                  <c:v>21.00108646</c:v>
                </c:pt>
                <c:pt idx="24625">
                  <c:v>21.001871749999999</c:v>
                </c:pt>
                <c:pt idx="24626">
                  <c:v>21.00265727</c:v>
                </c:pt>
                <c:pt idx="24627">
                  <c:v>21.003443010000002</c:v>
                </c:pt>
                <c:pt idx="24628">
                  <c:v>21.004228959999999</c:v>
                </c:pt>
                <c:pt idx="24629">
                  <c:v>21.005015140000001</c:v>
                </c:pt>
                <c:pt idx="24630">
                  <c:v>21.005801529999999</c:v>
                </c:pt>
                <c:pt idx="24631">
                  <c:v>21.006588149999999</c:v>
                </c:pt>
                <c:pt idx="24632">
                  <c:v>21.007374980000002</c:v>
                </c:pt>
                <c:pt idx="24633">
                  <c:v>21.008162030000001</c:v>
                </c:pt>
                <c:pt idx="24634">
                  <c:v>21.008949300000001</c:v>
                </c:pt>
                <c:pt idx="24635">
                  <c:v>21.009736790000002</c:v>
                </c:pt>
                <c:pt idx="24636">
                  <c:v>21.010524499999999</c:v>
                </c:pt>
                <c:pt idx="24637">
                  <c:v>21.01131243</c:v>
                </c:pt>
                <c:pt idx="24638">
                  <c:v>21.012100570000001</c:v>
                </c:pt>
                <c:pt idx="24639">
                  <c:v>21.01288894</c:v>
                </c:pt>
                <c:pt idx="24640">
                  <c:v>21.013677520000002</c:v>
                </c:pt>
                <c:pt idx="24641">
                  <c:v>21.014466330000001</c:v>
                </c:pt>
                <c:pt idx="24642">
                  <c:v>21.01525535</c:v>
                </c:pt>
                <c:pt idx="24643">
                  <c:v>21.01604459</c:v>
                </c:pt>
                <c:pt idx="24644">
                  <c:v>21.01683405</c:v>
                </c:pt>
                <c:pt idx="24645">
                  <c:v>21.01762373</c:v>
                </c:pt>
                <c:pt idx="24646">
                  <c:v>21.018413630000001</c:v>
                </c:pt>
                <c:pt idx="24647">
                  <c:v>21.019203749999999</c:v>
                </c:pt>
                <c:pt idx="24648">
                  <c:v>21.019994090000001</c:v>
                </c:pt>
                <c:pt idx="24649">
                  <c:v>21.02078465</c:v>
                </c:pt>
                <c:pt idx="24650">
                  <c:v>21.021575420000001</c:v>
                </c:pt>
                <c:pt idx="24651">
                  <c:v>21.02236641</c:v>
                </c:pt>
                <c:pt idx="24652">
                  <c:v>21.023157619999999</c:v>
                </c:pt>
                <c:pt idx="24653">
                  <c:v>21.023949049999999</c:v>
                </c:pt>
                <c:pt idx="24654">
                  <c:v>21.024740699999999</c:v>
                </c:pt>
                <c:pt idx="24655">
                  <c:v>21.025532559999998</c:v>
                </c:pt>
                <c:pt idx="24656">
                  <c:v>21.026324649999999</c:v>
                </c:pt>
                <c:pt idx="24657">
                  <c:v>21.02711695</c:v>
                </c:pt>
                <c:pt idx="24658">
                  <c:v>21.027909470000001</c:v>
                </c:pt>
                <c:pt idx="24659">
                  <c:v>21.028702209999999</c:v>
                </c:pt>
                <c:pt idx="24660">
                  <c:v>21.029495170000001</c:v>
                </c:pt>
                <c:pt idx="24661">
                  <c:v>21.030288349999999</c:v>
                </c:pt>
                <c:pt idx="24662">
                  <c:v>21.031081740000001</c:v>
                </c:pt>
                <c:pt idx="24663">
                  <c:v>21.03187535</c:v>
                </c:pt>
                <c:pt idx="24664">
                  <c:v>21.032669179999999</c:v>
                </c:pt>
                <c:pt idx="24665">
                  <c:v>21.033463229999999</c:v>
                </c:pt>
                <c:pt idx="24666">
                  <c:v>21.034257499999999</c:v>
                </c:pt>
                <c:pt idx="24667">
                  <c:v>21.035051989999999</c:v>
                </c:pt>
                <c:pt idx="24668">
                  <c:v>21.03584669</c:v>
                </c:pt>
                <c:pt idx="24669">
                  <c:v>21.03664161</c:v>
                </c:pt>
                <c:pt idx="24670">
                  <c:v>21.037436759999999</c:v>
                </c:pt>
                <c:pt idx="24671">
                  <c:v>21.038232109999999</c:v>
                </c:pt>
                <c:pt idx="24672">
                  <c:v>21.039027699999998</c:v>
                </c:pt>
                <c:pt idx="24673">
                  <c:v>21.039823500000001</c:v>
                </c:pt>
                <c:pt idx="24674">
                  <c:v>21.040619509999999</c:v>
                </c:pt>
                <c:pt idx="24675">
                  <c:v>21.041415740000001</c:v>
                </c:pt>
                <c:pt idx="24676">
                  <c:v>21.042212190000001</c:v>
                </c:pt>
                <c:pt idx="24677">
                  <c:v>21.04300886</c:v>
                </c:pt>
                <c:pt idx="24678">
                  <c:v>21.04380574</c:v>
                </c:pt>
                <c:pt idx="24679">
                  <c:v>21.04460285</c:v>
                </c:pt>
                <c:pt idx="24680">
                  <c:v>21.045400170000001</c:v>
                </c:pt>
                <c:pt idx="24681">
                  <c:v>21.0461977</c:v>
                </c:pt>
                <c:pt idx="24682">
                  <c:v>21.046995460000002</c:v>
                </c:pt>
                <c:pt idx="24683">
                  <c:v>21.047793429999999</c:v>
                </c:pt>
                <c:pt idx="24684">
                  <c:v>21.048591630000001</c:v>
                </c:pt>
                <c:pt idx="24685">
                  <c:v>21.049390030000001</c:v>
                </c:pt>
                <c:pt idx="24686">
                  <c:v>21.05018866</c:v>
                </c:pt>
                <c:pt idx="24687">
                  <c:v>21.050987509999999</c:v>
                </c:pt>
                <c:pt idx="24688">
                  <c:v>21.051786570000001</c:v>
                </c:pt>
                <c:pt idx="24689">
                  <c:v>21.05258585</c:v>
                </c:pt>
                <c:pt idx="24690">
                  <c:v>21.053385349999999</c:v>
                </c:pt>
                <c:pt idx="24691">
                  <c:v>21.054185059999998</c:v>
                </c:pt>
                <c:pt idx="24692">
                  <c:v>21.054984990000001</c:v>
                </c:pt>
                <c:pt idx="24693">
                  <c:v>21.055785140000001</c:v>
                </c:pt>
                <c:pt idx="24694">
                  <c:v>21.056585510000001</c:v>
                </c:pt>
                <c:pt idx="24695">
                  <c:v>21.057386099999999</c:v>
                </c:pt>
                <c:pt idx="24696">
                  <c:v>21.05818691</c:v>
                </c:pt>
                <c:pt idx="24697">
                  <c:v>21.058987930000001</c:v>
                </c:pt>
                <c:pt idx="24698">
                  <c:v>21.059789169999998</c:v>
                </c:pt>
                <c:pt idx="24699">
                  <c:v>21.06059063</c:v>
                </c:pt>
                <c:pt idx="24700">
                  <c:v>21.061392300000001</c:v>
                </c:pt>
                <c:pt idx="24701">
                  <c:v>21.06219419</c:v>
                </c:pt>
                <c:pt idx="24702">
                  <c:v>21.062996290000001</c:v>
                </c:pt>
                <c:pt idx="24703">
                  <c:v>21.06379862</c:v>
                </c:pt>
                <c:pt idx="24704">
                  <c:v>21.064601159999999</c:v>
                </c:pt>
                <c:pt idx="24705">
                  <c:v>21.065403920000001</c:v>
                </c:pt>
                <c:pt idx="24706">
                  <c:v>21.06620689</c:v>
                </c:pt>
                <c:pt idx="24707">
                  <c:v>21.067010079999999</c:v>
                </c:pt>
                <c:pt idx="24708">
                  <c:v>21.067813489999999</c:v>
                </c:pt>
                <c:pt idx="24709">
                  <c:v>21.068617119999999</c:v>
                </c:pt>
                <c:pt idx="24710">
                  <c:v>21.069420959999999</c:v>
                </c:pt>
                <c:pt idx="24711">
                  <c:v>21.070225019999999</c:v>
                </c:pt>
                <c:pt idx="24712">
                  <c:v>21.071029299999999</c:v>
                </c:pt>
                <c:pt idx="24713">
                  <c:v>21.0718338</c:v>
                </c:pt>
                <c:pt idx="24714">
                  <c:v>21.072638510000001</c:v>
                </c:pt>
                <c:pt idx="24715">
                  <c:v>21.073443439999998</c:v>
                </c:pt>
                <c:pt idx="24716">
                  <c:v>21.074248579999999</c:v>
                </c:pt>
                <c:pt idx="24717">
                  <c:v>21.075053950000001</c:v>
                </c:pt>
                <c:pt idx="24718">
                  <c:v>21.075859520000002</c:v>
                </c:pt>
                <c:pt idx="24719">
                  <c:v>21.07666532</c:v>
                </c:pt>
                <c:pt idx="24720">
                  <c:v>21.07747135</c:v>
                </c:pt>
                <c:pt idx="24721">
                  <c:v>21.078277580000002</c:v>
                </c:pt>
                <c:pt idx="24722">
                  <c:v>21.07908402</c:v>
                </c:pt>
                <c:pt idx="24723">
                  <c:v>21.079890689999999</c:v>
                </c:pt>
                <c:pt idx="24724">
                  <c:v>21.080697560000001</c:v>
                </c:pt>
                <c:pt idx="24725">
                  <c:v>21.08150466</c:v>
                </c:pt>
                <c:pt idx="24726">
                  <c:v>21.082311969999999</c:v>
                </c:pt>
                <c:pt idx="24727">
                  <c:v>21.083119499999999</c:v>
                </c:pt>
                <c:pt idx="24728">
                  <c:v>21.083927249999999</c:v>
                </c:pt>
                <c:pt idx="24729">
                  <c:v>21.084735210000002</c:v>
                </c:pt>
                <c:pt idx="24730">
                  <c:v>21.085543390000002</c:v>
                </c:pt>
                <c:pt idx="24731">
                  <c:v>21.086351789999998</c:v>
                </c:pt>
                <c:pt idx="24732">
                  <c:v>21.087160399999998</c:v>
                </c:pt>
                <c:pt idx="24733">
                  <c:v>21.087969229999999</c:v>
                </c:pt>
                <c:pt idx="24734">
                  <c:v>21.088778269999999</c:v>
                </c:pt>
                <c:pt idx="24735">
                  <c:v>21.089587529999999</c:v>
                </c:pt>
                <c:pt idx="24736">
                  <c:v>21.09039701</c:v>
                </c:pt>
                <c:pt idx="24737">
                  <c:v>21.091206700000001</c:v>
                </c:pt>
                <c:pt idx="24738">
                  <c:v>21.092016610000002</c:v>
                </c:pt>
                <c:pt idx="24739">
                  <c:v>21.09282674</c:v>
                </c:pt>
                <c:pt idx="24740">
                  <c:v>21.093637080000001</c:v>
                </c:pt>
                <c:pt idx="24741">
                  <c:v>21.094447639999999</c:v>
                </c:pt>
                <c:pt idx="24742">
                  <c:v>21.09525841</c:v>
                </c:pt>
                <c:pt idx="24743">
                  <c:v>21.096069400000001</c:v>
                </c:pt>
                <c:pt idx="24744">
                  <c:v>21.096880630000001</c:v>
                </c:pt>
                <c:pt idx="24745">
                  <c:v>21.097692049999999</c:v>
                </c:pt>
                <c:pt idx="24746">
                  <c:v>21.098503690000001</c:v>
                </c:pt>
                <c:pt idx="24747">
                  <c:v>21.099315539999999</c:v>
                </c:pt>
                <c:pt idx="24748">
                  <c:v>21.100127610000001</c:v>
                </c:pt>
                <c:pt idx="24749">
                  <c:v>21.1009399</c:v>
                </c:pt>
                <c:pt idx="24750">
                  <c:v>21.10175241</c:v>
                </c:pt>
                <c:pt idx="24751">
                  <c:v>21.102565120000001</c:v>
                </c:pt>
                <c:pt idx="24752">
                  <c:v>21.103378060000001</c:v>
                </c:pt>
                <c:pt idx="24753">
                  <c:v>21.10419121</c:v>
                </c:pt>
                <c:pt idx="24754">
                  <c:v>21.105004579999999</c:v>
                </c:pt>
                <c:pt idx="24755">
                  <c:v>21.105818159999998</c:v>
                </c:pt>
                <c:pt idx="24756">
                  <c:v>21.106631960000001</c:v>
                </c:pt>
                <c:pt idx="24757">
                  <c:v>21.107445970000001</c:v>
                </c:pt>
                <c:pt idx="24758">
                  <c:v>21.1082602</c:v>
                </c:pt>
                <c:pt idx="24759">
                  <c:v>21.10907465</c:v>
                </c:pt>
                <c:pt idx="24760">
                  <c:v>21.10988931</c:v>
                </c:pt>
                <c:pt idx="24761">
                  <c:v>21.110704179999999</c:v>
                </c:pt>
                <c:pt idx="24762">
                  <c:v>21.11151928</c:v>
                </c:pt>
                <c:pt idx="24763">
                  <c:v>21.112334579999999</c:v>
                </c:pt>
                <c:pt idx="24764">
                  <c:v>21.113150109999999</c:v>
                </c:pt>
                <c:pt idx="24765">
                  <c:v>21.11396585</c:v>
                </c:pt>
                <c:pt idx="24766">
                  <c:v>21.114781799999999</c:v>
                </c:pt>
                <c:pt idx="24767">
                  <c:v>21.11559797</c:v>
                </c:pt>
                <c:pt idx="24768">
                  <c:v>21.116414370000001</c:v>
                </c:pt>
                <c:pt idx="24769">
                  <c:v>21.117230970000001</c:v>
                </c:pt>
                <c:pt idx="24770">
                  <c:v>21.118047789999999</c:v>
                </c:pt>
                <c:pt idx="24771">
                  <c:v>21.118864819999999</c:v>
                </c:pt>
                <c:pt idx="24772">
                  <c:v>21.11968207</c:v>
                </c:pt>
                <c:pt idx="24773">
                  <c:v>21.12049953</c:v>
                </c:pt>
                <c:pt idx="24774">
                  <c:v>21.121317210000001</c:v>
                </c:pt>
                <c:pt idx="24775">
                  <c:v>21.122135100000001</c:v>
                </c:pt>
                <c:pt idx="24776">
                  <c:v>21.122953209999999</c:v>
                </c:pt>
                <c:pt idx="24777">
                  <c:v>21.123771529999999</c:v>
                </c:pt>
                <c:pt idx="24778">
                  <c:v>21.12459007</c:v>
                </c:pt>
                <c:pt idx="24779">
                  <c:v>21.125408820000001</c:v>
                </c:pt>
                <c:pt idx="24780">
                  <c:v>21.126227790000002</c:v>
                </c:pt>
                <c:pt idx="24781">
                  <c:v>21.127046979999999</c:v>
                </c:pt>
                <c:pt idx="24782">
                  <c:v>21.12786637</c:v>
                </c:pt>
                <c:pt idx="24783">
                  <c:v>21.128685990000001</c:v>
                </c:pt>
                <c:pt idx="24784">
                  <c:v>21.129505819999999</c:v>
                </c:pt>
                <c:pt idx="24785">
                  <c:v>21.130325859999999</c:v>
                </c:pt>
                <c:pt idx="24786">
                  <c:v>21.13114612</c:v>
                </c:pt>
                <c:pt idx="24787">
                  <c:v>21.131966590000001</c:v>
                </c:pt>
                <c:pt idx="24788">
                  <c:v>21.132787279999999</c:v>
                </c:pt>
                <c:pt idx="24789">
                  <c:v>21.13360819</c:v>
                </c:pt>
                <c:pt idx="24790">
                  <c:v>21.134429300000001</c:v>
                </c:pt>
                <c:pt idx="24791">
                  <c:v>21.135250639999999</c:v>
                </c:pt>
                <c:pt idx="24792">
                  <c:v>21.136072200000001</c:v>
                </c:pt>
                <c:pt idx="24793">
                  <c:v>21.136893959999998</c:v>
                </c:pt>
                <c:pt idx="24794">
                  <c:v>21.13771594</c:v>
                </c:pt>
                <c:pt idx="24795">
                  <c:v>21.138538130000001</c:v>
                </c:pt>
                <c:pt idx="24796">
                  <c:v>21.139360539999998</c:v>
                </c:pt>
                <c:pt idx="24797">
                  <c:v>21.140183159999999</c:v>
                </c:pt>
                <c:pt idx="24798">
                  <c:v>21.141006000000001</c:v>
                </c:pt>
                <c:pt idx="24799">
                  <c:v>21.141829049999998</c:v>
                </c:pt>
                <c:pt idx="24800">
                  <c:v>21.142652309999999</c:v>
                </c:pt>
                <c:pt idx="24801">
                  <c:v>21.14347579</c:v>
                </c:pt>
                <c:pt idx="24802">
                  <c:v>21.144299490000002</c:v>
                </c:pt>
                <c:pt idx="24803">
                  <c:v>21.145123389999998</c:v>
                </c:pt>
                <c:pt idx="24804">
                  <c:v>21.14594752</c:v>
                </c:pt>
                <c:pt idx="24805">
                  <c:v>21.146771860000001</c:v>
                </c:pt>
                <c:pt idx="24806">
                  <c:v>21.147596409999998</c:v>
                </c:pt>
                <c:pt idx="24807">
                  <c:v>21.148421169999999</c:v>
                </c:pt>
                <c:pt idx="24808">
                  <c:v>21.14924615</c:v>
                </c:pt>
                <c:pt idx="24809">
                  <c:v>21.150071350000001</c:v>
                </c:pt>
                <c:pt idx="24810">
                  <c:v>21.150896759999998</c:v>
                </c:pt>
                <c:pt idx="24811">
                  <c:v>21.151722379999999</c:v>
                </c:pt>
                <c:pt idx="24812">
                  <c:v>21.15254822</c:v>
                </c:pt>
                <c:pt idx="24813">
                  <c:v>21.15337427</c:v>
                </c:pt>
                <c:pt idx="24814">
                  <c:v>21.154200540000001</c:v>
                </c:pt>
                <c:pt idx="24815">
                  <c:v>21.155027019999999</c:v>
                </c:pt>
                <c:pt idx="24816">
                  <c:v>21.15585373</c:v>
                </c:pt>
                <c:pt idx="24817">
                  <c:v>21.15668063</c:v>
                </c:pt>
                <c:pt idx="24818">
                  <c:v>21.157507760000001</c:v>
                </c:pt>
                <c:pt idx="24819">
                  <c:v>21.158335090000001</c:v>
                </c:pt>
                <c:pt idx="24820">
                  <c:v>21.159162640000002</c:v>
                </c:pt>
                <c:pt idx="24821">
                  <c:v>21.159990409999999</c:v>
                </c:pt>
                <c:pt idx="24822">
                  <c:v>21.160818389999999</c:v>
                </c:pt>
                <c:pt idx="24823">
                  <c:v>21.161646579999999</c:v>
                </c:pt>
                <c:pt idx="24824">
                  <c:v>21.16247499</c:v>
                </c:pt>
                <c:pt idx="24825">
                  <c:v>21.16330361</c:v>
                </c:pt>
                <c:pt idx="24826">
                  <c:v>21.164132439999999</c:v>
                </c:pt>
                <c:pt idx="24827">
                  <c:v>21.16496149</c:v>
                </c:pt>
                <c:pt idx="24828">
                  <c:v>21.165790749999999</c:v>
                </c:pt>
                <c:pt idx="24829">
                  <c:v>21.166620219999999</c:v>
                </c:pt>
                <c:pt idx="24830">
                  <c:v>21.167449909999998</c:v>
                </c:pt>
                <c:pt idx="24831">
                  <c:v>21.168279810000001</c:v>
                </c:pt>
                <c:pt idx="24832">
                  <c:v>21.169109930000001</c:v>
                </c:pt>
                <c:pt idx="24833">
                  <c:v>21.169940260000001</c:v>
                </c:pt>
                <c:pt idx="24834">
                  <c:v>21.1707708</c:v>
                </c:pt>
                <c:pt idx="24835">
                  <c:v>21.171601559999999</c:v>
                </c:pt>
                <c:pt idx="24836">
                  <c:v>21.172432529999998</c:v>
                </c:pt>
                <c:pt idx="24837">
                  <c:v>21.173263720000001</c:v>
                </c:pt>
                <c:pt idx="24838">
                  <c:v>21.17409511</c:v>
                </c:pt>
                <c:pt idx="24839">
                  <c:v>21.174926719999998</c:v>
                </c:pt>
                <c:pt idx="24840">
                  <c:v>21.175758559999998</c:v>
                </c:pt>
                <c:pt idx="24841">
                  <c:v>21.176590600000001</c:v>
                </c:pt>
                <c:pt idx="24842">
                  <c:v>21.177422849999999</c:v>
                </c:pt>
                <c:pt idx="24843">
                  <c:v>21.178255320000002</c:v>
                </c:pt>
                <c:pt idx="24844">
                  <c:v>21.179088</c:v>
                </c:pt>
                <c:pt idx="24845">
                  <c:v>21.179920889999998</c:v>
                </c:pt>
                <c:pt idx="24846">
                  <c:v>21.180753989999999</c:v>
                </c:pt>
                <c:pt idx="24847">
                  <c:v>21.181587310000001</c:v>
                </c:pt>
                <c:pt idx="24848">
                  <c:v>21.182420839999999</c:v>
                </c:pt>
                <c:pt idx="24849">
                  <c:v>21.18325458</c:v>
                </c:pt>
                <c:pt idx="24850">
                  <c:v>21.184088540000001</c:v>
                </c:pt>
                <c:pt idx="24851">
                  <c:v>21.184922709999999</c:v>
                </c:pt>
                <c:pt idx="24852">
                  <c:v>21.185757089999999</c:v>
                </c:pt>
                <c:pt idx="24853">
                  <c:v>21.18659169</c:v>
                </c:pt>
                <c:pt idx="24854">
                  <c:v>21.187426500000001</c:v>
                </c:pt>
                <c:pt idx="24855">
                  <c:v>21.188261520000001</c:v>
                </c:pt>
                <c:pt idx="24856">
                  <c:v>21.189096760000002</c:v>
                </c:pt>
                <c:pt idx="24857">
                  <c:v>21.189932209999998</c:v>
                </c:pt>
                <c:pt idx="24858">
                  <c:v>21.190767869999998</c:v>
                </c:pt>
                <c:pt idx="24859">
                  <c:v>21.191603740000001</c:v>
                </c:pt>
                <c:pt idx="24860">
                  <c:v>21.192439830000001</c:v>
                </c:pt>
                <c:pt idx="24861">
                  <c:v>21.193276130000001</c:v>
                </c:pt>
                <c:pt idx="24862">
                  <c:v>21.19411264</c:v>
                </c:pt>
                <c:pt idx="24863">
                  <c:v>21.19494937</c:v>
                </c:pt>
                <c:pt idx="24864">
                  <c:v>21.19578632</c:v>
                </c:pt>
                <c:pt idx="24865">
                  <c:v>21.196623469999999</c:v>
                </c:pt>
                <c:pt idx="24866">
                  <c:v>21.197460840000002</c:v>
                </c:pt>
                <c:pt idx="24867">
                  <c:v>21.19829841</c:v>
                </c:pt>
                <c:pt idx="24868">
                  <c:v>21.199136200000002</c:v>
                </c:pt>
                <c:pt idx="24869">
                  <c:v>21.1999742</c:v>
                </c:pt>
                <c:pt idx="24870">
                  <c:v>21.200812419999998</c:v>
                </c:pt>
                <c:pt idx="24871">
                  <c:v>21.201650839999999</c:v>
                </c:pt>
                <c:pt idx="24872">
                  <c:v>21.202489480000001</c:v>
                </c:pt>
                <c:pt idx="24873">
                  <c:v>21.203328339999999</c:v>
                </c:pt>
                <c:pt idx="24874">
                  <c:v>21.204167399999999</c:v>
                </c:pt>
                <c:pt idx="24875">
                  <c:v>21.20500668</c:v>
                </c:pt>
                <c:pt idx="24876">
                  <c:v>21.205846170000001</c:v>
                </c:pt>
                <c:pt idx="24877">
                  <c:v>21.206685870000001</c:v>
                </c:pt>
                <c:pt idx="24878">
                  <c:v>21.207525780000001</c:v>
                </c:pt>
                <c:pt idx="24879">
                  <c:v>21.208365910000001</c:v>
                </c:pt>
                <c:pt idx="24880">
                  <c:v>21.209206250000001</c:v>
                </c:pt>
                <c:pt idx="24881">
                  <c:v>21.210046800000001</c:v>
                </c:pt>
                <c:pt idx="24882">
                  <c:v>21.21088756</c:v>
                </c:pt>
                <c:pt idx="24883">
                  <c:v>21.211728539999999</c:v>
                </c:pt>
                <c:pt idx="24884">
                  <c:v>21.212569720000001</c:v>
                </c:pt>
                <c:pt idx="24885">
                  <c:v>21.21341112</c:v>
                </c:pt>
                <c:pt idx="24886">
                  <c:v>21.214252729999998</c:v>
                </c:pt>
                <c:pt idx="24887">
                  <c:v>21.215094560000001</c:v>
                </c:pt>
                <c:pt idx="24888">
                  <c:v>21.21593661</c:v>
                </c:pt>
                <c:pt idx="24889">
                  <c:v>21.216778860000002</c:v>
                </c:pt>
                <c:pt idx="24890">
                  <c:v>21.217621319999999</c:v>
                </c:pt>
                <c:pt idx="24891">
                  <c:v>21.21846399</c:v>
                </c:pt>
                <c:pt idx="24892">
                  <c:v>21.21930687</c:v>
                </c:pt>
                <c:pt idx="24893">
                  <c:v>21.220149970000001</c:v>
                </c:pt>
                <c:pt idx="24894">
                  <c:v>21.220993279999998</c:v>
                </c:pt>
                <c:pt idx="24895">
                  <c:v>21.221836799999998</c:v>
                </c:pt>
                <c:pt idx="24896">
                  <c:v>21.222680530000002</c:v>
                </c:pt>
                <c:pt idx="24897">
                  <c:v>21.223524470000001</c:v>
                </c:pt>
                <c:pt idx="24898">
                  <c:v>21.22436862</c:v>
                </c:pt>
                <c:pt idx="24899">
                  <c:v>21.225212989999999</c:v>
                </c:pt>
                <c:pt idx="24900">
                  <c:v>21.226057569999998</c:v>
                </c:pt>
                <c:pt idx="24901">
                  <c:v>21.22690236</c:v>
                </c:pt>
                <c:pt idx="24902">
                  <c:v>21.227747359999999</c:v>
                </c:pt>
                <c:pt idx="24903">
                  <c:v>21.228592580000001</c:v>
                </c:pt>
                <c:pt idx="24904">
                  <c:v>21.229437999999998</c:v>
                </c:pt>
                <c:pt idx="24905">
                  <c:v>21.23028364</c:v>
                </c:pt>
                <c:pt idx="24906">
                  <c:v>21.231129490000001</c:v>
                </c:pt>
                <c:pt idx="24907">
                  <c:v>21.231975540000001</c:v>
                </c:pt>
                <c:pt idx="24908">
                  <c:v>21.232821820000002</c:v>
                </c:pt>
                <c:pt idx="24909">
                  <c:v>21.233668300000001</c:v>
                </c:pt>
                <c:pt idx="24910">
                  <c:v>21.234514990000001</c:v>
                </c:pt>
                <c:pt idx="24911">
                  <c:v>21.235361900000001</c:v>
                </c:pt>
                <c:pt idx="24912">
                  <c:v>21.236209030000001</c:v>
                </c:pt>
                <c:pt idx="24913">
                  <c:v>21.23705636</c:v>
                </c:pt>
                <c:pt idx="24914">
                  <c:v>21.237903899999999</c:v>
                </c:pt>
                <c:pt idx="24915">
                  <c:v>21.238751650000001</c:v>
                </c:pt>
                <c:pt idx="24916">
                  <c:v>21.239599609999999</c:v>
                </c:pt>
                <c:pt idx="24917">
                  <c:v>21.24044778</c:v>
                </c:pt>
                <c:pt idx="24918">
                  <c:v>21.241296169999998</c:v>
                </c:pt>
                <c:pt idx="24919">
                  <c:v>21.242144759999999</c:v>
                </c:pt>
                <c:pt idx="24920">
                  <c:v>21.242993569999999</c:v>
                </c:pt>
                <c:pt idx="24921">
                  <c:v>21.24384259</c:v>
                </c:pt>
                <c:pt idx="24922">
                  <c:v>21.24469182</c:v>
                </c:pt>
                <c:pt idx="24923">
                  <c:v>21.24554126</c:v>
                </c:pt>
                <c:pt idx="24924">
                  <c:v>21.246390909999999</c:v>
                </c:pt>
                <c:pt idx="24925">
                  <c:v>21.247240770000001</c:v>
                </c:pt>
                <c:pt idx="24926">
                  <c:v>21.24809084</c:v>
                </c:pt>
                <c:pt idx="24927">
                  <c:v>21.248941129999999</c:v>
                </c:pt>
                <c:pt idx="24928">
                  <c:v>21.24979162</c:v>
                </c:pt>
                <c:pt idx="24929">
                  <c:v>21.250642330000002</c:v>
                </c:pt>
                <c:pt idx="24930">
                  <c:v>21.251493249999999</c:v>
                </c:pt>
                <c:pt idx="24931">
                  <c:v>21.252344369999999</c:v>
                </c:pt>
                <c:pt idx="24932">
                  <c:v>21.25319571</c:v>
                </c:pt>
                <c:pt idx="24933">
                  <c:v>21.25404726</c:v>
                </c:pt>
                <c:pt idx="24934">
                  <c:v>21.25489902</c:v>
                </c:pt>
                <c:pt idx="24935">
                  <c:v>21.255750989999999</c:v>
                </c:pt>
                <c:pt idx="24936">
                  <c:v>21.25660319</c:v>
                </c:pt>
                <c:pt idx="24937">
                  <c:v>21.257455579999998</c:v>
                </c:pt>
                <c:pt idx="24938">
                  <c:v>21.25830818</c:v>
                </c:pt>
                <c:pt idx="24939">
                  <c:v>21.259160999999999</c:v>
                </c:pt>
                <c:pt idx="24940">
                  <c:v>21.26001402</c:v>
                </c:pt>
                <c:pt idx="24941">
                  <c:v>21.26086725</c:v>
                </c:pt>
                <c:pt idx="24942">
                  <c:v>21.261720700000001</c:v>
                </c:pt>
                <c:pt idx="24943">
                  <c:v>21.262574350000001</c:v>
                </c:pt>
                <c:pt idx="24944">
                  <c:v>21.263428220000002</c:v>
                </c:pt>
                <c:pt idx="24945">
                  <c:v>21.264282300000001</c:v>
                </c:pt>
                <c:pt idx="24946">
                  <c:v>21.26513658</c:v>
                </c:pt>
                <c:pt idx="24947">
                  <c:v>21.265991079999999</c:v>
                </c:pt>
                <c:pt idx="24948">
                  <c:v>21.266845790000001</c:v>
                </c:pt>
                <c:pt idx="24949">
                  <c:v>21.267700699999999</c:v>
                </c:pt>
                <c:pt idx="24950">
                  <c:v>21.26855583</c:v>
                </c:pt>
                <c:pt idx="24951">
                  <c:v>21.269411170000001</c:v>
                </c:pt>
                <c:pt idx="24952">
                  <c:v>21.270266719999999</c:v>
                </c:pt>
                <c:pt idx="24953">
                  <c:v>21.271122479999999</c:v>
                </c:pt>
                <c:pt idx="24954">
                  <c:v>21.271978449999999</c:v>
                </c:pt>
                <c:pt idx="24955">
                  <c:v>21.272834620000001</c:v>
                </c:pt>
                <c:pt idx="24956">
                  <c:v>21.27369101</c:v>
                </c:pt>
                <c:pt idx="24957">
                  <c:v>21.274547609999999</c:v>
                </c:pt>
                <c:pt idx="24958">
                  <c:v>21.275404420000001</c:v>
                </c:pt>
                <c:pt idx="24959">
                  <c:v>21.276261439999999</c:v>
                </c:pt>
                <c:pt idx="24960">
                  <c:v>21.277118680000001</c:v>
                </c:pt>
                <c:pt idx="24961">
                  <c:v>21.277976120000002</c:v>
                </c:pt>
                <c:pt idx="24962">
                  <c:v>21.278833769999999</c:v>
                </c:pt>
                <c:pt idx="24963">
                  <c:v>21.279691629999999</c:v>
                </c:pt>
                <c:pt idx="24964">
                  <c:v>21.280549700000002</c:v>
                </c:pt>
                <c:pt idx="24965">
                  <c:v>21.281407980000001</c:v>
                </c:pt>
                <c:pt idx="24966">
                  <c:v>21.28226647</c:v>
                </c:pt>
                <c:pt idx="24967">
                  <c:v>21.283125160000001</c:v>
                </c:pt>
                <c:pt idx="24968">
                  <c:v>21.283984069999999</c:v>
                </c:pt>
                <c:pt idx="24969">
                  <c:v>21.28484319</c:v>
                </c:pt>
                <c:pt idx="24970">
                  <c:v>21.285702520000001</c:v>
                </c:pt>
                <c:pt idx="24971">
                  <c:v>21.286562050000001</c:v>
                </c:pt>
                <c:pt idx="24972">
                  <c:v>21.287421800000001</c:v>
                </c:pt>
                <c:pt idx="24973">
                  <c:v>21.28828176</c:v>
                </c:pt>
                <c:pt idx="24974">
                  <c:v>21.289141919999999</c:v>
                </c:pt>
                <c:pt idx="24975">
                  <c:v>21.290002300000001</c:v>
                </c:pt>
                <c:pt idx="24976">
                  <c:v>21.290862879999999</c:v>
                </c:pt>
                <c:pt idx="24977">
                  <c:v>21.29172368</c:v>
                </c:pt>
                <c:pt idx="24978">
                  <c:v>21.292584680000001</c:v>
                </c:pt>
                <c:pt idx="24979">
                  <c:v>21.293445890000001</c:v>
                </c:pt>
                <c:pt idx="24980">
                  <c:v>21.294307320000001</c:v>
                </c:pt>
                <c:pt idx="24981">
                  <c:v>21.295168950000001</c:v>
                </c:pt>
                <c:pt idx="24982">
                  <c:v>21.29603079</c:v>
                </c:pt>
                <c:pt idx="24983">
                  <c:v>21.296892840000002</c:v>
                </c:pt>
                <c:pt idx="24984">
                  <c:v>21.297755120000001</c:v>
                </c:pt>
                <c:pt idx="24985">
                  <c:v>21.298617589999999</c:v>
                </c:pt>
                <c:pt idx="24986">
                  <c:v>21.299480259999999</c:v>
                </c:pt>
                <c:pt idx="24987">
                  <c:v>21.30034315</c:v>
                </c:pt>
                <c:pt idx="24988">
                  <c:v>21.30120625</c:v>
                </c:pt>
                <c:pt idx="24989">
                  <c:v>21.302069549999999</c:v>
                </c:pt>
                <c:pt idx="24990">
                  <c:v>21.302933070000002</c:v>
                </c:pt>
                <c:pt idx="24991">
                  <c:v>21.30379679</c:v>
                </c:pt>
                <c:pt idx="24992">
                  <c:v>21.304660729999998</c:v>
                </c:pt>
                <c:pt idx="24993">
                  <c:v>21.305524869999999</c:v>
                </c:pt>
                <c:pt idx="24994">
                  <c:v>21.30638922</c:v>
                </c:pt>
                <c:pt idx="24995">
                  <c:v>21.30725378</c:v>
                </c:pt>
                <c:pt idx="24996">
                  <c:v>21.30811855</c:v>
                </c:pt>
                <c:pt idx="24997">
                  <c:v>21.308983529999999</c:v>
                </c:pt>
                <c:pt idx="24998">
                  <c:v>21.309848710000001</c:v>
                </c:pt>
                <c:pt idx="24999">
                  <c:v>21.310714109999999</c:v>
                </c:pt>
                <c:pt idx="25000">
                  <c:v>21.311579720000001</c:v>
                </c:pt>
                <c:pt idx="25001">
                  <c:v>21.312445530000002</c:v>
                </c:pt>
                <c:pt idx="25002">
                  <c:v>21.313311550000002</c:v>
                </c:pt>
                <c:pt idx="25003">
                  <c:v>21.314177780000001</c:v>
                </c:pt>
                <c:pt idx="25004">
                  <c:v>21.315044220000001</c:v>
                </c:pt>
                <c:pt idx="25005">
                  <c:v>21.31591087</c:v>
                </c:pt>
                <c:pt idx="25006">
                  <c:v>21.316777729999998</c:v>
                </c:pt>
                <c:pt idx="25007">
                  <c:v>21.317644789999999</c:v>
                </c:pt>
                <c:pt idx="25008">
                  <c:v>21.318512080000001</c:v>
                </c:pt>
                <c:pt idx="25009">
                  <c:v>21.319379560000002</c:v>
                </c:pt>
                <c:pt idx="25010">
                  <c:v>21.320247250000001</c:v>
                </c:pt>
                <c:pt idx="25011">
                  <c:v>21.321115150000001</c:v>
                </c:pt>
                <c:pt idx="25012">
                  <c:v>21.32198326</c:v>
                </c:pt>
                <c:pt idx="25013">
                  <c:v>21.322851579999998</c:v>
                </c:pt>
                <c:pt idx="25014">
                  <c:v>21.323720099999999</c:v>
                </c:pt>
                <c:pt idx="25015">
                  <c:v>21.324588840000001</c:v>
                </c:pt>
                <c:pt idx="25016">
                  <c:v>21.325457780000001</c:v>
                </c:pt>
                <c:pt idx="25017">
                  <c:v>21.32632693</c:v>
                </c:pt>
                <c:pt idx="25018">
                  <c:v>21.32719629</c:v>
                </c:pt>
                <c:pt idx="25019">
                  <c:v>21.328065850000002</c:v>
                </c:pt>
                <c:pt idx="25020">
                  <c:v>21.32893563</c:v>
                </c:pt>
                <c:pt idx="25021">
                  <c:v>21.329805610000001</c:v>
                </c:pt>
                <c:pt idx="25022">
                  <c:v>21.330675800000002</c:v>
                </c:pt>
                <c:pt idx="25023">
                  <c:v>21.331546199999998</c:v>
                </c:pt>
                <c:pt idx="25024">
                  <c:v>21.332416810000002</c:v>
                </c:pt>
                <c:pt idx="25025">
                  <c:v>21.33328762</c:v>
                </c:pt>
                <c:pt idx="25026">
                  <c:v>21.334158649999999</c:v>
                </c:pt>
                <c:pt idx="25027">
                  <c:v>21.33502988</c:v>
                </c:pt>
                <c:pt idx="25028">
                  <c:v>21.335901320000001</c:v>
                </c:pt>
                <c:pt idx="25029">
                  <c:v>21.336772969999998</c:v>
                </c:pt>
                <c:pt idx="25030">
                  <c:v>21.337644820000001</c:v>
                </c:pt>
                <c:pt idx="25031">
                  <c:v>21.338516890000001</c:v>
                </c:pt>
                <c:pt idx="25032">
                  <c:v>21.33938917</c:v>
                </c:pt>
                <c:pt idx="25033">
                  <c:v>21.340261649999999</c:v>
                </c:pt>
                <c:pt idx="25034">
                  <c:v>21.34113434</c:v>
                </c:pt>
                <c:pt idx="25035">
                  <c:v>21.34200723</c:v>
                </c:pt>
                <c:pt idx="25036">
                  <c:v>21.34288033</c:v>
                </c:pt>
                <c:pt idx="25037">
                  <c:v>21.343753639999999</c:v>
                </c:pt>
                <c:pt idx="25038">
                  <c:v>21.344627160000002</c:v>
                </c:pt>
                <c:pt idx="25039">
                  <c:v>21.34550089</c:v>
                </c:pt>
                <c:pt idx="25040">
                  <c:v>21.346374820000001</c:v>
                </c:pt>
                <c:pt idx="25041">
                  <c:v>21.347248960000002</c:v>
                </c:pt>
                <c:pt idx="25042">
                  <c:v>21.348123309999998</c:v>
                </c:pt>
                <c:pt idx="25043">
                  <c:v>21.348997860000001</c:v>
                </c:pt>
                <c:pt idx="25044">
                  <c:v>21.34987263</c:v>
                </c:pt>
                <c:pt idx="25045">
                  <c:v>21.350747599999998</c:v>
                </c:pt>
                <c:pt idx="25046">
                  <c:v>21.35162278</c:v>
                </c:pt>
                <c:pt idx="25047">
                  <c:v>21.35249816</c:v>
                </c:pt>
                <c:pt idx="25048">
                  <c:v>21.35337376</c:v>
                </c:pt>
                <c:pt idx="25049">
                  <c:v>21.35424956</c:v>
                </c:pt>
                <c:pt idx="25050">
                  <c:v>21.355125560000001</c:v>
                </c:pt>
                <c:pt idx="25051">
                  <c:v>21.35600178</c:v>
                </c:pt>
                <c:pt idx="25052">
                  <c:v>21.356878200000001</c:v>
                </c:pt>
                <c:pt idx="25053">
                  <c:v>21.357754830000001</c:v>
                </c:pt>
                <c:pt idx="25054">
                  <c:v>21.358631670000001</c:v>
                </c:pt>
                <c:pt idx="25055">
                  <c:v>21.35950871</c:v>
                </c:pt>
                <c:pt idx="25056">
                  <c:v>21.36038598</c:v>
                </c:pt>
                <c:pt idx="25057">
                  <c:v>21.361263439999998</c:v>
                </c:pt>
                <c:pt idx="25058">
                  <c:v>21.362141099999999</c:v>
                </c:pt>
                <c:pt idx="25059">
                  <c:v>21.363018969999999</c:v>
                </c:pt>
                <c:pt idx="25060">
                  <c:v>21.363897049999999</c:v>
                </c:pt>
                <c:pt idx="25061">
                  <c:v>21.364775340000001</c:v>
                </c:pt>
                <c:pt idx="25062">
                  <c:v>21.365653829999999</c:v>
                </c:pt>
                <c:pt idx="25063">
                  <c:v>21.366532530000001</c:v>
                </c:pt>
                <c:pt idx="25064">
                  <c:v>21.367411440000001</c:v>
                </c:pt>
                <c:pt idx="25065">
                  <c:v>21.368290559999998</c:v>
                </c:pt>
                <c:pt idx="25066">
                  <c:v>21.369169880000001</c:v>
                </c:pt>
                <c:pt idx="25067">
                  <c:v>21.37004941</c:v>
                </c:pt>
                <c:pt idx="25068">
                  <c:v>21.370929140000001</c:v>
                </c:pt>
                <c:pt idx="25069">
                  <c:v>21.371809079999998</c:v>
                </c:pt>
                <c:pt idx="25070">
                  <c:v>21.372689229999999</c:v>
                </c:pt>
                <c:pt idx="25071">
                  <c:v>21.373569589999999</c:v>
                </c:pt>
                <c:pt idx="25072">
                  <c:v>21.374450150000001</c:v>
                </c:pt>
                <c:pt idx="25073">
                  <c:v>21.37533092</c:v>
                </c:pt>
                <c:pt idx="25074">
                  <c:v>21.37621189</c:v>
                </c:pt>
                <c:pt idx="25075">
                  <c:v>21.377093070000001</c:v>
                </c:pt>
                <c:pt idx="25076">
                  <c:v>21.377974460000001</c:v>
                </c:pt>
                <c:pt idx="25077">
                  <c:v>21.37885605</c:v>
                </c:pt>
                <c:pt idx="25078">
                  <c:v>21.379737859999999</c:v>
                </c:pt>
                <c:pt idx="25079">
                  <c:v>21.380619859999999</c:v>
                </c:pt>
                <c:pt idx="25080">
                  <c:v>21.381502090000001</c:v>
                </c:pt>
                <c:pt idx="25081">
                  <c:v>21.382384510000001</c:v>
                </c:pt>
                <c:pt idx="25082">
                  <c:v>21.383267140000001</c:v>
                </c:pt>
                <c:pt idx="25083">
                  <c:v>21.384149969999999</c:v>
                </c:pt>
                <c:pt idx="25084">
                  <c:v>21.385033010000001</c:v>
                </c:pt>
                <c:pt idx="25085">
                  <c:v>21.385916259999998</c:v>
                </c:pt>
                <c:pt idx="25086">
                  <c:v>21.386799709999998</c:v>
                </c:pt>
                <c:pt idx="25087">
                  <c:v>21.387683370000001</c:v>
                </c:pt>
                <c:pt idx="25088">
                  <c:v>21.38856723</c:v>
                </c:pt>
                <c:pt idx="25089">
                  <c:v>21.389451300000001</c:v>
                </c:pt>
                <c:pt idx="25090">
                  <c:v>21.390335579999999</c:v>
                </c:pt>
                <c:pt idx="25091">
                  <c:v>21.391220059999998</c:v>
                </c:pt>
                <c:pt idx="25092">
                  <c:v>21.392104750000001</c:v>
                </c:pt>
                <c:pt idx="25093">
                  <c:v>21.392989650000001</c:v>
                </c:pt>
                <c:pt idx="25094">
                  <c:v>21.393874749999998</c:v>
                </c:pt>
                <c:pt idx="25095">
                  <c:v>21.394760059999999</c:v>
                </c:pt>
                <c:pt idx="25096">
                  <c:v>21.395645569999999</c:v>
                </c:pt>
                <c:pt idx="25097">
                  <c:v>21.396531289999999</c:v>
                </c:pt>
                <c:pt idx="25098">
                  <c:v>21.39741721</c:v>
                </c:pt>
                <c:pt idx="25099">
                  <c:v>21.398303339999998</c:v>
                </c:pt>
                <c:pt idx="25100">
                  <c:v>21.399189679999999</c:v>
                </c:pt>
                <c:pt idx="25101">
                  <c:v>21.400076219999999</c:v>
                </c:pt>
                <c:pt idx="25102">
                  <c:v>21.400962969999998</c:v>
                </c:pt>
                <c:pt idx="25103">
                  <c:v>21.40184992</c:v>
                </c:pt>
                <c:pt idx="25104">
                  <c:v>21.4027371</c:v>
                </c:pt>
                <c:pt idx="25105">
                  <c:v>21.40362446</c:v>
                </c:pt>
                <c:pt idx="25106">
                  <c:v>21.404512029999999</c:v>
                </c:pt>
                <c:pt idx="25107">
                  <c:v>21.405399809999999</c:v>
                </c:pt>
                <c:pt idx="25108">
                  <c:v>21.40628779</c:v>
                </c:pt>
                <c:pt idx="25109">
                  <c:v>21.407175980000002</c:v>
                </c:pt>
                <c:pt idx="25110">
                  <c:v>21.408064370000002</c:v>
                </c:pt>
                <c:pt idx="25111">
                  <c:v>21.408952970000001</c:v>
                </c:pt>
                <c:pt idx="25112">
                  <c:v>21.409841780000001</c:v>
                </c:pt>
                <c:pt idx="25113">
                  <c:v>21.410730789999999</c:v>
                </c:pt>
                <c:pt idx="25114">
                  <c:v>21.411619999999999</c:v>
                </c:pt>
                <c:pt idx="25115">
                  <c:v>21.412509419999999</c:v>
                </c:pt>
                <c:pt idx="25116">
                  <c:v>21.413399049999999</c:v>
                </c:pt>
                <c:pt idx="25117">
                  <c:v>21.414288880000001</c:v>
                </c:pt>
                <c:pt idx="25118">
                  <c:v>21.415178919999999</c:v>
                </c:pt>
                <c:pt idx="25119">
                  <c:v>21.416069159999999</c:v>
                </c:pt>
                <c:pt idx="25120">
                  <c:v>21.416959609999999</c:v>
                </c:pt>
                <c:pt idx="25121">
                  <c:v>21.417850260000002</c:v>
                </c:pt>
                <c:pt idx="25122">
                  <c:v>21.41874112</c:v>
                </c:pt>
                <c:pt idx="25123">
                  <c:v>21.419632180000001</c:v>
                </c:pt>
                <c:pt idx="25124">
                  <c:v>21.420523450000001</c:v>
                </c:pt>
                <c:pt idx="25125">
                  <c:v>21.42141492</c:v>
                </c:pt>
                <c:pt idx="25126">
                  <c:v>21.422306599999999</c:v>
                </c:pt>
                <c:pt idx="25127">
                  <c:v>21.42319848</c:v>
                </c:pt>
                <c:pt idx="25128">
                  <c:v>21.424090580000001</c:v>
                </c:pt>
                <c:pt idx="25129">
                  <c:v>21.424982880000002</c:v>
                </c:pt>
                <c:pt idx="25130">
                  <c:v>21.42587537</c:v>
                </c:pt>
                <c:pt idx="25131">
                  <c:v>21.426768079999999</c:v>
                </c:pt>
                <c:pt idx="25132">
                  <c:v>21.427660979999999</c:v>
                </c:pt>
                <c:pt idx="25133">
                  <c:v>21.428554099999999</c:v>
                </c:pt>
                <c:pt idx="25134">
                  <c:v>21.429447410000002</c:v>
                </c:pt>
                <c:pt idx="25135">
                  <c:v>21.43034093</c:v>
                </c:pt>
                <c:pt idx="25136">
                  <c:v>21.431234660000001</c:v>
                </c:pt>
                <c:pt idx="25137">
                  <c:v>21.432128590000001</c:v>
                </c:pt>
                <c:pt idx="25138">
                  <c:v>21.433022730000001</c:v>
                </c:pt>
                <c:pt idx="25139">
                  <c:v>21.43391707</c:v>
                </c:pt>
                <c:pt idx="25140">
                  <c:v>21.434811620000001</c:v>
                </c:pt>
                <c:pt idx="25141">
                  <c:v>21.435706369999998</c:v>
                </c:pt>
                <c:pt idx="25142">
                  <c:v>21.436601320000001</c:v>
                </c:pt>
                <c:pt idx="25143">
                  <c:v>21.43749648</c:v>
                </c:pt>
                <c:pt idx="25144">
                  <c:v>21.438391840000001</c:v>
                </c:pt>
                <c:pt idx="25145">
                  <c:v>21.439287409999999</c:v>
                </c:pt>
                <c:pt idx="25146">
                  <c:v>21.440183179999998</c:v>
                </c:pt>
                <c:pt idx="25147">
                  <c:v>21.441079160000001</c:v>
                </c:pt>
                <c:pt idx="25148">
                  <c:v>21.441975339999999</c:v>
                </c:pt>
                <c:pt idx="25149">
                  <c:v>21.44287173</c:v>
                </c:pt>
                <c:pt idx="25150">
                  <c:v>21.44376832</c:v>
                </c:pt>
                <c:pt idx="25151">
                  <c:v>21.444665109999999</c:v>
                </c:pt>
                <c:pt idx="25152">
                  <c:v>21.445562129999999</c:v>
                </c:pt>
                <c:pt idx="25153">
                  <c:v>21.44645933</c:v>
                </c:pt>
                <c:pt idx="25154">
                  <c:v>21.44735674</c:v>
                </c:pt>
                <c:pt idx="25155">
                  <c:v>21.448254349999999</c:v>
                </c:pt>
                <c:pt idx="25156">
                  <c:v>21.449152160000001</c:v>
                </c:pt>
                <c:pt idx="25157">
                  <c:v>21.450050180000002</c:v>
                </c:pt>
                <c:pt idx="25158">
                  <c:v>21.450948409999999</c:v>
                </c:pt>
                <c:pt idx="25159">
                  <c:v>21.451846830000001</c:v>
                </c:pt>
                <c:pt idx="25160">
                  <c:v>21.452745459999999</c:v>
                </c:pt>
                <c:pt idx="25161">
                  <c:v>21.453644300000001</c:v>
                </c:pt>
                <c:pt idx="25162">
                  <c:v>21.454543340000001</c:v>
                </c:pt>
                <c:pt idx="25163">
                  <c:v>21.45544258</c:v>
                </c:pt>
                <c:pt idx="25164">
                  <c:v>21.456342029999998</c:v>
                </c:pt>
                <c:pt idx="25165">
                  <c:v>21.457241679999999</c:v>
                </c:pt>
                <c:pt idx="25166">
                  <c:v>21.45814154</c:v>
                </c:pt>
                <c:pt idx="25167">
                  <c:v>21.459041599999999</c:v>
                </c:pt>
                <c:pt idx="25168">
                  <c:v>21.459941860000001</c:v>
                </c:pt>
                <c:pt idx="25169">
                  <c:v>21.460842329999998</c:v>
                </c:pt>
                <c:pt idx="25170">
                  <c:v>21.461742999999998</c:v>
                </c:pt>
                <c:pt idx="25171">
                  <c:v>21.462643870000001</c:v>
                </c:pt>
                <c:pt idx="25172">
                  <c:v>21.463544949999999</c:v>
                </c:pt>
                <c:pt idx="25173">
                  <c:v>21.46444623</c:v>
                </c:pt>
                <c:pt idx="25174">
                  <c:v>21.46534771</c:v>
                </c:pt>
                <c:pt idx="25175">
                  <c:v>21.466249399999999</c:v>
                </c:pt>
                <c:pt idx="25176">
                  <c:v>21.467151309999998</c:v>
                </c:pt>
                <c:pt idx="25177">
                  <c:v>21.468053399999999</c:v>
                </c:pt>
                <c:pt idx="25178">
                  <c:v>21.468955699999999</c:v>
                </c:pt>
                <c:pt idx="25179">
                  <c:v>21.469858200000001</c:v>
                </c:pt>
                <c:pt idx="25180">
                  <c:v>21.470760909999999</c:v>
                </c:pt>
                <c:pt idx="25181">
                  <c:v>21.47166382</c:v>
                </c:pt>
                <c:pt idx="25182">
                  <c:v>21.472566929999999</c:v>
                </c:pt>
                <c:pt idx="25183">
                  <c:v>21.473470249999998</c:v>
                </c:pt>
                <c:pt idx="25184">
                  <c:v>21.47437377</c:v>
                </c:pt>
                <c:pt idx="25185">
                  <c:v>21.47527749</c:v>
                </c:pt>
                <c:pt idx="25186">
                  <c:v>21.476181409999999</c:v>
                </c:pt>
                <c:pt idx="25187">
                  <c:v>21.477085540000001</c:v>
                </c:pt>
                <c:pt idx="25188">
                  <c:v>21.477989879999999</c:v>
                </c:pt>
                <c:pt idx="25189">
                  <c:v>21.478894409999999</c:v>
                </c:pt>
                <c:pt idx="25190">
                  <c:v>21.479799150000002</c:v>
                </c:pt>
                <c:pt idx="25191">
                  <c:v>21.48070409</c:v>
                </c:pt>
                <c:pt idx="25192">
                  <c:v>21.48160923</c:v>
                </c:pt>
                <c:pt idx="25193">
                  <c:v>21.48251458</c:v>
                </c:pt>
                <c:pt idx="25194">
                  <c:v>21.483420129999999</c:v>
                </c:pt>
                <c:pt idx="25195">
                  <c:v>21.48432588</c:v>
                </c:pt>
                <c:pt idx="25196">
                  <c:v>21.485231840000001</c:v>
                </c:pt>
                <c:pt idx="25197">
                  <c:v>21.486138</c:v>
                </c:pt>
                <c:pt idx="25198">
                  <c:v>21.487044359999999</c:v>
                </c:pt>
                <c:pt idx="25199">
                  <c:v>21.48795093</c:v>
                </c:pt>
                <c:pt idx="25200">
                  <c:v>21.488857710000001</c:v>
                </c:pt>
                <c:pt idx="25201">
                  <c:v>21.48976468</c:v>
                </c:pt>
                <c:pt idx="25202">
                  <c:v>21.490671849999998</c:v>
                </c:pt>
                <c:pt idx="25203">
                  <c:v>21.491579229999999</c:v>
                </c:pt>
                <c:pt idx="25204">
                  <c:v>21.492486799999998</c:v>
                </c:pt>
                <c:pt idx="25205">
                  <c:v>21.493394590000001</c:v>
                </c:pt>
                <c:pt idx="25206">
                  <c:v>21.494302569999999</c:v>
                </c:pt>
                <c:pt idx="25207">
                  <c:v>21.495210759999999</c:v>
                </c:pt>
                <c:pt idx="25208">
                  <c:v>21.496119140000001</c:v>
                </c:pt>
                <c:pt idx="25209">
                  <c:v>21.49702774</c:v>
                </c:pt>
                <c:pt idx="25210">
                  <c:v>21.49793653</c:v>
                </c:pt>
                <c:pt idx="25211">
                  <c:v>21.498845530000001</c:v>
                </c:pt>
                <c:pt idx="25212">
                  <c:v>21.499754719999999</c:v>
                </c:pt>
                <c:pt idx="25213">
                  <c:v>21.50066412</c:v>
                </c:pt>
                <c:pt idx="25214">
                  <c:v>21.50157373</c:v>
                </c:pt>
                <c:pt idx="25215">
                  <c:v>21.502483529999999</c:v>
                </c:pt>
                <c:pt idx="25216">
                  <c:v>21.503393540000001</c:v>
                </c:pt>
                <c:pt idx="25217">
                  <c:v>21.504303749999998</c:v>
                </c:pt>
                <c:pt idx="25218">
                  <c:v>21.505214160000001</c:v>
                </c:pt>
                <c:pt idx="25219">
                  <c:v>21.50612478</c:v>
                </c:pt>
                <c:pt idx="25220">
                  <c:v>21.507035599999998</c:v>
                </c:pt>
                <c:pt idx="25221">
                  <c:v>21.507946619999998</c:v>
                </c:pt>
                <c:pt idx="25222">
                  <c:v>21.508857840000001</c:v>
                </c:pt>
                <c:pt idx="25223">
                  <c:v>21.509769259999999</c:v>
                </c:pt>
                <c:pt idx="25224">
                  <c:v>21.510680900000001</c:v>
                </c:pt>
                <c:pt idx="25225">
                  <c:v>21.51159273</c:v>
                </c:pt>
                <c:pt idx="25226">
                  <c:v>21.512504759999999</c:v>
                </c:pt>
                <c:pt idx="25227">
                  <c:v>21.51341699</c:v>
                </c:pt>
                <c:pt idx="25228">
                  <c:v>21.514329419999999</c:v>
                </c:pt>
                <c:pt idx="25229">
                  <c:v>21.515242059999999</c:v>
                </c:pt>
                <c:pt idx="25230">
                  <c:v>21.516154889999999</c:v>
                </c:pt>
                <c:pt idx="25231">
                  <c:v>21.51706793</c:v>
                </c:pt>
                <c:pt idx="25232">
                  <c:v>21.517981169999999</c:v>
                </c:pt>
                <c:pt idx="25233">
                  <c:v>21.51889461</c:v>
                </c:pt>
                <c:pt idx="25234">
                  <c:v>21.519808260000001</c:v>
                </c:pt>
                <c:pt idx="25235">
                  <c:v>21.5207221</c:v>
                </c:pt>
                <c:pt idx="25236">
                  <c:v>21.521636149999999</c:v>
                </c:pt>
                <c:pt idx="25237">
                  <c:v>21.5225504</c:v>
                </c:pt>
                <c:pt idx="25238">
                  <c:v>21.52346485</c:v>
                </c:pt>
                <c:pt idx="25239">
                  <c:v>21.524379499999998</c:v>
                </c:pt>
                <c:pt idx="25240">
                  <c:v>21.52529436</c:v>
                </c:pt>
                <c:pt idx="25241">
                  <c:v>21.52620941</c:v>
                </c:pt>
                <c:pt idx="25242">
                  <c:v>21.527124669999999</c:v>
                </c:pt>
                <c:pt idx="25243">
                  <c:v>21.528040130000001</c:v>
                </c:pt>
                <c:pt idx="25244">
                  <c:v>21.528955790000001</c:v>
                </c:pt>
                <c:pt idx="25245">
                  <c:v>21.52987165</c:v>
                </c:pt>
                <c:pt idx="25246">
                  <c:v>21.530787709999998</c:v>
                </c:pt>
                <c:pt idx="25247">
                  <c:v>21.53170398</c:v>
                </c:pt>
                <c:pt idx="25248">
                  <c:v>21.53262046</c:v>
                </c:pt>
                <c:pt idx="25249">
                  <c:v>21.533537119999998</c:v>
                </c:pt>
                <c:pt idx="25250">
                  <c:v>21.534453989999999</c:v>
                </c:pt>
                <c:pt idx="25251">
                  <c:v>21.535371059999999</c:v>
                </c:pt>
                <c:pt idx="25252">
                  <c:v>21.536288330000001</c:v>
                </c:pt>
                <c:pt idx="25253">
                  <c:v>21.537205799999999</c:v>
                </c:pt>
                <c:pt idx="25254">
                  <c:v>21.538123469999999</c:v>
                </c:pt>
                <c:pt idx="25255">
                  <c:v>21.539041350000002</c:v>
                </c:pt>
                <c:pt idx="25256">
                  <c:v>21.539959419999999</c:v>
                </c:pt>
                <c:pt idx="25257">
                  <c:v>21.540877699999999</c:v>
                </c:pt>
                <c:pt idx="25258">
                  <c:v>21.541796170000001</c:v>
                </c:pt>
                <c:pt idx="25259">
                  <c:v>21.542714849999999</c:v>
                </c:pt>
                <c:pt idx="25260">
                  <c:v>21.54363373</c:v>
                </c:pt>
                <c:pt idx="25261">
                  <c:v>21.544552809999999</c:v>
                </c:pt>
                <c:pt idx="25262">
                  <c:v>21.545472090000001</c:v>
                </c:pt>
                <c:pt idx="25263">
                  <c:v>21.546391570000001</c:v>
                </c:pt>
                <c:pt idx="25264">
                  <c:v>21.54731125</c:v>
                </c:pt>
                <c:pt idx="25265">
                  <c:v>21.548231139999999</c:v>
                </c:pt>
                <c:pt idx="25266">
                  <c:v>21.549151219999999</c:v>
                </c:pt>
                <c:pt idx="25267">
                  <c:v>21.550071500000001</c:v>
                </c:pt>
                <c:pt idx="25268">
                  <c:v>21.55099199</c:v>
                </c:pt>
                <c:pt idx="25269">
                  <c:v>21.55191267</c:v>
                </c:pt>
                <c:pt idx="25270">
                  <c:v>21.55283356</c:v>
                </c:pt>
                <c:pt idx="25271">
                  <c:v>21.553754649999998</c:v>
                </c:pt>
                <c:pt idx="25272">
                  <c:v>21.55467595</c:v>
                </c:pt>
                <c:pt idx="25273">
                  <c:v>21.55559744</c:v>
                </c:pt>
                <c:pt idx="25274">
                  <c:v>21.556519120000001</c:v>
                </c:pt>
                <c:pt idx="25275">
                  <c:v>21.557441010000002</c:v>
                </c:pt>
                <c:pt idx="25276">
                  <c:v>21.558363100000001</c:v>
                </c:pt>
                <c:pt idx="25277">
                  <c:v>21.559285389999999</c:v>
                </c:pt>
                <c:pt idx="25278">
                  <c:v>21.56020788</c:v>
                </c:pt>
                <c:pt idx="25279">
                  <c:v>21.56113057</c:v>
                </c:pt>
                <c:pt idx="25280">
                  <c:v>21.562053460000001</c:v>
                </c:pt>
                <c:pt idx="25281">
                  <c:v>21.562976549999998</c:v>
                </c:pt>
                <c:pt idx="25282">
                  <c:v>21.563899849999999</c:v>
                </c:pt>
                <c:pt idx="25283">
                  <c:v>21.56482334</c:v>
                </c:pt>
                <c:pt idx="25284">
                  <c:v>21.565747030000001</c:v>
                </c:pt>
                <c:pt idx="25285">
                  <c:v>21.56667092</c:v>
                </c:pt>
                <c:pt idx="25286">
                  <c:v>21.567595010000002</c:v>
                </c:pt>
                <c:pt idx="25287">
                  <c:v>21.568519299999998</c:v>
                </c:pt>
                <c:pt idx="25288">
                  <c:v>21.569443799999998</c:v>
                </c:pt>
                <c:pt idx="25289">
                  <c:v>21.57036849</c:v>
                </c:pt>
                <c:pt idx="25290">
                  <c:v>21.57129338</c:v>
                </c:pt>
                <c:pt idx="25291">
                  <c:v>21.572218469999999</c:v>
                </c:pt>
                <c:pt idx="25292">
                  <c:v>21.573143760000001</c:v>
                </c:pt>
                <c:pt idx="25293">
                  <c:v>21.574069260000002</c:v>
                </c:pt>
                <c:pt idx="25294">
                  <c:v>21.574994950000001</c:v>
                </c:pt>
                <c:pt idx="25295">
                  <c:v>21.575920839999998</c:v>
                </c:pt>
                <c:pt idx="25296">
                  <c:v>21.57684695</c:v>
                </c:pt>
                <c:pt idx="25297">
                  <c:v>21.577773239999999</c:v>
                </c:pt>
                <c:pt idx="25298">
                  <c:v>21.57869973</c:v>
                </c:pt>
                <c:pt idx="25299">
                  <c:v>21.57962642</c:v>
                </c:pt>
                <c:pt idx="25300">
                  <c:v>21.580553309999999</c:v>
                </c:pt>
                <c:pt idx="25301">
                  <c:v>21.5814804</c:v>
                </c:pt>
                <c:pt idx="25302">
                  <c:v>21.58240769</c:v>
                </c:pt>
                <c:pt idx="25303">
                  <c:v>21.583335179999999</c:v>
                </c:pt>
                <c:pt idx="25304">
                  <c:v>21.58426287</c:v>
                </c:pt>
                <c:pt idx="25305">
                  <c:v>21.585190749999999</c:v>
                </c:pt>
                <c:pt idx="25306">
                  <c:v>21.586118840000001</c:v>
                </c:pt>
                <c:pt idx="25307">
                  <c:v>21.587047129999998</c:v>
                </c:pt>
                <c:pt idx="25308">
                  <c:v>21.587975620000002</c:v>
                </c:pt>
                <c:pt idx="25309">
                  <c:v>21.588904299999999</c:v>
                </c:pt>
                <c:pt idx="25310">
                  <c:v>21.58983319</c:v>
                </c:pt>
                <c:pt idx="25311">
                  <c:v>21.590762269999999</c:v>
                </c:pt>
                <c:pt idx="25312">
                  <c:v>21.591691560000001</c:v>
                </c:pt>
                <c:pt idx="25313">
                  <c:v>21.592621040000001</c:v>
                </c:pt>
                <c:pt idx="25314">
                  <c:v>21.59355072</c:v>
                </c:pt>
                <c:pt idx="25315">
                  <c:v>21.594480600000001</c:v>
                </c:pt>
                <c:pt idx="25316">
                  <c:v>21.595410680000001</c:v>
                </c:pt>
                <c:pt idx="25317">
                  <c:v>21.596340959999999</c:v>
                </c:pt>
                <c:pt idx="25318">
                  <c:v>21.59727144</c:v>
                </c:pt>
                <c:pt idx="25319">
                  <c:v>21.59820212</c:v>
                </c:pt>
                <c:pt idx="25320">
                  <c:v>21.599133009999999</c:v>
                </c:pt>
                <c:pt idx="25321">
                  <c:v>21.60006409</c:v>
                </c:pt>
                <c:pt idx="25322">
                  <c:v>21.600995359999999</c:v>
                </c:pt>
                <c:pt idx="25323">
                  <c:v>21.601926840000001</c:v>
                </c:pt>
                <c:pt idx="25324">
                  <c:v>21.602858510000001</c:v>
                </c:pt>
                <c:pt idx="25325">
                  <c:v>21.60379038</c:v>
                </c:pt>
                <c:pt idx="25326">
                  <c:v>21.604722460000001</c:v>
                </c:pt>
                <c:pt idx="25327">
                  <c:v>21.60565472</c:v>
                </c:pt>
                <c:pt idx="25328">
                  <c:v>21.606587189999999</c:v>
                </c:pt>
                <c:pt idx="25329">
                  <c:v>21.60751986</c:v>
                </c:pt>
                <c:pt idx="25330">
                  <c:v>21.60845273</c:v>
                </c:pt>
                <c:pt idx="25331">
                  <c:v>21.609385790000001</c:v>
                </c:pt>
                <c:pt idx="25332">
                  <c:v>21.610319059999998</c:v>
                </c:pt>
                <c:pt idx="25333">
                  <c:v>21.611252520000001</c:v>
                </c:pt>
                <c:pt idx="25334">
                  <c:v>21.612186179999998</c:v>
                </c:pt>
                <c:pt idx="25335">
                  <c:v>21.613120039999998</c:v>
                </c:pt>
                <c:pt idx="25336">
                  <c:v>21.614054100000001</c:v>
                </c:pt>
                <c:pt idx="25337">
                  <c:v>21.614988350000001</c:v>
                </c:pt>
                <c:pt idx="25338">
                  <c:v>21.615922810000001</c:v>
                </c:pt>
                <c:pt idx="25339">
                  <c:v>21.616857459999999</c:v>
                </c:pt>
                <c:pt idx="25340">
                  <c:v>21.617792309999999</c:v>
                </c:pt>
                <c:pt idx="25341">
                  <c:v>21.618727360000001</c:v>
                </c:pt>
                <c:pt idx="25342">
                  <c:v>21.619662609999999</c:v>
                </c:pt>
                <c:pt idx="25343">
                  <c:v>21.620598059999999</c:v>
                </c:pt>
                <c:pt idx="25344">
                  <c:v>21.621533719999999</c:v>
                </c:pt>
                <c:pt idx="25345">
                  <c:v>21.622469559999999</c:v>
                </c:pt>
                <c:pt idx="25346">
                  <c:v>21.623405600000002</c:v>
                </c:pt>
                <c:pt idx="25347">
                  <c:v>21.62434184</c:v>
                </c:pt>
                <c:pt idx="25348">
                  <c:v>21.62527828</c:v>
                </c:pt>
                <c:pt idx="25349">
                  <c:v>21.626214910000002</c:v>
                </c:pt>
                <c:pt idx="25350">
                  <c:v>21.627151749999999</c:v>
                </c:pt>
                <c:pt idx="25351">
                  <c:v>21.628088779999999</c:v>
                </c:pt>
                <c:pt idx="25352">
                  <c:v>21.62902601</c:v>
                </c:pt>
                <c:pt idx="25353">
                  <c:v>21.629963440000001</c:v>
                </c:pt>
                <c:pt idx="25354">
                  <c:v>21.630901059999999</c:v>
                </c:pt>
                <c:pt idx="25355">
                  <c:v>21.631838890000001</c:v>
                </c:pt>
                <c:pt idx="25356">
                  <c:v>21.63277691</c:v>
                </c:pt>
                <c:pt idx="25357">
                  <c:v>21.633715129999999</c:v>
                </c:pt>
                <c:pt idx="25358">
                  <c:v>21.634653549999999</c:v>
                </c:pt>
                <c:pt idx="25359">
                  <c:v>21.635592160000002</c:v>
                </c:pt>
                <c:pt idx="25360">
                  <c:v>21.63653098</c:v>
                </c:pt>
                <c:pt idx="25361">
                  <c:v>21.63746999</c:v>
                </c:pt>
                <c:pt idx="25362">
                  <c:v>21.638409200000002</c:v>
                </c:pt>
                <c:pt idx="25363">
                  <c:v>21.639348600000002</c:v>
                </c:pt>
                <c:pt idx="25364">
                  <c:v>21.640288210000001</c:v>
                </c:pt>
                <c:pt idx="25365">
                  <c:v>21.641228009999999</c:v>
                </c:pt>
                <c:pt idx="25366">
                  <c:v>21.642168009999999</c:v>
                </c:pt>
                <c:pt idx="25367">
                  <c:v>21.643108210000001</c:v>
                </c:pt>
                <c:pt idx="25368">
                  <c:v>21.64404862</c:v>
                </c:pt>
                <c:pt idx="25369">
                  <c:v>21.644989209999999</c:v>
                </c:pt>
                <c:pt idx="25370">
                  <c:v>21.64593</c:v>
                </c:pt>
                <c:pt idx="25371">
                  <c:v>21.646870979999999</c:v>
                </c:pt>
                <c:pt idx="25372">
                  <c:v>21.647812170000002</c:v>
                </c:pt>
                <c:pt idx="25373">
                  <c:v>21.648753549999999</c:v>
                </c:pt>
                <c:pt idx="25374">
                  <c:v>21.649695130000001</c:v>
                </c:pt>
                <c:pt idx="25375">
                  <c:v>21.650636899999999</c:v>
                </c:pt>
                <c:pt idx="25376">
                  <c:v>21.651578879999999</c:v>
                </c:pt>
                <c:pt idx="25377">
                  <c:v>21.652521050000001</c:v>
                </c:pt>
                <c:pt idx="25378">
                  <c:v>21.653463420000001</c:v>
                </c:pt>
                <c:pt idx="25379">
                  <c:v>21.65440598</c:v>
                </c:pt>
                <c:pt idx="25380">
                  <c:v>21.655348740000001</c:v>
                </c:pt>
                <c:pt idx="25381">
                  <c:v>21.656291700000001</c:v>
                </c:pt>
                <c:pt idx="25382">
                  <c:v>21.657234859999999</c:v>
                </c:pt>
                <c:pt idx="25383">
                  <c:v>21.658178209999999</c:v>
                </c:pt>
                <c:pt idx="25384">
                  <c:v>21.659121760000001</c:v>
                </c:pt>
                <c:pt idx="25385">
                  <c:v>21.660065509999999</c:v>
                </c:pt>
                <c:pt idx="25386">
                  <c:v>21.661009459999999</c:v>
                </c:pt>
                <c:pt idx="25387">
                  <c:v>21.6619536</c:v>
                </c:pt>
                <c:pt idx="25388">
                  <c:v>21.662897940000001</c:v>
                </c:pt>
                <c:pt idx="25389">
                  <c:v>21.663842469999999</c:v>
                </c:pt>
                <c:pt idx="25390">
                  <c:v>21.664787199999999</c:v>
                </c:pt>
                <c:pt idx="25391">
                  <c:v>21.665732129999999</c:v>
                </c:pt>
                <c:pt idx="25392">
                  <c:v>21.666677270000001</c:v>
                </c:pt>
                <c:pt idx="25393">
                  <c:v>21.667622590000001</c:v>
                </c:pt>
                <c:pt idx="25394">
                  <c:v>21.668568109999999</c:v>
                </c:pt>
                <c:pt idx="25395">
                  <c:v>21.66951383</c:v>
                </c:pt>
                <c:pt idx="25396">
                  <c:v>21.670459739999998</c:v>
                </c:pt>
                <c:pt idx="25397">
                  <c:v>21.671405849999999</c:v>
                </c:pt>
                <c:pt idx="25398">
                  <c:v>21.672352149999998</c:v>
                </c:pt>
                <c:pt idx="25399">
                  <c:v>21.67329866</c:v>
                </c:pt>
                <c:pt idx="25400">
                  <c:v>21.67424535</c:v>
                </c:pt>
                <c:pt idx="25401">
                  <c:v>21.675192249999998</c:v>
                </c:pt>
                <c:pt idx="25402">
                  <c:v>21.676139339999999</c:v>
                </c:pt>
                <c:pt idx="25403">
                  <c:v>21.677086630000002</c:v>
                </c:pt>
                <c:pt idx="25404">
                  <c:v>21.678034109999999</c:v>
                </c:pt>
                <c:pt idx="25405">
                  <c:v>21.678981790000002</c:v>
                </c:pt>
                <c:pt idx="25406">
                  <c:v>21.67992967</c:v>
                </c:pt>
                <c:pt idx="25407">
                  <c:v>21.68087774</c:v>
                </c:pt>
                <c:pt idx="25408">
                  <c:v>21.681826010000002</c:v>
                </c:pt>
                <c:pt idx="25409">
                  <c:v>21.682774479999999</c:v>
                </c:pt>
                <c:pt idx="25410">
                  <c:v>21.683723140000001</c:v>
                </c:pt>
                <c:pt idx="25411">
                  <c:v>21.684671999999999</c:v>
                </c:pt>
                <c:pt idx="25412">
                  <c:v>21.685621050000002</c:v>
                </c:pt>
                <c:pt idx="25413">
                  <c:v>21.6865703</c:v>
                </c:pt>
                <c:pt idx="25414">
                  <c:v>21.68751975</c:v>
                </c:pt>
                <c:pt idx="25415">
                  <c:v>21.688469390000002</c:v>
                </c:pt>
                <c:pt idx="25416">
                  <c:v>21.689419239999999</c:v>
                </c:pt>
                <c:pt idx="25417">
                  <c:v>21.690369270000001</c:v>
                </c:pt>
                <c:pt idx="25418">
                  <c:v>21.691319499999999</c:v>
                </c:pt>
                <c:pt idx="25419">
                  <c:v>21.692269929999998</c:v>
                </c:pt>
                <c:pt idx="25420">
                  <c:v>21.693220549999999</c:v>
                </c:pt>
                <c:pt idx="25421">
                  <c:v>21.694171369999999</c:v>
                </c:pt>
                <c:pt idx="25422">
                  <c:v>21.695122380000001</c:v>
                </c:pt>
                <c:pt idx="25423">
                  <c:v>21.696073590000001</c:v>
                </c:pt>
                <c:pt idx="25424">
                  <c:v>21.697025</c:v>
                </c:pt>
                <c:pt idx="25425">
                  <c:v>21.697976600000001</c:v>
                </c:pt>
                <c:pt idx="25426">
                  <c:v>21.698928389999999</c:v>
                </c:pt>
                <c:pt idx="25427">
                  <c:v>21.69988038</c:v>
                </c:pt>
                <c:pt idx="25428">
                  <c:v>21.700832569999999</c:v>
                </c:pt>
                <c:pt idx="25429">
                  <c:v>21.70178495</c:v>
                </c:pt>
                <c:pt idx="25430">
                  <c:v>21.70273753</c:v>
                </c:pt>
                <c:pt idx="25431">
                  <c:v>21.703690309999999</c:v>
                </c:pt>
                <c:pt idx="25432">
                  <c:v>21.704643279999999</c:v>
                </c:pt>
                <c:pt idx="25433">
                  <c:v>21.705596440000001</c:v>
                </c:pt>
                <c:pt idx="25434">
                  <c:v>21.706549800000001</c:v>
                </c:pt>
                <c:pt idx="25435">
                  <c:v>21.70750336</c:v>
                </c:pt>
                <c:pt idx="25436">
                  <c:v>21.708457110000001</c:v>
                </c:pt>
                <c:pt idx="25437">
                  <c:v>21.70941105</c:v>
                </c:pt>
                <c:pt idx="25438">
                  <c:v>21.710365199999998</c:v>
                </c:pt>
                <c:pt idx="25439">
                  <c:v>21.711319530000001</c:v>
                </c:pt>
                <c:pt idx="25440">
                  <c:v>21.71227408</c:v>
                </c:pt>
                <c:pt idx="25441">
                  <c:v>21.71322881</c:v>
                </c:pt>
                <c:pt idx="25442">
                  <c:v>21.714183729999998</c:v>
                </c:pt>
                <c:pt idx="25443">
                  <c:v>21.715138849999999</c:v>
                </c:pt>
                <c:pt idx="25444">
                  <c:v>21.716094160000001</c:v>
                </c:pt>
                <c:pt idx="25445">
                  <c:v>21.717049670000002</c:v>
                </c:pt>
                <c:pt idx="25446">
                  <c:v>21.71800537</c:v>
                </c:pt>
                <c:pt idx="25447">
                  <c:v>21.718961270000001</c:v>
                </c:pt>
                <c:pt idx="25448">
                  <c:v>21.71991736</c:v>
                </c:pt>
                <c:pt idx="25449">
                  <c:v>21.720873650000001</c:v>
                </c:pt>
                <c:pt idx="25450">
                  <c:v>21.721830130000001</c:v>
                </c:pt>
                <c:pt idx="25451">
                  <c:v>21.722786809999999</c:v>
                </c:pt>
                <c:pt idx="25452">
                  <c:v>21.723743679999998</c:v>
                </c:pt>
                <c:pt idx="25453">
                  <c:v>21.724700739999999</c:v>
                </c:pt>
                <c:pt idx="25454">
                  <c:v>21.72565801</c:v>
                </c:pt>
                <c:pt idx="25455">
                  <c:v>21.726615460000001</c:v>
                </c:pt>
                <c:pt idx="25456">
                  <c:v>21.727573110000002</c:v>
                </c:pt>
                <c:pt idx="25457">
                  <c:v>21.728530960000001</c:v>
                </c:pt>
                <c:pt idx="25458">
                  <c:v>21.729489000000001</c:v>
                </c:pt>
                <c:pt idx="25459">
                  <c:v>21.730447229999999</c:v>
                </c:pt>
                <c:pt idx="25460">
                  <c:v>21.73140566</c:v>
                </c:pt>
                <c:pt idx="25461">
                  <c:v>21.73236429</c:v>
                </c:pt>
                <c:pt idx="25462">
                  <c:v>21.733323110000001</c:v>
                </c:pt>
                <c:pt idx="25463">
                  <c:v>21.73428212</c:v>
                </c:pt>
                <c:pt idx="25464">
                  <c:v>21.735241340000002</c:v>
                </c:pt>
                <c:pt idx="25465">
                  <c:v>21.736200740000001</c:v>
                </c:pt>
                <c:pt idx="25466">
                  <c:v>21.737160339999999</c:v>
                </c:pt>
                <c:pt idx="25467">
                  <c:v>21.738120129999999</c:v>
                </c:pt>
                <c:pt idx="25468">
                  <c:v>21.73908011</c:v>
                </c:pt>
                <c:pt idx="25469">
                  <c:v>21.74004029</c:v>
                </c:pt>
                <c:pt idx="25470">
                  <c:v>21.741000660000001</c:v>
                </c:pt>
                <c:pt idx="25471">
                  <c:v>21.741961230000001</c:v>
                </c:pt>
                <c:pt idx="25472">
                  <c:v>21.742921989999999</c:v>
                </c:pt>
                <c:pt idx="25473">
                  <c:v>21.74388295</c:v>
                </c:pt>
                <c:pt idx="25474">
                  <c:v>21.744844100000002</c:v>
                </c:pt>
                <c:pt idx="25475">
                  <c:v>21.745805440000002</c:v>
                </c:pt>
                <c:pt idx="25476">
                  <c:v>21.74676698</c:v>
                </c:pt>
                <c:pt idx="25477">
                  <c:v>21.747728710000001</c:v>
                </c:pt>
                <c:pt idx="25478">
                  <c:v>21.74869064</c:v>
                </c:pt>
                <c:pt idx="25479">
                  <c:v>21.74965276</c:v>
                </c:pt>
                <c:pt idx="25480">
                  <c:v>21.750615069999998</c:v>
                </c:pt>
                <c:pt idx="25481">
                  <c:v>21.751577579999999</c:v>
                </c:pt>
                <c:pt idx="25482">
                  <c:v>21.752540280000002</c:v>
                </c:pt>
                <c:pt idx="25483">
                  <c:v>21.753503179999999</c:v>
                </c:pt>
                <c:pt idx="25484">
                  <c:v>21.754466270000002</c:v>
                </c:pt>
                <c:pt idx="25485">
                  <c:v>21.755429549999999</c:v>
                </c:pt>
                <c:pt idx="25486">
                  <c:v>21.756393030000002</c:v>
                </c:pt>
                <c:pt idx="25487">
                  <c:v>21.757356699999999</c:v>
                </c:pt>
                <c:pt idx="25488">
                  <c:v>21.758320569999999</c:v>
                </c:pt>
                <c:pt idx="25489">
                  <c:v>21.75928463</c:v>
                </c:pt>
                <c:pt idx="25490">
                  <c:v>21.760248879999999</c:v>
                </c:pt>
                <c:pt idx="25491">
                  <c:v>21.76121333</c:v>
                </c:pt>
                <c:pt idx="25492">
                  <c:v>21.762177959999999</c:v>
                </c:pt>
                <c:pt idx="25493">
                  <c:v>21.763142800000001</c:v>
                </c:pt>
                <c:pt idx="25494">
                  <c:v>21.76410782</c:v>
                </c:pt>
                <c:pt idx="25495">
                  <c:v>21.765073040000001</c:v>
                </c:pt>
                <c:pt idx="25496">
                  <c:v>21.76603845</c:v>
                </c:pt>
                <c:pt idx="25497">
                  <c:v>21.767004060000001</c:v>
                </c:pt>
                <c:pt idx="25498">
                  <c:v>21.767969860000001</c:v>
                </c:pt>
                <c:pt idx="25499">
                  <c:v>21.768935849999998</c:v>
                </c:pt>
                <c:pt idx="25500">
                  <c:v>21.769902030000001</c:v>
                </c:pt>
                <c:pt idx="25501">
                  <c:v>21.770868409999999</c:v>
                </c:pt>
                <c:pt idx="25502">
                  <c:v>21.771834980000001</c:v>
                </c:pt>
                <c:pt idx="25503">
                  <c:v>21.772801749999999</c:v>
                </c:pt>
                <c:pt idx="25504">
                  <c:v>21.773768700000002</c:v>
                </c:pt>
                <c:pt idx="25505">
                  <c:v>21.77473586</c:v>
                </c:pt>
                <c:pt idx="25506">
                  <c:v>21.775703199999999</c:v>
                </c:pt>
                <c:pt idx="25507">
                  <c:v>21.77667074</c:v>
                </c:pt>
                <c:pt idx="25508">
                  <c:v>21.777638469999999</c:v>
                </c:pt>
                <c:pt idx="25509">
                  <c:v>21.77860639</c:v>
                </c:pt>
                <c:pt idx="25510">
                  <c:v>21.779574499999999</c:v>
                </c:pt>
                <c:pt idx="25511">
                  <c:v>21.78054281</c:v>
                </c:pt>
                <c:pt idx="25512">
                  <c:v>21.781511330000001</c:v>
                </c:pt>
                <c:pt idx="25513">
                  <c:v>21.782480020000001</c:v>
                </c:pt>
                <c:pt idx="25514">
                  <c:v>21.783448910000001</c:v>
                </c:pt>
                <c:pt idx="25515">
                  <c:v>21.784417990000001</c:v>
                </c:pt>
                <c:pt idx="25516">
                  <c:v>21.78538726</c:v>
                </c:pt>
                <c:pt idx="25517">
                  <c:v>21.786356730000001</c:v>
                </c:pt>
                <c:pt idx="25518">
                  <c:v>21.78732639</c:v>
                </c:pt>
                <c:pt idx="25519">
                  <c:v>21.788296240000001</c:v>
                </c:pt>
                <c:pt idx="25520">
                  <c:v>21.78926628</c:v>
                </c:pt>
                <c:pt idx="25521">
                  <c:v>21.790236520000001</c:v>
                </c:pt>
                <c:pt idx="25522">
                  <c:v>21.791206939999999</c:v>
                </c:pt>
                <c:pt idx="25523">
                  <c:v>21.79217757</c:v>
                </c:pt>
                <c:pt idx="25524">
                  <c:v>21.793148380000002</c:v>
                </c:pt>
                <c:pt idx="25525">
                  <c:v>21.794119380000001</c:v>
                </c:pt>
                <c:pt idx="25526">
                  <c:v>21.79509058</c:v>
                </c:pt>
                <c:pt idx="25527">
                  <c:v>21.79606197</c:v>
                </c:pt>
                <c:pt idx="25528">
                  <c:v>21.797033559999999</c:v>
                </c:pt>
                <c:pt idx="25529">
                  <c:v>21.798005329999999</c:v>
                </c:pt>
                <c:pt idx="25530">
                  <c:v>21.798977300000001</c:v>
                </c:pt>
                <c:pt idx="25531">
                  <c:v>21.799949460000001</c:v>
                </c:pt>
                <c:pt idx="25532">
                  <c:v>21.800921809999998</c:v>
                </c:pt>
                <c:pt idx="25533">
                  <c:v>21.801894350000001</c:v>
                </c:pt>
                <c:pt idx="25534">
                  <c:v>21.802867089999999</c:v>
                </c:pt>
                <c:pt idx="25535">
                  <c:v>21.803840019999999</c:v>
                </c:pt>
                <c:pt idx="25536">
                  <c:v>21.804813150000001</c:v>
                </c:pt>
                <c:pt idx="25537">
                  <c:v>21.805786470000001</c:v>
                </c:pt>
                <c:pt idx="25538">
                  <c:v>21.806759970000002</c:v>
                </c:pt>
                <c:pt idx="25539">
                  <c:v>21.807733670000001</c:v>
                </c:pt>
                <c:pt idx="25540">
                  <c:v>21.808707550000001</c:v>
                </c:pt>
                <c:pt idx="25541">
                  <c:v>21.80968163</c:v>
                </c:pt>
                <c:pt idx="25542">
                  <c:v>21.810655910000001</c:v>
                </c:pt>
                <c:pt idx="25543">
                  <c:v>21.81163037</c:v>
                </c:pt>
                <c:pt idx="25544">
                  <c:v>21.81260503</c:v>
                </c:pt>
                <c:pt idx="25545">
                  <c:v>21.813579870000002</c:v>
                </c:pt>
                <c:pt idx="25546">
                  <c:v>21.814554909999998</c:v>
                </c:pt>
                <c:pt idx="25547">
                  <c:v>21.81553014</c:v>
                </c:pt>
                <c:pt idx="25548">
                  <c:v>21.81650557</c:v>
                </c:pt>
                <c:pt idx="25549">
                  <c:v>21.817481180000001</c:v>
                </c:pt>
                <c:pt idx="25550">
                  <c:v>21.818456990000001</c:v>
                </c:pt>
                <c:pt idx="25551">
                  <c:v>21.819432979999998</c:v>
                </c:pt>
                <c:pt idx="25552">
                  <c:v>21.820409170000001</c:v>
                </c:pt>
                <c:pt idx="25553">
                  <c:v>21.821385549999999</c:v>
                </c:pt>
                <c:pt idx="25554">
                  <c:v>21.822362129999998</c:v>
                </c:pt>
                <c:pt idx="25555">
                  <c:v>21.823338889999999</c:v>
                </c:pt>
                <c:pt idx="25556">
                  <c:v>21.824315840000001</c:v>
                </c:pt>
                <c:pt idx="25557">
                  <c:v>21.825292990000001</c:v>
                </c:pt>
                <c:pt idx="25558">
                  <c:v>21.82627033</c:v>
                </c:pt>
                <c:pt idx="25559">
                  <c:v>21.82724786</c:v>
                </c:pt>
                <c:pt idx="25560">
                  <c:v>21.828225589999999</c:v>
                </c:pt>
                <c:pt idx="25561">
                  <c:v>21.829203499999998</c:v>
                </c:pt>
                <c:pt idx="25562">
                  <c:v>21.8301816</c:v>
                </c:pt>
                <c:pt idx="25563">
                  <c:v>21.831159899999999</c:v>
                </c:pt>
                <c:pt idx="25564">
                  <c:v>21.83213838</c:v>
                </c:pt>
                <c:pt idx="25565">
                  <c:v>21.833117059999999</c:v>
                </c:pt>
                <c:pt idx="25566">
                  <c:v>21.83409593</c:v>
                </c:pt>
                <c:pt idx="25567">
                  <c:v>21.835074980000002</c:v>
                </c:pt>
                <c:pt idx="25568">
                  <c:v>21.836054229999998</c:v>
                </c:pt>
                <c:pt idx="25569">
                  <c:v>21.83703367</c:v>
                </c:pt>
                <c:pt idx="25570">
                  <c:v>21.8380133</c:v>
                </c:pt>
                <c:pt idx="25571">
                  <c:v>21.838993129999999</c:v>
                </c:pt>
                <c:pt idx="25572">
                  <c:v>21.839973140000001</c:v>
                </c:pt>
                <c:pt idx="25573">
                  <c:v>21.840953339999999</c:v>
                </c:pt>
                <c:pt idx="25574">
                  <c:v>21.841933740000002</c:v>
                </c:pt>
                <c:pt idx="25575">
                  <c:v>21.842914319999998</c:v>
                </c:pt>
                <c:pt idx="25576">
                  <c:v>21.843895100000001</c:v>
                </c:pt>
                <c:pt idx="25577">
                  <c:v>21.844876060000001</c:v>
                </c:pt>
                <c:pt idx="25578">
                  <c:v>21.845857219999999</c:v>
                </c:pt>
                <c:pt idx="25579">
                  <c:v>21.846838569999999</c:v>
                </c:pt>
                <c:pt idx="25580">
                  <c:v>21.847820110000001</c:v>
                </c:pt>
                <c:pt idx="25581">
                  <c:v>21.84880184</c:v>
                </c:pt>
                <c:pt idx="25582">
                  <c:v>21.849783760000001</c:v>
                </c:pt>
                <c:pt idx="25583">
                  <c:v>21.85076587</c:v>
                </c:pt>
                <c:pt idx="25584">
                  <c:v>21.851748180000001</c:v>
                </c:pt>
                <c:pt idx="25585">
                  <c:v>21.85273067</c:v>
                </c:pt>
                <c:pt idx="25586">
                  <c:v>21.85371335</c:v>
                </c:pt>
                <c:pt idx="25587">
                  <c:v>21.854696229999998</c:v>
                </c:pt>
                <c:pt idx="25588">
                  <c:v>21.855679290000001</c:v>
                </c:pt>
                <c:pt idx="25589">
                  <c:v>21.856662539999999</c:v>
                </c:pt>
                <c:pt idx="25590">
                  <c:v>21.857645980000001</c:v>
                </c:pt>
                <c:pt idx="25591">
                  <c:v>21.858629619999999</c:v>
                </c:pt>
                <c:pt idx="25592">
                  <c:v>21.85961344</c:v>
                </c:pt>
                <c:pt idx="25593">
                  <c:v>21.86059745</c:v>
                </c:pt>
                <c:pt idx="25594">
                  <c:v>21.861581659999999</c:v>
                </c:pt>
                <c:pt idx="25595">
                  <c:v>21.862566050000002</c:v>
                </c:pt>
                <c:pt idx="25596">
                  <c:v>21.86355064</c:v>
                </c:pt>
                <c:pt idx="25597">
                  <c:v>21.864535409999998</c:v>
                </c:pt>
                <c:pt idx="25598">
                  <c:v>21.865520369999999</c:v>
                </c:pt>
                <c:pt idx="25599">
                  <c:v>21.866505530000001</c:v>
                </c:pt>
                <c:pt idx="25600">
                  <c:v>21.867490870000001</c:v>
                </c:pt>
                <c:pt idx="25601">
                  <c:v>21.868476399999999</c:v>
                </c:pt>
                <c:pt idx="25602">
                  <c:v>21.869462129999999</c:v>
                </c:pt>
                <c:pt idx="25603">
                  <c:v>21.870448039999999</c:v>
                </c:pt>
                <c:pt idx="25604">
                  <c:v>21.871434149999999</c:v>
                </c:pt>
                <c:pt idx="25605">
                  <c:v>21.872420439999999</c:v>
                </c:pt>
                <c:pt idx="25606">
                  <c:v>21.873406920000001</c:v>
                </c:pt>
                <c:pt idx="25607">
                  <c:v>21.87439359</c:v>
                </c:pt>
                <c:pt idx="25608">
                  <c:v>21.87538047</c:v>
                </c:pt>
                <c:pt idx="25609">
                  <c:v>21.876367519999999</c:v>
                </c:pt>
                <c:pt idx="25610">
                  <c:v>21.877354759999999</c:v>
                </c:pt>
                <c:pt idx="25611">
                  <c:v>21.878342190000001</c:v>
                </c:pt>
                <c:pt idx="25612">
                  <c:v>21.879329810000002</c:v>
                </c:pt>
                <c:pt idx="25613">
                  <c:v>21.88031762</c:v>
                </c:pt>
                <c:pt idx="25614">
                  <c:v>21.881305619999999</c:v>
                </c:pt>
                <c:pt idx="25615">
                  <c:v>21.88229381</c:v>
                </c:pt>
                <c:pt idx="25616">
                  <c:v>21.883282189999999</c:v>
                </c:pt>
                <c:pt idx="25617">
                  <c:v>21.88427076</c:v>
                </c:pt>
                <c:pt idx="25618">
                  <c:v>21.885259520000002</c:v>
                </c:pt>
                <c:pt idx="25619">
                  <c:v>21.886248460000001</c:v>
                </c:pt>
                <c:pt idx="25620">
                  <c:v>21.887237599999999</c:v>
                </c:pt>
                <c:pt idx="25621">
                  <c:v>21.888226920000001</c:v>
                </c:pt>
                <c:pt idx="25622">
                  <c:v>21.889216439999998</c:v>
                </c:pt>
                <c:pt idx="25623">
                  <c:v>21.89020614</c:v>
                </c:pt>
                <c:pt idx="25624">
                  <c:v>21.89119603</c:v>
                </c:pt>
                <c:pt idx="25625">
                  <c:v>21.892186110000001</c:v>
                </c:pt>
                <c:pt idx="25626">
                  <c:v>21.89317638</c:v>
                </c:pt>
                <c:pt idx="25627">
                  <c:v>21.89416684</c:v>
                </c:pt>
                <c:pt idx="25628">
                  <c:v>21.895157489999999</c:v>
                </c:pt>
                <c:pt idx="25629">
                  <c:v>21.896148329999999</c:v>
                </c:pt>
                <c:pt idx="25630">
                  <c:v>21.897139360000001</c:v>
                </c:pt>
                <c:pt idx="25631">
                  <c:v>21.898130569999999</c:v>
                </c:pt>
                <c:pt idx="25632">
                  <c:v>21.899121990000001</c:v>
                </c:pt>
                <c:pt idx="25633">
                  <c:v>21.900113579999999</c:v>
                </c:pt>
                <c:pt idx="25634">
                  <c:v>21.90110537</c:v>
                </c:pt>
                <c:pt idx="25635">
                  <c:v>21.902097340000001</c:v>
                </c:pt>
                <c:pt idx="25636">
                  <c:v>21.9030895</c:v>
                </c:pt>
                <c:pt idx="25637">
                  <c:v>21.90408184</c:v>
                </c:pt>
                <c:pt idx="25638">
                  <c:v>21.905074379999999</c:v>
                </c:pt>
                <c:pt idx="25639">
                  <c:v>21.906067109999999</c:v>
                </c:pt>
                <c:pt idx="25640">
                  <c:v>21.907060019999999</c:v>
                </c:pt>
                <c:pt idx="25641">
                  <c:v>21.908053120000002</c:v>
                </c:pt>
                <c:pt idx="25642">
                  <c:v>21.909046409999998</c:v>
                </c:pt>
                <c:pt idx="25643">
                  <c:v>21.91003989</c:v>
                </c:pt>
                <c:pt idx="25644">
                  <c:v>21.91103356</c:v>
                </c:pt>
                <c:pt idx="25645">
                  <c:v>21.912027420000001</c:v>
                </c:pt>
                <c:pt idx="25646">
                  <c:v>21.91302146</c:v>
                </c:pt>
                <c:pt idx="25647">
                  <c:v>21.9140157</c:v>
                </c:pt>
                <c:pt idx="25648">
                  <c:v>21.915010120000002</c:v>
                </c:pt>
                <c:pt idx="25649">
                  <c:v>21.916004730000001</c:v>
                </c:pt>
                <c:pt idx="25650">
                  <c:v>21.916999529999998</c:v>
                </c:pt>
                <c:pt idx="25651">
                  <c:v>21.91799451</c:v>
                </c:pt>
                <c:pt idx="25652">
                  <c:v>21.91898969</c:v>
                </c:pt>
                <c:pt idx="25653">
                  <c:v>21.919985050000001</c:v>
                </c:pt>
                <c:pt idx="25654">
                  <c:v>21.9209806</c:v>
                </c:pt>
                <c:pt idx="25655">
                  <c:v>21.921976340000001</c:v>
                </c:pt>
                <c:pt idx="25656">
                  <c:v>21.92297228</c:v>
                </c:pt>
                <c:pt idx="25657">
                  <c:v>21.9239684</c:v>
                </c:pt>
                <c:pt idx="25658">
                  <c:v>21.9249647</c:v>
                </c:pt>
                <c:pt idx="25659">
                  <c:v>21.925961189999999</c:v>
                </c:pt>
                <c:pt idx="25660">
                  <c:v>21.926957869999999</c:v>
                </c:pt>
                <c:pt idx="25661">
                  <c:v>21.927954740000001</c:v>
                </c:pt>
                <c:pt idx="25662">
                  <c:v>21.928951789999999</c:v>
                </c:pt>
                <c:pt idx="25663">
                  <c:v>21.92994903</c:v>
                </c:pt>
                <c:pt idx="25664">
                  <c:v>21.930946460000001</c:v>
                </c:pt>
                <c:pt idx="25665">
                  <c:v>21.931944080000001</c:v>
                </c:pt>
                <c:pt idx="25666">
                  <c:v>21.932941889999999</c:v>
                </c:pt>
                <c:pt idx="25667">
                  <c:v>21.93393988</c:v>
                </c:pt>
                <c:pt idx="25668">
                  <c:v>21.93493806</c:v>
                </c:pt>
                <c:pt idx="25669">
                  <c:v>21.935936430000002</c:v>
                </c:pt>
                <c:pt idx="25670">
                  <c:v>21.936934990000001</c:v>
                </c:pt>
                <c:pt idx="25671">
                  <c:v>21.937933730000001</c:v>
                </c:pt>
                <c:pt idx="25672">
                  <c:v>21.938932659999999</c:v>
                </c:pt>
                <c:pt idx="25673">
                  <c:v>21.939931779999998</c:v>
                </c:pt>
                <c:pt idx="25674">
                  <c:v>21.940931089999999</c:v>
                </c:pt>
                <c:pt idx="25675">
                  <c:v>21.941930580000001</c:v>
                </c:pt>
                <c:pt idx="25676">
                  <c:v>21.942930260000001</c:v>
                </c:pt>
                <c:pt idx="25677">
                  <c:v>21.943930129999998</c:v>
                </c:pt>
                <c:pt idx="25678">
                  <c:v>21.944930190000001</c:v>
                </c:pt>
                <c:pt idx="25679">
                  <c:v>21.945930430000001</c:v>
                </c:pt>
                <c:pt idx="25680">
                  <c:v>21.946930869999999</c:v>
                </c:pt>
                <c:pt idx="25681">
                  <c:v>21.947931489999998</c:v>
                </c:pt>
                <c:pt idx="25682">
                  <c:v>21.948932299999999</c:v>
                </c:pt>
                <c:pt idx="25683">
                  <c:v>21.949933290000001</c:v>
                </c:pt>
                <c:pt idx="25684">
                  <c:v>21.95093447</c:v>
                </c:pt>
                <c:pt idx="25685">
                  <c:v>21.95193583</c:v>
                </c:pt>
                <c:pt idx="25686">
                  <c:v>21.952937389999999</c:v>
                </c:pt>
                <c:pt idx="25687">
                  <c:v>21.953939129999998</c:v>
                </c:pt>
                <c:pt idx="25688">
                  <c:v>21.954941049999999</c:v>
                </c:pt>
                <c:pt idx="25689">
                  <c:v>21.955943170000001</c:v>
                </c:pt>
                <c:pt idx="25690">
                  <c:v>21.956945470000001</c:v>
                </c:pt>
                <c:pt idx="25691">
                  <c:v>21.957947959999998</c:v>
                </c:pt>
                <c:pt idx="25692">
                  <c:v>21.95895063</c:v>
                </c:pt>
                <c:pt idx="25693">
                  <c:v>21.95995349</c:v>
                </c:pt>
                <c:pt idx="25694">
                  <c:v>21.960956540000002</c:v>
                </c:pt>
                <c:pt idx="25695">
                  <c:v>21.961959780000001</c:v>
                </c:pt>
                <c:pt idx="25696">
                  <c:v>21.962963200000001</c:v>
                </c:pt>
                <c:pt idx="25697">
                  <c:v>21.963966809999999</c:v>
                </c:pt>
                <c:pt idx="25698">
                  <c:v>21.964970600000001</c:v>
                </c:pt>
                <c:pt idx="25699">
                  <c:v>21.965974580000001</c:v>
                </c:pt>
                <c:pt idx="25700">
                  <c:v>21.966978749999999</c:v>
                </c:pt>
                <c:pt idx="25701">
                  <c:v>21.967983109999999</c:v>
                </c:pt>
                <c:pt idx="25702">
                  <c:v>21.968987649999999</c:v>
                </c:pt>
                <c:pt idx="25703">
                  <c:v>21.96999237</c:v>
                </c:pt>
                <c:pt idx="25704">
                  <c:v>21.970997300000001</c:v>
                </c:pt>
                <c:pt idx="25705">
                  <c:v>21.972002400000001</c:v>
                </c:pt>
                <c:pt idx="25706">
                  <c:v>21.973007689999999</c:v>
                </c:pt>
                <c:pt idx="25707">
                  <c:v>21.974013159999998</c:v>
                </c:pt>
                <c:pt idx="25708">
                  <c:v>21.975018819999999</c:v>
                </c:pt>
                <c:pt idx="25709">
                  <c:v>21.976024670000001</c:v>
                </c:pt>
                <c:pt idx="25710">
                  <c:v>21.9770307</c:v>
                </c:pt>
                <c:pt idx="25711">
                  <c:v>21.978036920000001</c:v>
                </c:pt>
                <c:pt idx="25712">
                  <c:v>21.979043319999999</c:v>
                </c:pt>
                <c:pt idx="25713">
                  <c:v>21.980049910000002</c:v>
                </c:pt>
                <c:pt idx="25714">
                  <c:v>21.981056689999999</c:v>
                </c:pt>
                <c:pt idx="25715">
                  <c:v>21.982063650000001</c:v>
                </c:pt>
                <c:pt idx="25716">
                  <c:v>21.9830708</c:v>
                </c:pt>
                <c:pt idx="25717">
                  <c:v>21.984078140000001</c:v>
                </c:pt>
                <c:pt idx="25718">
                  <c:v>21.985085659999999</c:v>
                </c:pt>
                <c:pt idx="25719">
                  <c:v>21.986093360000002</c:v>
                </c:pt>
                <c:pt idx="25720">
                  <c:v>21.987101259999999</c:v>
                </c:pt>
                <c:pt idx="25721">
                  <c:v>21.98810933</c:v>
                </c:pt>
                <c:pt idx="25722">
                  <c:v>21.9891176</c:v>
                </c:pt>
                <c:pt idx="25723">
                  <c:v>21.990126050000001</c:v>
                </c:pt>
                <c:pt idx="25724">
                  <c:v>21.991134679999998</c:v>
                </c:pt>
                <c:pt idx="25725">
                  <c:v>21.992143500000001</c:v>
                </c:pt>
                <c:pt idx="25726">
                  <c:v>21.993152510000002</c:v>
                </c:pt>
                <c:pt idx="25727">
                  <c:v>21.994161699999999</c:v>
                </c:pt>
                <c:pt idx="25728">
                  <c:v>21.9951711</c:v>
                </c:pt>
                <c:pt idx="25729">
                  <c:v>21.99618066</c:v>
                </c:pt>
                <c:pt idx="25730">
                  <c:v>21.997190410000002</c:v>
                </c:pt>
                <c:pt idx="25731">
                  <c:v>21.99820034</c:v>
                </c:pt>
                <c:pt idx="25732">
                  <c:v>21.99921046</c:v>
                </c:pt>
                <c:pt idx="25733">
                  <c:v>22.000220769999999</c:v>
                </c:pt>
                <c:pt idx="25734">
                  <c:v>22.001231260000001</c:v>
                </c:pt>
                <c:pt idx="25735">
                  <c:v>22.002241940000001</c:v>
                </c:pt>
                <c:pt idx="25736">
                  <c:v>22.003252799999999</c:v>
                </c:pt>
                <c:pt idx="25737">
                  <c:v>22.004263850000001</c:v>
                </c:pt>
                <c:pt idx="25738">
                  <c:v>22.005275080000001</c:v>
                </c:pt>
                <c:pt idx="25739">
                  <c:v>22.006286500000002</c:v>
                </c:pt>
                <c:pt idx="25740">
                  <c:v>22.0072981</c:v>
                </c:pt>
                <c:pt idx="25741">
                  <c:v>22.00830989</c:v>
                </c:pt>
                <c:pt idx="25742">
                  <c:v>22.00932186</c:v>
                </c:pt>
                <c:pt idx="25743">
                  <c:v>22.010334019999998</c:v>
                </c:pt>
                <c:pt idx="25744">
                  <c:v>22.011346360000001</c:v>
                </c:pt>
                <c:pt idx="25745">
                  <c:v>22.012358890000002</c:v>
                </c:pt>
                <c:pt idx="25746">
                  <c:v>22.013371599999999</c:v>
                </c:pt>
                <c:pt idx="25747">
                  <c:v>22.014384499999998</c:v>
                </c:pt>
                <c:pt idx="25748">
                  <c:v>22.015397589999999</c:v>
                </c:pt>
                <c:pt idx="25749">
                  <c:v>22.01641085</c:v>
                </c:pt>
                <c:pt idx="25750">
                  <c:v>22.017424309999999</c:v>
                </c:pt>
                <c:pt idx="25751">
                  <c:v>22.018437939999998</c:v>
                </c:pt>
                <c:pt idx="25752">
                  <c:v>22.019451780000001</c:v>
                </c:pt>
                <c:pt idx="25753">
                  <c:v>22.020465789999999</c:v>
                </c:pt>
                <c:pt idx="25754">
                  <c:v>22.021479979999999</c:v>
                </c:pt>
                <c:pt idx="25755">
                  <c:v>22.02249436</c:v>
                </c:pt>
                <c:pt idx="25756">
                  <c:v>22.023508920000001</c:v>
                </c:pt>
                <c:pt idx="25757">
                  <c:v>22.02452366</c:v>
                </c:pt>
                <c:pt idx="25758">
                  <c:v>22.025538600000001</c:v>
                </c:pt>
                <c:pt idx="25759">
                  <c:v>22.026553710000002</c:v>
                </c:pt>
                <c:pt idx="25760">
                  <c:v>22.027569010000001</c:v>
                </c:pt>
                <c:pt idx="25761">
                  <c:v>22.02858449</c:v>
                </c:pt>
                <c:pt idx="25762">
                  <c:v>22.029600160000001</c:v>
                </c:pt>
                <c:pt idx="25763">
                  <c:v>22.03061602</c:v>
                </c:pt>
                <c:pt idx="25764">
                  <c:v>22.031632049999999</c:v>
                </c:pt>
                <c:pt idx="25765">
                  <c:v>22.03264828</c:v>
                </c:pt>
                <c:pt idx="25766">
                  <c:v>22.033664680000001</c:v>
                </c:pt>
                <c:pt idx="25767">
                  <c:v>22.03468127</c:v>
                </c:pt>
                <c:pt idx="25768">
                  <c:v>22.035698050000001</c:v>
                </c:pt>
                <c:pt idx="25769">
                  <c:v>22.036715000000001</c:v>
                </c:pt>
                <c:pt idx="25770">
                  <c:v>22.03773215</c:v>
                </c:pt>
                <c:pt idx="25771">
                  <c:v>22.038749469999999</c:v>
                </c:pt>
                <c:pt idx="25772">
                  <c:v>22.03976699</c:v>
                </c:pt>
                <c:pt idx="25773">
                  <c:v>22.040784680000002</c:v>
                </c:pt>
                <c:pt idx="25774">
                  <c:v>22.041802560000001</c:v>
                </c:pt>
                <c:pt idx="25775">
                  <c:v>22.042820620000001</c:v>
                </c:pt>
                <c:pt idx="25776">
                  <c:v>22.043838879999999</c:v>
                </c:pt>
                <c:pt idx="25777">
                  <c:v>22.044857319999998</c:v>
                </c:pt>
                <c:pt idx="25778">
                  <c:v>22.045875930000001</c:v>
                </c:pt>
                <c:pt idx="25779">
                  <c:v>22.046894730000002</c:v>
                </c:pt>
                <c:pt idx="25780">
                  <c:v>22.04791371</c:v>
                </c:pt>
                <c:pt idx="25781">
                  <c:v>22.048932879999999</c:v>
                </c:pt>
                <c:pt idx="25782">
                  <c:v>22.049952229999999</c:v>
                </c:pt>
                <c:pt idx="25783">
                  <c:v>22.050971759999999</c:v>
                </c:pt>
                <c:pt idx="25784">
                  <c:v>22.051991480000002</c:v>
                </c:pt>
                <c:pt idx="25785">
                  <c:v>22.053011380000001</c:v>
                </c:pt>
                <c:pt idx="25786">
                  <c:v>22.054031470000002</c:v>
                </c:pt>
                <c:pt idx="25787">
                  <c:v>22.055051729999999</c:v>
                </c:pt>
                <c:pt idx="25788">
                  <c:v>22.056072189999998</c:v>
                </c:pt>
                <c:pt idx="25789">
                  <c:v>22.057092820000001</c:v>
                </c:pt>
                <c:pt idx="25790">
                  <c:v>22.058113639999998</c:v>
                </c:pt>
                <c:pt idx="25791">
                  <c:v>22.05913464</c:v>
                </c:pt>
                <c:pt idx="25792">
                  <c:v>22.060155829999999</c:v>
                </c:pt>
                <c:pt idx="25793">
                  <c:v>22.061177199999999</c:v>
                </c:pt>
                <c:pt idx="25794">
                  <c:v>22.06219875</c:v>
                </c:pt>
                <c:pt idx="25795">
                  <c:v>22.063220489999999</c:v>
                </c:pt>
                <c:pt idx="25796">
                  <c:v>22.064242409999999</c:v>
                </c:pt>
                <c:pt idx="25797">
                  <c:v>22.065264509999999</c:v>
                </c:pt>
                <c:pt idx="25798">
                  <c:v>22.066286789999999</c:v>
                </c:pt>
                <c:pt idx="25799">
                  <c:v>22.067309259999998</c:v>
                </c:pt>
                <c:pt idx="25800">
                  <c:v>22.068331929999999</c:v>
                </c:pt>
                <c:pt idx="25801">
                  <c:v>22.06935476</c:v>
                </c:pt>
                <c:pt idx="25802">
                  <c:v>22.070377780000001</c:v>
                </c:pt>
                <c:pt idx="25803">
                  <c:v>22.07140098</c:v>
                </c:pt>
                <c:pt idx="25804">
                  <c:v>22.07242437</c:v>
                </c:pt>
                <c:pt idx="25805">
                  <c:v>22.07344793</c:v>
                </c:pt>
                <c:pt idx="25806">
                  <c:v>22.074471679999998</c:v>
                </c:pt>
                <c:pt idx="25807">
                  <c:v>22.075495620000002</c:v>
                </c:pt>
                <c:pt idx="25808">
                  <c:v>22.076519730000001</c:v>
                </c:pt>
                <c:pt idx="25809">
                  <c:v>22.077544029999999</c:v>
                </c:pt>
                <c:pt idx="25810">
                  <c:v>22.07856851</c:v>
                </c:pt>
                <c:pt idx="25811">
                  <c:v>22.07959318</c:v>
                </c:pt>
                <c:pt idx="25812">
                  <c:v>22.080618019999999</c:v>
                </c:pt>
                <c:pt idx="25813">
                  <c:v>22.08164305</c:v>
                </c:pt>
                <c:pt idx="25814">
                  <c:v>22.082668259999998</c:v>
                </c:pt>
                <c:pt idx="25815">
                  <c:v>22.083693660000002</c:v>
                </c:pt>
                <c:pt idx="25816">
                  <c:v>22.084719239999998</c:v>
                </c:pt>
                <c:pt idx="25817">
                  <c:v>22.085744999999999</c:v>
                </c:pt>
                <c:pt idx="25818">
                  <c:v>22.086770940000001</c:v>
                </c:pt>
                <c:pt idx="25819">
                  <c:v>22.08779706</c:v>
                </c:pt>
                <c:pt idx="25820">
                  <c:v>22.08882337</c:v>
                </c:pt>
                <c:pt idx="25821">
                  <c:v>22.089849860000001</c:v>
                </c:pt>
                <c:pt idx="25822">
                  <c:v>22.090876529999999</c:v>
                </c:pt>
                <c:pt idx="25823">
                  <c:v>22.091903389999999</c:v>
                </c:pt>
                <c:pt idx="25824">
                  <c:v>22.09293044</c:v>
                </c:pt>
                <c:pt idx="25825">
                  <c:v>22.09395765</c:v>
                </c:pt>
                <c:pt idx="25826">
                  <c:v>22.094985059999999</c:v>
                </c:pt>
                <c:pt idx="25827">
                  <c:v>22.096012640000001</c:v>
                </c:pt>
                <c:pt idx="25828">
                  <c:v>22.097040400000001</c:v>
                </c:pt>
                <c:pt idx="25829">
                  <c:v>22.098068349999998</c:v>
                </c:pt>
                <c:pt idx="25830">
                  <c:v>22.09909648</c:v>
                </c:pt>
                <c:pt idx="25831">
                  <c:v>22.100124789999999</c:v>
                </c:pt>
                <c:pt idx="25832">
                  <c:v>22.101153289999999</c:v>
                </c:pt>
                <c:pt idx="25833">
                  <c:v>22.102181959999999</c:v>
                </c:pt>
                <c:pt idx="25834">
                  <c:v>22.103210820000001</c:v>
                </c:pt>
                <c:pt idx="25835">
                  <c:v>22.10423986</c:v>
                </c:pt>
                <c:pt idx="25836">
                  <c:v>22.105269079999999</c:v>
                </c:pt>
                <c:pt idx="25837">
                  <c:v>22.10629848</c:v>
                </c:pt>
                <c:pt idx="25838">
                  <c:v>22.107328070000001</c:v>
                </c:pt>
                <c:pt idx="25839">
                  <c:v>22.10835784</c:v>
                </c:pt>
                <c:pt idx="25840">
                  <c:v>22.109387779999999</c:v>
                </c:pt>
                <c:pt idx="25841">
                  <c:v>22.110417909999999</c:v>
                </c:pt>
                <c:pt idx="25842">
                  <c:v>22.111448230000001</c:v>
                </c:pt>
                <c:pt idx="25843">
                  <c:v>22.112478719999999</c:v>
                </c:pt>
                <c:pt idx="25844">
                  <c:v>22.113509400000002</c:v>
                </c:pt>
                <c:pt idx="25845">
                  <c:v>22.114540250000001</c:v>
                </c:pt>
                <c:pt idx="25846">
                  <c:v>22.115571289999998</c:v>
                </c:pt>
                <c:pt idx="25847">
                  <c:v>22.11660251</c:v>
                </c:pt>
                <c:pt idx="25848">
                  <c:v>22.11763393</c:v>
                </c:pt>
                <c:pt idx="25849">
                  <c:v>22.11866551</c:v>
                </c:pt>
                <c:pt idx="25850">
                  <c:v>22.11969727</c:v>
                </c:pt>
                <c:pt idx="25851">
                  <c:v>22.120729220000001</c:v>
                </c:pt>
                <c:pt idx="25852">
                  <c:v>22.121761339999999</c:v>
                </c:pt>
                <c:pt idx="25853">
                  <c:v>22.122793649999998</c:v>
                </c:pt>
                <c:pt idx="25854">
                  <c:v>22.123826139999998</c:v>
                </c:pt>
                <c:pt idx="25855">
                  <c:v>22.124858809999999</c:v>
                </c:pt>
                <c:pt idx="25856">
                  <c:v>22.125891660000001</c:v>
                </c:pt>
                <c:pt idx="25857">
                  <c:v>22.1269247</c:v>
                </c:pt>
                <c:pt idx="25858">
                  <c:v>22.127957909999999</c:v>
                </c:pt>
                <c:pt idx="25859">
                  <c:v>22.128991299999999</c:v>
                </c:pt>
                <c:pt idx="25860">
                  <c:v>22.130024880000001</c:v>
                </c:pt>
                <c:pt idx="25861">
                  <c:v>22.131058639999999</c:v>
                </c:pt>
                <c:pt idx="25862">
                  <c:v>22.132092579999998</c:v>
                </c:pt>
                <c:pt idx="25863">
                  <c:v>22.133126690000001</c:v>
                </c:pt>
                <c:pt idx="25864">
                  <c:v>22.134160990000002</c:v>
                </c:pt>
                <c:pt idx="25865">
                  <c:v>22.135195469999999</c:v>
                </c:pt>
                <c:pt idx="25866">
                  <c:v>22.136230139999999</c:v>
                </c:pt>
                <c:pt idx="25867">
                  <c:v>22.137264980000001</c:v>
                </c:pt>
                <c:pt idx="25868">
                  <c:v>22.138300000000001</c:v>
                </c:pt>
                <c:pt idx="25869">
                  <c:v>22.139335200000001</c:v>
                </c:pt>
                <c:pt idx="25870">
                  <c:v>22.14037059</c:v>
                </c:pt>
                <c:pt idx="25871">
                  <c:v>22.141406150000002</c:v>
                </c:pt>
                <c:pt idx="25872">
                  <c:v>22.142441909999999</c:v>
                </c:pt>
                <c:pt idx="25873">
                  <c:v>22.143477839999999</c:v>
                </c:pt>
                <c:pt idx="25874">
                  <c:v>22.14451395</c:v>
                </c:pt>
                <c:pt idx="25875">
                  <c:v>22.145550230000001</c:v>
                </c:pt>
                <c:pt idx="25876">
                  <c:v>22.1465867</c:v>
                </c:pt>
                <c:pt idx="25877">
                  <c:v>22.14762335</c:v>
                </c:pt>
                <c:pt idx="25878">
                  <c:v>22.14866018</c:v>
                </c:pt>
                <c:pt idx="25879">
                  <c:v>22.149697190000001</c:v>
                </c:pt>
                <c:pt idx="25880">
                  <c:v>22.150734379999999</c:v>
                </c:pt>
                <c:pt idx="25881">
                  <c:v>22.151771750000002</c:v>
                </c:pt>
                <c:pt idx="25882">
                  <c:v>22.152809300000001</c:v>
                </c:pt>
                <c:pt idx="25883">
                  <c:v>22.153847030000001</c:v>
                </c:pt>
                <c:pt idx="25884">
                  <c:v>22.154884939999999</c:v>
                </c:pt>
                <c:pt idx="25885">
                  <c:v>22.15592303</c:v>
                </c:pt>
                <c:pt idx="25886">
                  <c:v>22.156961299999999</c:v>
                </c:pt>
                <c:pt idx="25887">
                  <c:v>22.157999749999998</c:v>
                </c:pt>
                <c:pt idx="25888">
                  <c:v>22.159038379999998</c:v>
                </c:pt>
                <c:pt idx="25889">
                  <c:v>22.160077189999999</c:v>
                </c:pt>
                <c:pt idx="25890">
                  <c:v>22.16111618</c:v>
                </c:pt>
                <c:pt idx="25891">
                  <c:v>22.162155349999999</c:v>
                </c:pt>
                <c:pt idx="25892">
                  <c:v>22.163194699999998</c:v>
                </c:pt>
                <c:pt idx="25893">
                  <c:v>22.164234230000002</c:v>
                </c:pt>
                <c:pt idx="25894">
                  <c:v>22.165273939999999</c:v>
                </c:pt>
                <c:pt idx="25895">
                  <c:v>22.16631383</c:v>
                </c:pt>
                <c:pt idx="25896">
                  <c:v>22.16735392</c:v>
                </c:pt>
                <c:pt idx="25897">
                  <c:v>22.168394169999999</c:v>
                </c:pt>
                <c:pt idx="25898">
                  <c:v>22.169434599999999</c:v>
                </c:pt>
                <c:pt idx="25899">
                  <c:v>22.170475209999999</c:v>
                </c:pt>
                <c:pt idx="25900">
                  <c:v>22.17151599</c:v>
                </c:pt>
                <c:pt idx="25901">
                  <c:v>22.172556960000001</c:v>
                </c:pt>
                <c:pt idx="25902">
                  <c:v>22.17359811</c:v>
                </c:pt>
                <c:pt idx="25903">
                  <c:v>22.17463944</c:v>
                </c:pt>
                <c:pt idx="25904">
                  <c:v>22.175680939999999</c:v>
                </c:pt>
                <c:pt idx="25905">
                  <c:v>22.17672263</c:v>
                </c:pt>
                <c:pt idx="25906">
                  <c:v>22.177764499999999</c:v>
                </c:pt>
                <c:pt idx="25907">
                  <c:v>22.17880654</c:v>
                </c:pt>
                <c:pt idx="25908">
                  <c:v>22.17984877</c:v>
                </c:pt>
                <c:pt idx="25909">
                  <c:v>22.180891169999999</c:v>
                </c:pt>
                <c:pt idx="25910">
                  <c:v>22.181933749999999</c:v>
                </c:pt>
                <c:pt idx="25911">
                  <c:v>22.18297651</c:v>
                </c:pt>
                <c:pt idx="25912">
                  <c:v>22.184019459999998</c:v>
                </c:pt>
                <c:pt idx="25913">
                  <c:v>22.18506258</c:v>
                </c:pt>
                <c:pt idx="25914">
                  <c:v>22.18610588</c:v>
                </c:pt>
                <c:pt idx="25915">
                  <c:v>22.187149359999999</c:v>
                </c:pt>
                <c:pt idx="25916">
                  <c:v>22.188193009999999</c:v>
                </c:pt>
                <c:pt idx="25917">
                  <c:v>22.18923685</c:v>
                </c:pt>
                <c:pt idx="25918">
                  <c:v>22.190280869999999</c:v>
                </c:pt>
                <c:pt idx="25919">
                  <c:v>22.19132506</c:v>
                </c:pt>
                <c:pt idx="25920">
                  <c:v>22.192369450000001</c:v>
                </c:pt>
                <c:pt idx="25921">
                  <c:v>22.193414000000001</c:v>
                </c:pt>
                <c:pt idx="25922">
                  <c:v>22.194458730000001</c:v>
                </c:pt>
                <c:pt idx="25923">
                  <c:v>22.195503639999998</c:v>
                </c:pt>
                <c:pt idx="25924">
                  <c:v>22.19654873</c:v>
                </c:pt>
                <c:pt idx="25925">
                  <c:v>22.197593999999999</c:v>
                </c:pt>
                <c:pt idx="25926">
                  <c:v>22.198639450000002</c:v>
                </c:pt>
                <c:pt idx="25927">
                  <c:v>22.199685070000001</c:v>
                </c:pt>
                <c:pt idx="25928">
                  <c:v>22.200730879999998</c:v>
                </c:pt>
                <c:pt idx="25929">
                  <c:v>22.201776859999999</c:v>
                </c:pt>
                <c:pt idx="25930">
                  <c:v>22.20282302</c:v>
                </c:pt>
                <c:pt idx="25931">
                  <c:v>22.203869359999999</c:v>
                </c:pt>
                <c:pt idx="25932">
                  <c:v>22.204915880000001</c:v>
                </c:pt>
                <c:pt idx="25933">
                  <c:v>22.205962570000001</c:v>
                </c:pt>
                <c:pt idx="25934">
                  <c:v>22.207009450000001</c:v>
                </c:pt>
                <c:pt idx="25935">
                  <c:v>22.208056500000001</c:v>
                </c:pt>
                <c:pt idx="25936">
                  <c:v>22.20910374</c:v>
                </c:pt>
                <c:pt idx="25937">
                  <c:v>22.210151150000002</c:v>
                </c:pt>
                <c:pt idx="25938">
                  <c:v>22.21119873</c:v>
                </c:pt>
                <c:pt idx="25939">
                  <c:v>22.212246499999999</c:v>
                </c:pt>
                <c:pt idx="25940">
                  <c:v>22.213294449999999</c:v>
                </c:pt>
                <c:pt idx="25941">
                  <c:v>22.214342569999999</c:v>
                </c:pt>
                <c:pt idx="25942">
                  <c:v>22.21539087</c:v>
                </c:pt>
                <c:pt idx="25943">
                  <c:v>22.216439350000002</c:v>
                </c:pt>
                <c:pt idx="25944">
                  <c:v>22.217488020000001</c:v>
                </c:pt>
                <c:pt idx="25945">
                  <c:v>22.21853686</c:v>
                </c:pt>
                <c:pt idx="25946">
                  <c:v>22.21958587</c:v>
                </c:pt>
                <c:pt idx="25947">
                  <c:v>22.220635059999999</c:v>
                </c:pt>
                <c:pt idx="25948">
                  <c:v>22.22168443</c:v>
                </c:pt>
                <c:pt idx="25949">
                  <c:v>22.222733980000001</c:v>
                </c:pt>
                <c:pt idx="25950">
                  <c:v>22.223783699999998</c:v>
                </c:pt>
                <c:pt idx="25951">
                  <c:v>22.2248336</c:v>
                </c:pt>
                <c:pt idx="25952">
                  <c:v>22.22588369</c:v>
                </c:pt>
                <c:pt idx="25953">
                  <c:v>22.226933939999999</c:v>
                </c:pt>
                <c:pt idx="25954">
                  <c:v>22.227984379999999</c:v>
                </c:pt>
                <c:pt idx="25955">
                  <c:v>22.229034989999999</c:v>
                </c:pt>
                <c:pt idx="25956">
                  <c:v>22.23008579</c:v>
                </c:pt>
                <c:pt idx="25957">
                  <c:v>22.231136750000001</c:v>
                </c:pt>
                <c:pt idx="25958">
                  <c:v>22.2321879</c:v>
                </c:pt>
                <c:pt idx="25959">
                  <c:v>22.233239229999999</c:v>
                </c:pt>
                <c:pt idx="25960">
                  <c:v>22.234290730000001</c:v>
                </c:pt>
                <c:pt idx="25961">
                  <c:v>22.235342410000001</c:v>
                </c:pt>
                <c:pt idx="25962">
                  <c:v>22.236394260000001</c:v>
                </c:pt>
                <c:pt idx="25963">
                  <c:v>22.237446299999998</c:v>
                </c:pt>
                <c:pt idx="25964">
                  <c:v>22.238498509999999</c:v>
                </c:pt>
                <c:pt idx="25965">
                  <c:v>22.239550900000001</c:v>
                </c:pt>
                <c:pt idx="25966">
                  <c:v>22.240603459999999</c:v>
                </c:pt>
                <c:pt idx="25967">
                  <c:v>22.241656209999999</c:v>
                </c:pt>
                <c:pt idx="25968">
                  <c:v>22.242709139999999</c:v>
                </c:pt>
                <c:pt idx="25969">
                  <c:v>22.243762239999999</c:v>
                </c:pt>
                <c:pt idx="25970">
                  <c:v>22.244815509999999</c:v>
                </c:pt>
                <c:pt idx="25971">
                  <c:v>22.245868959999999</c:v>
                </c:pt>
                <c:pt idx="25972">
                  <c:v>22.24692259</c:v>
                </c:pt>
                <c:pt idx="25973">
                  <c:v>22.247976399999999</c:v>
                </c:pt>
                <c:pt idx="25974">
                  <c:v>22.249030380000001</c:v>
                </c:pt>
                <c:pt idx="25975">
                  <c:v>22.25008454</c:v>
                </c:pt>
                <c:pt idx="25976">
                  <c:v>22.251138879999999</c:v>
                </c:pt>
                <c:pt idx="25977">
                  <c:v>22.252193389999999</c:v>
                </c:pt>
                <c:pt idx="25978">
                  <c:v>22.253248079999999</c:v>
                </c:pt>
                <c:pt idx="25979">
                  <c:v>22.25430295</c:v>
                </c:pt>
                <c:pt idx="25980">
                  <c:v>22.255358000000001</c:v>
                </c:pt>
                <c:pt idx="25981">
                  <c:v>22.256413219999999</c:v>
                </c:pt>
                <c:pt idx="25982">
                  <c:v>22.25746861</c:v>
                </c:pt>
                <c:pt idx="25983">
                  <c:v>22.258524189999999</c:v>
                </c:pt>
                <c:pt idx="25984">
                  <c:v>22.259579939999998</c:v>
                </c:pt>
                <c:pt idx="25985">
                  <c:v>22.260635870000002</c:v>
                </c:pt>
                <c:pt idx="25986">
                  <c:v>22.261691970000001</c:v>
                </c:pt>
                <c:pt idx="25987">
                  <c:v>22.262748250000001</c:v>
                </c:pt>
                <c:pt idx="25988">
                  <c:v>22.263804709999999</c:v>
                </c:pt>
                <c:pt idx="25989">
                  <c:v>22.26486134</c:v>
                </c:pt>
                <c:pt idx="25990">
                  <c:v>22.265918150000001</c:v>
                </c:pt>
                <c:pt idx="25991">
                  <c:v>22.26697514</c:v>
                </c:pt>
                <c:pt idx="25992">
                  <c:v>22.26803232</c:v>
                </c:pt>
                <c:pt idx="25993">
                  <c:v>22.269089659999999</c:v>
                </c:pt>
                <c:pt idx="25994">
                  <c:v>22.270147170000001</c:v>
                </c:pt>
                <c:pt idx="25995">
                  <c:v>22.271204860000001</c:v>
                </c:pt>
                <c:pt idx="25996">
                  <c:v>22.272262730000001</c:v>
                </c:pt>
                <c:pt idx="25997">
                  <c:v>22.273320779999999</c:v>
                </c:pt>
                <c:pt idx="25998">
                  <c:v>22.274379</c:v>
                </c:pt>
                <c:pt idx="25999">
                  <c:v>22.27543739</c:v>
                </c:pt>
                <c:pt idx="26000">
                  <c:v>22.276495959999998</c:v>
                </c:pt>
                <c:pt idx="26001">
                  <c:v>22.27755471</c:v>
                </c:pt>
                <c:pt idx="26002">
                  <c:v>22.27861364</c:v>
                </c:pt>
                <c:pt idx="26003">
                  <c:v>22.279672739999999</c:v>
                </c:pt>
                <c:pt idx="26004">
                  <c:v>22.280732010000001</c:v>
                </c:pt>
                <c:pt idx="26005">
                  <c:v>22.281791470000002</c:v>
                </c:pt>
                <c:pt idx="26006">
                  <c:v>22.282851090000001</c:v>
                </c:pt>
                <c:pt idx="26007">
                  <c:v>22.283910899999999</c:v>
                </c:pt>
                <c:pt idx="26008">
                  <c:v>22.284970879999999</c:v>
                </c:pt>
                <c:pt idx="26009">
                  <c:v>22.28603103</c:v>
                </c:pt>
                <c:pt idx="26010">
                  <c:v>22.287091360000002</c:v>
                </c:pt>
                <c:pt idx="26011">
                  <c:v>22.28815187</c:v>
                </c:pt>
                <c:pt idx="26012">
                  <c:v>22.289212549999998</c:v>
                </c:pt>
                <c:pt idx="26013">
                  <c:v>22.290273410000001</c:v>
                </c:pt>
                <c:pt idx="26014">
                  <c:v>22.291334450000001</c:v>
                </c:pt>
                <c:pt idx="26015">
                  <c:v>22.29239566</c:v>
                </c:pt>
                <c:pt idx="26016">
                  <c:v>22.293457050000001</c:v>
                </c:pt>
                <c:pt idx="26017">
                  <c:v>22.294518610000001</c:v>
                </c:pt>
                <c:pt idx="26018">
                  <c:v>22.295580350000002</c:v>
                </c:pt>
                <c:pt idx="26019">
                  <c:v>22.296642259999999</c:v>
                </c:pt>
                <c:pt idx="26020">
                  <c:v>22.29770435</c:v>
                </c:pt>
                <c:pt idx="26021">
                  <c:v>22.298766610000001</c:v>
                </c:pt>
                <c:pt idx="26022">
                  <c:v>22.29982905</c:v>
                </c:pt>
                <c:pt idx="26023">
                  <c:v>22.300891660000001</c:v>
                </c:pt>
                <c:pt idx="26024">
                  <c:v>22.30195445</c:v>
                </c:pt>
                <c:pt idx="26025">
                  <c:v>22.303017409999999</c:v>
                </c:pt>
                <c:pt idx="26026">
                  <c:v>22.304080549999998</c:v>
                </c:pt>
                <c:pt idx="26027">
                  <c:v>22.305143860000001</c:v>
                </c:pt>
                <c:pt idx="26028">
                  <c:v>22.306207350000001</c:v>
                </c:pt>
                <c:pt idx="26029">
                  <c:v>22.307271010000001</c:v>
                </c:pt>
                <c:pt idx="26030">
                  <c:v>22.308334850000001</c:v>
                </c:pt>
                <c:pt idx="26031">
                  <c:v>22.309398860000002</c:v>
                </c:pt>
                <c:pt idx="26032">
                  <c:v>22.310463049999999</c:v>
                </c:pt>
                <c:pt idx="26033">
                  <c:v>22.31152741</c:v>
                </c:pt>
                <c:pt idx="26034">
                  <c:v>22.312591950000002</c:v>
                </c:pt>
                <c:pt idx="26035">
                  <c:v>22.313656659999999</c:v>
                </c:pt>
                <c:pt idx="26036">
                  <c:v>22.314721550000002</c:v>
                </c:pt>
                <c:pt idx="26037">
                  <c:v>22.31578661</c:v>
                </c:pt>
                <c:pt idx="26038">
                  <c:v>22.316851849999999</c:v>
                </c:pt>
                <c:pt idx="26039">
                  <c:v>22.317917260000002</c:v>
                </c:pt>
                <c:pt idx="26040">
                  <c:v>22.318982859999998</c:v>
                </c:pt>
                <c:pt idx="26041">
                  <c:v>22.320048620000001</c:v>
                </c:pt>
                <c:pt idx="26042">
                  <c:v>22.321114550000001</c:v>
                </c:pt>
                <c:pt idx="26043">
                  <c:v>22.322180660000001</c:v>
                </c:pt>
                <c:pt idx="26044">
                  <c:v>22.323246950000001</c:v>
                </c:pt>
                <c:pt idx="26045">
                  <c:v>22.324313400000001</c:v>
                </c:pt>
                <c:pt idx="26046">
                  <c:v>22.325380039999999</c:v>
                </c:pt>
                <c:pt idx="26047">
                  <c:v>22.326446839999999</c:v>
                </c:pt>
                <c:pt idx="26048">
                  <c:v>22.327513830000001</c:v>
                </c:pt>
                <c:pt idx="26049">
                  <c:v>22.328580980000002</c:v>
                </c:pt>
                <c:pt idx="26050">
                  <c:v>22.32964831</c:v>
                </c:pt>
                <c:pt idx="26051">
                  <c:v>22.330715820000002</c:v>
                </c:pt>
                <c:pt idx="26052">
                  <c:v>22.3317835</c:v>
                </c:pt>
                <c:pt idx="26053">
                  <c:v>22.332851349999999</c:v>
                </c:pt>
                <c:pt idx="26054">
                  <c:v>22.33391937</c:v>
                </c:pt>
                <c:pt idx="26055">
                  <c:v>22.33498758</c:v>
                </c:pt>
                <c:pt idx="26056">
                  <c:v>22.336055949999999</c:v>
                </c:pt>
                <c:pt idx="26057">
                  <c:v>22.337124500000002</c:v>
                </c:pt>
                <c:pt idx="26058">
                  <c:v>22.338193220000001</c:v>
                </c:pt>
                <c:pt idx="26059">
                  <c:v>22.339262120000001</c:v>
                </c:pt>
                <c:pt idx="26060">
                  <c:v>22.340331190000001</c:v>
                </c:pt>
                <c:pt idx="26061">
                  <c:v>22.341400440000001</c:v>
                </c:pt>
                <c:pt idx="26062">
                  <c:v>22.342469850000001</c:v>
                </c:pt>
                <c:pt idx="26063">
                  <c:v>22.343539450000002</c:v>
                </c:pt>
                <c:pt idx="26064">
                  <c:v>22.34460923</c:v>
                </c:pt>
                <c:pt idx="26065">
                  <c:v>22.34567917</c:v>
                </c:pt>
                <c:pt idx="26066">
                  <c:v>22.346749280000001</c:v>
                </c:pt>
                <c:pt idx="26067">
                  <c:v>22.347819569999999</c:v>
                </c:pt>
                <c:pt idx="26068">
                  <c:v>22.34889003</c:v>
                </c:pt>
                <c:pt idx="26069">
                  <c:v>22.349960660000001</c:v>
                </c:pt>
                <c:pt idx="26070">
                  <c:v>22.351031469999999</c:v>
                </c:pt>
                <c:pt idx="26071">
                  <c:v>22.35210245</c:v>
                </c:pt>
                <c:pt idx="26072">
                  <c:v>22.353173609999999</c:v>
                </c:pt>
                <c:pt idx="26073">
                  <c:v>22.35424493</c:v>
                </c:pt>
                <c:pt idx="26074">
                  <c:v>22.355316439999999</c:v>
                </c:pt>
                <c:pt idx="26075">
                  <c:v>22.356388110000001</c:v>
                </c:pt>
                <c:pt idx="26076">
                  <c:v>22.35745996</c:v>
                </c:pt>
                <c:pt idx="26077">
                  <c:v>22.358531979999999</c:v>
                </c:pt>
                <c:pt idx="26078">
                  <c:v>22.359604180000002</c:v>
                </c:pt>
                <c:pt idx="26079">
                  <c:v>22.360676550000001</c:v>
                </c:pt>
                <c:pt idx="26080">
                  <c:v>22.36174909</c:v>
                </c:pt>
                <c:pt idx="26081">
                  <c:v>22.362821799999999</c:v>
                </c:pt>
                <c:pt idx="26082">
                  <c:v>22.363894689999999</c:v>
                </c:pt>
                <c:pt idx="26083">
                  <c:v>22.364967750000002</c:v>
                </c:pt>
                <c:pt idx="26084">
                  <c:v>22.366040980000001</c:v>
                </c:pt>
                <c:pt idx="26085">
                  <c:v>22.367114390000001</c:v>
                </c:pt>
                <c:pt idx="26086">
                  <c:v>22.368187970000001</c:v>
                </c:pt>
                <c:pt idx="26087">
                  <c:v>22.369261720000001</c:v>
                </c:pt>
                <c:pt idx="26088">
                  <c:v>22.370335659999999</c:v>
                </c:pt>
                <c:pt idx="26089">
                  <c:v>22.371409759999999</c:v>
                </c:pt>
                <c:pt idx="26090">
                  <c:v>22.372484029999999</c:v>
                </c:pt>
                <c:pt idx="26091">
                  <c:v>22.37355848</c:v>
                </c:pt>
                <c:pt idx="26092">
                  <c:v>22.37463309</c:v>
                </c:pt>
                <c:pt idx="26093">
                  <c:v>22.37570788</c:v>
                </c:pt>
                <c:pt idx="26094">
                  <c:v>22.376782840000001</c:v>
                </c:pt>
                <c:pt idx="26095">
                  <c:v>22.377857980000002</c:v>
                </c:pt>
                <c:pt idx="26096">
                  <c:v>22.378933289999999</c:v>
                </c:pt>
                <c:pt idx="26097">
                  <c:v>22.38000877</c:v>
                </c:pt>
                <c:pt idx="26098">
                  <c:v>22.381084420000001</c:v>
                </c:pt>
                <c:pt idx="26099">
                  <c:v>22.382160240000001</c:v>
                </c:pt>
                <c:pt idx="26100">
                  <c:v>22.383236239999999</c:v>
                </c:pt>
                <c:pt idx="26101">
                  <c:v>22.38431241</c:v>
                </c:pt>
                <c:pt idx="26102">
                  <c:v>22.385388750000001</c:v>
                </c:pt>
                <c:pt idx="26103">
                  <c:v>22.386465269999999</c:v>
                </c:pt>
                <c:pt idx="26104">
                  <c:v>22.387541949999999</c:v>
                </c:pt>
                <c:pt idx="26105">
                  <c:v>22.388618810000001</c:v>
                </c:pt>
                <c:pt idx="26106">
                  <c:v>22.389695840000002</c:v>
                </c:pt>
                <c:pt idx="26107">
                  <c:v>22.39077305</c:v>
                </c:pt>
                <c:pt idx="26108">
                  <c:v>22.391850420000001</c:v>
                </c:pt>
                <c:pt idx="26109">
                  <c:v>22.392927969999999</c:v>
                </c:pt>
                <c:pt idx="26110">
                  <c:v>22.39400569</c:v>
                </c:pt>
                <c:pt idx="26111">
                  <c:v>22.395083580000001</c:v>
                </c:pt>
                <c:pt idx="26112">
                  <c:v>22.396161660000001</c:v>
                </c:pt>
                <c:pt idx="26113">
                  <c:v>22.397239899999999</c:v>
                </c:pt>
                <c:pt idx="26114">
                  <c:v>22.3983183</c:v>
                </c:pt>
                <c:pt idx="26115">
                  <c:v>22.399396880000001</c:v>
                </c:pt>
                <c:pt idx="26116">
                  <c:v>22.40047564</c:v>
                </c:pt>
                <c:pt idx="26117">
                  <c:v>22.401554560000001</c:v>
                </c:pt>
                <c:pt idx="26118">
                  <c:v>22.402633649999999</c:v>
                </c:pt>
                <c:pt idx="26119">
                  <c:v>22.40371292</c:v>
                </c:pt>
                <c:pt idx="26120">
                  <c:v>22.404792359999998</c:v>
                </c:pt>
                <c:pt idx="26121">
                  <c:v>22.40587197</c:v>
                </c:pt>
                <c:pt idx="26122">
                  <c:v>22.406951750000001</c:v>
                </c:pt>
                <c:pt idx="26123">
                  <c:v>22.408031709999999</c:v>
                </c:pt>
                <c:pt idx="26124">
                  <c:v>22.409111830000001</c:v>
                </c:pt>
                <c:pt idx="26125">
                  <c:v>22.410192129999999</c:v>
                </c:pt>
                <c:pt idx="26126">
                  <c:v>22.4112726</c:v>
                </c:pt>
                <c:pt idx="26127">
                  <c:v>22.412353240000002</c:v>
                </c:pt>
                <c:pt idx="26128">
                  <c:v>22.413434049999999</c:v>
                </c:pt>
                <c:pt idx="26129">
                  <c:v>22.41451503</c:v>
                </c:pt>
                <c:pt idx="26130">
                  <c:v>22.415596180000001</c:v>
                </c:pt>
                <c:pt idx="26131">
                  <c:v>22.41667751</c:v>
                </c:pt>
                <c:pt idx="26132">
                  <c:v>22.417759010000001</c:v>
                </c:pt>
                <c:pt idx="26133">
                  <c:v>22.418840670000002</c:v>
                </c:pt>
                <c:pt idx="26134">
                  <c:v>22.419922509999999</c:v>
                </c:pt>
                <c:pt idx="26135">
                  <c:v>22.42100452</c:v>
                </c:pt>
                <c:pt idx="26136">
                  <c:v>22.422086719999999</c:v>
                </c:pt>
                <c:pt idx="26137">
                  <c:v>22.42316907</c:v>
                </c:pt>
                <c:pt idx="26138">
                  <c:v>22.424251600000002</c:v>
                </c:pt>
                <c:pt idx="26139">
                  <c:v>22.425334289999999</c:v>
                </c:pt>
                <c:pt idx="26140">
                  <c:v>22.42641716</c:v>
                </c:pt>
                <c:pt idx="26141">
                  <c:v>22.42750019</c:v>
                </c:pt>
                <c:pt idx="26142">
                  <c:v>22.428583400000001</c:v>
                </c:pt>
                <c:pt idx="26143">
                  <c:v>22.429666780000002</c:v>
                </c:pt>
                <c:pt idx="26144">
                  <c:v>22.430750329999999</c:v>
                </c:pt>
                <c:pt idx="26145">
                  <c:v>22.431834049999999</c:v>
                </c:pt>
                <c:pt idx="26146">
                  <c:v>22.432917939999999</c:v>
                </c:pt>
                <c:pt idx="26147">
                  <c:v>22.434002</c:v>
                </c:pt>
                <c:pt idx="26148">
                  <c:v>22.43508623</c:v>
                </c:pt>
                <c:pt idx="26149">
                  <c:v>22.436170629999999</c:v>
                </c:pt>
                <c:pt idx="26150">
                  <c:v>22.43725521</c:v>
                </c:pt>
                <c:pt idx="26151">
                  <c:v>22.43833995</c:v>
                </c:pt>
                <c:pt idx="26152">
                  <c:v>22.43942487</c:v>
                </c:pt>
                <c:pt idx="26153">
                  <c:v>22.440509949999999</c:v>
                </c:pt>
                <c:pt idx="26154">
                  <c:v>22.441595209999999</c:v>
                </c:pt>
                <c:pt idx="26155">
                  <c:v>22.442680630000002</c:v>
                </c:pt>
                <c:pt idx="26156">
                  <c:v>22.443766230000001</c:v>
                </c:pt>
                <c:pt idx="26157">
                  <c:v>22.44485199</c:v>
                </c:pt>
                <c:pt idx="26158">
                  <c:v>22.445937929999999</c:v>
                </c:pt>
                <c:pt idx="26159">
                  <c:v>22.447024039999999</c:v>
                </c:pt>
                <c:pt idx="26160">
                  <c:v>22.448110329999999</c:v>
                </c:pt>
                <c:pt idx="26161">
                  <c:v>22.449196780000001</c:v>
                </c:pt>
                <c:pt idx="26162">
                  <c:v>22.4502834</c:v>
                </c:pt>
                <c:pt idx="26163">
                  <c:v>22.451370180000001</c:v>
                </c:pt>
                <c:pt idx="26164">
                  <c:v>22.45245714</c:v>
                </c:pt>
                <c:pt idx="26165">
                  <c:v>22.453544269999998</c:v>
                </c:pt>
                <c:pt idx="26166">
                  <c:v>22.45463157</c:v>
                </c:pt>
                <c:pt idx="26167">
                  <c:v>22.455719040000002</c:v>
                </c:pt>
                <c:pt idx="26168">
                  <c:v>22.45680668</c:v>
                </c:pt>
                <c:pt idx="26169">
                  <c:v>22.45789448</c:v>
                </c:pt>
                <c:pt idx="26170">
                  <c:v>22.458982460000001</c:v>
                </c:pt>
                <c:pt idx="26171">
                  <c:v>22.460070609999999</c:v>
                </c:pt>
                <c:pt idx="26172">
                  <c:v>22.46115893</c:v>
                </c:pt>
                <c:pt idx="26173">
                  <c:v>22.462247420000001</c:v>
                </c:pt>
                <c:pt idx="26174">
                  <c:v>22.46333607</c:v>
                </c:pt>
                <c:pt idx="26175">
                  <c:v>22.464424900000001</c:v>
                </c:pt>
                <c:pt idx="26176">
                  <c:v>22.465513900000001</c:v>
                </c:pt>
                <c:pt idx="26177">
                  <c:v>22.466603060000001</c:v>
                </c:pt>
                <c:pt idx="26178">
                  <c:v>22.467692400000001</c:v>
                </c:pt>
                <c:pt idx="26179">
                  <c:v>22.4687819</c:v>
                </c:pt>
                <c:pt idx="26180">
                  <c:v>22.46987158</c:v>
                </c:pt>
                <c:pt idx="26181">
                  <c:v>22.470961419999998</c:v>
                </c:pt>
                <c:pt idx="26182">
                  <c:v>22.472051440000001</c:v>
                </c:pt>
                <c:pt idx="26183">
                  <c:v>22.47314162</c:v>
                </c:pt>
                <c:pt idx="26184">
                  <c:v>22.47423199</c:v>
                </c:pt>
                <c:pt idx="26185">
                  <c:v>22.475322510000002</c:v>
                </c:pt>
                <c:pt idx="26186">
                  <c:v>22.4764132</c:v>
                </c:pt>
                <c:pt idx="26187">
                  <c:v>22.477504060000001</c:v>
                </c:pt>
                <c:pt idx="26188">
                  <c:v>22.478595089999999</c:v>
                </c:pt>
                <c:pt idx="26189">
                  <c:v>22.47968629</c:v>
                </c:pt>
                <c:pt idx="26190">
                  <c:v>22.480777660000001</c:v>
                </c:pt>
                <c:pt idx="26191">
                  <c:v>22.481869190000001</c:v>
                </c:pt>
                <c:pt idx="26192">
                  <c:v>22.482960899999998</c:v>
                </c:pt>
                <c:pt idx="26193">
                  <c:v>22.484052779999999</c:v>
                </c:pt>
                <c:pt idx="26194">
                  <c:v>22.485144819999999</c:v>
                </c:pt>
                <c:pt idx="26195">
                  <c:v>22.486237030000002</c:v>
                </c:pt>
                <c:pt idx="26196">
                  <c:v>22.487329419999998</c:v>
                </c:pt>
                <c:pt idx="26197">
                  <c:v>22.488421970000001</c:v>
                </c:pt>
                <c:pt idx="26198">
                  <c:v>22.48951469</c:v>
                </c:pt>
                <c:pt idx="26199">
                  <c:v>22.490607579999999</c:v>
                </c:pt>
                <c:pt idx="26200">
                  <c:v>22.49170063</c:v>
                </c:pt>
                <c:pt idx="26201">
                  <c:v>22.492793859999999</c:v>
                </c:pt>
                <c:pt idx="26202">
                  <c:v>22.49388725</c:v>
                </c:pt>
                <c:pt idx="26203">
                  <c:v>22.494980819999999</c:v>
                </c:pt>
                <c:pt idx="26204">
                  <c:v>22.496074549999999</c:v>
                </c:pt>
                <c:pt idx="26205">
                  <c:v>22.49716845</c:v>
                </c:pt>
                <c:pt idx="26206">
                  <c:v>22.498262520000001</c:v>
                </c:pt>
                <c:pt idx="26207">
                  <c:v>22.499356760000001</c:v>
                </c:pt>
                <c:pt idx="26208">
                  <c:v>22.500451179999999</c:v>
                </c:pt>
                <c:pt idx="26209">
                  <c:v>22.501545749999998</c:v>
                </c:pt>
                <c:pt idx="26210">
                  <c:v>22.502640499999998</c:v>
                </c:pt>
                <c:pt idx="26211">
                  <c:v>22.503735410000001</c:v>
                </c:pt>
                <c:pt idx="26212">
                  <c:v>22.50483049</c:v>
                </c:pt>
                <c:pt idx="26213">
                  <c:v>22.505925739999999</c:v>
                </c:pt>
                <c:pt idx="26214">
                  <c:v>22.50702115</c:v>
                </c:pt>
                <c:pt idx="26215">
                  <c:v>22.508116739999998</c:v>
                </c:pt>
                <c:pt idx="26216">
                  <c:v>22.509212489999999</c:v>
                </c:pt>
                <c:pt idx="26217">
                  <c:v>22.51030841</c:v>
                </c:pt>
                <c:pt idx="26218">
                  <c:v>22.511404500000001</c:v>
                </c:pt>
                <c:pt idx="26219">
                  <c:v>22.512500760000002</c:v>
                </c:pt>
                <c:pt idx="26220">
                  <c:v>22.513597180000001</c:v>
                </c:pt>
                <c:pt idx="26221">
                  <c:v>22.514693780000002</c:v>
                </c:pt>
                <c:pt idx="26222">
                  <c:v>22.515790540000001</c:v>
                </c:pt>
                <c:pt idx="26223">
                  <c:v>22.51688747</c:v>
                </c:pt>
                <c:pt idx="26224">
                  <c:v>22.517984559999999</c:v>
                </c:pt>
                <c:pt idx="26225">
                  <c:v>22.519081830000001</c:v>
                </c:pt>
                <c:pt idx="26226">
                  <c:v>22.520179259999999</c:v>
                </c:pt>
                <c:pt idx="26227">
                  <c:v>22.52127686</c:v>
                </c:pt>
                <c:pt idx="26228">
                  <c:v>22.522374630000002</c:v>
                </c:pt>
                <c:pt idx="26229">
                  <c:v>22.523472569999999</c:v>
                </c:pt>
                <c:pt idx="26230">
                  <c:v>22.524570669999999</c:v>
                </c:pt>
                <c:pt idx="26231">
                  <c:v>22.525668939999999</c:v>
                </c:pt>
                <c:pt idx="26232">
                  <c:v>22.52676739</c:v>
                </c:pt>
                <c:pt idx="26233">
                  <c:v>22.527866</c:v>
                </c:pt>
                <c:pt idx="26234">
                  <c:v>22.528964770000002</c:v>
                </c:pt>
                <c:pt idx="26235">
                  <c:v>22.53006371</c:v>
                </c:pt>
                <c:pt idx="26236">
                  <c:v>22.531162819999999</c:v>
                </c:pt>
                <c:pt idx="26237">
                  <c:v>22.532262100000001</c:v>
                </c:pt>
                <c:pt idx="26238">
                  <c:v>22.533361540000001</c:v>
                </c:pt>
                <c:pt idx="26239">
                  <c:v>22.534461149999998</c:v>
                </c:pt>
                <c:pt idx="26240">
                  <c:v>22.535560929999999</c:v>
                </c:pt>
                <c:pt idx="26241">
                  <c:v>22.536660879999999</c:v>
                </c:pt>
                <c:pt idx="26242">
                  <c:v>22.537760989999999</c:v>
                </c:pt>
                <c:pt idx="26243">
                  <c:v>22.538861270000002</c:v>
                </c:pt>
                <c:pt idx="26244">
                  <c:v>22.539961720000001</c:v>
                </c:pt>
                <c:pt idx="26245">
                  <c:v>22.541062329999999</c:v>
                </c:pt>
                <c:pt idx="26246">
                  <c:v>22.542163110000001</c:v>
                </c:pt>
                <c:pt idx="26247">
                  <c:v>22.543264059999998</c:v>
                </c:pt>
                <c:pt idx="26248">
                  <c:v>22.544365169999999</c:v>
                </c:pt>
                <c:pt idx="26249">
                  <c:v>22.54546646</c:v>
                </c:pt>
                <c:pt idx="26250">
                  <c:v>22.54656791</c:v>
                </c:pt>
                <c:pt idx="26251">
                  <c:v>22.547669519999999</c:v>
                </c:pt>
                <c:pt idx="26252">
                  <c:v>22.548771299999999</c:v>
                </c:pt>
                <c:pt idx="26253">
                  <c:v>22.549873250000001</c:v>
                </c:pt>
                <c:pt idx="26254">
                  <c:v>22.55097537</c:v>
                </c:pt>
                <c:pt idx="26255">
                  <c:v>22.552077650000001</c:v>
                </c:pt>
                <c:pt idx="26256">
                  <c:v>22.55318012</c:v>
                </c:pt>
                <c:pt idx="26257">
                  <c:v>22.554282730000001</c:v>
                </c:pt>
                <c:pt idx="26258">
                  <c:v>22.555385520000002</c:v>
                </c:pt>
                <c:pt idx="26259">
                  <c:v>22.556488460000001</c:v>
                </c:pt>
                <c:pt idx="26260">
                  <c:v>22.55759158</c:v>
                </c:pt>
                <c:pt idx="26261">
                  <c:v>22.558694859999999</c:v>
                </c:pt>
                <c:pt idx="26262">
                  <c:v>22.559798310000001</c:v>
                </c:pt>
                <c:pt idx="26263">
                  <c:v>22.56090193</c:v>
                </c:pt>
                <c:pt idx="26264">
                  <c:v>22.562005710000001</c:v>
                </c:pt>
                <c:pt idx="26265">
                  <c:v>22.563109659999999</c:v>
                </c:pt>
                <c:pt idx="26266">
                  <c:v>22.564213769999999</c:v>
                </c:pt>
                <c:pt idx="26267">
                  <c:v>22.565318049999998</c:v>
                </c:pt>
                <c:pt idx="26268">
                  <c:v>22.566422500000002</c:v>
                </c:pt>
                <c:pt idx="26269">
                  <c:v>22.56752711</c:v>
                </c:pt>
                <c:pt idx="26270">
                  <c:v>22.568631889999999</c:v>
                </c:pt>
                <c:pt idx="26271">
                  <c:v>22.569736840000001</c:v>
                </c:pt>
                <c:pt idx="26272">
                  <c:v>22.570841949999998</c:v>
                </c:pt>
                <c:pt idx="26273">
                  <c:v>22.571947229999999</c:v>
                </c:pt>
                <c:pt idx="26274">
                  <c:v>22.573052669999999</c:v>
                </c:pt>
                <c:pt idx="26275">
                  <c:v>22.574158279999999</c:v>
                </c:pt>
                <c:pt idx="26276">
                  <c:v>22.575264059999999</c:v>
                </c:pt>
                <c:pt idx="26277">
                  <c:v>22.576370000000001</c:v>
                </c:pt>
                <c:pt idx="26278">
                  <c:v>22.577476109999999</c:v>
                </c:pt>
                <c:pt idx="26279">
                  <c:v>22.57858238</c:v>
                </c:pt>
                <c:pt idx="26280">
                  <c:v>22.579688829999998</c:v>
                </c:pt>
                <c:pt idx="26281">
                  <c:v>22.580795439999999</c:v>
                </c:pt>
                <c:pt idx="26282">
                  <c:v>22.581902209999999</c:v>
                </c:pt>
                <c:pt idx="26283">
                  <c:v>22.583009140000001</c:v>
                </c:pt>
                <c:pt idx="26284">
                  <c:v>22.584116250000001</c:v>
                </c:pt>
                <c:pt idx="26285">
                  <c:v>22.585223509999999</c:v>
                </c:pt>
                <c:pt idx="26286">
                  <c:v>22.586330950000001</c:v>
                </c:pt>
                <c:pt idx="26287">
                  <c:v>22.587438550000002</c:v>
                </c:pt>
                <c:pt idx="26288">
                  <c:v>22.588546310000002</c:v>
                </c:pt>
                <c:pt idx="26289">
                  <c:v>22.589654240000002</c:v>
                </c:pt>
                <c:pt idx="26290">
                  <c:v>22.59076233</c:v>
                </c:pt>
                <c:pt idx="26291">
                  <c:v>22.591870589999999</c:v>
                </c:pt>
                <c:pt idx="26292">
                  <c:v>22.592979020000001</c:v>
                </c:pt>
                <c:pt idx="26293">
                  <c:v>22.594087609999999</c:v>
                </c:pt>
                <c:pt idx="26294">
                  <c:v>22.59519637</c:v>
                </c:pt>
                <c:pt idx="26295">
                  <c:v>22.59630529</c:v>
                </c:pt>
                <c:pt idx="26296">
                  <c:v>22.59741438</c:v>
                </c:pt>
                <c:pt idx="26297">
                  <c:v>22.598523629999999</c:v>
                </c:pt>
                <c:pt idx="26298">
                  <c:v>22.599633040000001</c:v>
                </c:pt>
                <c:pt idx="26299">
                  <c:v>22.600742629999999</c:v>
                </c:pt>
                <c:pt idx="26300">
                  <c:v>22.60185237</c:v>
                </c:pt>
                <c:pt idx="26301">
                  <c:v>22.602962290000001</c:v>
                </c:pt>
                <c:pt idx="26302">
                  <c:v>22.60407236</c:v>
                </c:pt>
                <c:pt idx="26303">
                  <c:v>22.605182599999999</c:v>
                </c:pt>
                <c:pt idx="26304">
                  <c:v>22.60629303</c:v>
                </c:pt>
                <c:pt idx="26305">
                  <c:v>22.607403600000001</c:v>
                </c:pt>
                <c:pt idx="26306">
                  <c:v>22.608514329999998</c:v>
                </c:pt>
                <c:pt idx="26307">
                  <c:v>22.60962524</c:v>
                </c:pt>
                <c:pt idx="26308">
                  <c:v>22.610736299999999</c:v>
                </c:pt>
                <c:pt idx="26309">
                  <c:v>22.611847529999999</c:v>
                </c:pt>
                <c:pt idx="26310">
                  <c:v>22.612958930000001</c:v>
                </c:pt>
                <c:pt idx="26311">
                  <c:v>22.61407049</c:v>
                </c:pt>
                <c:pt idx="26312">
                  <c:v>22.61518221</c:v>
                </c:pt>
                <c:pt idx="26313">
                  <c:v>22.616294100000001</c:v>
                </c:pt>
                <c:pt idx="26314">
                  <c:v>22.617406160000002</c:v>
                </c:pt>
                <c:pt idx="26315">
                  <c:v>22.61851837</c:v>
                </c:pt>
                <c:pt idx="26316">
                  <c:v>22.61963076</c:v>
                </c:pt>
                <c:pt idx="26317">
                  <c:v>22.620743300000001</c:v>
                </c:pt>
                <c:pt idx="26318">
                  <c:v>22.621856009999998</c:v>
                </c:pt>
                <c:pt idx="26319">
                  <c:v>22.622968889999999</c:v>
                </c:pt>
                <c:pt idx="26320">
                  <c:v>22.624081929999999</c:v>
                </c:pt>
                <c:pt idx="26321">
                  <c:v>22.625195139999999</c:v>
                </c:pt>
                <c:pt idx="26322">
                  <c:v>22.6263085</c:v>
                </c:pt>
                <c:pt idx="26323">
                  <c:v>22.627422039999999</c:v>
                </c:pt>
                <c:pt idx="26324">
                  <c:v>22.628535729999999</c:v>
                </c:pt>
                <c:pt idx="26325">
                  <c:v>22.62964959</c:v>
                </c:pt>
                <c:pt idx="26326">
                  <c:v>22.63076362</c:v>
                </c:pt>
                <c:pt idx="26327">
                  <c:v>22.631877809999999</c:v>
                </c:pt>
                <c:pt idx="26328">
                  <c:v>22.632992179999999</c:v>
                </c:pt>
                <c:pt idx="26329">
                  <c:v>22.634106689999999</c:v>
                </c:pt>
                <c:pt idx="26330">
                  <c:v>22.63522137</c:v>
                </c:pt>
                <c:pt idx="26331">
                  <c:v>22.63633622</c:v>
                </c:pt>
                <c:pt idx="26332">
                  <c:v>22.63745123</c:v>
                </c:pt>
                <c:pt idx="26333">
                  <c:v>22.638566399999998</c:v>
                </c:pt>
                <c:pt idx="26334">
                  <c:v>22.63968173</c:v>
                </c:pt>
                <c:pt idx="26335">
                  <c:v>22.64079723</c:v>
                </c:pt>
                <c:pt idx="26336">
                  <c:v>22.641912900000001</c:v>
                </c:pt>
                <c:pt idx="26337">
                  <c:v>22.643028730000001</c:v>
                </c:pt>
                <c:pt idx="26338">
                  <c:v>22.64414472</c:v>
                </c:pt>
                <c:pt idx="26339">
                  <c:v>22.645260870000001</c:v>
                </c:pt>
                <c:pt idx="26340">
                  <c:v>22.646377189999999</c:v>
                </c:pt>
                <c:pt idx="26341">
                  <c:v>22.647493669999999</c:v>
                </c:pt>
                <c:pt idx="26342">
                  <c:v>22.64861032</c:v>
                </c:pt>
                <c:pt idx="26343">
                  <c:v>22.649727120000001</c:v>
                </c:pt>
                <c:pt idx="26344">
                  <c:v>22.6508441</c:v>
                </c:pt>
                <c:pt idx="26345">
                  <c:v>22.651961230000001</c:v>
                </c:pt>
                <c:pt idx="26346">
                  <c:v>22.653078529999998</c:v>
                </c:pt>
                <c:pt idx="26347">
                  <c:v>22.654195990000002</c:v>
                </c:pt>
                <c:pt idx="26348">
                  <c:v>22.65531361</c:v>
                </c:pt>
                <c:pt idx="26349">
                  <c:v>22.656431399999999</c:v>
                </c:pt>
                <c:pt idx="26350">
                  <c:v>22.65754935</c:v>
                </c:pt>
                <c:pt idx="26351">
                  <c:v>22.658667470000001</c:v>
                </c:pt>
                <c:pt idx="26352">
                  <c:v>22.659785759999998</c:v>
                </c:pt>
                <c:pt idx="26353">
                  <c:v>22.660904200000001</c:v>
                </c:pt>
                <c:pt idx="26354">
                  <c:v>22.662022799999999</c:v>
                </c:pt>
                <c:pt idx="26355">
                  <c:v>22.663141570000001</c:v>
                </c:pt>
                <c:pt idx="26356">
                  <c:v>22.664260500000001</c:v>
                </c:pt>
                <c:pt idx="26357">
                  <c:v>22.665379590000001</c:v>
                </c:pt>
                <c:pt idx="26358">
                  <c:v>22.66649885</c:v>
                </c:pt>
                <c:pt idx="26359">
                  <c:v>22.667618260000001</c:v>
                </c:pt>
                <c:pt idx="26360">
                  <c:v>22.668737849999999</c:v>
                </c:pt>
                <c:pt idx="26361">
                  <c:v>22.669857589999999</c:v>
                </c:pt>
                <c:pt idx="26362">
                  <c:v>22.670977489999999</c:v>
                </c:pt>
                <c:pt idx="26363">
                  <c:v>22.672097560000001</c:v>
                </c:pt>
                <c:pt idx="26364">
                  <c:v>22.6732178</c:v>
                </c:pt>
                <c:pt idx="26365">
                  <c:v>22.67433819</c:v>
                </c:pt>
                <c:pt idx="26366">
                  <c:v>22.675458750000001</c:v>
                </c:pt>
                <c:pt idx="26367">
                  <c:v>22.676579459999999</c:v>
                </c:pt>
                <c:pt idx="26368">
                  <c:v>22.677700349999999</c:v>
                </c:pt>
                <c:pt idx="26369">
                  <c:v>22.67882139</c:v>
                </c:pt>
                <c:pt idx="26370">
                  <c:v>22.6799426</c:v>
                </c:pt>
                <c:pt idx="26371">
                  <c:v>22.68106397</c:v>
                </c:pt>
                <c:pt idx="26372">
                  <c:v>22.682185499999999</c:v>
                </c:pt>
                <c:pt idx="26373">
                  <c:v>22.683307190000001</c:v>
                </c:pt>
                <c:pt idx="26374">
                  <c:v>22.684429049999999</c:v>
                </c:pt>
                <c:pt idx="26375">
                  <c:v>22.685551060000002</c:v>
                </c:pt>
                <c:pt idx="26376">
                  <c:v>22.686673259999999</c:v>
                </c:pt>
                <c:pt idx="26377">
                  <c:v>22.687795600000001</c:v>
                </c:pt>
                <c:pt idx="26378">
                  <c:v>22.688918099999999</c:v>
                </c:pt>
                <c:pt idx="26379">
                  <c:v>22.69004077</c:v>
                </c:pt>
                <c:pt idx="26380">
                  <c:v>22.691163599999999</c:v>
                </c:pt>
                <c:pt idx="26381">
                  <c:v>22.692286589999998</c:v>
                </c:pt>
                <c:pt idx="26382">
                  <c:v>22.69340974</c:v>
                </c:pt>
                <c:pt idx="26383">
                  <c:v>22.69453305</c:v>
                </c:pt>
                <c:pt idx="26384">
                  <c:v>22.695656530000001</c:v>
                </c:pt>
                <c:pt idx="26385">
                  <c:v>22.69678017</c:v>
                </c:pt>
                <c:pt idx="26386">
                  <c:v>22.697903969999999</c:v>
                </c:pt>
                <c:pt idx="26387">
                  <c:v>22.69902793</c:v>
                </c:pt>
                <c:pt idx="26388">
                  <c:v>22.70015205</c:v>
                </c:pt>
                <c:pt idx="26389">
                  <c:v>22.70127634</c:v>
                </c:pt>
                <c:pt idx="26390">
                  <c:v>22.702400780000001</c:v>
                </c:pt>
                <c:pt idx="26391">
                  <c:v>22.703525389999999</c:v>
                </c:pt>
                <c:pt idx="26392">
                  <c:v>22.70465016</c:v>
                </c:pt>
                <c:pt idx="26393">
                  <c:v>22.705775089999999</c:v>
                </c:pt>
                <c:pt idx="26394">
                  <c:v>22.706900180000002</c:v>
                </c:pt>
                <c:pt idx="26395">
                  <c:v>22.70802544</c:v>
                </c:pt>
                <c:pt idx="26396">
                  <c:v>22.70915085</c:v>
                </c:pt>
                <c:pt idx="26397">
                  <c:v>22.71027643</c:v>
                </c:pt>
                <c:pt idx="26398">
                  <c:v>22.71140217</c:v>
                </c:pt>
                <c:pt idx="26399">
                  <c:v>22.712528070000001</c:v>
                </c:pt>
                <c:pt idx="26400">
                  <c:v>22.713654139999999</c:v>
                </c:pt>
                <c:pt idx="26401">
                  <c:v>22.714780359999999</c:v>
                </c:pt>
                <c:pt idx="26402">
                  <c:v>22.715906749999998</c:v>
                </c:pt>
                <c:pt idx="26403">
                  <c:v>22.71703329</c:v>
                </c:pt>
                <c:pt idx="26404">
                  <c:v>22.718160000000001</c:v>
                </c:pt>
                <c:pt idx="26405">
                  <c:v>22.71928686</c:v>
                </c:pt>
                <c:pt idx="26406">
                  <c:v>22.72041389</c:v>
                </c:pt>
                <c:pt idx="26407">
                  <c:v>22.721541080000002</c:v>
                </c:pt>
                <c:pt idx="26408">
                  <c:v>22.722668429999999</c:v>
                </c:pt>
                <c:pt idx="26409">
                  <c:v>22.723795939999999</c:v>
                </c:pt>
                <c:pt idx="26410">
                  <c:v>22.724923610000001</c:v>
                </c:pt>
                <c:pt idx="26411">
                  <c:v>22.726051439999999</c:v>
                </c:pt>
                <c:pt idx="26412">
                  <c:v>22.72717943</c:v>
                </c:pt>
                <c:pt idx="26413">
                  <c:v>22.72830759</c:v>
                </c:pt>
                <c:pt idx="26414">
                  <c:v>22.729435899999999</c:v>
                </c:pt>
                <c:pt idx="26415">
                  <c:v>22.730564380000001</c:v>
                </c:pt>
                <c:pt idx="26416">
                  <c:v>22.731693010000001</c:v>
                </c:pt>
                <c:pt idx="26417">
                  <c:v>22.732821810000001</c:v>
                </c:pt>
                <c:pt idx="26418">
                  <c:v>22.733950759999999</c:v>
                </c:pt>
                <c:pt idx="26419">
                  <c:v>22.735079880000001</c:v>
                </c:pt>
                <c:pt idx="26420">
                  <c:v>22.736209160000001</c:v>
                </c:pt>
                <c:pt idx="26421">
                  <c:v>22.737338600000001</c:v>
                </c:pt>
                <c:pt idx="26422">
                  <c:v>22.738468189999999</c:v>
                </c:pt>
                <c:pt idx="26423">
                  <c:v>22.73959795</c:v>
                </c:pt>
                <c:pt idx="26424">
                  <c:v>22.740727889999999</c:v>
                </c:pt>
                <c:pt idx="26425">
                  <c:v>22.741857970000002</c:v>
                </c:pt>
                <c:pt idx="26426">
                  <c:v>22.74298821</c:v>
                </c:pt>
                <c:pt idx="26427">
                  <c:v>22.744118610000001</c:v>
                </c:pt>
                <c:pt idx="26428">
                  <c:v>22.745249170000001</c:v>
                </c:pt>
                <c:pt idx="26429">
                  <c:v>22.74637989</c:v>
                </c:pt>
                <c:pt idx="26430">
                  <c:v>22.747510770000002</c:v>
                </c:pt>
                <c:pt idx="26431">
                  <c:v>22.748641809999999</c:v>
                </c:pt>
                <c:pt idx="26432">
                  <c:v>22.749773009999998</c:v>
                </c:pt>
                <c:pt idx="26433">
                  <c:v>22.750904370000001</c:v>
                </c:pt>
                <c:pt idx="26434">
                  <c:v>22.752035889999998</c:v>
                </c:pt>
                <c:pt idx="26435">
                  <c:v>22.753167569999999</c:v>
                </c:pt>
                <c:pt idx="26436">
                  <c:v>22.754299410000002</c:v>
                </c:pt>
                <c:pt idx="26437">
                  <c:v>22.75543141</c:v>
                </c:pt>
                <c:pt idx="26438">
                  <c:v>22.756563570000001</c:v>
                </c:pt>
                <c:pt idx="26439">
                  <c:v>22.757695890000001</c:v>
                </c:pt>
                <c:pt idx="26440">
                  <c:v>22.75882837</c:v>
                </c:pt>
                <c:pt idx="26441">
                  <c:v>22.759961010000001</c:v>
                </c:pt>
                <c:pt idx="26442">
                  <c:v>22.761093809999998</c:v>
                </c:pt>
                <c:pt idx="26443">
                  <c:v>22.762226770000002</c:v>
                </c:pt>
                <c:pt idx="26444">
                  <c:v>22.763359879999999</c:v>
                </c:pt>
                <c:pt idx="26445">
                  <c:v>22.764493160000001</c:v>
                </c:pt>
                <c:pt idx="26446">
                  <c:v>22.765626600000001</c:v>
                </c:pt>
                <c:pt idx="26447">
                  <c:v>22.766760189999999</c:v>
                </c:pt>
                <c:pt idx="26448">
                  <c:v>22.767893959999999</c:v>
                </c:pt>
                <c:pt idx="26449">
                  <c:v>22.769027879999999</c:v>
                </c:pt>
                <c:pt idx="26450">
                  <c:v>22.770161949999999</c:v>
                </c:pt>
                <c:pt idx="26451">
                  <c:v>22.771296190000001</c:v>
                </c:pt>
                <c:pt idx="26452">
                  <c:v>22.772430580000002</c:v>
                </c:pt>
                <c:pt idx="26453">
                  <c:v>22.773565130000001</c:v>
                </c:pt>
                <c:pt idx="26454">
                  <c:v>22.774699850000001</c:v>
                </c:pt>
                <c:pt idx="26455">
                  <c:v>22.775834719999999</c:v>
                </c:pt>
                <c:pt idx="26456">
                  <c:v>22.776969749999999</c:v>
                </c:pt>
                <c:pt idx="26457">
                  <c:v>22.778104930000001</c:v>
                </c:pt>
                <c:pt idx="26458">
                  <c:v>22.77924028</c:v>
                </c:pt>
                <c:pt idx="26459">
                  <c:v>22.780375790000001</c:v>
                </c:pt>
                <c:pt idx="26460">
                  <c:v>22.781511460000001</c:v>
                </c:pt>
                <c:pt idx="26461">
                  <c:v>22.782647279999999</c:v>
                </c:pt>
                <c:pt idx="26462">
                  <c:v>22.78378326</c:v>
                </c:pt>
                <c:pt idx="26463">
                  <c:v>22.784919410000001</c:v>
                </c:pt>
                <c:pt idx="26464">
                  <c:v>22.786055709999999</c:v>
                </c:pt>
                <c:pt idx="26465">
                  <c:v>22.787192170000001</c:v>
                </c:pt>
                <c:pt idx="26466">
                  <c:v>22.788328790000001</c:v>
                </c:pt>
                <c:pt idx="26467">
                  <c:v>22.78946556</c:v>
                </c:pt>
                <c:pt idx="26468">
                  <c:v>22.790602499999999</c:v>
                </c:pt>
                <c:pt idx="26469">
                  <c:v>22.7917396</c:v>
                </c:pt>
                <c:pt idx="26470">
                  <c:v>22.792876849999999</c:v>
                </c:pt>
                <c:pt idx="26471">
                  <c:v>22.794014260000001</c:v>
                </c:pt>
                <c:pt idx="26472">
                  <c:v>22.795151839999999</c:v>
                </c:pt>
                <c:pt idx="26473">
                  <c:v>22.796289569999999</c:v>
                </c:pt>
                <c:pt idx="26474">
                  <c:v>22.797427460000002</c:v>
                </c:pt>
                <c:pt idx="26475">
                  <c:v>22.79856551</c:v>
                </c:pt>
                <c:pt idx="26476">
                  <c:v>22.799703709999999</c:v>
                </c:pt>
                <c:pt idx="26477">
                  <c:v>22.800842070000002</c:v>
                </c:pt>
                <c:pt idx="26478">
                  <c:v>22.801980589999999</c:v>
                </c:pt>
                <c:pt idx="26479">
                  <c:v>22.80311927</c:v>
                </c:pt>
                <c:pt idx="26480">
                  <c:v>22.804258109999999</c:v>
                </c:pt>
                <c:pt idx="26481">
                  <c:v>22.8053971</c:v>
                </c:pt>
                <c:pt idx="26482">
                  <c:v>22.806536260000001</c:v>
                </c:pt>
                <c:pt idx="26483">
                  <c:v>22.807675570000001</c:v>
                </c:pt>
                <c:pt idx="26484">
                  <c:v>22.808815039999999</c:v>
                </c:pt>
                <c:pt idx="26485">
                  <c:v>22.809954659999999</c:v>
                </c:pt>
                <c:pt idx="26486">
                  <c:v>22.811094449999999</c:v>
                </c:pt>
                <c:pt idx="26487">
                  <c:v>22.81223439</c:v>
                </c:pt>
                <c:pt idx="26488">
                  <c:v>22.813374490000001</c:v>
                </c:pt>
                <c:pt idx="26489">
                  <c:v>22.814514750000001</c:v>
                </c:pt>
                <c:pt idx="26490">
                  <c:v>22.815655169999999</c:v>
                </c:pt>
                <c:pt idx="26491">
                  <c:v>22.81679574</c:v>
                </c:pt>
                <c:pt idx="26492">
                  <c:v>22.81793648</c:v>
                </c:pt>
                <c:pt idx="26493">
                  <c:v>22.819077369999999</c:v>
                </c:pt>
                <c:pt idx="26494">
                  <c:v>22.820218409999999</c:v>
                </c:pt>
                <c:pt idx="26495">
                  <c:v>22.821359619999999</c:v>
                </c:pt>
                <c:pt idx="26496">
                  <c:v>22.822500990000002</c:v>
                </c:pt>
                <c:pt idx="26497">
                  <c:v>22.823642509999999</c:v>
                </c:pt>
                <c:pt idx="26498">
                  <c:v>22.824784189999999</c:v>
                </c:pt>
                <c:pt idx="26499">
                  <c:v>22.825926030000002</c:v>
                </c:pt>
                <c:pt idx="26500">
                  <c:v>22.827068019999999</c:v>
                </c:pt>
                <c:pt idx="26501">
                  <c:v>22.828210169999998</c:v>
                </c:pt>
                <c:pt idx="26502">
                  <c:v>22.829352480000001</c:v>
                </c:pt>
                <c:pt idx="26503">
                  <c:v>22.830494940000001</c:v>
                </c:pt>
                <c:pt idx="26504">
                  <c:v>22.831637560000001</c:v>
                </c:pt>
                <c:pt idx="26505">
                  <c:v>22.832780339999999</c:v>
                </c:pt>
                <c:pt idx="26506">
                  <c:v>22.83392328</c:v>
                </c:pt>
                <c:pt idx="26507">
                  <c:v>22.83506637</c:v>
                </c:pt>
                <c:pt idx="26508">
                  <c:v>22.836209620000002</c:v>
                </c:pt>
                <c:pt idx="26509">
                  <c:v>22.837353029999999</c:v>
                </c:pt>
                <c:pt idx="26510">
                  <c:v>22.838496589999998</c:v>
                </c:pt>
                <c:pt idx="26511">
                  <c:v>22.839640320000001</c:v>
                </c:pt>
                <c:pt idx="26512">
                  <c:v>22.840784190000001</c:v>
                </c:pt>
                <c:pt idx="26513">
                  <c:v>22.841928230000001</c:v>
                </c:pt>
                <c:pt idx="26514">
                  <c:v>22.843072419999999</c:v>
                </c:pt>
                <c:pt idx="26515">
                  <c:v>22.844216769999999</c:v>
                </c:pt>
                <c:pt idx="26516">
                  <c:v>22.845361279999999</c:v>
                </c:pt>
                <c:pt idx="26517">
                  <c:v>22.84650594</c:v>
                </c:pt>
                <c:pt idx="26518">
                  <c:v>22.847650760000001</c:v>
                </c:pt>
                <c:pt idx="26519">
                  <c:v>22.848795729999999</c:v>
                </c:pt>
                <c:pt idx="26520">
                  <c:v>22.849940879999998</c:v>
                </c:pt>
                <c:pt idx="26521">
                  <c:v>22.851086169999999</c:v>
                </c:pt>
                <c:pt idx="26522">
                  <c:v>22.852231620000001</c:v>
                </c:pt>
                <c:pt idx="26523">
                  <c:v>22.853377219999999</c:v>
                </c:pt>
                <c:pt idx="26524">
                  <c:v>22.854522979999999</c:v>
                </c:pt>
                <c:pt idx="26525">
                  <c:v>22.85566889</c:v>
                </c:pt>
                <c:pt idx="26526">
                  <c:v>22.856814960000001</c:v>
                </c:pt>
                <c:pt idx="26527">
                  <c:v>22.857961190000001</c:v>
                </c:pt>
                <c:pt idx="26528">
                  <c:v>22.85910758</c:v>
                </c:pt>
                <c:pt idx="26529">
                  <c:v>22.86025412</c:v>
                </c:pt>
                <c:pt idx="26530">
                  <c:v>22.861400809999999</c:v>
                </c:pt>
                <c:pt idx="26531">
                  <c:v>22.862547670000001</c:v>
                </c:pt>
                <c:pt idx="26532">
                  <c:v>22.863694679999998</c:v>
                </c:pt>
                <c:pt idx="26533">
                  <c:v>22.86484184</c:v>
                </c:pt>
                <c:pt idx="26534">
                  <c:v>22.865989160000002</c:v>
                </c:pt>
                <c:pt idx="26535">
                  <c:v>22.867136639999998</c:v>
                </c:pt>
                <c:pt idx="26536">
                  <c:v>22.86828427</c:v>
                </c:pt>
                <c:pt idx="26537">
                  <c:v>22.869432060000001</c:v>
                </c:pt>
                <c:pt idx="26538">
                  <c:v>22.870580010000001</c:v>
                </c:pt>
                <c:pt idx="26539">
                  <c:v>22.871728109999999</c:v>
                </c:pt>
                <c:pt idx="26540">
                  <c:v>22.87287637</c:v>
                </c:pt>
                <c:pt idx="26541">
                  <c:v>22.874024779999999</c:v>
                </c:pt>
                <c:pt idx="26542">
                  <c:v>22.875173350000001</c:v>
                </c:pt>
                <c:pt idx="26543">
                  <c:v>22.876322070000001</c:v>
                </c:pt>
                <c:pt idx="26544">
                  <c:v>22.877470970000001</c:v>
                </c:pt>
                <c:pt idx="26545">
                  <c:v>22.878620000000002</c:v>
                </c:pt>
                <c:pt idx="26546">
                  <c:v>22.879769190000001</c:v>
                </c:pt>
                <c:pt idx="26547">
                  <c:v>22.88091854</c:v>
                </c:pt>
                <c:pt idx="26548">
                  <c:v>22.88206804</c:v>
                </c:pt>
                <c:pt idx="26549">
                  <c:v>22.883217699999999</c:v>
                </c:pt>
                <c:pt idx="26550">
                  <c:v>22.884367520000001</c:v>
                </c:pt>
                <c:pt idx="26551">
                  <c:v>22.885517490000002</c:v>
                </c:pt>
                <c:pt idx="26552">
                  <c:v>22.88666761</c:v>
                </c:pt>
                <c:pt idx="26553">
                  <c:v>22.887817890000001</c:v>
                </c:pt>
                <c:pt idx="26554">
                  <c:v>22.88896832</c:v>
                </c:pt>
                <c:pt idx="26555">
                  <c:v>22.890118919999999</c:v>
                </c:pt>
                <c:pt idx="26556">
                  <c:v>22.891269659999999</c:v>
                </c:pt>
                <c:pt idx="26557">
                  <c:v>22.892420560000001</c:v>
                </c:pt>
                <c:pt idx="26558">
                  <c:v>22.893571619999999</c:v>
                </c:pt>
                <c:pt idx="26559">
                  <c:v>22.894722829999999</c:v>
                </c:pt>
                <c:pt idx="26560">
                  <c:v>22.895874200000002</c:v>
                </c:pt>
                <c:pt idx="26561">
                  <c:v>22.897025719999998</c:v>
                </c:pt>
                <c:pt idx="26562">
                  <c:v>22.898177390000001</c:v>
                </c:pt>
                <c:pt idx="26563">
                  <c:v>22.899329219999998</c:v>
                </c:pt>
                <c:pt idx="26564">
                  <c:v>22.900481209999999</c:v>
                </c:pt>
                <c:pt idx="26565">
                  <c:v>22.901633350000001</c:v>
                </c:pt>
                <c:pt idx="26566">
                  <c:v>22.902785649999998</c:v>
                </c:pt>
                <c:pt idx="26567">
                  <c:v>22.903938100000001</c:v>
                </c:pt>
                <c:pt idx="26568">
                  <c:v>22.90509072</c:v>
                </c:pt>
                <c:pt idx="26569">
                  <c:v>22.906243480000001</c:v>
                </c:pt>
                <c:pt idx="26570">
                  <c:v>22.907396389999999</c:v>
                </c:pt>
                <c:pt idx="26571">
                  <c:v>22.90854946</c:v>
                </c:pt>
                <c:pt idx="26572">
                  <c:v>22.90970269</c:v>
                </c:pt>
                <c:pt idx="26573">
                  <c:v>22.91085606</c:v>
                </c:pt>
                <c:pt idx="26574">
                  <c:v>22.912009600000001</c:v>
                </c:pt>
                <c:pt idx="26575">
                  <c:v>22.91316329</c:v>
                </c:pt>
                <c:pt idx="26576">
                  <c:v>22.914317130000001</c:v>
                </c:pt>
                <c:pt idx="26577">
                  <c:v>22.915471119999999</c:v>
                </c:pt>
                <c:pt idx="26578">
                  <c:v>22.916625280000002</c:v>
                </c:pt>
                <c:pt idx="26579">
                  <c:v>22.917779580000001</c:v>
                </c:pt>
                <c:pt idx="26580">
                  <c:v>22.91893404</c:v>
                </c:pt>
                <c:pt idx="26581">
                  <c:v>22.92008865</c:v>
                </c:pt>
                <c:pt idx="26582">
                  <c:v>22.92124342</c:v>
                </c:pt>
                <c:pt idx="26583">
                  <c:v>22.922398340000001</c:v>
                </c:pt>
                <c:pt idx="26584">
                  <c:v>22.923553420000001</c:v>
                </c:pt>
                <c:pt idx="26585">
                  <c:v>22.924708649999999</c:v>
                </c:pt>
                <c:pt idx="26586">
                  <c:v>22.92586404</c:v>
                </c:pt>
                <c:pt idx="26587">
                  <c:v>22.92701958</c:v>
                </c:pt>
                <c:pt idx="26588">
                  <c:v>22.928175270000001</c:v>
                </c:pt>
                <c:pt idx="26589">
                  <c:v>22.92933111</c:v>
                </c:pt>
                <c:pt idx="26590">
                  <c:v>22.930487110000001</c:v>
                </c:pt>
                <c:pt idx="26591">
                  <c:v>22.931643269999999</c:v>
                </c:pt>
                <c:pt idx="26592">
                  <c:v>22.932799589999998</c:v>
                </c:pt>
                <c:pt idx="26593">
                  <c:v>22.933956049999999</c:v>
                </c:pt>
                <c:pt idx="26594">
                  <c:v>22.935112669999999</c:v>
                </c:pt>
                <c:pt idx="26595">
                  <c:v>22.93626944</c:v>
                </c:pt>
                <c:pt idx="26596">
                  <c:v>22.93742636</c:v>
                </c:pt>
                <c:pt idx="26597">
                  <c:v>22.938583439999999</c:v>
                </c:pt>
                <c:pt idx="26598">
                  <c:v>22.939740669999999</c:v>
                </c:pt>
                <c:pt idx="26599">
                  <c:v>22.940898050000001</c:v>
                </c:pt>
                <c:pt idx="26600">
                  <c:v>22.942055589999999</c:v>
                </c:pt>
                <c:pt idx="26601">
                  <c:v>22.943213279999998</c:v>
                </c:pt>
                <c:pt idx="26602">
                  <c:v>22.94437113</c:v>
                </c:pt>
                <c:pt idx="26603">
                  <c:v>22.94552912</c:v>
                </c:pt>
                <c:pt idx="26604">
                  <c:v>22.946687270000002</c:v>
                </c:pt>
                <c:pt idx="26605">
                  <c:v>22.947845579999999</c:v>
                </c:pt>
                <c:pt idx="26606">
                  <c:v>22.949004039999998</c:v>
                </c:pt>
                <c:pt idx="26607">
                  <c:v>22.950162649999999</c:v>
                </c:pt>
                <c:pt idx="26608">
                  <c:v>22.951321409999998</c:v>
                </c:pt>
                <c:pt idx="26609">
                  <c:v>22.95248033</c:v>
                </c:pt>
                <c:pt idx="26610">
                  <c:v>22.9536394</c:v>
                </c:pt>
                <c:pt idx="26611">
                  <c:v>22.954798619999998</c:v>
                </c:pt>
                <c:pt idx="26612">
                  <c:v>22.955957999999999</c:v>
                </c:pt>
                <c:pt idx="26613">
                  <c:v>22.957117530000001</c:v>
                </c:pt>
                <c:pt idx="26614">
                  <c:v>22.958277209999999</c:v>
                </c:pt>
                <c:pt idx="26615">
                  <c:v>22.959437049999998</c:v>
                </c:pt>
                <c:pt idx="26616">
                  <c:v>22.960597050000001</c:v>
                </c:pt>
                <c:pt idx="26617">
                  <c:v>22.96175719</c:v>
                </c:pt>
                <c:pt idx="26618">
                  <c:v>22.962917480000002</c:v>
                </c:pt>
                <c:pt idx="26619">
                  <c:v>22.964077929999998</c:v>
                </c:pt>
                <c:pt idx="26620">
                  <c:v>22.965238530000001</c:v>
                </c:pt>
                <c:pt idx="26621">
                  <c:v>22.966399280000001</c:v>
                </c:pt>
                <c:pt idx="26622">
                  <c:v>22.96756019</c:v>
                </c:pt>
                <c:pt idx="26623">
                  <c:v>22.968721250000002</c:v>
                </c:pt>
                <c:pt idx="26624">
                  <c:v>22.969882460000001</c:v>
                </c:pt>
                <c:pt idx="26625">
                  <c:v>22.971043819999998</c:v>
                </c:pt>
                <c:pt idx="26626">
                  <c:v>22.972205330000001</c:v>
                </c:pt>
                <c:pt idx="26627">
                  <c:v>22.973367</c:v>
                </c:pt>
                <c:pt idx="26628">
                  <c:v>22.97452882</c:v>
                </c:pt>
                <c:pt idx="26629">
                  <c:v>22.975690790000002</c:v>
                </c:pt>
                <c:pt idx="26630">
                  <c:v>22.976852919999999</c:v>
                </c:pt>
                <c:pt idx="26631">
                  <c:v>22.978015190000001</c:v>
                </c:pt>
                <c:pt idx="26632">
                  <c:v>22.979177620000002</c:v>
                </c:pt>
                <c:pt idx="26633">
                  <c:v>22.980340210000001</c:v>
                </c:pt>
                <c:pt idx="26634">
                  <c:v>22.981502939999999</c:v>
                </c:pt>
                <c:pt idx="26635">
                  <c:v>22.982665820000001</c:v>
                </c:pt>
                <c:pt idx="26636">
                  <c:v>22.983828859999999</c:v>
                </c:pt>
                <c:pt idx="26637">
                  <c:v>22.984992049999999</c:v>
                </c:pt>
                <c:pt idx="26638">
                  <c:v>22.98615539</c:v>
                </c:pt>
                <c:pt idx="26639">
                  <c:v>22.987318890000001</c:v>
                </c:pt>
                <c:pt idx="26640">
                  <c:v>22.988482550000001</c:v>
                </c:pt>
                <c:pt idx="26641">
                  <c:v>22.989646350000001</c:v>
                </c:pt>
                <c:pt idx="26642">
                  <c:v>22.9908103</c:v>
                </c:pt>
                <c:pt idx="26643">
                  <c:v>22.9919744</c:v>
                </c:pt>
                <c:pt idx="26644">
                  <c:v>22.993138649999999</c:v>
                </c:pt>
                <c:pt idx="26645">
                  <c:v>22.99430306</c:v>
                </c:pt>
                <c:pt idx="26646">
                  <c:v>22.995467609999999</c:v>
                </c:pt>
                <c:pt idx="26647">
                  <c:v>22.99663232</c:v>
                </c:pt>
                <c:pt idx="26648">
                  <c:v>22.997797179999999</c:v>
                </c:pt>
                <c:pt idx="26649">
                  <c:v>22.99896219</c:v>
                </c:pt>
                <c:pt idx="26650">
                  <c:v>23.00012736</c:v>
                </c:pt>
                <c:pt idx="26651">
                  <c:v>23.001292670000002</c:v>
                </c:pt>
                <c:pt idx="26652">
                  <c:v>23.002458140000002</c:v>
                </c:pt>
                <c:pt idx="26653">
                  <c:v>23.003623749999999</c:v>
                </c:pt>
                <c:pt idx="26654">
                  <c:v>23.004789519999999</c:v>
                </c:pt>
                <c:pt idx="26655">
                  <c:v>23.005955440000001</c:v>
                </c:pt>
                <c:pt idx="26656">
                  <c:v>23.007121510000001</c:v>
                </c:pt>
                <c:pt idx="26657">
                  <c:v>23.00828774</c:v>
                </c:pt>
                <c:pt idx="26658">
                  <c:v>23.00945411</c:v>
                </c:pt>
                <c:pt idx="26659">
                  <c:v>23.010620639999999</c:v>
                </c:pt>
                <c:pt idx="26660">
                  <c:v>23.011787309999999</c:v>
                </c:pt>
                <c:pt idx="26661">
                  <c:v>23.012954140000002</c:v>
                </c:pt>
                <c:pt idx="26662">
                  <c:v>23.014121119999999</c:v>
                </c:pt>
                <c:pt idx="26663">
                  <c:v>23.015288250000001</c:v>
                </c:pt>
                <c:pt idx="26664">
                  <c:v>23.016455539999999</c:v>
                </c:pt>
                <c:pt idx="26665">
                  <c:v>23.017622979999999</c:v>
                </c:pt>
                <c:pt idx="26666">
                  <c:v>23.018790559999999</c:v>
                </c:pt>
                <c:pt idx="26667">
                  <c:v>23.019958290000002</c:v>
                </c:pt>
                <c:pt idx="26668">
                  <c:v>23.02112618</c:v>
                </c:pt>
                <c:pt idx="26669">
                  <c:v>23.022294209999998</c:v>
                </c:pt>
                <c:pt idx="26670">
                  <c:v>23.0234624</c:v>
                </c:pt>
                <c:pt idx="26671">
                  <c:v>23.024630729999998</c:v>
                </c:pt>
                <c:pt idx="26672">
                  <c:v>23.02579922</c:v>
                </c:pt>
                <c:pt idx="26673">
                  <c:v>23.026967859999999</c:v>
                </c:pt>
                <c:pt idx="26674">
                  <c:v>23.02813665</c:v>
                </c:pt>
                <c:pt idx="26675">
                  <c:v>23.02930559</c:v>
                </c:pt>
                <c:pt idx="26676">
                  <c:v>23.030474680000001</c:v>
                </c:pt>
                <c:pt idx="26677">
                  <c:v>23.03164392</c:v>
                </c:pt>
                <c:pt idx="26678">
                  <c:v>23.032813310000002</c:v>
                </c:pt>
                <c:pt idx="26679">
                  <c:v>23.033982850000001</c:v>
                </c:pt>
                <c:pt idx="26680">
                  <c:v>23.035152539999999</c:v>
                </c:pt>
                <c:pt idx="26681">
                  <c:v>23.036322380000001</c:v>
                </c:pt>
                <c:pt idx="26682">
                  <c:v>23.037492369999999</c:v>
                </c:pt>
                <c:pt idx="26683">
                  <c:v>23.038662510000002</c:v>
                </c:pt>
                <c:pt idx="26684">
                  <c:v>23.03983281</c:v>
                </c:pt>
                <c:pt idx="26685">
                  <c:v>23.041003249999999</c:v>
                </c:pt>
                <c:pt idx="26686">
                  <c:v>23.04217384</c:v>
                </c:pt>
                <c:pt idx="26687">
                  <c:v>23.043344579999999</c:v>
                </c:pt>
                <c:pt idx="26688">
                  <c:v>23.044515489999998</c:v>
                </c:pt>
                <c:pt idx="26689">
                  <c:v>23.045686530000001</c:v>
                </c:pt>
                <c:pt idx="26690">
                  <c:v>23.046857729999999</c:v>
                </c:pt>
                <c:pt idx="26691">
                  <c:v>23.048029069999998</c:v>
                </c:pt>
                <c:pt idx="26692">
                  <c:v>23.049200559999999</c:v>
                </c:pt>
                <c:pt idx="26693">
                  <c:v>23.050372200000002</c:v>
                </c:pt>
                <c:pt idx="26694">
                  <c:v>23.051544</c:v>
                </c:pt>
                <c:pt idx="26695">
                  <c:v>23.052715939999999</c:v>
                </c:pt>
                <c:pt idx="26696">
                  <c:v>23.05388803</c:v>
                </c:pt>
                <c:pt idx="26697">
                  <c:v>23.055060269999998</c:v>
                </c:pt>
                <c:pt idx="26698">
                  <c:v>23.056232659999999</c:v>
                </c:pt>
                <c:pt idx="26699">
                  <c:v>23.057405200000002</c:v>
                </c:pt>
                <c:pt idx="26700">
                  <c:v>23.058577889999999</c:v>
                </c:pt>
                <c:pt idx="26701">
                  <c:v>23.059750730000001</c:v>
                </c:pt>
                <c:pt idx="26702">
                  <c:v>23.060923720000002</c:v>
                </c:pt>
                <c:pt idx="26703">
                  <c:v>23.06209686</c:v>
                </c:pt>
                <c:pt idx="26704">
                  <c:v>23.063270150000001</c:v>
                </c:pt>
                <c:pt idx="26705">
                  <c:v>23.06444359</c:v>
                </c:pt>
                <c:pt idx="26706">
                  <c:v>23.065617169999999</c:v>
                </c:pt>
                <c:pt idx="26707">
                  <c:v>23.066790910000002</c:v>
                </c:pt>
                <c:pt idx="26708">
                  <c:v>23.067964790000001</c:v>
                </c:pt>
                <c:pt idx="26709">
                  <c:v>23.06913883</c:v>
                </c:pt>
                <c:pt idx="26710">
                  <c:v>23.07031301</c:v>
                </c:pt>
                <c:pt idx="26711">
                  <c:v>23.071487340000001</c:v>
                </c:pt>
                <c:pt idx="26712">
                  <c:v>23.072661839999999</c:v>
                </c:pt>
                <c:pt idx="26713">
                  <c:v>23.07383647</c:v>
                </c:pt>
                <c:pt idx="26714">
                  <c:v>23.075011249999999</c:v>
                </c:pt>
                <c:pt idx="26715">
                  <c:v>23.076186180000001</c:v>
                </c:pt>
                <c:pt idx="26716">
                  <c:v>23.07736126</c:v>
                </c:pt>
                <c:pt idx="26717">
                  <c:v>23.07853648</c:v>
                </c:pt>
                <c:pt idx="26718">
                  <c:v>23.07971186</c:v>
                </c:pt>
                <c:pt idx="26719">
                  <c:v>23.08088738</c:v>
                </c:pt>
                <c:pt idx="26720">
                  <c:v>23.082063059999999</c:v>
                </c:pt>
                <c:pt idx="26721">
                  <c:v>23.08323888</c:v>
                </c:pt>
                <c:pt idx="26722">
                  <c:v>23.084414850000002</c:v>
                </c:pt>
                <c:pt idx="26723">
                  <c:v>23.085590969999998</c:v>
                </c:pt>
                <c:pt idx="26724">
                  <c:v>23.08676724</c:v>
                </c:pt>
                <c:pt idx="26725">
                  <c:v>23.08794365</c:v>
                </c:pt>
                <c:pt idx="26726">
                  <c:v>23.089120220000002</c:v>
                </c:pt>
                <c:pt idx="26727">
                  <c:v>23.090296930000001</c:v>
                </c:pt>
                <c:pt idx="26728">
                  <c:v>23.091473789999998</c:v>
                </c:pt>
                <c:pt idx="26729">
                  <c:v>23.092650800000001</c:v>
                </c:pt>
                <c:pt idx="26730">
                  <c:v>23.093827959999999</c:v>
                </c:pt>
                <c:pt idx="26731">
                  <c:v>23.095005270000001</c:v>
                </c:pt>
                <c:pt idx="26732">
                  <c:v>23.096182729999999</c:v>
                </c:pt>
                <c:pt idx="26733">
                  <c:v>23.097360330000001</c:v>
                </c:pt>
                <c:pt idx="26734">
                  <c:v>23.098538080000001</c:v>
                </c:pt>
                <c:pt idx="26735">
                  <c:v>23.099715979999999</c:v>
                </c:pt>
                <c:pt idx="26736">
                  <c:v>23.10089404</c:v>
                </c:pt>
                <c:pt idx="26737">
                  <c:v>23.102072239999998</c:v>
                </c:pt>
                <c:pt idx="26738">
                  <c:v>23.103250580000001</c:v>
                </c:pt>
                <c:pt idx="26739">
                  <c:v>23.104429079999999</c:v>
                </c:pt>
                <c:pt idx="26740">
                  <c:v>23.105607719999998</c:v>
                </c:pt>
                <c:pt idx="26741">
                  <c:v>23.106786509999999</c:v>
                </c:pt>
                <c:pt idx="26742">
                  <c:v>23.107965440000001</c:v>
                </c:pt>
                <c:pt idx="26743">
                  <c:v>23.109144529999998</c:v>
                </c:pt>
                <c:pt idx="26744">
                  <c:v>23.11032376</c:v>
                </c:pt>
                <c:pt idx="26745">
                  <c:v>23.11150314</c:v>
                </c:pt>
                <c:pt idx="26746">
                  <c:v>23.112682660000001</c:v>
                </c:pt>
                <c:pt idx="26747">
                  <c:v>23.113862340000001</c:v>
                </c:pt>
                <c:pt idx="26748">
                  <c:v>23.115042160000002</c:v>
                </c:pt>
                <c:pt idx="26749">
                  <c:v>23.116222130000001</c:v>
                </c:pt>
                <c:pt idx="26750">
                  <c:v>23.117402250000001</c:v>
                </c:pt>
                <c:pt idx="26751">
                  <c:v>23.11858252</c:v>
                </c:pt>
                <c:pt idx="26752">
                  <c:v>23.11976293</c:v>
                </c:pt>
                <c:pt idx="26753">
                  <c:v>23.120943489999998</c:v>
                </c:pt>
                <c:pt idx="26754">
                  <c:v>23.122124199999998</c:v>
                </c:pt>
                <c:pt idx="26755">
                  <c:v>23.123305049999999</c:v>
                </c:pt>
                <c:pt idx="26756">
                  <c:v>23.124486050000002</c:v>
                </c:pt>
                <c:pt idx="26757">
                  <c:v>23.125667199999999</c:v>
                </c:pt>
                <c:pt idx="26758">
                  <c:v>23.126848500000001</c:v>
                </c:pt>
                <c:pt idx="26759">
                  <c:v>23.128029949999998</c:v>
                </c:pt>
                <c:pt idx="26760">
                  <c:v>23.129211550000001</c:v>
                </c:pt>
                <c:pt idx="26761">
                  <c:v>23.130393290000001</c:v>
                </c:pt>
                <c:pt idx="26762">
                  <c:v>23.131575170000001</c:v>
                </c:pt>
                <c:pt idx="26763">
                  <c:v>23.132757210000001</c:v>
                </c:pt>
                <c:pt idx="26764">
                  <c:v>23.133939389999998</c:v>
                </c:pt>
                <c:pt idx="26765">
                  <c:v>23.13512171</c:v>
                </c:pt>
                <c:pt idx="26766">
                  <c:v>23.136304190000001</c:v>
                </c:pt>
                <c:pt idx="26767">
                  <c:v>23.137486809999999</c:v>
                </c:pt>
                <c:pt idx="26768">
                  <c:v>23.138669579999998</c:v>
                </c:pt>
                <c:pt idx="26769">
                  <c:v>23.139852489999999</c:v>
                </c:pt>
                <c:pt idx="26770">
                  <c:v>23.141035550000002</c:v>
                </c:pt>
                <c:pt idx="26771">
                  <c:v>23.142218759999999</c:v>
                </c:pt>
                <c:pt idx="26772">
                  <c:v>23.14340211</c:v>
                </c:pt>
                <c:pt idx="26773">
                  <c:v>23.14458561</c:v>
                </c:pt>
                <c:pt idx="26774">
                  <c:v>23.145769260000002</c:v>
                </c:pt>
                <c:pt idx="26775">
                  <c:v>23.146953060000001</c:v>
                </c:pt>
                <c:pt idx="26776">
                  <c:v>23.148136999999998</c:v>
                </c:pt>
                <c:pt idx="26777">
                  <c:v>23.14932108</c:v>
                </c:pt>
                <c:pt idx="26778">
                  <c:v>23.150505320000001</c:v>
                </c:pt>
                <c:pt idx="26779">
                  <c:v>23.151689699999999</c:v>
                </c:pt>
                <c:pt idx="26780">
                  <c:v>23.152874220000001</c:v>
                </c:pt>
                <c:pt idx="26781">
                  <c:v>23.154058899999999</c:v>
                </c:pt>
                <c:pt idx="26782">
                  <c:v>23.155243720000001</c:v>
                </c:pt>
                <c:pt idx="26783">
                  <c:v>23.156428680000001</c:v>
                </c:pt>
                <c:pt idx="26784">
                  <c:v>23.157613810000001</c:v>
                </c:pt>
                <c:pt idx="26785">
                  <c:v>23.158799070000001</c:v>
                </c:pt>
                <c:pt idx="26786">
                  <c:v>23.159984470000001</c:v>
                </c:pt>
                <c:pt idx="26787">
                  <c:v>23.16117002</c:v>
                </c:pt>
                <c:pt idx="26788">
                  <c:v>23.162355720000001</c:v>
                </c:pt>
                <c:pt idx="26789">
                  <c:v>23.163541559999999</c:v>
                </c:pt>
                <c:pt idx="26790">
                  <c:v>23.164727549999999</c:v>
                </c:pt>
                <c:pt idx="26791">
                  <c:v>23.165913679999999</c:v>
                </c:pt>
                <c:pt idx="26792">
                  <c:v>23.167099960000002</c:v>
                </c:pt>
                <c:pt idx="26793">
                  <c:v>23.168286389999999</c:v>
                </c:pt>
                <c:pt idx="26794">
                  <c:v>23.16947296</c:v>
                </c:pt>
                <c:pt idx="26795">
                  <c:v>23.170659669999999</c:v>
                </c:pt>
                <c:pt idx="26796">
                  <c:v>23.171846540000001</c:v>
                </c:pt>
                <c:pt idx="26797">
                  <c:v>23.17303355</c:v>
                </c:pt>
                <c:pt idx="26798">
                  <c:v>23.174220699999999</c:v>
                </c:pt>
                <c:pt idx="26799">
                  <c:v>23.175408000000001</c:v>
                </c:pt>
                <c:pt idx="26800">
                  <c:v>23.176595450000001</c:v>
                </c:pt>
                <c:pt idx="26801">
                  <c:v>23.177783040000001</c:v>
                </c:pt>
                <c:pt idx="26802">
                  <c:v>23.178970769999999</c:v>
                </c:pt>
                <c:pt idx="26803">
                  <c:v>23.18015866</c:v>
                </c:pt>
                <c:pt idx="26804">
                  <c:v>23.181346680000001</c:v>
                </c:pt>
                <c:pt idx="26805">
                  <c:v>23.182534860000001</c:v>
                </c:pt>
                <c:pt idx="26806">
                  <c:v>23.183723180000001</c:v>
                </c:pt>
                <c:pt idx="26807">
                  <c:v>23.184911639999999</c:v>
                </c:pt>
                <c:pt idx="26808">
                  <c:v>23.18610026</c:v>
                </c:pt>
                <c:pt idx="26809">
                  <c:v>23.187289020000001</c:v>
                </c:pt>
                <c:pt idx="26810">
                  <c:v>23.18847791</c:v>
                </c:pt>
                <c:pt idx="26811">
                  <c:v>23.18966696</c:v>
                </c:pt>
                <c:pt idx="26812">
                  <c:v>23.190856149999998</c:v>
                </c:pt>
                <c:pt idx="26813">
                  <c:v>23.192045480000001</c:v>
                </c:pt>
                <c:pt idx="26814">
                  <c:v>23.193234960000002</c:v>
                </c:pt>
                <c:pt idx="26815">
                  <c:v>23.194424590000001</c:v>
                </c:pt>
                <c:pt idx="26816">
                  <c:v>23.19561436</c:v>
                </c:pt>
                <c:pt idx="26817">
                  <c:v>23.196804270000001</c:v>
                </c:pt>
                <c:pt idx="26818">
                  <c:v>23.19799433</c:v>
                </c:pt>
                <c:pt idx="26819">
                  <c:v>23.19918453</c:v>
                </c:pt>
                <c:pt idx="26820">
                  <c:v>23.200374879999998</c:v>
                </c:pt>
                <c:pt idx="26821">
                  <c:v>23.201565370000001</c:v>
                </c:pt>
                <c:pt idx="26822">
                  <c:v>23.202756010000002</c:v>
                </c:pt>
                <c:pt idx="26823">
                  <c:v>23.20394679</c:v>
                </c:pt>
                <c:pt idx="26824">
                  <c:v>23.20513772</c:v>
                </c:pt>
                <c:pt idx="26825">
                  <c:v>23.206328790000001</c:v>
                </c:pt>
                <c:pt idx="26826">
                  <c:v>23.20752001</c:v>
                </c:pt>
                <c:pt idx="26827">
                  <c:v>23.20871137</c:v>
                </c:pt>
                <c:pt idx="26828">
                  <c:v>23.209902880000001</c:v>
                </c:pt>
                <c:pt idx="26829">
                  <c:v>23.21109453</c:v>
                </c:pt>
                <c:pt idx="26830">
                  <c:v>23.21228632</c:v>
                </c:pt>
                <c:pt idx="26831">
                  <c:v>23.213478259999999</c:v>
                </c:pt>
                <c:pt idx="26832">
                  <c:v>23.214670349999999</c:v>
                </c:pt>
                <c:pt idx="26833">
                  <c:v>23.21586258</c:v>
                </c:pt>
                <c:pt idx="26834">
                  <c:v>23.217054950000001</c:v>
                </c:pt>
                <c:pt idx="26835">
                  <c:v>23.218247470000001</c:v>
                </c:pt>
                <c:pt idx="26836">
                  <c:v>23.219440129999999</c:v>
                </c:pt>
                <c:pt idx="26837">
                  <c:v>23.220632930000001</c:v>
                </c:pt>
                <c:pt idx="26838">
                  <c:v>23.221825880000001</c:v>
                </c:pt>
                <c:pt idx="26839">
                  <c:v>23.223018969999998</c:v>
                </c:pt>
                <c:pt idx="26840">
                  <c:v>23.224212210000001</c:v>
                </c:pt>
                <c:pt idx="26841">
                  <c:v>23.22540558</c:v>
                </c:pt>
                <c:pt idx="26842">
                  <c:v>23.226599109999999</c:v>
                </c:pt>
                <c:pt idx="26843">
                  <c:v>23.227792770000001</c:v>
                </c:pt>
                <c:pt idx="26844">
                  <c:v>23.228986590000002</c:v>
                </c:pt>
                <c:pt idx="26845">
                  <c:v>23.230180539999999</c:v>
                </c:pt>
                <c:pt idx="26846">
                  <c:v>23.231374639999999</c:v>
                </c:pt>
                <c:pt idx="26847">
                  <c:v>23.232568879999999</c:v>
                </c:pt>
                <c:pt idx="26848">
                  <c:v>23.233763270000001</c:v>
                </c:pt>
                <c:pt idx="26849">
                  <c:v>23.2349578</c:v>
                </c:pt>
                <c:pt idx="26850">
                  <c:v>23.23615247</c:v>
                </c:pt>
                <c:pt idx="26851">
                  <c:v>23.237347280000002</c:v>
                </c:pt>
                <c:pt idx="26852">
                  <c:v>23.238542240000001</c:v>
                </c:pt>
                <c:pt idx="26853">
                  <c:v>23.239737349999999</c:v>
                </c:pt>
                <c:pt idx="26854">
                  <c:v>23.24093259</c:v>
                </c:pt>
                <c:pt idx="26855">
                  <c:v>23.242127979999999</c:v>
                </c:pt>
                <c:pt idx="26856">
                  <c:v>23.243323530000001</c:v>
                </c:pt>
                <c:pt idx="26857">
                  <c:v>23.24451921</c:v>
                </c:pt>
                <c:pt idx="26858">
                  <c:v>23.24571503</c:v>
                </c:pt>
                <c:pt idx="26859">
                  <c:v>23.24691099</c:v>
                </c:pt>
                <c:pt idx="26860">
                  <c:v>23.248107099999999</c:v>
                </c:pt>
                <c:pt idx="26861">
                  <c:v>23.249303350000002</c:v>
                </c:pt>
                <c:pt idx="26862">
                  <c:v>23.250499739999999</c:v>
                </c:pt>
                <c:pt idx="26863">
                  <c:v>23.25169627</c:v>
                </c:pt>
                <c:pt idx="26864">
                  <c:v>23.25289295</c:v>
                </c:pt>
                <c:pt idx="26865">
                  <c:v>23.25408977</c:v>
                </c:pt>
                <c:pt idx="26866">
                  <c:v>23.255286739999999</c:v>
                </c:pt>
                <c:pt idx="26867">
                  <c:v>23.256483840000001</c:v>
                </c:pt>
                <c:pt idx="26868">
                  <c:v>23.257681089999998</c:v>
                </c:pt>
                <c:pt idx="26869">
                  <c:v>23.258878490000001</c:v>
                </c:pt>
                <c:pt idx="26870">
                  <c:v>23.26007602</c:v>
                </c:pt>
                <c:pt idx="26871">
                  <c:v>23.2612737</c:v>
                </c:pt>
                <c:pt idx="26872">
                  <c:v>23.262471519999998</c:v>
                </c:pt>
                <c:pt idx="26873">
                  <c:v>23.263669480000001</c:v>
                </c:pt>
                <c:pt idx="26874">
                  <c:v>23.264867590000001</c:v>
                </c:pt>
                <c:pt idx="26875">
                  <c:v>23.26606584</c:v>
                </c:pt>
                <c:pt idx="26876">
                  <c:v>23.267264229999999</c:v>
                </c:pt>
                <c:pt idx="26877">
                  <c:v>23.268462759999998</c:v>
                </c:pt>
                <c:pt idx="26878">
                  <c:v>23.26966144</c:v>
                </c:pt>
                <c:pt idx="26879">
                  <c:v>23.270860259999999</c:v>
                </c:pt>
                <c:pt idx="26880">
                  <c:v>23.27205923</c:v>
                </c:pt>
                <c:pt idx="26881">
                  <c:v>23.273258330000001</c:v>
                </c:pt>
                <c:pt idx="26882">
                  <c:v>23.27445758</c:v>
                </c:pt>
                <c:pt idx="26883">
                  <c:v>23.27565697</c:v>
                </c:pt>
                <c:pt idx="26884">
                  <c:v>23.276856500000001</c:v>
                </c:pt>
                <c:pt idx="26885">
                  <c:v>23.278056169999999</c:v>
                </c:pt>
                <c:pt idx="26886">
                  <c:v>23.279255979999999</c:v>
                </c:pt>
                <c:pt idx="26887">
                  <c:v>23.28045594</c:v>
                </c:pt>
                <c:pt idx="26888">
                  <c:v>23.281656040000001</c:v>
                </c:pt>
                <c:pt idx="26889">
                  <c:v>23.28285627</c:v>
                </c:pt>
                <c:pt idx="26890">
                  <c:v>23.284056660000001</c:v>
                </c:pt>
                <c:pt idx="26891">
                  <c:v>23.285257179999999</c:v>
                </c:pt>
                <c:pt idx="26892">
                  <c:v>23.286457850000001</c:v>
                </c:pt>
                <c:pt idx="26893">
                  <c:v>23.287658650000001</c:v>
                </c:pt>
                <c:pt idx="26894">
                  <c:v>23.288859599999999</c:v>
                </c:pt>
                <c:pt idx="26895">
                  <c:v>23.290060690000001</c:v>
                </c:pt>
                <c:pt idx="26896">
                  <c:v>23.291261930000001</c:v>
                </c:pt>
                <c:pt idx="26897">
                  <c:v>23.292463300000001</c:v>
                </c:pt>
                <c:pt idx="26898">
                  <c:v>23.293664809999999</c:v>
                </c:pt>
                <c:pt idx="26899">
                  <c:v>23.294866469999999</c:v>
                </c:pt>
                <c:pt idx="26900">
                  <c:v>23.296068269999999</c:v>
                </c:pt>
                <c:pt idx="26901">
                  <c:v>23.297270210000001</c:v>
                </c:pt>
                <c:pt idx="26902">
                  <c:v>23.298472289999999</c:v>
                </c:pt>
                <c:pt idx="26903">
                  <c:v>23.29967452</c:v>
                </c:pt>
                <c:pt idx="26904">
                  <c:v>23.300876890000001</c:v>
                </c:pt>
                <c:pt idx="26905">
                  <c:v>23.3020794</c:v>
                </c:pt>
                <c:pt idx="26906">
                  <c:v>23.30328205</c:v>
                </c:pt>
                <c:pt idx="26907">
                  <c:v>23.304484840000001</c:v>
                </c:pt>
                <c:pt idx="26908">
                  <c:v>23.305687760000001</c:v>
                </c:pt>
                <c:pt idx="26909">
                  <c:v>23.306890840000001</c:v>
                </c:pt>
                <c:pt idx="26910">
                  <c:v>23.308094050000001</c:v>
                </c:pt>
                <c:pt idx="26911">
                  <c:v>23.309297399999998</c:v>
                </c:pt>
                <c:pt idx="26912">
                  <c:v>23.31050089</c:v>
                </c:pt>
                <c:pt idx="26913">
                  <c:v>23.31170453</c:v>
                </c:pt>
                <c:pt idx="26914">
                  <c:v>23.3129083</c:v>
                </c:pt>
                <c:pt idx="26915">
                  <c:v>23.314112219999998</c:v>
                </c:pt>
                <c:pt idx="26916">
                  <c:v>23.315316280000001</c:v>
                </c:pt>
                <c:pt idx="26917">
                  <c:v>23.316520480000001</c:v>
                </c:pt>
                <c:pt idx="26918">
                  <c:v>23.317724819999999</c:v>
                </c:pt>
                <c:pt idx="26919">
                  <c:v>23.318929300000001</c:v>
                </c:pt>
                <c:pt idx="26920">
                  <c:v>23.32013392</c:v>
                </c:pt>
                <c:pt idx="26921">
                  <c:v>23.32133868</c:v>
                </c:pt>
                <c:pt idx="26922">
                  <c:v>23.322543580000001</c:v>
                </c:pt>
                <c:pt idx="26923">
                  <c:v>23.32374862</c:v>
                </c:pt>
                <c:pt idx="26924">
                  <c:v>23.32495381</c:v>
                </c:pt>
                <c:pt idx="26925">
                  <c:v>23.326159130000001</c:v>
                </c:pt>
                <c:pt idx="26926">
                  <c:v>23.327364589999998</c:v>
                </c:pt>
                <c:pt idx="26927">
                  <c:v>23.328570200000001</c:v>
                </c:pt>
                <c:pt idx="26928">
                  <c:v>23.329775959999999</c:v>
                </c:pt>
                <c:pt idx="26929">
                  <c:v>23.33098184</c:v>
                </c:pt>
                <c:pt idx="26930">
                  <c:v>23.332187869999998</c:v>
                </c:pt>
                <c:pt idx="26931">
                  <c:v>23.333394030000001</c:v>
                </c:pt>
                <c:pt idx="26932">
                  <c:v>23.334600340000001</c:v>
                </c:pt>
                <c:pt idx="26933">
                  <c:v>23.335806789999999</c:v>
                </c:pt>
                <c:pt idx="26934">
                  <c:v>23.337013370000001</c:v>
                </c:pt>
                <c:pt idx="26935">
                  <c:v>23.338220100000001</c:v>
                </c:pt>
                <c:pt idx="26936">
                  <c:v>23.339426970000002</c:v>
                </c:pt>
                <c:pt idx="26937">
                  <c:v>23.340633969999999</c:v>
                </c:pt>
                <c:pt idx="26938">
                  <c:v>23.341841120000002</c:v>
                </c:pt>
                <c:pt idx="26939">
                  <c:v>23.343048410000002</c:v>
                </c:pt>
                <c:pt idx="26940">
                  <c:v>23.344255830000002</c:v>
                </c:pt>
                <c:pt idx="26941">
                  <c:v>23.3454634</c:v>
                </c:pt>
                <c:pt idx="26942">
                  <c:v>23.346671099999998</c:v>
                </c:pt>
                <c:pt idx="26943">
                  <c:v>23.347878949999998</c:v>
                </c:pt>
                <c:pt idx="26944">
                  <c:v>23.349086929999999</c:v>
                </c:pt>
                <c:pt idx="26945">
                  <c:v>23.350295060000001</c:v>
                </c:pt>
                <c:pt idx="26946">
                  <c:v>23.351503319999999</c:v>
                </c:pt>
                <c:pt idx="26947">
                  <c:v>23.352711729999999</c:v>
                </c:pt>
                <c:pt idx="26948">
                  <c:v>23.35392027</c:v>
                </c:pt>
                <c:pt idx="26949">
                  <c:v>23.355128959999998</c:v>
                </c:pt>
                <c:pt idx="26950">
                  <c:v>23.35633778</c:v>
                </c:pt>
                <c:pt idx="26951">
                  <c:v>23.35754674</c:v>
                </c:pt>
                <c:pt idx="26952">
                  <c:v>23.358755859999999</c:v>
                </c:pt>
                <c:pt idx="26953">
                  <c:v>23.3599651</c:v>
                </c:pt>
                <c:pt idx="26954">
                  <c:v>23.361174479999999</c:v>
                </c:pt>
                <c:pt idx="26955">
                  <c:v>23.362383999999999</c:v>
                </c:pt>
                <c:pt idx="26956">
                  <c:v>23.363593659999999</c:v>
                </c:pt>
                <c:pt idx="26957">
                  <c:v>23.364803460000001</c:v>
                </c:pt>
                <c:pt idx="26958">
                  <c:v>23.366013389999999</c:v>
                </c:pt>
                <c:pt idx="26959">
                  <c:v>23.367223469999999</c:v>
                </c:pt>
                <c:pt idx="26960">
                  <c:v>23.36843369</c:v>
                </c:pt>
                <c:pt idx="26961">
                  <c:v>23.369644040000001</c:v>
                </c:pt>
                <c:pt idx="26962">
                  <c:v>23.370854529999999</c:v>
                </c:pt>
                <c:pt idx="26963">
                  <c:v>23.372065169999999</c:v>
                </c:pt>
                <c:pt idx="26964">
                  <c:v>23.373275939999999</c:v>
                </c:pt>
                <c:pt idx="26965">
                  <c:v>23.37448685</c:v>
                </c:pt>
                <c:pt idx="26966">
                  <c:v>23.375697899999999</c:v>
                </c:pt>
                <c:pt idx="26967">
                  <c:v>23.376909090000002</c:v>
                </c:pt>
                <c:pt idx="26968">
                  <c:v>23.378120410000001</c:v>
                </c:pt>
                <c:pt idx="26969">
                  <c:v>23.379331879999999</c:v>
                </c:pt>
                <c:pt idx="26970">
                  <c:v>23.38054348</c:v>
                </c:pt>
                <c:pt idx="26971">
                  <c:v>23.381755219999999</c:v>
                </c:pt>
                <c:pt idx="26972">
                  <c:v>23.382967109999999</c:v>
                </c:pt>
                <c:pt idx="26973">
                  <c:v>23.384179119999999</c:v>
                </c:pt>
                <c:pt idx="26974">
                  <c:v>23.38539128</c:v>
                </c:pt>
                <c:pt idx="26975">
                  <c:v>23.386603579999999</c:v>
                </c:pt>
                <c:pt idx="26976">
                  <c:v>23.38781603</c:v>
                </c:pt>
                <c:pt idx="26977">
                  <c:v>23.3890286</c:v>
                </c:pt>
                <c:pt idx="26978">
                  <c:v>23.39024131</c:v>
                </c:pt>
                <c:pt idx="26979">
                  <c:v>23.391454159999999</c:v>
                </c:pt>
                <c:pt idx="26980">
                  <c:v>23.392667150000001</c:v>
                </c:pt>
                <c:pt idx="26981">
                  <c:v>23.393880280000001</c:v>
                </c:pt>
                <c:pt idx="26982">
                  <c:v>23.395093540000001</c:v>
                </c:pt>
                <c:pt idx="26983">
                  <c:v>23.39630695</c:v>
                </c:pt>
                <c:pt idx="26984">
                  <c:v>23.397520490000002</c:v>
                </c:pt>
                <c:pt idx="26985">
                  <c:v>23.398734170000001</c:v>
                </c:pt>
                <c:pt idx="26986">
                  <c:v>23.39994798</c:v>
                </c:pt>
                <c:pt idx="26987">
                  <c:v>23.401161940000001</c:v>
                </c:pt>
                <c:pt idx="26988">
                  <c:v>23.402376029999999</c:v>
                </c:pt>
                <c:pt idx="26989">
                  <c:v>23.403590260000001</c:v>
                </c:pt>
                <c:pt idx="26990">
                  <c:v>23.404804630000001</c:v>
                </c:pt>
                <c:pt idx="26991">
                  <c:v>23.406019140000001</c:v>
                </c:pt>
                <c:pt idx="26992">
                  <c:v>23.407233779999999</c:v>
                </c:pt>
                <c:pt idx="26993">
                  <c:v>23.40844856</c:v>
                </c:pt>
                <c:pt idx="26994">
                  <c:v>23.409663479999999</c:v>
                </c:pt>
                <c:pt idx="26995">
                  <c:v>23.410878539999999</c:v>
                </c:pt>
                <c:pt idx="26996">
                  <c:v>23.41209374</c:v>
                </c:pt>
                <c:pt idx="26997">
                  <c:v>23.41330907</c:v>
                </c:pt>
                <c:pt idx="26998">
                  <c:v>23.414524539999999</c:v>
                </c:pt>
                <c:pt idx="26999">
                  <c:v>23.415740150000001</c:v>
                </c:pt>
                <c:pt idx="27000">
                  <c:v>23.416955900000001</c:v>
                </c:pt>
                <c:pt idx="27001">
                  <c:v>23.418171789999999</c:v>
                </c:pt>
                <c:pt idx="27002">
                  <c:v>23.41938781</c:v>
                </c:pt>
                <c:pt idx="27003">
                  <c:v>23.420603960000001</c:v>
                </c:pt>
                <c:pt idx="27004">
                  <c:v>23.421820260000001</c:v>
                </c:pt>
                <c:pt idx="27005">
                  <c:v>23.42303669</c:v>
                </c:pt>
                <c:pt idx="27006">
                  <c:v>23.42425326</c:v>
                </c:pt>
                <c:pt idx="27007">
                  <c:v>23.425469960000001</c:v>
                </c:pt>
                <c:pt idx="27008">
                  <c:v>23.426686799999999</c:v>
                </c:pt>
                <c:pt idx="27009">
                  <c:v>23.427903780000001</c:v>
                </c:pt>
                <c:pt idx="27010">
                  <c:v>23.429120900000001</c:v>
                </c:pt>
                <c:pt idx="27011">
                  <c:v>23.430338150000001</c:v>
                </c:pt>
                <c:pt idx="27012">
                  <c:v>23.431555549999999</c:v>
                </c:pt>
                <c:pt idx="27013">
                  <c:v>23.43277307</c:v>
                </c:pt>
                <c:pt idx="27014">
                  <c:v>23.433990739999999</c:v>
                </c:pt>
                <c:pt idx="27015">
                  <c:v>23.435208540000001</c:v>
                </c:pt>
                <c:pt idx="27016">
                  <c:v>23.436426480000002</c:v>
                </c:pt>
                <c:pt idx="27017">
                  <c:v>23.437644550000002</c:v>
                </c:pt>
                <c:pt idx="27018">
                  <c:v>23.438862759999999</c:v>
                </c:pt>
                <c:pt idx="27019">
                  <c:v>23.440081110000001</c:v>
                </c:pt>
                <c:pt idx="27020">
                  <c:v>23.441299600000001</c:v>
                </c:pt>
                <c:pt idx="27021">
                  <c:v>23.44251822</c:v>
                </c:pt>
                <c:pt idx="27022">
                  <c:v>23.443736980000001</c:v>
                </c:pt>
                <c:pt idx="27023">
                  <c:v>23.444955870000001</c:v>
                </c:pt>
                <c:pt idx="27024">
                  <c:v>23.44617491</c:v>
                </c:pt>
                <c:pt idx="27025">
                  <c:v>23.447394079999999</c:v>
                </c:pt>
                <c:pt idx="27026">
                  <c:v>23.448613380000001</c:v>
                </c:pt>
                <c:pt idx="27027">
                  <c:v>23.449832820000001</c:v>
                </c:pt>
                <c:pt idx="27028">
                  <c:v>23.451052399999998</c:v>
                </c:pt>
                <c:pt idx="27029">
                  <c:v>23.452272109999999</c:v>
                </c:pt>
                <c:pt idx="27030">
                  <c:v>23.453491960000001</c:v>
                </c:pt>
                <c:pt idx="27031">
                  <c:v>23.45471195</c:v>
                </c:pt>
                <c:pt idx="27032">
                  <c:v>23.455932069999999</c:v>
                </c:pt>
                <c:pt idx="27033">
                  <c:v>23.457152319999999</c:v>
                </c:pt>
                <c:pt idx="27034">
                  <c:v>23.45837272</c:v>
                </c:pt>
                <c:pt idx="27035">
                  <c:v>23.45959324</c:v>
                </c:pt>
                <c:pt idx="27036">
                  <c:v>23.460813909999999</c:v>
                </c:pt>
                <c:pt idx="27037">
                  <c:v>23.462034710000001</c:v>
                </c:pt>
                <c:pt idx="27038">
                  <c:v>23.463255650000001</c:v>
                </c:pt>
                <c:pt idx="27039">
                  <c:v>23.46447672</c:v>
                </c:pt>
                <c:pt idx="27040">
                  <c:v>23.465697930000001</c:v>
                </c:pt>
                <c:pt idx="27041">
                  <c:v>23.466919270000002</c:v>
                </c:pt>
                <c:pt idx="27042">
                  <c:v>23.46814075</c:v>
                </c:pt>
                <c:pt idx="27043">
                  <c:v>23.469362369999999</c:v>
                </c:pt>
                <c:pt idx="27044">
                  <c:v>23.470584120000002</c:v>
                </c:pt>
                <c:pt idx="27045">
                  <c:v>23.471806000000001</c:v>
                </c:pt>
                <c:pt idx="27046">
                  <c:v>23.473028029999998</c:v>
                </c:pt>
                <c:pt idx="27047">
                  <c:v>23.474250179999999</c:v>
                </c:pt>
                <c:pt idx="27048">
                  <c:v>23.475472490000001</c:v>
                </c:pt>
                <c:pt idx="27049">
                  <c:v>23.47669492</c:v>
                </c:pt>
                <c:pt idx="27050">
                  <c:v>23.477917479999999</c:v>
                </c:pt>
                <c:pt idx="27051">
                  <c:v>23.479140180000002</c:v>
                </c:pt>
                <c:pt idx="27052">
                  <c:v>23.480363010000001</c:v>
                </c:pt>
                <c:pt idx="27053">
                  <c:v>23.481585979999998</c:v>
                </c:pt>
                <c:pt idx="27054">
                  <c:v>23.48280909</c:v>
                </c:pt>
                <c:pt idx="27055">
                  <c:v>23.484032330000002</c:v>
                </c:pt>
                <c:pt idx="27056">
                  <c:v>23.4852557</c:v>
                </c:pt>
                <c:pt idx="27057">
                  <c:v>23.486479209999999</c:v>
                </c:pt>
                <c:pt idx="27058">
                  <c:v>23.487702859999999</c:v>
                </c:pt>
                <c:pt idx="27059">
                  <c:v>23.488926639999999</c:v>
                </c:pt>
                <c:pt idx="27060">
                  <c:v>23.490150549999999</c:v>
                </c:pt>
                <c:pt idx="27061">
                  <c:v>23.4913746</c:v>
                </c:pt>
                <c:pt idx="27062">
                  <c:v>23.492598789999999</c:v>
                </c:pt>
                <c:pt idx="27063">
                  <c:v>23.493823110000001</c:v>
                </c:pt>
                <c:pt idx="27064">
                  <c:v>23.49504756</c:v>
                </c:pt>
                <c:pt idx="27065">
                  <c:v>23.496272149999999</c:v>
                </c:pt>
                <c:pt idx="27066">
                  <c:v>23.49749688</c:v>
                </c:pt>
                <c:pt idx="27067">
                  <c:v>23.49872173</c:v>
                </c:pt>
                <c:pt idx="27068">
                  <c:v>23.499946730000001</c:v>
                </c:pt>
                <c:pt idx="27069">
                  <c:v>23.501171849999999</c:v>
                </c:pt>
                <c:pt idx="27070">
                  <c:v>23.502397120000001</c:v>
                </c:pt>
                <c:pt idx="27071">
                  <c:v>23.50362251</c:v>
                </c:pt>
                <c:pt idx="27072">
                  <c:v>23.50484806</c:v>
                </c:pt>
                <c:pt idx="27073">
                  <c:v>23.50607372</c:v>
                </c:pt>
                <c:pt idx="27074">
                  <c:v>23.50729952</c:v>
                </c:pt>
                <c:pt idx="27075">
                  <c:v>23.508525460000001</c:v>
                </c:pt>
                <c:pt idx="27076">
                  <c:v>23.509751529999999</c:v>
                </c:pt>
                <c:pt idx="27077">
                  <c:v>23.51097773</c:v>
                </c:pt>
                <c:pt idx="27078">
                  <c:v>23.512204069999999</c:v>
                </c:pt>
                <c:pt idx="27079">
                  <c:v>23.513430540000002</c:v>
                </c:pt>
                <c:pt idx="27080">
                  <c:v>23.514657140000001</c:v>
                </c:pt>
                <c:pt idx="27081">
                  <c:v>23.515883880000001</c:v>
                </c:pt>
                <c:pt idx="27082">
                  <c:v>23.517110760000001</c:v>
                </c:pt>
                <c:pt idx="27083">
                  <c:v>23.518337760000001</c:v>
                </c:pt>
                <c:pt idx="27084">
                  <c:v>23.519564899999999</c:v>
                </c:pt>
                <c:pt idx="27085">
                  <c:v>23.520792180000001</c:v>
                </c:pt>
                <c:pt idx="27086">
                  <c:v>23.522019589999999</c:v>
                </c:pt>
                <c:pt idx="27087">
                  <c:v>23.523247130000001</c:v>
                </c:pt>
                <c:pt idx="27088">
                  <c:v>23.524474810000001</c:v>
                </c:pt>
                <c:pt idx="27089">
                  <c:v>23.525702620000001</c:v>
                </c:pt>
                <c:pt idx="27090">
                  <c:v>23.52693056</c:v>
                </c:pt>
                <c:pt idx="27091">
                  <c:v>23.528158640000001</c:v>
                </c:pt>
                <c:pt idx="27092">
                  <c:v>23.529386850000002</c:v>
                </c:pt>
                <c:pt idx="27093">
                  <c:v>23.5306152</c:v>
                </c:pt>
                <c:pt idx="27094">
                  <c:v>23.531843680000001</c:v>
                </c:pt>
                <c:pt idx="27095">
                  <c:v>23.53307229</c:v>
                </c:pt>
                <c:pt idx="27096">
                  <c:v>23.53430105</c:v>
                </c:pt>
                <c:pt idx="27097">
                  <c:v>23.535529929999999</c:v>
                </c:pt>
                <c:pt idx="27098">
                  <c:v>23.536758939999999</c:v>
                </c:pt>
                <c:pt idx="27099">
                  <c:v>23.537988080000002</c:v>
                </c:pt>
                <c:pt idx="27100">
                  <c:v>23.539217359999999</c:v>
                </c:pt>
                <c:pt idx="27101">
                  <c:v>23.540446769999999</c:v>
                </c:pt>
                <c:pt idx="27102">
                  <c:v>23.541676320000001</c:v>
                </c:pt>
                <c:pt idx="27103">
                  <c:v>23.542905999999999</c:v>
                </c:pt>
                <c:pt idx="27104">
                  <c:v>23.54413581</c:v>
                </c:pt>
                <c:pt idx="27105">
                  <c:v>23.545365759999999</c:v>
                </c:pt>
                <c:pt idx="27106">
                  <c:v>23.546595830000001</c:v>
                </c:pt>
                <c:pt idx="27107">
                  <c:v>23.54782604</c:v>
                </c:pt>
                <c:pt idx="27108">
                  <c:v>23.549056390000001</c:v>
                </c:pt>
                <c:pt idx="27109">
                  <c:v>23.55028686</c:v>
                </c:pt>
                <c:pt idx="27110">
                  <c:v>23.55151747</c:v>
                </c:pt>
                <c:pt idx="27111">
                  <c:v>23.552748220000002</c:v>
                </c:pt>
                <c:pt idx="27112">
                  <c:v>23.553979089999999</c:v>
                </c:pt>
                <c:pt idx="27113">
                  <c:v>23.5552101</c:v>
                </c:pt>
                <c:pt idx="27114">
                  <c:v>23.556441240000002</c:v>
                </c:pt>
                <c:pt idx="27115">
                  <c:v>23.55767251</c:v>
                </c:pt>
                <c:pt idx="27116">
                  <c:v>23.558903919999999</c:v>
                </c:pt>
                <c:pt idx="27117">
                  <c:v>23.560135460000001</c:v>
                </c:pt>
                <c:pt idx="27118">
                  <c:v>23.561367130000001</c:v>
                </c:pt>
                <c:pt idx="27119">
                  <c:v>23.56259893</c:v>
                </c:pt>
                <c:pt idx="27120">
                  <c:v>23.563830880000001</c:v>
                </c:pt>
                <c:pt idx="27121">
                  <c:v>23.565062950000002</c:v>
                </c:pt>
                <c:pt idx="27122">
                  <c:v>23.566295149999998</c:v>
                </c:pt>
                <c:pt idx="27123">
                  <c:v>23.567527479999999</c:v>
                </c:pt>
                <c:pt idx="27124">
                  <c:v>23.56875995</c:v>
                </c:pt>
                <c:pt idx="27125">
                  <c:v>23.569992549999998</c:v>
                </c:pt>
                <c:pt idx="27126">
                  <c:v>23.57122528</c:v>
                </c:pt>
                <c:pt idx="27127">
                  <c:v>23.572458139999998</c:v>
                </c:pt>
                <c:pt idx="27128">
                  <c:v>23.57369113</c:v>
                </c:pt>
                <c:pt idx="27129">
                  <c:v>23.57492426</c:v>
                </c:pt>
                <c:pt idx="27130">
                  <c:v>23.576157519999999</c:v>
                </c:pt>
                <c:pt idx="27131">
                  <c:v>23.577390909999998</c:v>
                </c:pt>
                <c:pt idx="27132">
                  <c:v>23.578624430000001</c:v>
                </c:pt>
                <c:pt idx="27133">
                  <c:v>23.579858080000001</c:v>
                </c:pt>
                <c:pt idx="27134">
                  <c:v>23.581091870000002</c:v>
                </c:pt>
                <c:pt idx="27135">
                  <c:v>23.582325789999999</c:v>
                </c:pt>
                <c:pt idx="27136">
                  <c:v>23.583559839999999</c:v>
                </c:pt>
                <c:pt idx="27137">
                  <c:v>23.58479402</c:v>
                </c:pt>
                <c:pt idx="27138">
                  <c:v>23.586028330000001</c:v>
                </c:pt>
                <c:pt idx="27139">
                  <c:v>23.587262769999999</c:v>
                </c:pt>
                <c:pt idx="27140">
                  <c:v>23.588497350000001</c:v>
                </c:pt>
                <c:pt idx="27141">
                  <c:v>23.589732059999999</c:v>
                </c:pt>
                <c:pt idx="27142">
                  <c:v>23.590966900000002</c:v>
                </c:pt>
                <c:pt idx="27143">
                  <c:v>23.59220187</c:v>
                </c:pt>
                <c:pt idx="27144">
                  <c:v>23.59343698</c:v>
                </c:pt>
                <c:pt idx="27145">
                  <c:v>23.59467222</c:v>
                </c:pt>
                <c:pt idx="27146">
                  <c:v>23.595907579999999</c:v>
                </c:pt>
                <c:pt idx="27147">
                  <c:v>23.597143079999999</c:v>
                </c:pt>
                <c:pt idx="27148">
                  <c:v>23.598378709999999</c:v>
                </c:pt>
                <c:pt idx="27149">
                  <c:v>23.599614469999999</c:v>
                </c:pt>
                <c:pt idx="27150">
                  <c:v>23.600850359999999</c:v>
                </c:pt>
                <c:pt idx="27151">
                  <c:v>23.602086379999999</c:v>
                </c:pt>
                <c:pt idx="27152">
                  <c:v>23.60332253</c:v>
                </c:pt>
                <c:pt idx="27153">
                  <c:v>23.60455881</c:v>
                </c:pt>
                <c:pt idx="27154">
                  <c:v>23.605795229999998</c:v>
                </c:pt>
                <c:pt idx="27155">
                  <c:v>23.607031769999999</c:v>
                </c:pt>
                <c:pt idx="27156">
                  <c:v>23.608268450000001</c:v>
                </c:pt>
                <c:pt idx="27157">
                  <c:v>23.609505259999999</c:v>
                </c:pt>
                <c:pt idx="27158">
                  <c:v>23.610742200000001</c:v>
                </c:pt>
                <c:pt idx="27159">
                  <c:v>23.611979259999998</c:v>
                </c:pt>
                <c:pt idx="27160">
                  <c:v>23.61321646</c:v>
                </c:pt>
                <c:pt idx="27161">
                  <c:v>23.614453789999999</c:v>
                </c:pt>
                <c:pt idx="27162">
                  <c:v>23.615691259999998</c:v>
                </c:pt>
                <c:pt idx="27163">
                  <c:v>23.616928850000001</c:v>
                </c:pt>
                <c:pt idx="27164">
                  <c:v>23.61816657</c:v>
                </c:pt>
                <c:pt idx="27165">
                  <c:v>23.619404419999999</c:v>
                </c:pt>
                <c:pt idx="27166">
                  <c:v>23.620642409999999</c:v>
                </c:pt>
                <c:pt idx="27167">
                  <c:v>23.621880520000001</c:v>
                </c:pt>
                <c:pt idx="27168">
                  <c:v>23.623118779999999</c:v>
                </c:pt>
                <c:pt idx="27169">
                  <c:v>23.624357150000002</c:v>
                </c:pt>
                <c:pt idx="27170">
                  <c:v>23.625595659999998</c:v>
                </c:pt>
                <c:pt idx="27171">
                  <c:v>23.626834299999999</c:v>
                </c:pt>
                <c:pt idx="27172">
                  <c:v>23.628073059999998</c:v>
                </c:pt>
                <c:pt idx="27173">
                  <c:v>23.629311959999999</c:v>
                </c:pt>
                <c:pt idx="27174">
                  <c:v>23.630550979999999</c:v>
                </c:pt>
                <c:pt idx="27175">
                  <c:v>23.63179014</c:v>
                </c:pt>
                <c:pt idx="27176">
                  <c:v>23.633029430000001</c:v>
                </c:pt>
                <c:pt idx="27177">
                  <c:v>23.634268840000001</c:v>
                </c:pt>
                <c:pt idx="27178">
                  <c:v>23.635508389999998</c:v>
                </c:pt>
                <c:pt idx="27179">
                  <c:v>23.636748069999999</c:v>
                </c:pt>
                <c:pt idx="27180">
                  <c:v>23.63798787</c:v>
                </c:pt>
                <c:pt idx="27181">
                  <c:v>23.639227810000001</c:v>
                </c:pt>
                <c:pt idx="27182">
                  <c:v>23.640467879999999</c:v>
                </c:pt>
                <c:pt idx="27183">
                  <c:v>23.64170807</c:v>
                </c:pt>
                <c:pt idx="27184">
                  <c:v>23.642948400000002</c:v>
                </c:pt>
                <c:pt idx="27185">
                  <c:v>23.644188849999999</c:v>
                </c:pt>
                <c:pt idx="27186">
                  <c:v>23.645429440000001</c:v>
                </c:pt>
                <c:pt idx="27187">
                  <c:v>23.646670149999999</c:v>
                </c:pt>
                <c:pt idx="27188">
                  <c:v>23.647911000000001</c:v>
                </c:pt>
                <c:pt idx="27189">
                  <c:v>23.649151969999998</c:v>
                </c:pt>
                <c:pt idx="27190">
                  <c:v>23.650393080000001</c:v>
                </c:pt>
                <c:pt idx="27191">
                  <c:v>23.651634309999999</c:v>
                </c:pt>
                <c:pt idx="27192">
                  <c:v>23.652875689999998</c:v>
                </c:pt>
                <c:pt idx="27193">
                  <c:v>23.65411718</c:v>
                </c:pt>
                <c:pt idx="27194">
                  <c:v>23.655358799999998</c:v>
                </c:pt>
                <c:pt idx="27195">
                  <c:v>23.65660055</c:v>
                </c:pt>
                <c:pt idx="27196">
                  <c:v>23.657842429999999</c:v>
                </c:pt>
                <c:pt idx="27197">
                  <c:v>23.659084440000001</c:v>
                </c:pt>
                <c:pt idx="27198">
                  <c:v>23.66032658</c:v>
                </c:pt>
                <c:pt idx="27199">
                  <c:v>23.661568849999998</c:v>
                </c:pt>
                <c:pt idx="27200">
                  <c:v>23.66281124</c:v>
                </c:pt>
                <c:pt idx="27201">
                  <c:v>23.664053769999999</c:v>
                </c:pt>
                <c:pt idx="27202">
                  <c:v>23.665296420000001</c:v>
                </c:pt>
                <c:pt idx="27203">
                  <c:v>23.66653921</c:v>
                </c:pt>
                <c:pt idx="27204">
                  <c:v>23.667782119999998</c:v>
                </c:pt>
                <c:pt idx="27205">
                  <c:v>23.66902516</c:v>
                </c:pt>
                <c:pt idx="27206">
                  <c:v>23.670268329999999</c:v>
                </c:pt>
                <c:pt idx="27207">
                  <c:v>23.671511630000001</c:v>
                </c:pt>
                <c:pt idx="27208">
                  <c:v>23.67275506</c:v>
                </c:pt>
                <c:pt idx="27209">
                  <c:v>23.673998610000002</c:v>
                </c:pt>
                <c:pt idx="27210">
                  <c:v>23.675242300000001</c:v>
                </c:pt>
                <c:pt idx="27211">
                  <c:v>23.676486109999999</c:v>
                </c:pt>
                <c:pt idx="27212">
                  <c:v>23.677730059999998</c:v>
                </c:pt>
                <c:pt idx="27213">
                  <c:v>23.67897413</c:v>
                </c:pt>
                <c:pt idx="27214">
                  <c:v>23.680218329999999</c:v>
                </c:pt>
                <c:pt idx="27215">
                  <c:v>23.68146265</c:v>
                </c:pt>
                <c:pt idx="27216">
                  <c:v>23.68270712</c:v>
                </c:pt>
                <c:pt idx="27217">
                  <c:v>23.683951709999999</c:v>
                </c:pt>
                <c:pt idx="27218">
                  <c:v>23.68519642</c:v>
                </c:pt>
                <c:pt idx="27219">
                  <c:v>23.686441259999999</c:v>
                </c:pt>
                <c:pt idx="27220">
                  <c:v>23.687686230000001</c:v>
                </c:pt>
                <c:pt idx="27221">
                  <c:v>23.688931329999999</c:v>
                </c:pt>
                <c:pt idx="27222">
                  <c:v>23.690176560000001</c:v>
                </c:pt>
                <c:pt idx="27223">
                  <c:v>23.691421909999999</c:v>
                </c:pt>
                <c:pt idx="27224">
                  <c:v>23.69266739</c:v>
                </c:pt>
                <c:pt idx="27225">
                  <c:v>23.693912999999998</c:v>
                </c:pt>
                <c:pt idx="27226">
                  <c:v>23.69515874</c:v>
                </c:pt>
                <c:pt idx="27227">
                  <c:v>23.696404609999998</c:v>
                </c:pt>
                <c:pt idx="27228">
                  <c:v>23.697650599999999</c:v>
                </c:pt>
                <c:pt idx="27229">
                  <c:v>23.698896730000001</c:v>
                </c:pt>
                <c:pt idx="27230">
                  <c:v>23.700142979999999</c:v>
                </c:pt>
                <c:pt idx="27231">
                  <c:v>23.701389349999999</c:v>
                </c:pt>
                <c:pt idx="27232">
                  <c:v>23.702635860000001</c:v>
                </c:pt>
                <c:pt idx="27233">
                  <c:v>23.703882490000002</c:v>
                </c:pt>
                <c:pt idx="27234">
                  <c:v>23.705129249999999</c:v>
                </c:pt>
                <c:pt idx="27235">
                  <c:v>23.70637614</c:v>
                </c:pt>
                <c:pt idx="27236">
                  <c:v>23.707623160000001</c:v>
                </c:pt>
                <c:pt idx="27237">
                  <c:v>23.708870300000001</c:v>
                </c:pt>
                <c:pt idx="27238">
                  <c:v>23.710117570000001</c:v>
                </c:pt>
                <c:pt idx="27239">
                  <c:v>23.711364970000002</c:v>
                </c:pt>
                <c:pt idx="27240">
                  <c:v>23.71261251</c:v>
                </c:pt>
                <c:pt idx="27241">
                  <c:v>23.713860159999999</c:v>
                </c:pt>
                <c:pt idx="27242">
                  <c:v>23.71510795</c:v>
                </c:pt>
                <c:pt idx="27243">
                  <c:v>23.716355849999999</c:v>
                </c:pt>
                <c:pt idx="27244">
                  <c:v>23.717603889999999</c:v>
                </c:pt>
                <c:pt idx="27245">
                  <c:v>23.718852049999999</c:v>
                </c:pt>
                <c:pt idx="27246">
                  <c:v>23.720100339999998</c:v>
                </c:pt>
                <c:pt idx="27247">
                  <c:v>23.721348760000001</c:v>
                </c:pt>
                <c:pt idx="27248">
                  <c:v>23.7225973</c:v>
                </c:pt>
                <c:pt idx="27249">
                  <c:v>23.723845969999999</c:v>
                </c:pt>
                <c:pt idx="27250">
                  <c:v>23.725094769999998</c:v>
                </c:pt>
                <c:pt idx="27251">
                  <c:v>23.726343700000001</c:v>
                </c:pt>
                <c:pt idx="27252">
                  <c:v>23.727592749999999</c:v>
                </c:pt>
                <c:pt idx="27253">
                  <c:v>23.728841930000002</c:v>
                </c:pt>
                <c:pt idx="27254">
                  <c:v>23.730091229999999</c:v>
                </c:pt>
                <c:pt idx="27255">
                  <c:v>23.731340660000001</c:v>
                </c:pt>
                <c:pt idx="27256">
                  <c:v>23.732590219999999</c:v>
                </c:pt>
                <c:pt idx="27257">
                  <c:v>23.73383991</c:v>
                </c:pt>
                <c:pt idx="27258">
                  <c:v>23.735089720000001</c:v>
                </c:pt>
                <c:pt idx="27259">
                  <c:v>23.736339659999999</c:v>
                </c:pt>
                <c:pt idx="27260">
                  <c:v>23.737589719999999</c:v>
                </c:pt>
                <c:pt idx="27261">
                  <c:v>23.73883992</c:v>
                </c:pt>
                <c:pt idx="27262">
                  <c:v>23.74009023</c:v>
                </c:pt>
                <c:pt idx="27263">
                  <c:v>23.74134068</c:v>
                </c:pt>
                <c:pt idx="27264">
                  <c:v>23.742591260000001</c:v>
                </c:pt>
                <c:pt idx="27265">
                  <c:v>23.743841960000001</c:v>
                </c:pt>
                <c:pt idx="27266">
                  <c:v>23.745092790000001</c:v>
                </c:pt>
                <c:pt idx="27267">
                  <c:v>23.74634374</c:v>
                </c:pt>
                <c:pt idx="27268">
                  <c:v>23.747594809999999</c:v>
                </c:pt>
                <c:pt idx="27269">
                  <c:v>23.748846019999998</c:v>
                </c:pt>
                <c:pt idx="27270">
                  <c:v>23.75009734</c:v>
                </c:pt>
                <c:pt idx="27271">
                  <c:v>23.751348799999999</c:v>
                </c:pt>
                <c:pt idx="27272">
                  <c:v>23.752600380000001</c:v>
                </c:pt>
                <c:pt idx="27273">
                  <c:v>23.753852089999999</c:v>
                </c:pt>
                <c:pt idx="27274">
                  <c:v>23.75510392</c:v>
                </c:pt>
                <c:pt idx="27275">
                  <c:v>23.756355880000001</c:v>
                </c:pt>
                <c:pt idx="27276">
                  <c:v>23.757607960000001</c:v>
                </c:pt>
                <c:pt idx="27277">
                  <c:v>23.758860169999998</c:v>
                </c:pt>
                <c:pt idx="27278">
                  <c:v>23.760112509999999</c:v>
                </c:pt>
                <c:pt idx="27279">
                  <c:v>23.761364969999999</c:v>
                </c:pt>
                <c:pt idx="27280">
                  <c:v>23.762617559999999</c:v>
                </c:pt>
                <c:pt idx="27281">
                  <c:v>23.763870270000002</c:v>
                </c:pt>
                <c:pt idx="27282">
                  <c:v>23.765123110000001</c:v>
                </c:pt>
                <c:pt idx="27283">
                  <c:v>23.766376080000001</c:v>
                </c:pt>
                <c:pt idx="27284">
                  <c:v>23.767629169999999</c:v>
                </c:pt>
                <c:pt idx="27285">
                  <c:v>23.768882380000001</c:v>
                </c:pt>
                <c:pt idx="27286">
                  <c:v>23.77013573</c:v>
                </c:pt>
                <c:pt idx="27287">
                  <c:v>23.771389190000001</c:v>
                </c:pt>
                <c:pt idx="27288">
                  <c:v>23.7726428</c:v>
                </c:pt>
                <c:pt idx="27289">
                  <c:v>23.773896520000001</c:v>
                </c:pt>
                <c:pt idx="27290">
                  <c:v>23.775150360000001</c:v>
                </c:pt>
                <c:pt idx="27291">
                  <c:v>23.776404329999998</c:v>
                </c:pt>
                <c:pt idx="27292">
                  <c:v>23.777658420000002</c:v>
                </c:pt>
                <c:pt idx="27293">
                  <c:v>23.778912640000001</c:v>
                </c:pt>
                <c:pt idx="27294">
                  <c:v>23.780166980000001</c:v>
                </c:pt>
                <c:pt idx="27295">
                  <c:v>23.78142145</c:v>
                </c:pt>
                <c:pt idx="27296">
                  <c:v>23.782676039999998</c:v>
                </c:pt>
                <c:pt idx="27297">
                  <c:v>23.783930760000001</c:v>
                </c:pt>
                <c:pt idx="27298">
                  <c:v>23.785185609999999</c:v>
                </c:pt>
                <c:pt idx="27299">
                  <c:v>23.78644057</c:v>
                </c:pt>
                <c:pt idx="27300">
                  <c:v>23.787695670000002</c:v>
                </c:pt>
                <c:pt idx="27301">
                  <c:v>23.788950889999999</c:v>
                </c:pt>
                <c:pt idx="27302">
                  <c:v>23.790206229999999</c:v>
                </c:pt>
                <c:pt idx="27303">
                  <c:v>23.791461699999999</c:v>
                </c:pt>
                <c:pt idx="27304">
                  <c:v>23.792717289999999</c:v>
                </c:pt>
                <c:pt idx="27305">
                  <c:v>23.793973009999998</c:v>
                </c:pt>
                <c:pt idx="27306">
                  <c:v>23.795228850000001</c:v>
                </c:pt>
                <c:pt idx="27307">
                  <c:v>23.796484809999999</c:v>
                </c:pt>
                <c:pt idx="27308">
                  <c:v>23.797740900000001</c:v>
                </c:pt>
                <c:pt idx="27309">
                  <c:v>23.798997119999999</c:v>
                </c:pt>
                <c:pt idx="27310">
                  <c:v>23.80025346</c:v>
                </c:pt>
                <c:pt idx="27311">
                  <c:v>23.801509920000001</c:v>
                </c:pt>
                <c:pt idx="27312">
                  <c:v>23.802766519999999</c:v>
                </c:pt>
                <c:pt idx="27313">
                  <c:v>23.804023239999999</c:v>
                </c:pt>
                <c:pt idx="27314">
                  <c:v>23.805280069999998</c:v>
                </c:pt>
                <c:pt idx="27315">
                  <c:v>23.806537039999998</c:v>
                </c:pt>
                <c:pt idx="27316">
                  <c:v>23.807794120000001</c:v>
                </c:pt>
                <c:pt idx="27317">
                  <c:v>23.809051329999999</c:v>
                </c:pt>
                <c:pt idx="27318">
                  <c:v>23.81030866</c:v>
                </c:pt>
                <c:pt idx="27319">
                  <c:v>23.811566119999998</c:v>
                </c:pt>
                <c:pt idx="27320">
                  <c:v>23.812823699999999</c:v>
                </c:pt>
                <c:pt idx="27321">
                  <c:v>23.81408141</c:v>
                </c:pt>
                <c:pt idx="27322">
                  <c:v>23.81533924</c:v>
                </c:pt>
                <c:pt idx="27323">
                  <c:v>23.81659719</c:v>
                </c:pt>
                <c:pt idx="27324">
                  <c:v>23.817855269999999</c:v>
                </c:pt>
                <c:pt idx="27325">
                  <c:v>23.819113470000001</c:v>
                </c:pt>
                <c:pt idx="27326">
                  <c:v>23.8203718</c:v>
                </c:pt>
                <c:pt idx="27327">
                  <c:v>23.821630249999998</c:v>
                </c:pt>
                <c:pt idx="27328">
                  <c:v>23.822888819999999</c:v>
                </c:pt>
                <c:pt idx="27329">
                  <c:v>23.82414751</c:v>
                </c:pt>
                <c:pt idx="27330">
                  <c:v>23.82540633</c:v>
                </c:pt>
                <c:pt idx="27331">
                  <c:v>23.82666528</c:v>
                </c:pt>
                <c:pt idx="27332">
                  <c:v>23.827924339999999</c:v>
                </c:pt>
                <c:pt idx="27333">
                  <c:v>23.829183530000002</c:v>
                </c:pt>
                <c:pt idx="27334">
                  <c:v>23.830442850000001</c:v>
                </c:pt>
                <c:pt idx="27335">
                  <c:v>23.831702279999998</c:v>
                </c:pt>
                <c:pt idx="27336">
                  <c:v>23.832961860000001</c:v>
                </c:pt>
                <c:pt idx="27337">
                  <c:v>23.834221540000001</c:v>
                </c:pt>
                <c:pt idx="27338">
                  <c:v>23.835481349999998</c:v>
                </c:pt>
                <c:pt idx="27339">
                  <c:v>23.836741279999998</c:v>
                </c:pt>
                <c:pt idx="27340">
                  <c:v>23.838001330000001</c:v>
                </c:pt>
                <c:pt idx="27341">
                  <c:v>23.83926151</c:v>
                </c:pt>
                <c:pt idx="27342">
                  <c:v>23.840521809999998</c:v>
                </c:pt>
                <c:pt idx="27343">
                  <c:v>23.84178223</c:v>
                </c:pt>
                <c:pt idx="27344">
                  <c:v>23.843042780000001</c:v>
                </c:pt>
                <c:pt idx="27345">
                  <c:v>23.844303440000001</c:v>
                </c:pt>
                <c:pt idx="27346">
                  <c:v>23.845564230000001</c:v>
                </c:pt>
                <c:pt idx="27347">
                  <c:v>23.846825150000001</c:v>
                </c:pt>
                <c:pt idx="27348">
                  <c:v>23.84808619</c:v>
                </c:pt>
                <c:pt idx="27349">
                  <c:v>23.849347349999999</c:v>
                </c:pt>
                <c:pt idx="27350">
                  <c:v>23.85060863</c:v>
                </c:pt>
                <c:pt idx="27351">
                  <c:v>23.851870030000001</c:v>
                </c:pt>
                <c:pt idx="27352">
                  <c:v>23.853131560000001</c:v>
                </c:pt>
                <c:pt idx="27353">
                  <c:v>23.854393210000001</c:v>
                </c:pt>
                <c:pt idx="27354">
                  <c:v>23.855654980000001</c:v>
                </c:pt>
                <c:pt idx="27355">
                  <c:v>23.85691688</c:v>
                </c:pt>
                <c:pt idx="27356">
                  <c:v>23.858178899999999</c:v>
                </c:pt>
                <c:pt idx="27357">
                  <c:v>23.85944104</c:v>
                </c:pt>
                <c:pt idx="27358">
                  <c:v>23.860703300000001</c:v>
                </c:pt>
                <c:pt idx="27359">
                  <c:v>23.861965690000002</c:v>
                </c:pt>
                <c:pt idx="27360">
                  <c:v>23.863228209999999</c:v>
                </c:pt>
                <c:pt idx="27361">
                  <c:v>23.864490839999998</c:v>
                </c:pt>
                <c:pt idx="27362">
                  <c:v>23.865753590000001</c:v>
                </c:pt>
                <c:pt idx="27363">
                  <c:v>23.867016459999999</c:v>
                </c:pt>
                <c:pt idx="27364">
                  <c:v>23.86827946</c:v>
                </c:pt>
                <c:pt idx="27365">
                  <c:v>23.869542580000001</c:v>
                </c:pt>
                <c:pt idx="27366">
                  <c:v>23.870805820000001</c:v>
                </c:pt>
                <c:pt idx="27367">
                  <c:v>23.87206918</c:v>
                </c:pt>
                <c:pt idx="27368">
                  <c:v>23.87333267</c:v>
                </c:pt>
                <c:pt idx="27369">
                  <c:v>23.874596270000001</c:v>
                </c:pt>
                <c:pt idx="27370">
                  <c:v>23.875859999999999</c:v>
                </c:pt>
                <c:pt idx="27371">
                  <c:v>23.87712385</c:v>
                </c:pt>
                <c:pt idx="27372">
                  <c:v>23.87838782</c:v>
                </c:pt>
                <c:pt idx="27373">
                  <c:v>23.879651920000001</c:v>
                </c:pt>
                <c:pt idx="27374">
                  <c:v>23.880916129999999</c:v>
                </c:pt>
                <c:pt idx="27375">
                  <c:v>23.882180470000002</c:v>
                </c:pt>
                <c:pt idx="27376">
                  <c:v>23.88344493</c:v>
                </c:pt>
                <c:pt idx="27377">
                  <c:v>23.88470951</c:v>
                </c:pt>
                <c:pt idx="27378">
                  <c:v>23.885974210000001</c:v>
                </c:pt>
                <c:pt idx="27379">
                  <c:v>23.88723903</c:v>
                </c:pt>
                <c:pt idx="27380">
                  <c:v>23.888503979999999</c:v>
                </c:pt>
                <c:pt idx="27381">
                  <c:v>23.889769040000001</c:v>
                </c:pt>
                <c:pt idx="27382">
                  <c:v>23.891034229999999</c:v>
                </c:pt>
                <c:pt idx="27383">
                  <c:v>23.89229954</c:v>
                </c:pt>
                <c:pt idx="27384">
                  <c:v>23.893564980000001</c:v>
                </c:pt>
                <c:pt idx="27385">
                  <c:v>23.89483053</c:v>
                </c:pt>
                <c:pt idx="27386">
                  <c:v>23.89609621</c:v>
                </c:pt>
                <c:pt idx="27387">
                  <c:v>23.897362000000001</c:v>
                </c:pt>
                <c:pt idx="27388">
                  <c:v>23.898627919999999</c:v>
                </c:pt>
                <c:pt idx="27389">
                  <c:v>23.899893949999999</c:v>
                </c:pt>
                <c:pt idx="27390">
                  <c:v>23.901160109999999</c:v>
                </c:pt>
                <c:pt idx="27391">
                  <c:v>23.902426389999999</c:v>
                </c:pt>
                <c:pt idx="27392">
                  <c:v>23.903692790000001</c:v>
                </c:pt>
                <c:pt idx="27393">
                  <c:v>23.904959300000002</c:v>
                </c:pt>
                <c:pt idx="27394">
                  <c:v>23.90622595</c:v>
                </c:pt>
                <c:pt idx="27395">
                  <c:v>23.90749271</c:v>
                </c:pt>
                <c:pt idx="27396">
                  <c:v>23.908759589999999</c:v>
                </c:pt>
                <c:pt idx="27397">
                  <c:v>23.910026590000001</c:v>
                </c:pt>
                <c:pt idx="27398">
                  <c:v>23.91129372</c:v>
                </c:pt>
                <c:pt idx="27399">
                  <c:v>23.91256096</c:v>
                </c:pt>
                <c:pt idx="27400">
                  <c:v>23.91382832</c:v>
                </c:pt>
                <c:pt idx="27401">
                  <c:v>23.91509581</c:v>
                </c:pt>
                <c:pt idx="27402">
                  <c:v>23.91636342</c:v>
                </c:pt>
                <c:pt idx="27403">
                  <c:v>23.917631140000001</c:v>
                </c:pt>
                <c:pt idx="27404">
                  <c:v>23.918898989999999</c:v>
                </c:pt>
                <c:pt idx="27405">
                  <c:v>23.92016696</c:v>
                </c:pt>
                <c:pt idx="27406">
                  <c:v>23.921435039999999</c:v>
                </c:pt>
                <c:pt idx="27407">
                  <c:v>23.922703250000001</c:v>
                </c:pt>
                <c:pt idx="27408">
                  <c:v>23.923971590000001</c:v>
                </c:pt>
                <c:pt idx="27409">
                  <c:v>23.925240039999998</c:v>
                </c:pt>
                <c:pt idx="27410">
                  <c:v>23.926508609999999</c:v>
                </c:pt>
                <c:pt idx="27411">
                  <c:v>23.927777299999999</c:v>
                </c:pt>
                <c:pt idx="27412">
                  <c:v>23.929046110000002</c:v>
                </c:pt>
                <c:pt idx="27413">
                  <c:v>23.930315029999999</c:v>
                </c:pt>
                <c:pt idx="27414">
                  <c:v>23.93158408</c:v>
                </c:pt>
                <c:pt idx="27415">
                  <c:v>23.932853250000001</c:v>
                </c:pt>
                <c:pt idx="27416">
                  <c:v>23.934122540000001</c:v>
                </c:pt>
                <c:pt idx="27417">
                  <c:v>23.93539195</c:v>
                </c:pt>
                <c:pt idx="27418">
                  <c:v>23.936661480000001</c:v>
                </c:pt>
                <c:pt idx="27419">
                  <c:v>23.937931119999998</c:v>
                </c:pt>
                <c:pt idx="27420">
                  <c:v>23.939200889999999</c:v>
                </c:pt>
                <c:pt idx="27421">
                  <c:v>23.940470779999998</c:v>
                </c:pt>
                <c:pt idx="27422">
                  <c:v>23.941740790000001</c:v>
                </c:pt>
                <c:pt idx="27423">
                  <c:v>23.943010910000002</c:v>
                </c:pt>
                <c:pt idx="27424">
                  <c:v>23.944281159999999</c:v>
                </c:pt>
                <c:pt idx="27425">
                  <c:v>23.945551529999999</c:v>
                </c:pt>
                <c:pt idx="27426">
                  <c:v>23.946822010000002</c:v>
                </c:pt>
                <c:pt idx="27427">
                  <c:v>23.948092620000001</c:v>
                </c:pt>
                <c:pt idx="27428">
                  <c:v>23.949363340000001</c:v>
                </c:pt>
                <c:pt idx="27429">
                  <c:v>23.950634180000002</c:v>
                </c:pt>
                <c:pt idx="27430">
                  <c:v>23.951905150000002</c:v>
                </c:pt>
                <c:pt idx="27431">
                  <c:v>23.95317623</c:v>
                </c:pt>
                <c:pt idx="27432">
                  <c:v>23.954447439999999</c:v>
                </c:pt>
                <c:pt idx="27433">
                  <c:v>23.95571876</c:v>
                </c:pt>
                <c:pt idx="27434">
                  <c:v>23.9569902</c:v>
                </c:pt>
                <c:pt idx="27435">
                  <c:v>23.958261759999999</c:v>
                </c:pt>
                <c:pt idx="27436">
                  <c:v>23.959533440000001</c:v>
                </c:pt>
                <c:pt idx="27437">
                  <c:v>23.960805229999998</c:v>
                </c:pt>
                <c:pt idx="27438">
                  <c:v>23.962077149999999</c:v>
                </c:pt>
                <c:pt idx="27439">
                  <c:v>23.963349180000002</c:v>
                </c:pt>
                <c:pt idx="27440">
                  <c:v>23.964621340000001</c:v>
                </c:pt>
                <c:pt idx="27441">
                  <c:v>23.965893609999998</c:v>
                </c:pt>
                <c:pt idx="27442">
                  <c:v>23.967165999999999</c:v>
                </c:pt>
                <c:pt idx="27443">
                  <c:v>23.968438509999999</c:v>
                </c:pt>
                <c:pt idx="27444">
                  <c:v>23.969711140000001</c:v>
                </c:pt>
                <c:pt idx="27445">
                  <c:v>23.970983889999999</c:v>
                </c:pt>
                <c:pt idx="27446">
                  <c:v>23.97225675</c:v>
                </c:pt>
                <c:pt idx="27447">
                  <c:v>23.97352974</c:v>
                </c:pt>
                <c:pt idx="27448">
                  <c:v>23.974802839999999</c:v>
                </c:pt>
                <c:pt idx="27449">
                  <c:v>23.97607606</c:v>
                </c:pt>
                <c:pt idx="27450">
                  <c:v>23.977349400000001</c:v>
                </c:pt>
                <c:pt idx="27451">
                  <c:v>23.978622860000002</c:v>
                </c:pt>
                <c:pt idx="27452">
                  <c:v>23.97989643</c:v>
                </c:pt>
                <c:pt idx="27453">
                  <c:v>23.981170129999999</c:v>
                </c:pt>
                <c:pt idx="27454">
                  <c:v>23.98244394</c:v>
                </c:pt>
                <c:pt idx="27455">
                  <c:v>23.98371787</c:v>
                </c:pt>
                <c:pt idx="27456">
                  <c:v>23.98499194</c:v>
                </c:pt>
                <c:pt idx="27457">
                  <c:v>23.986266100000002</c:v>
                </c:pt>
                <c:pt idx="27458">
                  <c:v>23.987540389999999</c:v>
                </c:pt>
                <c:pt idx="27459">
                  <c:v>23.988814789999999</c:v>
                </c:pt>
                <c:pt idx="27460">
                  <c:v>23.990089319999999</c:v>
                </c:pt>
                <c:pt idx="27461">
                  <c:v>23.991363960000001</c:v>
                </c:pt>
                <c:pt idx="27462">
                  <c:v>23.992638710000001</c:v>
                </c:pt>
                <c:pt idx="27463">
                  <c:v>23.993913589999998</c:v>
                </c:pt>
                <c:pt idx="27464">
                  <c:v>23.995188580000001</c:v>
                </c:pt>
                <c:pt idx="27465">
                  <c:v>23.996463689999999</c:v>
                </c:pt>
                <c:pt idx="27466">
                  <c:v>23.99773892</c:v>
                </c:pt>
                <c:pt idx="27467">
                  <c:v>23.99901427</c:v>
                </c:pt>
                <c:pt idx="27468">
                  <c:v>24.000289729999999</c:v>
                </c:pt>
                <c:pt idx="27469">
                  <c:v>24.00156531</c:v>
                </c:pt>
                <c:pt idx="27470">
                  <c:v>24.002841010000001</c:v>
                </c:pt>
                <c:pt idx="27471">
                  <c:v>24.004116830000001</c:v>
                </c:pt>
                <c:pt idx="27472">
                  <c:v>24.00539277</c:v>
                </c:pt>
                <c:pt idx="27473">
                  <c:v>24.006668820000002</c:v>
                </c:pt>
                <c:pt idx="27474">
                  <c:v>24.007944989999999</c:v>
                </c:pt>
                <c:pt idx="27475">
                  <c:v>24.009221270000001</c:v>
                </c:pt>
                <c:pt idx="27476">
                  <c:v>24.01049768</c:v>
                </c:pt>
                <c:pt idx="27477">
                  <c:v>24.011774200000001</c:v>
                </c:pt>
                <c:pt idx="27478">
                  <c:v>24.013050839999998</c:v>
                </c:pt>
                <c:pt idx="27479">
                  <c:v>24.014327590000001</c:v>
                </c:pt>
                <c:pt idx="27480">
                  <c:v>24.01560448</c:v>
                </c:pt>
                <c:pt idx="27481">
                  <c:v>24.016881470000001</c:v>
                </c:pt>
                <c:pt idx="27482">
                  <c:v>24.018158580000001</c:v>
                </c:pt>
                <c:pt idx="27483">
                  <c:v>24.0194358</c:v>
                </c:pt>
                <c:pt idx="27484">
                  <c:v>24.020713140000002</c:v>
                </c:pt>
                <c:pt idx="27485">
                  <c:v>24.021990599999999</c:v>
                </c:pt>
                <c:pt idx="27486">
                  <c:v>24.023268179999999</c:v>
                </c:pt>
                <c:pt idx="27487">
                  <c:v>24.024545870000001</c:v>
                </c:pt>
                <c:pt idx="27488">
                  <c:v>24.025823679999998</c:v>
                </c:pt>
                <c:pt idx="27489">
                  <c:v>24.027101600000002</c:v>
                </c:pt>
                <c:pt idx="27490">
                  <c:v>24.028379640000001</c:v>
                </c:pt>
                <c:pt idx="27491">
                  <c:v>24.029657799999999</c:v>
                </c:pt>
                <c:pt idx="27492">
                  <c:v>24.03093608</c:v>
                </c:pt>
                <c:pt idx="27493">
                  <c:v>24.03221447</c:v>
                </c:pt>
                <c:pt idx="27494">
                  <c:v>24.033492979999998</c:v>
                </c:pt>
                <c:pt idx="27495">
                  <c:v>24.034771599999999</c:v>
                </c:pt>
                <c:pt idx="27496">
                  <c:v>24.036050339999999</c:v>
                </c:pt>
                <c:pt idx="27497">
                  <c:v>24.037329199999999</c:v>
                </c:pt>
                <c:pt idx="27498">
                  <c:v>24.038608180000001</c:v>
                </c:pt>
                <c:pt idx="27499">
                  <c:v>24.039887270000001</c:v>
                </c:pt>
                <c:pt idx="27500">
                  <c:v>24.04116647</c:v>
                </c:pt>
                <c:pt idx="27501">
                  <c:v>24.042445799999999</c:v>
                </c:pt>
                <c:pt idx="27502">
                  <c:v>24.043725240000001</c:v>
                </c:pt>
                <c:pt idx="27503">
                  <c:v>24.04500479</c:v>
                </c:pt>
                <c:pt idx="27504">
                  <c:v>24.046284480000001</c:v>
                </c:pt>
                <c:pt idx="27505">
                  <c:v>24.047564260000001</c:v>
                </c:pt>
                <c:pt idx="27506">
                  <c:v>24.048844169999999</c:v>
                </c:pt>
                <c:pt idx="27507">
                  <c:v>24.050124189999998</c:v>
                </c:pt>
                <c:pt idx="27508">
                  <c:v>24.05140432</c:v>
                </c:pt>
                <c:pt idx="27509">
                  <c:v>24.05268457</c:v>
                </c:pt>
                <c:pt idx="27510">
                  <c:v>24.05396494</c:v>
                </c:pt>
                <c:pt idx="27511">
                  <c:v>24.055245419999999</c:v>
                </c:pt>
                <c:pt idx="27512">
                  <c:v>24.05652602</c:v>
                </c:pt>
                <c:pt idx="27513">
                  <c:v>24.05780674</c:v>
                </c:pt>
                <c:pt idx="27514">
                  <c:v>24.059087569999999</c:v>
                </c:pt>
                <c:pt idx="27515">
                  <c:v>24.06036851</c:v>
                </c:pt>
                <c:pt idx="27516">
                  <c:v>24.06164957</c:v>
                </c:pt>
                <c:pt idx="27517">
                  <c:v>24.06293075</c:v>
                </c:pt>
                <c:pt idx="27518">
                  <c:v>24.064212040000001</c:v>
                </c:pt>
                <c:pt idx="27519">
                  <c:v>24.065493450000002</c:v>
                </c:pt>
                <c:pt idx="27520">
                  <c:v>24.066774970000001</c:v>
                </c:pt>
                <c:pt idx="27521">
                  <c:v>24.068056609999999</c:v>
                </c:pt>
                <c:pt idx="27522">
                  <c:v>24.069338370000001</c:v>
                </c:pt>
                <c:pt idx="27523">
                  <c:v>24.07062024</c:v>
                </c:pt>
                <c:pt idx="27524">
                  <c:v>24.071902219999998</c:v>
                </c:pt>
                <c:pt idx="27525">
                  <c:v>24.073184319999999</c:v>
                </c:pt>
                <c:pt idx="27526">
                  <c:v>24.074466529999999</c:v>
                </c:pt>
                <c:pt idx="27527">
                  <c:v>24.075748860000001</c:v>
                </c:pt>
                <c:pt idx="27528">
                  <c:v>24.07703132</c:v>
                </c:pt>
                <c:pt idx="27529">
                  <c:v>24.07831388</c:v>
                </c:pt>
                <c:pt idx="27530">
                  <c:v>24.079596559999999</c:v>
                </c:pt>
                <c:pt idx="27531">
                  <c:v>24.08087935</c:v>
                </c:pt>
                <c:pt idx="27532">
                  <c:v>24.08216225</c:v>
                </c:pt>
                <c:pt idx="27533">
                  <c:v>24.083445269999999</c:v>
                </c:pt>
                <c:pt idx="27534">
                  <c:v>24.08472841</c:v>
                </c:pt>
                <c:pt idx="27535">
                  <c:v>24.08601166</c:v>
                </c:pt>
                <c:pt idx="27536">
                  <c:v>24.087295019999999</c:v>
                </c:pt>
                <c:pt idx="27537">
                  <c:v>24.088578500000001</c:v>
                </c:pt>
                <c:pt idx="27538">
                  <c:v>24.08986209</c:v>
                </c:pt>
                <c:pt idx="27539">
                  <c:v>24.0911458</c:v>
                </c:pt>
                <c:pt idx="27540">
                  <c:v>24.092429620000001</c:v>
                </c:pt>
                <c:pt idx="27541">
                  <c:v>24.093713560000001</c:v>
                </c:pt>
                <c:pt idx="27542">
                  <c:v>24.09499761</c:v>
                </c:pt>
                <c:pt idx="27543">
                  <c:v>24.096281780000002</c:v>
                </c:pt>
                <c:pt idx="27544">
                  <c:v>24.097566059999998</c:v>
                </c:pt>
                <c:pt idx="27545">
                  <c:v>24.09885045</c:v>
                </c:pt>
                <c:pt idx="27546">
                  <c:v>24.100134959999998</c:v>
                </c:pt>
                <c:pt idx="27547">
                  <c:v>24.101419580000002</c:v>
                </c:pt>
                <c:pt idx="27548">
                  <c:v>24.102704320000001</c:v>
                </c:pt>
                <c:pt idx="27549">
                  <c:v>24.103989169999998</c:v>
                </c:pt>
                <c:pt idx="27550">
                  <c:v>24.105274139999999</c:v>
                </c:pt>
                <c:pt idx="27551">
                  <c:v>24.106559220000001</c:v>
                </c:pt>
                <c:pt idx="27552">
                  <c:v>24.107844419999999</c:v>
                </c:pt>
                <c:pt idx="27553">
                  <c:v>24.109129729999999</c:v>
                </c:pt>
                <c:pt idx="27554">
                  <c:v>24.110415150000001</c:v>
                </c:pt>
                <c:pt idx="27555">
                  <c:v>24.111700689999999</c:v>
                </c:pt>
                <c:pt idx="27556">
                  <c:v>24.112986339999999</c:v>
                </c:pt>
                <c:pt idx="27557">
                  <c:v>24.114272100000001</c:v>
                </c:pt>
                <c:pt idx="27558">
                  <c:v>24.115557979999998</c:v>
                </c:pt>
                <c:pt idx="27559">
                  <c:v>24.116843970000001</c:v>
                </c:pt>
                <c:pt idx="27560">
                  <c:v>24.118130069999999</c:v>
                </c:pt>
                <c:pt idx="27561">
                  <c:v>24.11941629</c:v>
                </c:pt>
                <c:pt idx="27562">
                  <c:v>24.120702619999999</c:v>
                </c:pt>
                <c:pt idx="27563">
                  <c:v>24.121989060000001</c:v>
                </c:pt>
                <c:pt idx="27564">
                  <c:v>24.123275620000001</c:v>
                </c:pt>
                <c:pt idx="27565">
                  <c:v>24.12456229</c:v>
                </c:pt>
                <c:pt idx="27566">
                  <c:v>24.125849079999998</c:v>
                </c:pt>
                <c:pt idx="27567">
                  <c:v>24.127135979999998</c:v>
                </c:pt>
                <c:pt idx="27568">
                  <c:v>24.128422990000001</c:v>
                </c:pt>
                <c:pt idx="27569">
                  <c:v>24.129710119999999</c:v>
                </c:pt>
                <c:pt idx="27570">
                  <c:v>24.130997350000001</c:v>
                </c:pt>
                <c:pt idx="27571">
                  <c:v>24.13228471</c:v>
                </c:pt>
                <c:pt idx="27572">
                  <c:v>24.133572170000001</c:v>
                </c:pt>
                <c:pt idx="27573">
                  <c:v>24.13485975</c:v>
                </c:pt>
                <c:pt idx="27574">
                  <c:v>24.136147439999998</c:v>
                </c:pt>
                <c:pt idx="27575">
                  <c:v>24.137435239999999</c:v>
                </c:pt>
                <c:pt idx="27576">
                  <c:v>24.138723169999999</c:v>
                </c:pt>
                <c:pt idx="27577">
                  <c:v>24.1400112</c:v>
                </c:pt>
                <c:pt idx="27578">
                  <c:v>24.141299350000001</c:v>
                </c:pt>
                <c:pt idx="27579">
                  <c:v>24.142587599999999</c:v>
                </c:pt>
                <c:pt idx="27580">
                  <c:v>24.14387597</c:v>
                </c:pt>
                <c:pt idx="27581">
                  <c:v>24.145164449999999</c:v>
                </c:pt>
                <c:pt idx="27582">
                  <c:v>24.146453040000001</c:v>
                </c:pt>
                <c:pt idx="27583">
                  <c:v>24.147741750000002</c:v>
                </c:pt>
                <c:pt idx="27584">
                  <c:v>24.149030570000001</c:v>
                </c:pt>
                <c:pt idx="27585">
                  <c:v>24.150319499999998</c:v>
                </c:pt>
                <c:pt idx="27586">
                  <c:v>24.151608549999999</c:v>
                </c:pt>
                <c:pt idx="27587">
                  <c:v>24.1528977</c:v>
                </c:pt>
                <c:pt idx="27588">
                  <c:v>24.154186970000001</c:v>
                </c:pt>
                <c:pt idx="27589">
                  <c:v>24.155476350000001</c:v>
                </c:pt>
                <c:pt idx="27590">
                  <c:v>24.156765849999999</c:v>
                </c:pt>
                <c:pt idx="27591">
                  <c:v>24.158055449999999</c:v>
                </c:pt>
                <c:pt idx="27592">
                  <c:v>24.159345170000002</c:v>
                </c:pt>
                <c:pt idx="27593">
                  <c:v>24.160634999999999</c:v>
                </c:pt>
                <c:pt idx="27594">
                  <c:v>24.16192495</c:v>
                </c:pt>
                <c:pt idx="27595">
                  <c:v>24.163215000000001</c:v>
                </c:pt>
                <c:pt idx="27596">
                  <c:v>24.164505170000002</c:v>
                </c:pt>
                <c:pt idx="27597">
                  <c:v>24.165795450000001</c:v>
                </c:pt>
                <c:pt idx="27598">
                  <c:v>24.167085839999999</c:v>
                </c:pt>
                <c:pt idx="27599">
                  <c:v>24.168376339999998</c:v>
                </c:pt>
                <c:pt idx="27600">
                  <c:v>24.169666970000002</c:v>
                </c:pt>
                <c:pt idx="27601">
                  <c:v>24.170957699999999</c:v>
                </c:pt>
                <c:pt idx="27602">
                  <c:v>24.172248539999998</c:v>
                </c:pt>
                <c:pt idx="27603">
                  <c:v>24.17353949</c:v>
                </c:pt>
                <c:pt idx="27604">
                  <c:v>24.174830549999999</c:v>
                </c:pt>
                <c:pt idx="27605">
                  <c:v>24.176121720000001</c:v>
                </c:pt>
                <c:pt idx="27606">
                  <c:v>24.177413009999999</c:v>
                </c:pt>
                <c:pt idx="27607">
                  <c:v>24.178704410000002</c:v>
                </c:pt>
                <c:pt idx="27608">
                  <c:v>24.17999592</c:v>
                </c:pt>
                <c:pt idx="27609">
                  <c:v>24.18128754</c:v>
                </c:pt>
                <c:pt idx="27610">
                  <c:v>24.182579270000002</c:v>
                </c:pt>
                <c:pt idx="27611">
                  <c:v>24.183871109999998</c:v>
                </c:pt>
                <c:pt idx="27612">
                  <c:v>24.185163070000002</c:v>
                </c:pt>
                <c:pt idx="27613">
                  <c:v>24.186455129999999</c:v>
                </c:pt>
                <c:pt idx="27614">
                  <c:v>24.187747309999999</c:v>
                </c:pt>
                <c:pt idx="27615">
                  <c:v>24.189039600000001</c:v>
                </c:pt>
                <c:pt idx="27616">
                  <c:v>24.190332000000001</c:v>
                </c:pt>
                <c:pt idx="27617">
                  <c:v>24.19162451</c:v>
                </c:pt>
                <c:pt idx="27618">
                  <c:v>24.192917130000001</c:v>
                </c:pt>
                <c:pt idx="27619">
                  <c:v>24.194209870000002</c:v>
                </c:pt>
                <c:pt idx="27620">
                  <c:v>24.19550271</c:v>
                </c:pt>
                <c:pt idx="27621">
                  <c:v>24.19679567</c:v>
                </c:pt>
                <c:pt idx="27622">
                  <c:v>24.198088729999998</c:v>
                </c:pt>
                <c:pt idx="27623">
                  <c:v>24.19938191</c:v>
                </c:pt>
                <c:pt idx="27624">
                  <c:v>24.20067521</c:v>
                </c:pt>
                <c:pt idx="27625">
                  <c:v>24.201968610000002</c:v>
                </c:pt>
                <c:pt idx="27626">
                  <c:v>24.203262120000002</c:v>
                </c:pt>
                <c:pt idx="27627">
                  <c:v>24.20455574</c:v>
                </c:pt>
                <c:pt idx="27628">
                  <c:v>24.20584947</c:v>
                </c:pt>
                <c:pt idx="27629">
                  <c:v>24.20714332</c:v>
                </c:pt>
                <c:pt idx="27630">
                  <c:v>24.208437270000001</c:v>
                </c:pt>
                <c:pt idx="27631">
                  <c:v>24.20973133</c:v>
                </c:pt>
                <c:pt idx="27632">
                  <c:v>24.211025500000002</c:v>
                </c:pt>
                <c:pt idx="27633">
                  <c:v>24.212319789999999</c:v>
                </c:pt>
                <c:pt idx="27634">
                  <c:v>24.21361418</c:v>
                </c:pt>
                <c:pt idx="27635">
                  <c:v>24.214908690000001</c:v>
                </c:pt>
                <c:pt idx="27636">
                  <c:v>24.2162033</c:v>
                </c:pt>
                <c:pt idx="27637">
                  <c:v>24.217498030000002</c:v>
                </c:pt>
                <c:pt idx="27638">
                  <c:v>24.218792870000001</c:v>
                </c:pt>
                <c:pt idx="27639">
                  <c:v>24.220087809999999</c:v>
                </c:pt>
                <c:pt idx="27640">
                  <c:v>24.221382869999999</c:v>
                </c:pt>
                <c:pt idx="27641">
                  <c:v>24.222678030000001</c:v>
                </c:pt>
                <c:pt idx="27642">
                  <c:v>24.223973310000002</c:v>
                </c:pt>
                <c:pt idx="27643">
                  <c:v>24.225268700000001</c:v>
                </c:pt>
                <c:pt idx="27644">
                  <c:v>24.226564190000001</c:v>
                </c:pt>
                <c:pt idx="27645">
                  <c:v>24.227859800000001</c:v>
                </c:pt>
                <c:pt idx="27646">
                  <c:v>24.229155519999999</c:v>
                </c:pt>
                <c:pt idx="27647">
                  <c:v>24.230451339999998</c:v>
                </c:pt>
                <c:pt idx="27648">
                  <c:v>24.231747290000001</c:v>
                </c:pt>
                <c:pt idx="27649">
                  <c:v>24.233043339999998</c:v>
                </c:pt>
                <c:pt idx="27650">
                  <c:v>24.23433949</c:v>
                </c:pt>
                <c:pt idx="27651">
                  <c:v>24.235635760000001</c:v>
                </c:pt>
                <c:pt idx="27652">
                  <c:v>24.23693213</c:v>
                </c:pt>
                <c:pt idx="27653">
                  <c:v>24.238228620000001</c:v>
                </c:pt>
                <c:pt idx="27654">
                  <c:v>24.23952521</c:v>
                </c:pt>
                <c:pt idx="27655">
                  <c:v>24.240821919999998</c:v>
                </c:pt>
                <c:pt idx="27656">
                  <c:v>24.242118730000001</c:v>
                </c:pt>
                <c:pt idx="27657">
                  <c:v>24.243415649999999</c:v>
                </c:pt>
                <c:pt idx="27658">
                  <c:v>24.244712679999999</c:v>
                </c:pt>
                <c:pt idx="27659">
                  <c:v>24.246009820000001</c:v>
                </c:pt>
                <c:pt idx="27660">
                  <c:v>24.247307070000002</c:v>
                </c:pt>
                <c:pt idx="27661">
                  <c:v>24.24860443</c:v>
                </c:pt>
                <c:pt idx="27662">
                  <c:v>24.249901900000001</c:v>
                </c:pt>
                <c:pt idx="27663">
                  <c:v>24.25119948</c:v>
                </c:pt>
                <c:pt idx="27664">
                  <c:v>24.252497170000002</c:v>
                </c:pt>
                <c:pt idx="27665">
                  <c:v>24.253794970000001</c:v>
                </c:pt>
                <c:pt idx="27666">
                  <c:v>24.255092869999999</c:v>
                </c:pt>
                <c:pt idx="27667">
                  <c:v>24.256390880000001</c:v>
                </c:pt>
                <c:pt idx="27668">
                  <c:v>24.25768901</c:v>
                </c:pt>
                <c:pt idx="27669">
                  <c:v>24.25898724</c:v>
                </c:pt>
                <c:pt idx="27670">
                  <c:v>24.260285580000001</c:v>
                </c:pt>
                <c:pt idx="27671">
                  <c:v>24.261584030000002</c:v>
                </c:pt>
                <c:pt idx="27672">
                  <c:v>24.262882600000001</c:v>
                </c:pt>
                <c:pt idx="27673">
                  <c:v>24.264181270000002</c:v>
                </c:pt>
                <c:pt idx="27674">
                  <c:v>24.265480050000001</c:v>
                </c:pt>
                <c:pt idx="27675">
                  <c:v>24.266778930000001</c:v>
                </c:pt>
                <c:pt idx="27676">
                  <c:v>24.26807792</c:v>
                </c:pt>
                <c:pt idx="27677">
                  <c:v>24.269377030000001</c:v>
                </c:pt>
                <c:pt idx="27678">
                  <c:v>24.27067624</c:v>
                </c:pt>
                <c:pt idx="27679">
                  <c:v>24.271975550000001</c:v>
                </c:pt>
                <c:pt idx="27680">
                  <c:v>24.27327498</c:v>
                </c:pt>
                <c:pt idx="27681">
                  <c:v>24.274574520000002</c:v>
                </c:pt>
                <c:pt idx="27682">
                  <c:v>24.275874160000001</c:v>
                </c:pt>
                <c:pt idx="27683">
                  <c:v>24.277173909999998</c:v>
                </c:pt>
                <c:pt idx="27684">
                  <c:v>24.278473770000002</c:v>
                </c:pt>
                <c:pt idx="27685">
                  <c:v>24.27977374</c:v>
                </c:pt>
                <c:pt idx="27686">
                  <c:v>24.28107382</c:v>
                </c:pt>
                <c:pt idx="27687">
                  <c:v>24.282374000000001</c:v>
                </c:pt>
                <c:pt idx="27688">
                  <c:v>24.283674300000001</c:v>
                </c:pt>
                <c:pt idx="27689">
                  <c:v>24.284974699999999</c:v>
                </c:pt>
                <c:pt idx="27690">
                  <c:v>24.286275209999999</c:v>
                </c:pt>
                <c:pt idx="27691">
                  <c:v>24.287575820000001</c:v>
                </c:pt>
                <c:pt idx="27692">
                  <c:v>24.288876550000001</c:v>
                </c:pt>
                <c:pt idx="27693">
                  <c:v>24.290177379999999</c:v>
                </c:pt>
                <c:pt idx="27694">
                  <c:v>24.29147832</c:v>
                </c:pt>
                <c:pt idx="27695">
                  <c:v>24.292779370000002</c:v>
                </c:pt>
                <c:pt idx="27696">
                  <c:v>24.29408054</c:v>
                </c:pt>
                <c:pt idx="27697">
                  <c:v>24.295381800000001</c:v>
                </c:pt>
                <c:pt idx="27698">
                  <c:v>24.296683170000001</c:v>
                </c:pt>
                <c:pt idx="27699">
                  <c:v>24.29798465</c:v>
                </c:pt>
                <c:pt idx="27700">
                  <c:v>24.299286240000001</c:v>
                </c:pt>
                <c:pt idx="27701">
                  <c:v>24.300587929999999</c:v>
                </c:pt>
                <c:pt idx="27702">
                  <c:v>24.301889729999999</c:v>
                </c:pt>
                <c:pt idx="27703">
                  <c:v>24.303191640000001</c:v>
                </c:pt>
                <c:pt idx="27704">
                  <c:v>24.304493650000001</c:v>
                </c:pt>
                <c:pt idx="27705">
                  <c:v>24.30579578</c:v>
                </c:pt>
                <c:pt idx="27706">
                  <c:v>24.307098010000001</c:v>
                </c:pt>
                <c:pt idx="27707">
                  <c:v>24.308400349999999</c:v>
                </c:pt>
                <c:pt idx="27708">
                  <c:v>24.309702789999999</c:v>
                </c:pt>
                <c:pt idx="27709">
                  <c:v>24.311005340000001</c:v>
                </c:pt>
                <c:pt idx="27710">
                  <c:v>24.312308000000002</c:v>
                </c:pt>
                <c:pt idx="27711">
                  <c:v>24.31361077</c:v>
                </c:pt>
                <c:pt idx="27712">
                  <c:v>24.31491364</c:v>
                </c:pt>
                <c:pt idx="27713">
                  <c:v>24.316216619999999</c:v>
                </c:pt>
                <c:pt idx="27714">
                  <c:v>24.317519709999999</c:v>
                </c:pt>
                <c:pt idx="27715">
                  <c:v>24.318822900000001</c:v>
                </c:pt>
                <c:pt idx="27716">
                  <c:v>24.320126200000001</c:v>
                </c:pt>
                <c:pt idx="27717">
                  <c:v>24.321429609999999</c:v>
                </c:pt>
                <c:pt idx="27718">
                  <c:v>24.322733119999999</c:v>
                </c:pt>
                <c:pt idx="27719">
                  <c:v>24.32403674</c:v>
                </c:pt>
                <c:pt idx="27720">
                  <c:v>24.325340480000001</c:v>
                </c:pt>
                <c:pt idx="27721">
                  <c:v>24.32664432</c:v>
                </c:pt>
                <c:pt idx="27722">
                  <c:v>24.327948259999999</c:v>
                </c:pt>
                <c:pt idx="27723">
                  <c:v>24.329252310000001</c:v>
                </c:pt>
                <c:pt idx="27724">
                  <c:v>24.33055646</c:v>
                </c:pt>
                <c:pt idx="27725">
                  <c:v>24.331860720000002</c:v>
                </c:pt>
                <c:pt idx="27726">
                  <c:v>24.333165090000001</c:v>
                </c:pt>
                <c:pt idx="27727">
                  <c:v>24.334469559999999</c:v>
                </c:pt>
                <c:pt idx="27728">
                  <c:v>24.335774140000002</c:v>
                </c:pt>
                <c:pt idx="27729">
                  <c:v>24.337078819999999</c:v>
                </c:pt>
                <c:pt idx="27730">
                  <c:v>24.338383619999998</c:v>
                </c:pt>
                <c:pt idx="27731">
                  <c:v>24.339688509999998</c:v>
                </c:pt>
                <c:pt idx="27732">
                  <c:v>24.340993520000001</c:v>
                </c:pt>
                <c:pt idx="27733">
                  <c:v>24.342298629999998</c:v>
                </c:pt>
                <c:pt idx="27734">
                  <c:v>24.34360384</c:v>
                </c:pt>
                <c:pt idx="27735">
                  <c:v>24.34490916</c:v>
                </c:pt>
                <c:pt idx="27736">
                  <c:v>24.346214589999999</c:v>
                </c:pt>
                <c:pt idx="27737">
                  <c:v>24.347520129999999</c:v>
                </c:pt>
                <c:pt idx="27738">
                  <c:v>24.348825770000001</c:v>
                </c:pt>
                <c:pt idx="27739">
                  <c:v>24.350131510000001</c:v>
                </c:pt>
                <c:pt idx="27740">
                  <c:v>24.351437359999998</c:v>
                </c:pt>
                <c:pt idx="27741">
                  <c:v>24.352743319999998</c:v>
                </c:pt>
                <c:pt idx="27742">
                  <c:v>24.354049379999999</c:v>
                </c:pt>
                <c:pt idx="27743">
                  <c:v>24.355355549999999</c:v>
                </c:pt>
                <c:pt idx="27744">
                  <c:v>24.356661840000001</c:v>
                </c:pt>
                <c:pt idx="27745">
                  <c:v>24.35796822</c:v>
                </c:pt>
                <c:pt idx="27746">
                  <c:v>24.3592747</c:v>
                </c:pt>
                <c:pt idx="27747">
                  <c:v>24.360581289999999</c:v>
                </c:pt>
                <c:pt idx="27748">
                  <c:v>24.36188799</c:v>
                </c:pt>
                <c:pt idx="27749">
                  <c:v>24.363194790000001</c:v>
                </c:pt>
                <c:pt idx="27750">
                  <c:v>24.364501690000001</c:v>
                </c:pt>
                <c:pt idx="27751">
                  <c:v>24.36580871</c:v>
                </c:pt>
                <c:pt idx="27752">
                  <c:v>24.367115819999999</c:v>
                </c:pt>
                <c:pt idx="27753">
                  <c:v>24.36842304</c:v>
                </c:pt>
                <c:pt idx="27754">
                  <c:v>24.369730369999999</c:v>
                </c:pt>
                <c:pt idx="27755">
                  <c:v>24.3710378</c:v>
                </c:pt>
                <c:pt idx="27756">
                  <c:v>24.372345339999999</c:v>
                </c:pt>
                <c:pt idx="27757">
                  <c:v>24.373652979999999</c:v>
                </c:pt>
                <c:pt idx="27758">
                  <c:v>24.374960730000002</c:v>
                </c:pt>
                <c:pt idx="27759">
                  <c:v>24.376268580000001</c:v>
                </c:pt>
                <c:pt idx="27760">
                  <c:v>24.37757654</c:v>
                </c:pt>
                <c:pt idx="27761">
                  <c:v>24.378884599999999</c:v>
                </c:pt>
                <c:pt idx="27762">
                  <c:v>24.380192770000001</c:v>
                </c:pt>
                <c:pt idx="27763">
                  <c:v>24.38150104</c:v>
                </c:pt>
                <c:pt idx="27764">
                  <c:v>24.382809420000001</c:v>
                </c:pt>
                <c:pt idx="27765">
                  <c:v>24.3841179</c:v>
                </c:pt>
                <c:pt idx="27766">
                  <c:v>24.38542648</c:v>
                </c:pt>
                <c:pt idx="27767">
                  <c:v>24.386735170000001</c:v>
                </c:pt>
                <c:pt idx="27768">
                  <c:v>24.388043979999999</c:v>
                </c:pt>
                <c:pt idx="27769">
                  <c:v>24.389352880000001</c:v>
                </c:pt>
                <c:pt idx="27770">
                  <c:v>24.39066188</c:v>
                </c:pt>
                <c:pt idx="27771">
                  <c:v>24.391970990000001</c:v>
                </c:pt>
                <c:pt idx="27772">
                  <c:v>24.3932802</c:v>
                </c:pt>
                <c:pt idx="27773">
                  <c:v>24.39458952</c:v>
                </c:pt>
                <c:pt idx="27774">
                  <c:v>24.395898939999999</c:v>
                </c:pt>
                <c:pt idx="27775">
                  <c:v>24.397208460000002</c:v>
                </c:pt>
                <c:pt idx="27776">
                  <c:v>24.39851809</c:v>
                </c:pt>
                <c:pt idx="27777">
                  <c:v>24.39982783</c:v>
                </c:pt>
                <c:pt idx="27778">
                  <c:v>24.40113766</c:v>
                </c:pt>
                <c:pt idx="27779">
                  <c:v>24.402447609999999</c:v>
                </c:pt>
                <c:pt idx="27780">
                  <c:v>24.403757649999999</c:v>
                </c:pt>
                <c:pt idx="27781">
                  <c:v>24.405067800000001</c:v>
                </c:pt>
                <c:pt idx="27782">
                  <c:v>24.406378050000001</c:v>
                </c:pt>
                <c:pt idx="27783">
                  <c:v>24.407688409999999</c:v>
                </c:pt>
                <c:pt idx="27784">
                  <c:v>24.408998870000001</c:v>
                </c:pt>
                <c:pt idx="27785">
                  <c:v>24.410309439999999</c:v>
                </c:pt>
                <c:pt idx="27786">
                  <c:v>24.4116201</c:v>
                </c:pt>
                <c:pt idx="27787">
                  <c:v>24.412930880000001</c:v>
                </c:pt>
                <c:pt idx="27788">
                  <c:v>24.414241749999999</c:v>
                </c:pt>
                <c:pt idx="27789">
                  <c:v>24.415552730000002</c:v>
                </c:pt>
                <c:pt idx="27790">
                  <c:v>24.416863809999999</c:v>
                </c:pt>
                <c:pt idx="27791">
                  <c:v>24.418175000000002</c:v>
                </c:pt>
                <c:pt idx="27792">
                  <c:v>24.419486299999999</c:v>
                </c:pt>
                <c:pt idx="27793">
                  <c:v>24.420797700000001</c:v>
                </c:pt>
                <c:pt idx="27794">
                  <c:v>24.42210919</c:v>
                </c:pt>
                <c:pt idx="27795">
                  <c:v>24.423420790000002</c:v>
                </c:pt>
                <c:pt idx="27796">
                  <c:v>24.42473249</c:v>
                </c:pt>
                <c:pt idx="27797">
                  <c:v>24.426044300000001</c:v>
                </c:pt>
                <c:pt idx="27798">
                  <c:v>24.427356209999999</c:v>
                </c:pt>
                <c:pt idx="27799">
                  <c:v>24.428668219999999</c:v>
                </c:pt>
                <c:pt idx="27800">
                  <c:v>24.42998034</c:v>
                </c:pt>
                <c:pt idx="27801">
                  <c:v>24.431292559999999</c:v>
                </c:pt>
                <c:pt idx="27802">
                  <c:v>24.43260488</c:v>
                </c:pt>
                <c:pt idx="27803">
                  <c:v>24.433917300000001</c:v>
                </c:pt>
                <c:pt idx="27804">
                  <c:v>24.435229830000001</c:v>
                </c:pt>
                <c:pt idx="27805">
                  <c:v>24.436542459999998</c:v>
                </c:pt>
                <c:pt idx="27806">
                  <c:v>24.437855200000001</c:v>
                </c:pt>
                <c:pt idx="27807">
                  <c:v>24.439168030000001</c:v>
                </c:pt>
                <c:pt idx="27808">
                  <c:v>24.440480969999999</c:v>
                </c:pt>
                <c:pt idx="27809">
                  <c:v>24.441794009999999</c:v>
                </c:pt>
                <c:pt idx="27810">
                  <c:v>24.44310716</c:v>
                </c:pt>
                <c:pt idx="27811">
                  <c:v>24.444420399999998</c:v>
                </c:pt>
                <c:pt idx="27812">
                  <c:v>24.445733749999999</c:v>
                </c:pt>
                <c:pt idx="27813">
                  <c:v>24.447047210000001</c:v>
                </c:pt>
                <c:pt idx="27814">
                  <c:v>24.44836076</c:v>
                </c:pt>
                <c:pt idx="27815">
                  <c:v>24.449674420000001</c:v>
                </c:pt>
                <c:pt idx="27816">
                  <c:v>24.45098819</c:v>
                </c:pt>
                <c:pt idx="27817">
                  <c:v>24.45230205</c:v>
                </c:pt>
                <c:pt idx="27818">
                  <c:v>24.453616010000001</c:v>
                </c:pt>
                <c:pt idx="27819">
                  <c:v>24.45493008</c:v>
                </c:pt>
                <c:pt idx="27820">
                  <c:v>24.456244250000001</c:v>
                </c:pt>
                <c:pt idx="27821">
                  <c:v>24.457558519999999</c:v>
                </c:pt>
                <c:pt idx="27822">
                  <c:v>24.458872889999999</c:v>
                </c:pt>
                <c:pt idx="27823">
                  <c:v>24.46018737</c:v>
                </c:pt>
                <c:pt idx="27824">
                  <c:v>24.461501940000002</c:v>
                </c:pt>
                <c:pt idx="27825">
                  <c:v>24.462816620000002</c:v>
                </c:pt>
                <c:pt idx="27826">
                  <c:v>24.464131399999999</c:v>
                </c:pt>
                <c:pt idx="27827">
                  <c:v>24.465446289999999</c:v>
                </c:pt>
                <c:pt idx="27828">
                  <c:v>24.466761269999999</c:v>
                </c:pt>
                <c:pt idx="27829">
                  <c:v>24.468076360000001</c:v>
                </c:pt>
                <c:pt idx="27830">
                  <c:v>24.469391550000001</c:v>
                </c:pt>
                <c:pt idx="27831">
                  <c:v>24.470706830000001</c:v>
                </c:pt>
                <c:pt idx="27832">
                  <c:v>24.47202223</c:v>
                </c:pt>
                <c:pt idx="27833">
                  <c:v>24.47333772</c:v>
                </c:pt>
                <c:pt idx="27834">
                  <c:v>24.474653310000001</c:v>
                </c:pt>
                <c:pt idx="27835">
                  <c:v>24.47596901</c:v>
                </c:pt>
                <c:pt idx="27836">
                  <c:v>24.47728481</c:v>
                </c:pt>
                <c:pt idx="27837">
                  <c:v>24.478600709999998</c:v>
                </c:pt>
                <c:pt idx="27838">
                  <c:v>24.479916710000001</c:v>
                </c:pt>
                <c:pt idx="27839">
                  <c:v>24.481232810000002</c:v>
                </c:pt>
                <c:pt idx="27840">
                  <c:v>24.482549030000001</c:v>
                </c:pt>
                <c:pt idx="27841">
                  <c:v>24.48386533</c:v>
                </c:pt>
                <c:pt idx="27842">
                  <c:v>24.485181740000002</c:v>
                </c:pt>
                <c:pt idx="27843">
                  <c:v>24.48649824</c:v>
                </c:pt>
                <c:pt idx="27844">
                  <c:v>24.487814849999999</c:v>
                </c:pt>
                <c:pt idx="27845">
                  <c:v>24.489131560000001</c:v>
                </c:pt>
                <c:pt idx="27846">
                  <c:v>24.490448369999999</c:v>
                </c:pt>
                <c:pt idx="27847">
                  <c:v>24.491765279999999</c:v>
                </c:pt>
                <c:pt idx="27848">
                  <c:v>24.49308229</c:v>
                </c:pt>
                <c:pt idx="27849">
                  <c:v>24.49439941</c:v>
                </c:pt>
                <c:pt idx="27850">
                  <c:v>24.49571662</c:v>
                </c:pt>
                <c:pt idx="27851">
                  <c:v>24.497033940000001</c:v>
                </c:pt>
                <c:pt idx="27852">
                  <c:v>24.49835135</c:v>
                </c:pt>
                <c:pt idx="27853">
                  <c:v>24.499668870000001</c:v>
                </c:pt>
                <c:pt idx="27854">
                  <c:v>24.500986480000002</c:v>
                </c:pt>
                <c:pt idx="27855">
                  <c:v>24.502304200000001</c:v>
                </c:pt>
                <c:pt idx="27856">
                  <c:v>24.503622020000002</c:v>
                </c:pt>
                <c:pt idx="27857">
                  <c:v>24.50493994</c:v>
                </c:pt>
                <c:pt idx="27858">
                  <c:v>24.506257959999999</c:v>
                </c:pt>
                <c:pt idx="27859">
                  <c:v>24.50757608</c:v>
                </c:pt>
                <c:pt idx="27860">
                  <c:v>24.508894300000001</c:v>
                </c:pt>
                <c:pt idx="27861">
                  <c:v>24.510212620000001</c:v>
                </c:pt>
                <c:pt idx="27862">
                  <c:v>24.511531040000001</c:v>
                </c:pt>
                <c:pt idx="27863">
                  <c:v>24.512849559999999</c:v>
                </c:pt>
                <c:pt idx="27864">
                  <c:v>24.514168189999999</c:v>
                </c:pt>
                <c:pt idx="27865">
                  <c:v>24.515486920000001</c:v>
                </c:pt>
                <c:pt idx="27866">
                  <c:v>24.516805739999999</c:v>
                </c:pt>
                <c:pt idx="27867">
                  <c:v>24.518124660000002</c:v>
                </c:pt>
                <c:pt idx="27868">
                  <c:v>24.519443679999998</c:v>
                </c:pt>
                <c:pt idx="27869">
                  <c:v>24.5207628</c:v>
                </c:pt>
                <c:pt idx="27870">
                  <c:v>24.52208203</c:v>
                </c:pt>
                <c:pt idx="27871">
                  <c:v>24.52340135</c:v>
                </c:pt>
                <c:pt idx="27872">
                  <c:v>24.524720769999998</c:v>
                </c:pt>
                <c:pt idx="27873">
                  <c:v>24.526040290000001</c:v>
                </c:pt>
                <c:pt idx="27874">
                  <c:v>24.527359910000001</c:v>
                </c:pt>
                <c:pt idx="27875">
                  <c:v>24.528679629999999</c:v>
                </c:pt>
                <c:pt idx="27876">
                  <c:v>24.529999449999998</c:v>
                </c:pt>
                <c:pt idx="27877">
                  <c:v>24.531319369999999</c:v>
                </c:pt>
                <c:pt idx="27878">
                  <c:v>24.532639400000001</c:v>
                </c:pt>
                <c:pt idx="27879">
                  <c:v>24.533959509999999</c:v>
                </c:pt>
                <c:pt idx="27880">
                  <c:v>24.535279729999999</c:v>
                </c:pt>
                <c:pt idx="27881">
                  <c:v>24.536600050000001</c:v>
                </c:pt>
                <c:pt idx="27882">
                  <c:v>24.53792047</c:v>
                </c:pt>
                <c:pt idx="27883">
                  <c:v>24.53924099</c:v>
                </c:pt>
                <c:pt idx="27884">
                  <c:v>24.540561610000001</c:v>
                </c:pt>
                <c:pt idx="27885">
                  <c:v>24.541882319999999</c:v>
                </c:pt>
                <c:pt idx="27886">
                  <c:v>24.543203139999999</c:v>
                </c:pt>
                <c:pt idx="27887">
                  <c:v>24.54452405</c:v>
                </c:pt>
                <c:pt idx="27888">
                  <c:v>24.545845079999999</c:v>
                </c:pt>
                <c:pt idx="27889">
                  <c:v>24.547166189999999</c:v>
                </c:pt>
                <c:pt idx="27890">
                  <c:v>24.548487399999999</c:v>
                </c:pt>
                <c:pt idx="27891">
                  <c:v>24.549808710000001</c:v>
                </c:pt>
                <c:pt idx="27892">
                  <c:v>24.55113012</c:v>
                </c:pt>
                <c:pt idx="27893">
                  <c:v>24.55245163</c:v>
                </c:pt>
                <c:pt idx="27894">
                  <c:v>24.553773240000002</c:v>
                </c:pt>
                <c:pt idx="27895">
                  <c:v>24.555094950000001</c:v>
                </c:pt>
                <c:pt idx="27896">
                  <c:v>24.55641675</c:v>
                </c:pt>
                <c:pt idx="27897">
                  <c:v>24.557738659999998</c:v>
                </c:pt>
                <c:pt idx="27898">
                  <c:v>24.55906066</c:v>
                </c:pt>
                <c:pt idx="27899">
                  <c:v>24.56038276</c:v>
                </c:pt>
                <c:pt idx="27900">
                  <c:v>24.56170496</c:v>
                </c:pt>
                <c:pt idx="27901">
                  <c:v>24.563027259999998</c:v>
                </c:pt>
                <c:pt idx="27902">
                  <c:v>24.564349660000001</c:v>
                </c:pt>
                <c:pt idx="27903">
                  <c:v>24.565672159999998</c:v>
                </c:pt>
                <c:pt idx="27904">
                  <c:v>24.566994749999999</c:v>
                </c:pt>
                <c:pt idx="27905">
                  <c:v>24.568317440000001</c:v>
                </c:pt>
                <c:pt idx="27906">
                  <c:v>24.569640239999998</c:v>
                </c:pt>
                <c:pt idx="27907">
                  <c:v>24.570963119999998</c:v>
                </c:pt>
                <c:pt idx="27908">
                  <c:v>24.57228611</c:v>
                </c:pt>
                <c:pt idx="27909">
                  <c:v>24.5736092</c:v>
                </c:pt>
                <c:pt idx="27910">
                  <c:v>24.57493238</c:v>
                </c:pt>
                <c:pt idx="27911">
                  <c:v>24.576255669999998</c:v>
                </c:pt>
                <c:pt idx="27912">
                  <c:v>24.577579060000001</c:v>
                </c:pt>
                <c:pt idx="27913">
                  <c:v>24.578902540000001</c:v>
                </c:pt>
                <c:pt idx="27914">
                  <c:v>24.580226110000002</c:v>
                </c:pt>
                <c:pt idx="27915">
                  <c:v>24.58154979</c:v>
                </c:pt>
                <c:pt idx="27916">
                  <c:v>24.582873559999999</c:v>
                </c:pt>
                <c:pt idx="27917">
                  <c:v>24.58419743</c:v>
                </c:pt>
                <c:pt idx="27918">
                  <c:v>24.585521400000001</c:v>
                </c:pt>
                <c:pt idx="27919">
                  <c:v>24.586845459999999</c:v>
                </c:pt>
                <c:pt idx="27920">
                  <c:v>24.588169629999999</c:v>
                </c:pt>
                <c:pt idx="27921">
                  <c:v>24.58949389</c:v>
                </c:pt>
                <c:pt idx="27922">
                  <c:v>24.590818250000002</c:v>
                </c:pt>
                <c:pt idx="27923">
                  <c:v>24.592142710000001</c:v>
                </c:pt>
                <c:pt idx="27924">
                  <c:v>24.593467260000001</c:v>
                </c:pt>
                <c:pt idx="27925">
                  <c:v>24.594791910000001</c:v>
                </c:pt>
                <c:pt idx="27926">
                  <c:v>24.59611666</c:v>
                </c:pt>
                <c:pt idx="27927">
                  <c:v>24.597441509999999</c:v>
                </c:pt>
                <c:pt idx="27928">
                  <c:v>24.598766449999999</c:v>
                </c:pt>
                <c:pt idx="27929">
                  <c:v>24.600091490000001</c:v>
                </c:pt>
                <c:pt idx="27930">
                  <c:v>24.601416629999999</c:v>
                </c:pt>
                <c:pt idx="27931">
                  <c:v>24.602741869999999</c:v>
                </c:pt>
                <c:pt idx="27932">
                  <c:v>24.604067199999999</c:v>
                </c:pt>
                <c:pt idx="27933">
                  <c:v>24.605392630000001</c:v>
                </c:pt>
                <c:pt idx="27934">
                  <c:v>24.60671816</c:v>
                </c:pt>
                <c:pt idx="27935">
                  <c:v>24.608043779999999</c:v>
                </c:pt>
                <c:pt idx="27936">
                  <c:v>24.609369510000001</c:v>
                </c:pt>
                <c:pt idx="27937">
                  <c:v>24.610695329999999</c:v>
                </c:pt>
                <c:pt idx="27938">
                  <c:v>24.612021250000002</c:v>
                </c:pt>
                <c:pt idx="27939">
                  <c:v>24.613347260000001</c:v>
                </c:pt>
                <c:pt idx="27940">
                  <c:v>24.614673369999998</c:v>
                </c:pt>
                <c:pt idx="27941">
                  <c:v>24.61599957</c:v>
                </c:pt>
                <c:pt idx="27942">
                  <c:v>24.617325879999999</c:v>
                </c:pt>
                <c:pt idx="27943">
                  <c:v>24.618652279999999</c:v>
                </c:pt>
                <c:pt idx="27944">
                  <c:v>24.619978769999999</c:v>
                </c:pt>
                <c:pt idx="27945">
                  <c:v>24.621305360000001</c:v>
                </c:pt>
                <c:pt idx="27946">
                  <c:v>24.62263205</c:v>
                </c:pt>
                <c:pt idx="27947">
                  <c:v>24.62395884</c:v>
                </c:pt>
                <c:pt idx="27948">
                  <c:v>24.625285720000001</c:v>
                </c:pt>
                <c:pt idx="27949">
                  <c:v>24.626612699999999</c:v>
                </c:pt>
                <c:pt idx="27950">
                  <c:v>24.627939770000001</c:v>
                </c:pt>
                <c:pt idx="27951">
                  <c:v>24.629266940000001</c:v>
                </c:pt>
                <c:pt idx="27952">
                  <c:v>24.630594210000002</c:v>
                </c:pt>
                <c:pt idx="27953">
                  <c:v>24.63192158</c:v>
                </c:pt>
                <c:pt idx="27954">
                  <c:v>24.633249039999999</c:v>
                </c:pt>
                <c:pt idx="27955">
                  <c:v>24.634576590000002</c:v>
                </c:pt>
                <c:pt idx="27956">
                  <c:v>24.635904239999999</c:v>
                </c:pt>
                <c:pt idx="27957">
                  <c:v>24.63723199</c:v>
                </c:pt>
                <c:pt idx="27958">
                  <c:v>24.638559839999999</c:v>
                </c:pt>
                <c:pt idx="27959">
                  <c:v>24.639887779999999</c:v>
                </c:pt>
                <c:pt idx="27960">
                  <c:v>24.64121583</c:v>
                </c:pt>
                <c:pt idx="27961">
                  <c:v>24.642543960000001</c:v>
                </c:pt>
                <c:pt idx="27962">
                  <c:v>24.64387219</c:v>
                </c:pt>
                <c:pt idx="27963">
                  <c:v>24.645200509999999</c:v>
                </c:pt>
                <c:pt idx="27964">
                  <c:v>24.646528929999999</c:v>
                </c:pt>
                <c:pt idx="27965">
                  <c:v>24.647857439999999</c:v>
                </c:pt>
                <c:pt idx="27966">
                  <c:v>24.649186050000001</c:v>
                </c:pt>
                <c:pt idx="27967">
                  <c:v>24.65051476</c:v>
                </c:pt>
                <c:pt idx="27968">
                  <c:v>24.65184356</c:v>
                </c:pt>
                <c:pt idx="27969">
                  <c:v>24.65317246</c:v>
                </c:pt>
                <c:pt idx="27970">
                  <c:v>24.654501450000001</c:v>
                </c:pt>
                <c:pt idx="27971">
                  <c:v>24.65583054</c:v>
                </c:pt>
                <c:pt idx="27972">
                  <c:v>24.65715973</c:v>
                </c:pt>
                <c:pt idx="27973">
                  <c:v>24.658488999999999</c:v>
                </c:pt>
                <c:pt idx="27974">
                  <c:v>24.659818380000001</c:v>
                </c:pt>
                <c:pt idx="27975">
                  <c:v>24.661147849999999</c:v>
                </c:pt>
                <c:pt idx="27976">
                  <c:v>24.662477410000001</c:v>
                </c:pt>
                <c:pt idx="27977">
                  <c:v>24.663807070000001</c:v>
                </c:pt>
                <c:pt idx="27978">
                  <c:v>24.665136830000002</c:v>
                </c:pt>
                <c:pt idx="27979">
                  <c:v>24.666466679999999</c:v>
                </c:pt>
                <c:pt idx="27980">
                  <c:v>24.667796630000002</c:v>
                </c:pt>
                <c:pt idx="27981">
                  <c:v>24.669126670000001</c:v>
                </c:pt>
                <c:pt idx="27982">
                  <c:v>24.6704568</c:v>
                </c:pt>
                <c:pt idx="27983">
                  <c:v>24.671787030000001</c:v>
                </c:pt>
                <c:pt idx="27984">
                  <c:v>24.67311737</c:v>
                </c:pt>
                <c:pt idx="27985">
                  <c:v>24.674447789999999</c:v>
                </c:pt>
                <c:pt idx="27986">
                  <c:v>24.675778300000001</c:v>
                </c:pt>
                <c:pt idx="27987">
                  <c:v>24.677108910000001</c:v>
                </c:pt>
                <c:pt idx="27988">
                  <c:v>24.678439619999999</c:v>
                </c:pt>
                <c:pt idx="27989">
                  <c:v>24.679770420000001</c:v>
                </c:pt>
                <c:pt idx="27990">
                  <c:v>24.681101309999999</c:v>
                </c:pt>
                <c:pt idx="27991">
                  <c:v>24.682432299999999</c:v>
                </c:pt>
                <c:pt idx="27992">
                  <c:v>24.683763379999998</c:v>
                </c:pt>
                <c:pt idx="27993">
                  <c:v>24.68509456</c:v>
                </c:pt>
                <c:pt idx="27994">
                  <c:v>24.686425830000001</c:v>
                </c:pt>
                <c:pt idx="27995">
                  <c:v>24.687757189999999</c:v>
                </c:pt>
                <c:pt idx="27996">
                  <c:v>24.689088649999999</c:v>
                </c:pt>
                <c:pt idx="27997">
                  <c:v>24.690420209999999</c:v>
                </c:pt>
                <c:pt idx="27998">
                  <c:v>24.691751849999999</c:v>
                </c:pt>
                <c:pt idx="27999">
                  <c:v>24.693083600000001</c:v>
                </c:pt>
                <c:pt idx="28000">
                  <c:v>24.694415429999999</c:v>
                </c:pt>
                <c:pt idx="28001">
                  <c:v>24.695747359999999</c:v>
                </c:pt>
                <c:pt idx="28002">
                  <c:v>24.697079389999999</c:v>
                </c:pt>
                <c:pt idx="28003">
                  <c:v>24.69841151</c:v>
                </c:pt>
                <c:pt idx="28004">
                  <c:v>24.699743720000001</c:v>
                </c:pt>
                <c:pt idx="28005">
                  <c:v>24.701076029999999</c:v>
                </c:pt>
                <c:pt idx="28006">
                  <c:v>24.702408429999998</c:v>
                </c:pt>
                <c:pt idx="28007">
                  <c:v>24.703740920000001</c:v>
                </c:pt>
                <c:pt idx="28008">
                  <c:v>24.705073519999999</c:v>
                </c:pt>
                <c:pt idx="28009">
                  <c:v>24.7064062</c:v>
                </c:pt>
                <c:pt idx="28010">
                  <c:v>24.707738979999998</c:v>
                </c:pt>
                <c:pt idx="28011">
                  <c:v>24.709071850000001</c:v>
                </c:pt>
                <c:pt idx="28012">
                  <c:v>24.71040481</c:v>
                </c:pt>
                <c:pt idx="28013">
                  <c:v>24.71173787</c:v>
                </c:pt>
                <c:pt idx="28014">
                  <c:v>24.713071020000001</c:v>
                </c:pt>
                <c:pt idx="28015">
                  <c:v>24.714404259999998</c:v>
                </c:pt>
                <c:pt idx="28016">
                  <c:v>24.715737600000001</c:v>
                </c:pt>
                <c:pt idx="28017">
                  <c:v>24.71707103</c:v>
                </c:pt>
                <c:pt idx="28018">
                  <c:v>24.718404549999999</c:v>
                </c:pt>
                <c:pt idx="28019">
                  <c:v>24.719738159999999</c:v>
                </c:pt>
                <c:pt idx="28020">
                  <c:v>24.721071869999999</c:v>
                </c:pt>
                <c:pt idx="28021">
                  <c:v>24.722405680000001</c:v>
                </c:pt>
                <c:pt idx="28022">
                  <c:v>24.723739569999999</c:v>
                </c:pt>
                <c:pt idx="28023">
                  <c:v>24.725073559999998</c:v>
                </c:pt>
                <c:pt idx="28024">
                  <c:v>24.726407640000001</c:v>
                </c:pt>
                <c:pt idx="28025">
                  <c:v>24.727741819999999</c:v>
                </c:pt>
                <c:pt idx="28026">
                  <c:v>24.72907609</c:v>
                </c:pt>
                <c:pt idx="28027">
                  <c:v>24.730410450000001</c:v>
                </c:pt>
                <c:pt idx="28028">
                  <c:v>24.731744899999999</c:v>
                </c:pt>
                <c:pt idx="28029">
                  <c:v>24.733079450000002</c:v>
                </c:pt>
                <c:pt idx="28030">
                  <c:v>24.734414090000001</c:v>
                </c:pt>
                <c:pt idx="28031">
                  <c:v>24.735748820000001</c:v>
                </c:pt>
                <c:pt idx="28032">
                  <c:v>24.73708366</c:v>
                </c:pt>
                <c:pt idx="28033">
                  <c:v>24.738418580000001</c:v>
                </c:pt>
                <c:pt idx="28034">
                  <c:v>24.739753589999999</c:v>
                </c:pt>
                <c:pt idx="28035">
                  <c:v>24.741088690000002</c:v>
                </c:pt>
                <c:pt idx="28036">
                  <c:v>24.74242388</c:v>
                </c:pt>
                <c:pt idx="28037">
                  <c:v>24.743759170000001</c:v>
                </c:pt>
                <c:pt idx="28038">
                  <c:v>24.745094550000001</c:v>
                </c:pt>
                <c:pt idx="28039">
                  <c:v>24.746430019999998</c:v>
                </c:pt>
                <c:pt idx="28040">
                  <c:v>24.74776559</c:v>
                </c:pt>
                <c:pt idx="28041">
                  <c:v>24.749101249999999</c:v>
                </c:pt>
                <c:pt idx="28042">
                  <c:v>24.750436990000001</c:v>
                </c:pt>
                <c:pt idx="28043">
                  <c:v>24.751772840000001</c:v>
                </c:pt>
                <c:pt idx="28044">
                  <c:v>24.753108770000001</c:v>
                </c:pt>
                <c:pt idx="28045">
                  <c:v>24.754444790000001</c:v>
                </c:pt>
                <c:pt idx="28046">
                  <c:v>24.755780909999999</c:v>
                </c:pt>
                <c:pt idx="28047">
                  <c:v>24.75711712</c:v>
                </c:pt>
                <c:pt idx="28048">
                  <c:v>24.758453419999999</c:v>
                </c:pt>
                <c:pt idx="28049">
                  <c:v>24.759789820000002</c:v>
                </c:pt>
                <c:pt idx="28050">
                  <c:v>24.761126300000001</c:v>
                </c:pt>
                <c:pt idx="28051">
                  <c:v>24.762462880000001</c:v>
                </c:pt>
                <c:pt idx="28052">
                  <c:v>24.763799550000002</c:v>
                </c:pt>
                <c:pt idx="28053">
                  <c:v>24.765136309999999</c:v>
                </c:pt>
                <c:pt idx="28054">
                  <c:v>24.76647316</c:v>
                </c:pt>
                <c:pt idx="28055">
                  <c:v>24.767810109999999</c:v>
                </c:pt>
                <c:pt idx="28056">
                  <c:v>24.769147149999998</c:v>
                </c:pt>
                <c:pt idx="28057">
                  <c:v>24.770484280000002</c:v>
                </c:pt>
                <c:pt idx="28058">
                  <c:v>24.771821500000001</c:v>
                </c:pt>
                <c:pt idx="28059">
                  <c:v>24.773158810000002</c:v>
                </c:pt>
                <c:pt idx="28060">
                  <c:v>24.774496209999999</c:v>
                </c:pt>
                <c:pt idx="28061">
                  <c:v>24.7758337</c:v>
                </c:pt>
                <c:pt idx="28062">
                  <c:v>24.777171289999998</c:v>
                </c:pt>
                <c:pt idx="28063">
                  <c:v>24.77850896</c:v>
                </c:pt>
                <c:pt idx="28064">
                  <c:v>24.779846729999999</c:v>
                </c:pt>
                <c:pt idx="28065">
                  <c:v>24.781184589999999</c:v>
                </c:pt>
                <c:pt idx="28066">
                  <c:v>24.782522539999999</c:v>
                </c:pt>
                <c:pt idx="28067">
                  <c:v>24.783860579999999</c:v>
                </c:pt>
                <c:pt idx="28068">
                  <c:v>24.78519871</c:v>
                </c:pt>
                <c:pt idx="28069">
                  <c:v>24.78653693</c:v>
                </c:pt>
                <c:pt idx="28070">
                  <c:v>24.787875240000002</c:v>
                </c:pt>
                <c:pt idx="28071">
                  <c:v>24.789213650000001</c:v>
                </c:pt>
                <c:pt idx="28072">
                  <c:v>24.790552139999999</c:v>
                </c:pt>
                <c:pt idx="28073">
                  <c:v>24.791890729999999</c:v>
                </c:pt>
                <c:pt idx="28074">
                  <c:v>24.793229409999999</c:v>
                </c:pt>
                <c:pt idx="28075">
                  <c:v>24.794568170000002</c:v>
                </c:pt>
                <c:pt idx="28076">
                  <c:v>24.795907029999999</c:v>
                </c:pt>
                <c:pt idx="28077">
                  <c:v>24.79724598</c:v>
                </c:pt>
                <c:pt idx="28078">
                  <c:v>24.798585020000001</c:v>
                </c:pt>
                <c:pt idx="28079">
                  <c:v>24.799924149999999</c:v>
                </c:pt>
                <c:pt idx="28080">
                  <c:v>24.801263380000002</c:v>
                </c:pt>
                <c:pt idx="28081">
                  <c:v>24.802602690000001</c:v>
                </c:pt>
                <c:pt idx="28082">
                  <c:v>24.80394209</c:v>
                </c:pt>
                <c:pt idx="28083">
                  <c:v>24.80528159</c:v>
                </c:pt>
                <c:pt idx="28084">
                  <c:v>24.80662117</c:v>
                </c:pt>
                <c:pt idx="28085">
                  <c:v>24.80796084</c:v>
                </c:pt>
                <c:pt idx="28086">
                  <c:v>24.8093006</c:v>
                </c:pt>
                <c:pt idx="28087">
                  <c:v>24.810640450000001</c:v>
                </c:pt>
                <c:pt idx="28088">
                  <c:v>24.811980399999999</c:v>
                </c:pt>
                <c:pt idx="28089">
                  <c:v>24.813320430000001</c:v>
                </c:pt>
                <c:pt idx="28090">
                  <c:v>24.814660549999999</c:v>
                </c:pt>
                <c:pt idx="28091">
                  <c:v>24.816000760000001</c:v>
                </c:pt>
                <c:pt idx="28092">
                  <c:v>24.817341070000001</c:v>
                </c:pt>
                <c:pt idx="28093">
                  <c:v>24.818681460000001</c:v>
                </c:pt>
                <c:pt idx="28094">
                  <c:v>24.82002194</c:v>
                </c:pt>
                <c:pt idx="28095">
                  <c:v>24.821362520000001</c:v>
                </c:pt>
                <c:pt idx="28096">
                  <c:v>24.822703180000001</c:v>
                </c:pt>
                <c:pt idx="28097">
                  <c:v>24.824043929999998</c:v>
                </c:pt>
                <c:pt idx="28098">
                  <c:v>24.825384769999999</c:v>
                </c:pt>
                <c:pt idx="28099">
                  <c:v>24.826725700000001</c:v>
                </c:pt>
                <c:pt idx="28100">
                  <c:v>24.828066719999999</c:v>
                </c:pt>
                <c:pt idx="28101">
                  <c:v>24.829407830000001</c:v>
                </c:pt>
                <c:pt idx="28102">
                  <c:v>24.83074903</c:v>
                </c:pt>
                <c:pt idx="28103">
                  <c:v>24.832090319999999</c:v>
                </c:pt>
                <c:pt idx="28104">
                  <c:v>24.833431709999999</c:v>
                </c:pt>
                <c:pt idx="28105">
                  <c:v>24.834773179999999</c:v>
                </c:pt>
                <c:pt idx="28106">
                  <c:v>24.836114739999999</c:v>
                </c:pt>
                <c:pt idx="28107">
                  <c:v>24.83745639</c:v>
                </c:pt>
                <c:pt idx="28108">
                  <c:v>24.83879812</c:v>
                </c:pt>
                <c:pt idx="28109">
                  <c:v>24.840139950000001</c:v>
                </c:pt>
                <c:pt idx="28110">
                  <c:v>24.841481859999998</c:v>
                </c:pt>
                <c:pt idx="28111">
                  <c:v>24.842823859999999</c:v>
                </c:pt>
                <c:pt idx="28112">
                  <c:v>24.844165960000002</c:v>
                </c:pt>
                <c:pt idx="28113">
                  <c:v>24.84550814</c:v>
                </c:pt>
                <c:pt idx="28114">
                  <c:v>24.846850409999998</c:v>
                </c:pt>
                <c:pt idx="28115">
                  <c:v>24.848192770000001</c:v>
                </c:pt>
                <c:pt idx="28116">
                  <c:v>24.84953522</c:v>
                </c:pt>
                <c:pt idx="28117">
                  <c:v>24.850877749999999</c:v>
                </c:pt>
                <c:pt idx="28118">
                  <c:v>24.852220379999999</c:v>
                </c:pt>
                <c:pt idx="28119">
                  <c:v>24.853563090000002</c:v>
                </c:pt>
                <c:pt idx="28120">
                  <c:v>24.854905899999999</c:v>
                </c:pt>
                <c:pt idx="28121">
                  <c:v>24.856248789999999</c:v>
                </c:pt>
                <c:pt idx="28122">
                  <c:v>24.857591769999999</c:v>
                </c:pt>
                <c:pt idx="28123">
                  <c:v>24.85893484</c:v>
                </c:pt>
                <c:pt idx="28124">
                  <c:v>24.86027799</c:v>
                </c:pt>
                <c:pt idx="28125">
                  <c:v>24.861621240000002</c:v>
                </c:pt>
                <c:pt idx="28126">
                  <c:v>24.86296458</c:v>
                </c:pt>
                <c:pt idx="28127">
                  <c:v>24.864308000000001</c:v>
                </c:pt>
                <c:pt idx="28128">
                  <c:v>24.86565152</c:v>
                </c:pt>
                <c:pt idx="28129">
                  <c:v>24.866995119999999</c:v>
                </c:pt>
                <c:pt idx="28130">
                  <c:v>24.868338810000001</c:v>
                </c:pt>
                <c:pt idx="28131">
                  <c:v>24.869682579999999</c:v>
                </c:pt>
                <c:pt idx="28132">
                  <c:v>24.871026449999999</c:v>
                </c:pt>
                <c:pt idx="28133">
                  <c:v>24.872370400000001</c:v>
                </c:pt>
                <c:pt idx="28134">
                  <c:v>24.873714440000001</c:v>
                </c:pt>
                <c:pt idx="28135">
                  <c:v>24.87505857</c:v>
                </c:pt>
                <c:pt idx="28136">
                  <c:v>24.876402779999999</c:v>
                </c:pt>
                <c:pt idx="28137">
                  <c:v>24.87774709</c:v>
                </c:pt>
                <c:pt idx="28138">
                  <c:v>24.87909148</c:v>
                </c:pt>
                <c:pt idx="28139">
                  <c:v>24.88043596</c:v>
                </c:pt>
                <c:pt idx="28140">
                  <c:v>24.88178052</c:v>
                </c:pt>
                <c:pt idx="28141">
                  <c:v>24.88312518</c:v>
                </c:pt>
                <c:pt idx="28142">
                  <c:v>24.884469920000001</c:v>
                </c:pt>
                <c:pt idx="28143">
                  <c:v>24.885814750000002</c:v>
                </c:pt>
                <c:pt idx="28144">
                  <c:v>24.887159669999999</c:v>
                </c:pt>
                <c:pt idx="28145">
                  <c:v>24.88850468</c:v>
                </c:pt>
                <c:pt idx="28146">
                  <c:v>24.889849770000001</c:v>
                </c:pt>
                <c:pt idx="28147">
                  <c:v>24.891194949999999</c:v>
                </c:pt>
                <c:pt idx="28148">
                  <c:v>24.892540220000001</c:v>
                </c:pt>
                <c:pt idx="28149">
                  <c:v>24.893885569999998</c:v>
                </c:pt>
                <c:pt idx="28150">
                  <c:v>24.89523101</c:v>
                </c:pt>
                <c:pt idx="28151">
                  <c:v>24.896576540000002</c:v>
                </c:pt>
                <c:pt idx="28152">
                  <c:v>24.897922170000001</c:v>
                </c:pt>
                <c:pt idx="28153">
                  <c:v>24.89926788</c:v>
                </c:pt>
                <c:pt idx="28154">
                  <c:v>24.900613669999998</c:v>
                </c:pt>
                <c:pt idx="28155">
                  <c:v>24.901959550000001</c:v>
                </c:pt>
                <c:pt idx="28156">
                  <c:v>24.903305509999999</c:v>
                </c:pt>
                <c:pt idx="28157">
                  <c:v>24.904651569999999</c:v>
                </c:pt>
                <c:pt idx="28158">
                  <c:v>24.9059977</c:v>
                </c:pt>
                <c:pt idx="28159">
                  <c:v>24.90734393</c:v>
                </c:pt>
                <c:pt idx="28160">
                  <c:v>24.908690239999999</c:v>
                </c:pt>
                <c:pt idx="28161">
                  <c:v>24.910036640000001</c:v>
                </c:pt>
                <c:pt idx="28162">
                  <c:v>24.911383130000001</c:v>
                </c:pt>
                <c:pt idx="28163">
                  <c:v>24.9127297</c:v>
                </c:pt>
                <c:pt idx="28164">
                  <c:v>24.914076359999999</c:v>
                </c:pt>
                <c:pt idx="28165">
                  <c:v>24.915423109999999</c:v>
                </c:pt>
                <c:pt idx="28166">
                  <c:v>24.916769939999998</c:v>
                </c:pt>
                <c:pt idx="28167">
                  <c:v>24.918116860000001</c:v>
                </c:pt>
                <c:pt idx="28168">
                  <c:v>24.919463870000001</c:v>
                </c:pt>
                <c:pt idx="28169">
                  <c:v>24.920810960000001</c:v>
                </c:pt>
                <c:pt idx="28170">
                  <c:v>24.922158140000001</c:v>
                </c:pt>
                <c:pt idx="28171">
                  <c:v>24.923505410000001</c:v>
                </c:pt>
                <c:pt idx="28172">
                  <c:v>24.92485276</c:v>
                </c:pt>
                <c:pt idx="28173">
                  <c:v>24.9262002</c:v>
                </c:pt>
                <c:pt idx="28174">
                  <c:v>24.92754772</c:v>
                </c:pt>
                <c:pt idx="28175">
                  <c:v>24.92889533</c:v>
                </c:pt>
                <c:pt idx="28176">
                  <c:v>24.930243040000001</c:v>
                </c:pt>
                <c:pt idx="28177">
                  <c:v>24.93159082</c:v>
                </c:pt>
                <c:pt idx="28178">
                  <c:v>24.93293869</c:v>
                </c:pt>
                <c:pt idx="28179">
                  <c:v>24.934286650000001</c:v>
                </c:pt>
                <c:pt idx="28180">
                  <c:v>24.935634690000001</c:v>
                </c:pt>
                <c:pt idx="28181">
                  <c:v>24.93698281</c:v>
                </c:pt>
                <c:pt idx="28182">
                  <c:v>24.938331030000001</c:v>
                </c:pt>
                <c:pt idx="28183">
                  <c:v>24.93967932</c:v>
                </c:pt>
                <c:pt idx="28184">
                  <c:v>24.94102771</c:v>
                </c:pt>
                <c:pt idx="28185">
                  <c:v>24.94237618</c:v>
                </c:pt>
                <c:pt idx="28186">
                  <c:v>24.94372473</c:v>
                </c:pt>
                <c:pt idx="28187">
                  <c:v>24.945073369999999</c:v>
                </c:pt>
                <c:pt idx="28188">
                  <c:v>24.946422099999999</c:v>
                </c:pt>
                <c:pt idx="28189">
                  <c:v>24.947770909999999</c:v>
                </c:pt>
                <c:pt idx="28190">
                  <c:v>24.949119809999999</c:v>
                </c:pt>
                <c:pt idx="28191">
                  <c:v>24.950468789999999</c:v>
                </c:pt>
                <c:pt idx="28192">
                  <c:v>24.951817859999998</c:v>
                </c:pt>
                <c:pt idx="28193">
                  <c:v>24.953167019999999</c:v>
                </c:pt>
                <c:pt idx="28194">
                  <c:v>24.954516250000001</c:v>
                </c:pt>
                <c:pt idx="28195">
                  <c:v>24.955865580000001</c:v>
                </c:pt>
                <c:pt idx="28196">
                  <c:v>24.957214990000001</c:v>
                </c:pt>
                <c:pt idx="28197">
                  <c:v>24.95856448</c:v>
                </c:pt>
                <c:pt idx="28198">
                  <c:v>24.959914059999999</c:v>
                </c:pt>
                <c:pt idx="28199">
                  <c:v>24.961263729999999</c:v>
                </c:pt>
                <c:pt idx="28200">
                  <c:v>24.962613489999999</c:v>
                </c:pt>
                <c:pt idx="28201">
                  <c:v>24.963963320000001</c:v>
                </c:pt>
                <c:pt idx="28202">
                  <c:v>24.96531324</c:v>
                </c:pt>
                <c:pt idx="28203">
                  <c:v>24.96666325</c:v>
                </c:pt>
                <c:pt idx="28204">
                  <c:v>24.968013339999999</c:v>
                </c:pt>
                <c:pt idx="28205">
                  <c:v>24.969363510000001</c:v>
                </c:pt>
                <c:pt idx="28206">
                  <c:v>24.97071377</c:v>
                </c:pt>
                <c:pt idx="28207">
                  <c:v>24.972064119999999</c:v>
                </c:pt>
                <c:pt idx="28208">
                  <c:v>24.97341454</c:v>
                </c:pt>
                <c:pt idx="28209">
                  <c:v>24.974765059999999</c:v>
                </c:pt>
                <c:pt idx="28210">
                  <c:v>24.976115660000001</c:v>
                </c:pt>
                <c:pt idx="28211">
                  <c:v>24.977466339999999</c:v>
                </c:pt>
                <c:pt idx="28212">
                  <c:v>24.978817100000001</c:v>
                </c:pt>
                <c:pt idx="28213">
                  <c:v>24.980167949999998</c:v>
                </c:pt>
                <c:pt idx="28214">
                  <c:v>24.98151889</c:v>
                </c:pt>
                <c:pt idx="28215">
                  <c:v>24.982869910000002</c:v>
                </c:pt>
                <c:pt idx="28216">
                  <c:v>24.984221009999999</c:v>
                </c:pt>
                <c:pt idx="28217">
                  <c:v>24.9855722</c:v>
                </c:pt>
                <c:pt idx="28218">
                  <c:v>24.986923480000002</c:v>
                </c:pt>
                <c:pt idx="28219">
                  <c:v>24.988274830000002</c:v>
                </c:pt>
                <c:pt idx="28220">
                  <c:v>24.989626269999999</c:v>
                </c:pt>
                <c:pt idx="28221">
                  <c:v>24.9909778</c:v>
                </c:pt>
                <c:pt idx="28222">
                  <c:v>24.99232941</c:v>
                </c:pt>
                <c:pt idx="28223">
                  <c:v>24.9936811</c:v>
                </c:pt>
                <c:pt idx="28224">
                  <c:v>24.995032890000001</c:v>
                </c:pt>
                <c:pt idx="28225">
                  <c:v>24.996384750000001</c:v>
                </c:pt>
                <c:pt idx="28226">
                  <c:v>24.99773669</c:v>
                </c:pt>
                <c:pt idx="28227">
                  <c:v>24.99908872</c:v>
                </c:pt>
                <c:pt idx="28228">
                  <c:v>25.000440829999999</c:v>
                </c:pt>
                <c:pt idx="28229">
                  <c:v>25.001793030000002</c:v>
                </c:pt>
                <c:pt idx="28230">
                  <c:v>25.003145310000001</c:v>
                </c:pt>
                <c:pt idx="28231">
                  <c:v>25.004497669999999</c:v>
                </c:pt>
                <c:pt idx="28232">
                  <c:v>25.005850120000002</c:v>
                </c:pt>
                <c:pt idx="28233">
                  <c:v>25.00720265</c:v>
                </c:pt>
                <c:pt idx="28234">
                  <c:v>25.008555260000001</c:v>
                </c:pt>
                <c:pt idx="28235">
                  <c:v>25.00990796</c:v>
                </c:pt>
                <c:pt idx="28236">
                  <c:v>25.011260740000001</c:v>
                </c:pt>
                <c:pt idx="28237">
                  <c:v>25.012613600000002</c:v>
                </c:pt>
                <c:pt idx="28238">
                  <c:v>25.013966549999999</c:v>
                </c:pt>
                <c:pt idx="28239">
                  <c:v>25.01531958</c:v>
                </c:pt>
                <c:pt idx="28240">
                  <c:v>25.01667269</c:v>
                </c:pt>
                <c:pt idx="28241">
                  <c:v>25.018025890000001</c:v>
                </c:pt>
                <c:pt idx="28242">
                  <c:v>25.019379170000001</c:v>
                </c:pt>
                <c:pt idx="28243">
                  <c:v>25.02073253</c:v>
                </c:pt>
                <c:pt idx="28244">
                  <c:v>25.02208598</c:v>
                </c:pt>
                <c:pt idx="28245">
                  <c:v>25.023439509999999</c:v>
                </c:pt>
                <c:pt idx="28246">
                  <c:v>25.024793119999998</c:v>
                </c:pt>
                <c:pt idx="28247">
                  <c:v>25.02614681</c:v>
                </c:pt>
                <c:pt idx="28248">
                  <c:v>25.0275006</c:v>
                </c:pt>
                <c:pt idx="28249">
                  <c:v>25.028854460000002</c:v>
                </c:pt>
                <c:pt idx="28250">
                  <c:v>25.030208399999999</c:v>
                </c:pt>
                <c:pt idx="28251">
                  <c:v>25.031562430000001</c:v>
                </c:pt>
                <c:pt idx="28252">
                  <c:v>25.032916539999999</c:v>
                </c:pt>
                <c:pt idx="28253">
                  <c:v>25.034270729999999</c:v>
                </c:pt>
                <c:pt idx="28254">
                  <c:v>25.035625</c:v>
                </c:pt>
                <c:pt idx="28255">
                  <c:v>25.03697936</c:v>
                </c:pt>
                <c:pt idx="28256">
                  <c:v>25.0383338</c:v>
                </c:pt>
                <c:pt idx="28257">
                  <c:v>25.03968832</c:v>
                </c:pt>
                <c:pt idx="28258">
                  <c:v>25.041042919999999</c:v>
                </c:pt>
                <c:pt idx="28259">
                  <c:v>25.042397600000001</c:v>
                </c:pt>
                <c:pt idx="28260">
                  <c:v>25.04375237</c:v>
                </c:pt>
                <c:pt idx="28261">
                  <c:v>25.045107219999998</c:v>
                </c:pt>
                <c:pt idx="28262">
                  <c:v>25.04646215</c:v>
                </c:pt>
                <c:pt idx="28263">
                  <c:v>25.047817169999998</c:v>
                </c:pt>
                <c:pt idx="28264">
                  <c:v>25.049172259999999</c:v>
                </c:pt>
                <c:pt idx="28265">
                  <c:v>25.05052744</c:v>
                </c:pt>
                <c:pt idx="28266">
                  <c:v>25.0518827</c:v>
                </c:pt>
                <c:pt idx="28267">
                  <c:v>25.05323804</c:v>
                </c:pt>
                <c:pt idx="28268">
                  <c:v>25.05459347</c:v>
                </c:pt>
                <c:pt idx="28269">
                  <c:v>25.055948969999999</c:v>
                </c:pt>
                <c:pt idx="28270">
                  <c:v>25.057304559999999</c:v>
                </c:pt>
                <c:pt idx="28271">
                  <c:v>25.058660230000001</c:v>
                </c:pt>
                <c:pt idx="28272">
                  <c:v>25.060016000000001</c:v>
                </c:pt>
                <c:pt idx="28273">
                  <c:v>25.061371829999999</c:v>
                </c:pt>
                <c:pt idx="28274">
                  <c:v>25.06272774</c:v>
                </c:pt>
                <c:pt idx="28275">
                  <c:v>25.064083740000001</c:v>
                </c:pt>
                <c:pt idx="28276">
                  <c:v>25.065439820000002</c:v>
                </c:pt>
                <c:pt idx="28277">
                  <c:v>25.066795979999998</c:v>
                </c:pt>
                <c:pt idx="28278">
                  <c:v>25.068152220000002</c:v>
                </c:pt>
                <c:pt idx="28279">
                  <c:v>25.069508540000001</c:v>
                </c:pt>
                <c:pt idx="28280">
                  <c:v>25.07086494</c:v>
                </c:pt>
                <c:pt idx="28281">
                  <c:v>25.072221429999999</c:v>
                </c:pt>
                <c:pt idx="28282">
                  <c:v>25.07357799</c:v>
                </c:pt>
                <c:pt idx="28283">
                  <c:v>25.074934639999999</c:v>
                </c:pt>
                <c:pt idx="28284">
                  <c:v>25.07629137</c:v>
                </c:pt>
                <c:pt idx="28285">
                  <c:v>25.077648180000001</c:v>
                </c:pt>
                <c:pt idx="28286">
                  <c:v>25.079005070000001</c:v>
                </c:pt>
                <c:pt idx="28287">
                  <c:v>25.080362040000001</c:v>
                </c:pt>
                <c:pt idx="28288">
                  <c:v>25.08171909</c:v>
                </c:pt>
                <c:pt idx="28289">
                  <c:v>25.083076219999999</c:v>
                </c:pt>
                <c:pt idx="28290">
                  <c:v>25.084433440000002</c:v>
                </c:pt>
                <c:pt idx="28291">
                  <c:v>25.085790729999999</c:v>
                </c:pt>
                <c:pt idx="28292">
                  <c:v>25.087148110000001</c:v>
                </c:pt>
                <c:pt idx="28293">
                  <c:v>25.088505569999999</c:v>
                </c:pt>
                <c:pt idx="28294">
                  <c:v>25.089863099999999</c:v>
                </c:pt>
                <c:pt idx="28295">
                  <c:v>25.091220719999999</c:v>
                </c:pt>
                <c:pt idx="28296">
                  <c:v>25.09257843</c:v>
                </c:pt>
                <c:pt idx="28297">
                  <c:v>25.093936209999999</c:v>
                </c:pt>
                <c:pt idx="28298">
                  <c:v>25.095294070000001</c:v>
                </c:pt>
                <c:pt idx="28299">
                  <c:v>25.09665201</c:v>
                </c:pt>
                <c:pt idx="28300">
                  <c:v>25.098010030000001</c:v>
                </c:pt>
                <c:pt idx="28301">
                  <c:v>25.099368129999998</c:v>
                </c:pt>
                <c:pt idx="28302">
                  <c:v>25.100726309999999</c:v>
                </c:pt>
                <c:pt idx="28303">
                  <c:v>25.10208458</c:v>
                </c:pt>
                <c:pt idx="28304">
                  <c:v>25.103442919999999</c:v>
                </c:pt>
                <c:pt idx="28305">
                  <c:v>25.104801340000002</c:v>
                </c:pt>
                <c:pt idx="28306">
                  <c:v>25.10615984</c:v>
                </c:pt>
                <c:pt idx="28307">
                  <c:v>25.107518429999999</c:v>
                </c:pt>
                <c:pt idx="28308">
                  <c:v>25.10887709</c:v>
                </c:pt>
                <c:pt idx="28309">
                  <c:v>25.110235830000001</c:v>
                </c:pt>
                <c:pt idx="28310">
                  <c:v>25.111594650000001</c:v>
                </c:pt>
                <c:pt idx="28311">
                  <c:v>25.11295355</c:v>
                </c:pt>
                <c:pt idx="28312">
                  <c:v>25.11431254</c:v>
                </c:pt>
                <c:pt idx="28313">
                  <c:v>25.115671599999999</c:v>
                </c:pt>
                <c:pt idx="28314">
                  <c:v>25.117030740000001</c:v>
                </c:pt>
                <c:pt idx="28315">
                  <c:v>25.118389959999998</c:v>
                </c:pt>
                <c:pt idx="28316">
                  <c:v>25.119749259999999</c:v>
                </c:pt>
                <c:pt idx="28317">
                  <c:v>25.121108639999999</c:v>
                </c:pt>
                <c:pt idx="28318">
                  <c:v>25.12246811</c:v>
                </c:pt>
                <c:pt idx="28319">
                  <c:v>25.123827649999999</c:v>
                </c:pt>
                <c:pt idx="28320">
                  <c:v>25.125187279999999</c:v>
                </c:pt>
                <c:pt idx="28321">
                  <c:v>25.126546980000001</c:v>
                </c:pt>
                <c:pt idx="28322">
                  <c:v>25.127906750000001</c:v>
                </c:pt>
                <c:pt idx="28323">
                  <c:v>25.129266609999998</c:v>
                </c:pt>
                <c:pt idx="28324">
                  <c:v>25.130626549999999</c:v>
                </c:pt>
                <c:pt idx="28325">
                  <c:v>25.131986569999999</c:v>
                </c:pt>
                <c:pt idx="28326">
                  <c:v>25.133346660000001</c:v>
                </c:pt>
                <c:pt idx="28327">
                  <c:v>25.13470684</c:v>
                </c:pt>
                <c:pt idx="28328">
                  <c:v>25.136067090000001</c:v>
                </c:pt>
                <c:pt idx="28329">
                  <c:v>25.137427420000002</c:v>
                </c:pt>
                <c:pt idx="28330">
                  <c:v>25.138787839999999</c:v>
                </c:pt>
                <c:pt idx="28331">
                  <c:v>25.140148329999999</c:v>
                </c:pt>
                <c:pt idx="28332">
                  <c:v>25.141508900000002</c:v>
                </c:pt>
                <c:pt idx="28333">
                  <c:v>25.14286955</c:v>
                </c:pt>
                <c:pt idx="28334">
                  <c:v>25.144230270000001</c:v>
                </c:pt>
                <c:pt idx="28335">
                  <c:v>25.145591079999999</c:v>
                </c:pt>
                <c:pt idx="28336">
                  <c:v>25.146951959999999</c:v>
                </c:pt>
                <c:pt idx="28337">
                  <c:v>25.148312929999999</c:v>
                </c:pt>
                <c:pt idx="28338">
                  <c:v>25.149673969999998</c:v>
                </c:pt>
                <c:pt idx="28339">
                  <c:v>25.151035090000001</c:v>
                </c:pt>
                <c:pt idx="28340">
                  <c:v>25.152396289999999</c:v>
                </c:pt>
                <c:pt idx="28341">
                  <c:v>25.15375757</c:v>
                </c:pt>
                <c:pt idx="28342">
                  <c:v>25.15511893</c:v>
                </c:pt>
                <c:pt idx="28343">
                  <c:v>25.15648036</c:v>
                </c:pt>
                <c:pt idx="28344">
                  <c:v>25.15784189</c:v>
                </c:pt>
                <c:pt idx="28345">
                  <c:v>25.159203479999999</c:v>
                </c:pt>
                <c:pt idx="28346">
                  <c:v>25.16056515</c:v>
                </c:pt>
                <c:pt idx="28347">
                  <c:v>25.161926900000001</c:v>
                </c:pt>
                <c:pt idx="28348">
                  <c:v>25.163288730000001</c:v>
                </c:pt>
                <c:pt idx="28349">
                  <c:v>25.164650630000001</c:v>
                </c:pt>
                <c:pt idx="28350">
                  <c:v>25.16601262</c:v>
                </c:pt>
                <c:pt idx="28351">
                  <c:v>25.167374680000002</c:v>
                </c:pt>
                <c:pt idx="28352">
                  <c:v>25.168736819999999</c:v>
                </c:pt>
                <c:pt idx="28353">
                  <c:v>25.170099029999999</c:v>
                </c:pt>
                <c:pt idx="28354">
                  <c:v>25.17146133</c:v>
                </c:pt>
                <c:pt idx="28355">
                  <c:v>25.172823699999999</c:v>
                </c:pt>
                <c:pt idx="28356">
                  <c:v>25.174186150000001</c:v>
                </c:pt>
                <c:pt idx="28357">
                  <c:v>25.175548679999999</c:v>
                </c:pt>
                <c:pt idx="28358">
                  <c:v>25.17691129</c:v>
                </c:pt>
                <c:pt idx="28359">
                  <c:v>25.178273969999999</c:v>
                </c:pt>
                <c:pt idx="28360">
                  <c:v>25.179636739999999</c:v>
                </c:pt>
                <c:pt idx="28361">
                  <c:v>25.180999580000002</c:v>
                </c:pt>
                <c:pt idx="28362">
                  <c:v>25.182362489999999</c:v>
                </c:pt>
                <c:pt idx="28363">
                  <c:v>25.18372549</c:v>
                </c:pt>
                <c:pt idx="28364">
                  <c:v>25.185088560000001</c:v>
                </c:pt>
                <c:pt idx="28365">
                  <c:v>25.18645171</c:v>
                </c:pt>
                <c:pt idx="28366">
                  <c:v>25.187814939999999</c:v>
                </c:pt>
                <c:pt idx="28367">
                  <c:v>25.18917824</c:v>
                </c:pt>
                <c:pt idx="28368">
                  <c:v>25.190541629999998</c:v>
                </c:pt>
                <c:pt idx="28369">
                  <c:v>25.191905089999999</c:v>
                </c:pt>
                <c:pt idx="28370">
                  <c:v>25.193268629999999</c:v>
                </c:pt>
                <c:pt idx="28371">
                  <c:v>25.194632240000001</c:v>
                </c:pt>
                <c:pt idx="28372">
                  <c:v>25.195995929999999</c:v>
                </c:pt>
                <c:pt idx="28373">
                  <c:v>25.1973597</c:v>
                </c:pt>
                <c:pt idx="28374">
                  <c:v>25.19872354</c:v>
                </c:pt>
                <c:pt idx="28375">
                  <c:v>25.200087459999999</c:v>
                </c:pt>
                <c:pt idx="28376">
                  <c:v>25.201451460000001</c:v>
                </c:pt>
                <c:pt idx="28377">
                  <c:v>25.20281554</c:v>
                </c:pt>
                <c:pt idx="28378">
                  <c:v>25.20417969</c:v>
                </c:pt>
                <c:pt idx="28379">
                  <c:v>25.20554392</c:v>
                </c:pt>
                <c:pt idx="28380">
                  <c:v>25.206908219999999</c:v>
                </c:pt>
                <c:pt idx="28381">
                  <c:v>25.208272600000001</c:v>
                </c:pt>
                <c:pt idx="28382">
                  <c:v>25.209637059999999</c:v>
                </c:pt>
                <c:pt idx="28383">
                  <c:v>25.211001599999999</c:v>
                </c:pt>
                <c:pt idx="28384">
                  <c:v>25.212366209999999</c:v>
                </c:pt>
                <c:pt idx="28385">
                  <c:v>25.213730900000002</c:v>
                </c:pt>
                <c:pt idx="28386">
                  <c:v>25.215095659999999</c:v>
                </c:pt>
                <c:pt idx="28387">
                  <c:v>25.2164605</c:v>
                </c:pt>
                <c:pt idx="28388">
                  <c:v>25.21782542</c:v>
                </c:pt>
                <c:pt idx="28389">
                  <c:v>25.21919041</c:v>
                </c:pt>
                <c:pt idx="28390">
                  <c:v>25.220555480000002</c:v>
                </c:pt>
                <c:pt idx="28391">
                  <c:v>25.22192063</c:v>
                </c:pt>
                <c:pt idx="28392">
                  <c:v>25.223285870000002</c:v>
                </c:pt>
                <c:pt idx="28393">
                  <c:v>25.224651160000001</c:v>
                </c:pt>
                <c:pt idx="28394">
                  <c:v>25.22601654</c:v>
                </c:pt>
                <c:pt idx="28395">
                  <c:v>25.227381990000001</c:v>
                </c:pt>
                <c:pt idx="28396">
                  <c:v>25.228747519999999</c:v>
                </c:pt>
                <c:pt idx="28397">
                  <c:v>25.230113119999999</c:v>
                </c:pt>
                <c:pt idx="28398">
                  <c:v>25.231478800000001</c:v>
                </c:pt>
                <c:pt idx="28399">
                  <c:v>25.232844549999999</c:v>
                </c:pt>
                <c:pt idx="28400">
                  <c:v>25.23421038</c:v>
                </c:pt>
                <c:pt idx="28401">
                  <c:v>25.235576290000001</c:v>
                </c:pt>
                <c:pt idx="28402">
                  <c:v>25.23694227</c:v>
                </c:pt>
                <c:pt idx="28403">
                  <c:v>25.238308329999999</c:v>
                </c:pt>
                <c:pt idx="28404">
                  <c:v>25.23967446</c:v>
                </c:pt>
                <c:pt idx="28405">
                  <c:v>25.24104067</c:v>
                </c:pt>
                <c:pt idx="28406">
                  <c:v>25.242406949999999</c:v>
                </c:pt>
                <c:pt idx="28407">
                  <c:v>25.243773310000002</c:v>
                </c:pt>
                <c:pt idx="28408">
                  <c:v>25.24513975</c:v>
                </c:pt>
                <c:pt idx="28409">
                  <c:v>25.24650626</c:v>
                </c:pt>
                <c:pt idx="28410">
                  <c:v>25.247872839999999</c:v>
                </c:pt>
                <c:pt idx="28411">
                  <c:v>25.249239500000002</c:v>
                </c:pt>
                <c:pt idx="28412">
                  <c:v>25.25060624</c:v>
                </c:pt>
                <c:pt idx="28413">
                  <c:v>25.25197305</c:v>
                </c:pt>
                <c:pt idx="28414">
                  <c:v>25.25333994</c:v>
                </c:pt>
                <c:pt idx="28415">
                  <c:v>25.254706899999999</c:v>
                </c:pt>
                <c:pt idx="28416">
                  <c:v>25.256073950000001</c:v>
                </c:pt>
                <c:pt idx="28417">
                  <c:v>25.257441060000001</c:v>
                </c:pt>
                <c:pt idx="28418">
                  <c:v>25.258808250000001</c:v>
                </c:pt>
                <c:pt idx="28419">
                  <c:v>25.26017551</c:v>
                </c:pt>
                <c:pt idx="28420">
                  <c:v>25.261542840000001</c:v>
                </c:pt>
                <c:pt idx="28421">
                  <c:v>25.262910250000001</c:v>
                </c:pt>
                <c:pt idx="28422">
                  <c:v>25.264277740000001</c:v>
                </c:pt>
                <c:pt idx="28423">
                  <c:v>25.265645299999999</c:v>
                </c:pt>
                <c:pt idx="28424">
                  <c:v>25.267012940000001</c:v>
                </c:pt>
                <c:pt idx="28425">
                  <c:v>25.268380650000001</c:v>
                </c:pt>
                <c:pt idx="28426">
                  <c:v>25.26974843</c:v>
                </c:pt>
                <c:pt idx="28427">
                  <c:v>25.271116289999998</c:v>
                </c:pt>
                <c:pt idx="28428">
                  <c:v>25.27248423</c:v>
                </c:pt>
                <c:pt idx="28429">
                  <c:v>25.273852229999999</c:v>
                </c:pt>
                <c:pt idx="28430">
                  <c:v>25.275220319999999</c:v>
                </c:pt>
                <c:pt idx="28431">
                  <c:v>25.27658847</c:v>
                </c:pt>
                <c:pt idx="28432">
                  <c:v>25.277956700000001</c:v>
                </c:pt>
                <c:pt idx="28433">
                  <c:v>25.279325010000001</c:v>
                </c:pt>
                <c:pt idx="28434">
                  <c:v>25.28069339</c:v>
                </c:pt>
                <c:pt idx="28435">
                  <c:v>25.282061840000001</c:v>
                </c:pt>
                <c:pt idx="28436">
                  <c:v>25.283430370000001</c:v>
                </c:pt>
                <c:pt idx="28437">
                  <c:v>25.284798970000001</c:v>
                </c:pt>
                <c:pt idx="28438">
                  <c:v>25.286167649999999</c:v>
                </c:pt>
                <c:pt idx="28439">
                  <c:v>25.2875364</c:v>
                </c:pt>
                <c:pt idx="28440">
                  <c:v>25.288905239999998</c:v>
                </c:pt>
                <c:pt idx="28441">
                  <c:v>25.29027413</c:v>
                </c:pt>
                <c:pt idx="28442">
                  <c:v>25.291643109999999</c:v>
                </c:pt>
                <c:pt idx="28443">
                  <c:v>25.293012149999999</c:v>
                </c:pt>
                <c:pt idx="28444">
                  <c:v>25.294381269999999</c:v>
                </c:pt>
                <c:pt idx="28445">
                  <c:v>25.295750460000001</c:v>
                </c:pt>
                <c:pt idx="28446">
                  <c:v>25.297119729999999</c:v>
                </c:pt>
                <c:pt idx="28447">
                  <c:v>25.298489069999999</c:v>
                </c:pt>
                <c:pt idx="28448">
                  <c:v>25.299858489999998</c:v>
                </c:pt>
                <c:pt idx="28449">
                  <c:v>25.301227969999999</c:v>
                </c:pt>
                <c:pt idx="28450">
                  <c:v>25.30259753</c:v>
                </c:pt>
                <c:pt idx="28451">
                  <c:v>25.30396717</c:v>
                </c:pt>
                <c:pt idx="28452">
                  <c:v>25.305336879999999</c:v>
                </c:pt>
                <c:pt idx="28453">
                  <c:v>25.30670666</c:v>
                </c:pt>
                <c:pt idx="28454">
                  <c:v>25.308076509999999</c:v>
                </c:pt>
                <c:pt idx="28455">
                  <c:v>25.309446439999999</c:v>
                </c:pt>
                <c:pt idx="28456">
                  <c:v>25.31081644</c:v>
                </c:pt>
                <c:pt idx="28457">
                  <c:v>25.31218651</c:v>
                </c:pt>
                <c:pt idx="28458">
                  <c:v>25.31355666</c:v>
                </c:pt>
                <c:pt idx="28459">
                  <c:v>25.314926880000002</c:v>
                </c:pt>
                <c:pt idx="28460">
                  <c:v>25.316297179999999</c:v>
                </c:pt>
                <c:pt idx="28461">
                  <c:v>25.317667539999999</c:v>
                </c:pt>
                <c:pt idx="28462">
                  <c:v>25.319037980000001</c:v>
                </c:pt>
                <c:pt idx="28463">
                  <c:v>25.320408489999998</c:v>
                </c:pt>
                <c:pt idx="28464">
                  <c:v>25.32177909</c:v>
                </c:pt>
                <c:pt idx="28465">
                  <c:v>25.323149749999999</c:v>
                </c:pt>
                <c:pt idx="28466">
                  <c:v>25.32452048</c:v>
                </c:pt>
                <c:pt idx="28467">
                  <c:v>25.32589128</c:v>
                </c:pt>
                <c:pt idx="28468">
                  <c:v>25.32726216</c:v>
                </c:pt>
                <c:pt idx="28469">
                  <c:v>25.328633100000001</c:v>
                </c:pt>
                <c:pt idx="28470">
                  <c:v>25.330004129999999</c:v>
                </c:pt>
                <c:pt idx="28471">
                  <c:v>25.331375220000002</c:v>
                </c:pt>
                <c:pt idx="28472">
                  <c:v>25.33274638</c:v>
                </c:pt>
                <c:pt idx="28473">
                  <c:v>25.334117620000001</c:v>
                </c:pt>
                <c:pt idx="28474">
                  <c:v>25.33548893</c:v>
                </c:pt>
                <c:pt idx="28475">
                  <c:v>25.33686032</c:v>
                </c:pt>
                <c:pt idx="28476">
                  <c:v>25.33823177</c:v>
                </c:pt>
                <c:pt idx="28477">
                  <c:v>25.3396033</c:v>
                </c:pt>
                <c:pt idx="28478">
                  <c:v>25.340974899999999</c:v>
                </c:pt>
                <c:pt idx="28479">
                  <c:v>25.34234657</c:v>
                </c:pt>
                <c:pt idx="28480">
                  <c:v>25.34371831</c:v>
                </c:pt>
                <c:pt idx="28481">
                  <c:v>25.345090129999999</c:v>
                </c:pt>
                <c:pt idx="28482">
                  <c:v>25.346462020000001</c:v>
                </c:pt>
                <c:pt idx="28483">
                  <c:v>25.347833980000001</c:v>
                </c:pt>
                <c:pt idx="28484">
                  <c:v>25.34920601</c:v>
                </c:pt>
                <c:pt idx="28485">
                  <c:v>25.350578110000001</c:v>
                </c:pt>
                <c:pt idx="28486">
                  <c:v>25.351950290000001</c:v>
                </c:pt>
                <c:pt idx="28487">
                  <c:v>25.35332253</c:v>
                </c:pt>
                <c:pt idx="28488">
                  <c:v>25.354694859999999</c:v>
                </c:pt>
                <c:pt idx="28489">
                  <c:v>25.356067249999999</c:v>
                </c:pt>
                <c:pt idx="28490">
                  <c:v>25.357439719999999</c:v>
                </c:pt>
                <c:pt idx="28491">
                  <c:v>25.35881225</c:v>
                </c:pt>
                <c:pt idx="28492">
                  <c:v>25.36018485</c:v>
                </c:pt>
                <c:pt idx="28493">
                  <c:v>25.361557529999999</c:v>
                </c:pt>
                <c:pt idx="28494">
                  <c:v>25.36293028</c:v>
                </c:pt>
                <c:pt idx="28495">
                  <c:v>25.364303100000001</c:v>
                </c:pt>
                <c:pt idx="28496">
                  <c:v>25.36567599</c:v>
                </c:pt>
                <c:pt idx="28497">
                  <c:v>25.367048950000001</c:v>
                </c:pt>
                <c:pt idx="28498">
                  <c:v>25.368421980000001</c:v>
                </c:pt>
                <c:pt idx="28499">
                  <c:v>25.36979509</c:v>
                </c:pt>
                <c:pt idx="28500">
                  <c:v>25.371168260000001</c:v>
                </c:pt>
                <c:pt idx="28501">
                  <c:v>25.372541510000001</c:v>
                </c:pt>
                <c:pt idx="28502">
                  <c:v>25.37391483</c:v>
                </c:pt>
                <c:pt idx="28503">
                  <c:v>25.375288220000002</c:v>
                </c:pt>
                <c:pt idx="28504">
                  <c:v>25.376661680000002</c:v>
                </c:pt>
                <c:pt idx="28505">
                  <c:v>25.37803521</c:v>
                </c:pt>
                <c:pt idx="28506">
                  <c:v>25.379408810000001</c:v>
                </c:pt>
                <c:pt idx="28507">
                  <c:v>25.380782480000001</c:v>
                </c:pt>
                <c:pt idx="28508">
                  <c:v>25.382156219999999</c:v>
                </c:pt>
                <c:pt idx="28509">
                  <c:v>25.38353004</c:v>
                </c:pt>
                <c:pt idx="28510">
                  <c:v>25.384903919999999</c:v>
                </c:pt>
                <c:pt idx="28511">
                  <c:v>25.386277880000002</c:v>
                </c:pt>
                <c:pt idx="28512">
                  <c:v>25.387651909999999</c:v>
                </c:pt>
                <c:pt idx="28513">
                  <c:v>25.389026009999998</c:v>
                </c:pt>
                <c:pt idx="28514">
                  <c:v>25.39040018</c:v>
                </c:pt>
                <c:pt idx="28515">
                  <c:v>25.39177441</c:v>
                </c:pt>
                <c:pt idx="28516">
                  <c:v>25.393148719999999</c:v>
                </c:pt>
                <c:pt idx="28517">
                  <c:v>25.394523100000001</c:v>
                </c:pt>
                <c:pt idx="28518">
                  <c:v>25.395897550000001</c:v>
                </c:pt>
                <c:pt idx="28519">
                  <c:v>25.39727207</c:v>
                </c:pt>
                <c:pt idx="28520">
                  <c:v>25.39864665</c:v>
                </c:pt>
                <c:pt idx="28521">
                  <c:v>25.40002131</c:v>
                </c:pt>
                <c:pt idx="28522">
                  <c:v>25.401396040000002</c:v>
                </c:pt>
                <c:pt idx="28523">
                  <c:v>25.402770839999999</c:v>
                </c:pt>
                <c:pt idx="28524">
                  <c:v>25.404145710000002</c:v>
                </c:pt>
                <c:pt idx="28525">
                  <c:v>25.40552065</c:v>
                </c:pt>
                <c:pt idx="28526">
                  <c:v>25.40689566</c:v>
                </c:pt>
                <c:pt idx="28527">
                  <c:v>25.408270739999999</c:v>
                </c:pt>
                <c:pt idx="28528">
                  <c:v>25.40964589</c:v>
                </c:pt>
                <c:pt idx="28529">
                  <c:v>25.411021099999999</c:v>
                </c:pt>
                <c:pt idx="28530">
                  <c:v>25.412396390000001</c:v>
                </c:pt>
                <c:pt idx="28531">
                  <c:v>25.413771749999999</c:v>
                </c:pt>
                <c:pt idx="28532">
                  <c:v>25.415147180000002</c:v>
                </c:pt>
                <c:pt idx="28533">
                  <c:v>25.41652268</c:v>
                </c:pt>
                <c:pt idx="28534">
                  <c:v>25.41789824</c:v>
                </c:pt>
                <c:pt idx="28535">
                  <c:v>25.419273879999999</c:v>
                </c:pt>
                <c:pt idx="28536">
                  <c:v>25.420649600000001</c:v>
                </c:pt>
                <c:pt idx="28537">
                  <c:v>25.42202537</c:v>
                </c:pt>
                <c:pt idx="28538">
                  <c:v>25.423401219999999</c:v>
                </c:pt>
                <c:pt idx="28539">
                  <c:v>25.424777129999999</c:v>
                </c:pt>
                <c:pt idx="28540">
                  <c:v>25.426153110000001</c:v>
                </c:pt>
                <c:pt idx="28541">
                  <c:v>25.427529159999999</c:v>
                </c:pt>
                <c:pt idx="28542">
                  <c:v>25.428905289999999</c:v>
                </c:pt>
                <c:pt idx="28543">
                  <c:v>25.430281480000001</c:v>
                </c:pt>
                <c:pt idx="28544">
                  <c:v>25.431657739999999</c:v>
                </c:pt>
                <c:pt idx="28545">
                  <c:v>25.433034070000001</c:v>
                </c:pt>
                <c:pt idx="28546">
                  <c:v>25.434410459999999</c:v>
                </c:pt>
                <c:pt idx="28547">
                  <c:v>25.435786929999999</c:v>
                </c:pt>
                <c:pt idx="28548">
                  <c:v>25.437163470000002</c:v>
                </c:pt>
                <c:pt idx="28549">
                  <c:v>25.438540069999998</c:v>
                </c:pt>
                <c:pt idx="28550">
                  <c:v>25.439916740000001</c:v>
                </c:pt>
                <c:pt idx="28551">
                  <c:v>25.44129349</c:v>
                </c:pt>
                <c:pt idx="28552">
                  <c:v>25.4426703</c:v>
                </c:pt>
                <c:pt idx="28553">
                  <c:v>25.444047179999998</c:v>
                </c:pt>
                <c:pt idx="28554">
                  <c:v>25.445424119999998</c:v>
                </c:pt>
                <c:pt idx="28555">
                  <c:v>25.446801140000002</c:v>
                </c:pt>
                <c:pt idx="28556">
                  <c:v>25.44817823</c:v>
                </c:pt>
                <c:pt idx="28557">
                  <c:v>25.44955538</c:v>
                </c:pt>
                <c:pt idx="28558">
                  <c:v>25.450932600000002</c:v>
                </c:pt>
                <c:pt idx="28559">
                  <c:v>25.452309889999999</c:v>
                </c:pt>
                <c:pt idx="28560">
                  <c:v>25.453687259999999</c:v>
                </c:pt>
                <c:pt idx="28561">
                  <c:v>25.45506469</c:v>
                </c:pt>
                <c:pt idx="28562">
                  <c:v>25.45644218</c:v>
                </c:pt>
                <c:pt idx="28563">
                  <c:v>25.457819749999999</c:v>
                </c:pt>
                <c:pt idx="28564">
                  <c:v>25.459197379999999</c:v>
                </c:pt>
                <c:pt idx="28565">
                  <c:v>25.460575080000002</c:v>
                </c:pt>
                <c:pt idx="28566">
                  <c:v>25.461952849999999</c:v>
                </c:pt>
                <c:pt idx="28567">
                  <c:v>25.463330679999999</c:v>
                </c:pt>
                <c:pt idx="28568">
                  <c:v>25.464708590000001</c:v>
                </c:pt>
                <c:pt idx="28569">
                  <c:v>25.466086560000001</c:v>
                </c:pt>
                <c:pt idx="28570">
                  <c:v>25.4674646</c:v>
                </c:pt>
                <c:pt idx="28571">
                  <c:v>25.468842710000001</c:v>
                </c:pt>
                <c:pt idx="28572">
                  <c:v>25.470220879999999</c:v>
                </c:pt>
                <c:pt idx="28573">
                  <c:v>25.47159912</c:v>
                </c:pt>
                <c:pt idx="28574">
                  <c:v>25.47297743</c:v>
                </c:pt>
                <c:pt idx="28575">
                  <c:v>25.474355809999999</c:v>
                </c:pt>
                <c:pt idx="28576">
                  <c:v>25.475734259999999</c:v>
                </c:pt>
                <c:pt idx="28577">
                  <c:v>25.477112770000002</c:v>
                </c:pt>
                <c:pt idx="28578">
                  <c:v>25.478491349999999</c:v>
                </c:pt>
                <c:pt idx="28579">
                  <c:v>25.479869999999998</c:v>
                </c:pt>
                <c:pt idx="28580">
                  <c:v>25.48124872</c:v>
                </c:pt>
                <c:pt idx="28581">
                  <c:v>25.4826275</c:v>
                </c:pt>
                <c:pt idx="28582">
                  <c:v>25.484006350000001</c:v>
                </c:pt>
                <c:pt idx="28583">
                  <c:v>25.485385269999998</c:v>
                </c:pt>
                <c:pt idx="28584">
                  <c:v>25.486764269999998</c:v>
                </c:pt>
                <c:pt idx="28585">
                  <c:v>25.488143319999999</c:v>
                </c:pt>
                <c:pt idx="28586">
                  <c:v>25.489522439999998</c:v>
                </c:pt>
                <c:pt idx="28587">
                  <c:v>25.490901619999999</c:v>
                </c:pt>
                <c:pt idx="28588">
                  <c:v>25.492280879999999</c:v>
                </c:pt>
                <c:pt idx="28589">
                  <c:v>25.493660200000001</c:v>
                </c:pt>
                <c:pt idx="28590">
                  <c:v>25.49503958</c:v>
                </c:pt>
                <c:pt idx="28591">
                  <c:v>25.496419039999999</c:v>
                </c:pt>
                <c:pt idx="28592">
                  <c:v>25.49779856</c:v>
                </c:pt>
                <c:pt idx="28593">
                  <c:v>25.499178149999999</c:v>
                </c:pt>
                <c:pt idx="28594">
                  <c:v>25.500557799999999</c:v>
                </c:pt>
                <c:pt idx="28595">
                  <c:v>25.501937519999998</c:v>
                </c:pt>
                <c:pt idx="28596">
                  <c:v>25.50331731</c:v>
                </c:pt>
                <c:pt idx="28597">
                  <c:v>25.504697159999999</c:v>
                </c:pt>
                <c:pt idx="28598">
                  <c:v>25.506077090000002</c:v>
                </c:pt>
                <c:pt idx="28599">
                  <c:v>25.507457070000001</c:v>
                </c:pt>
                <c:pt idx="28600">
                  <c:v>25.50883713</c:v>
                </c:pt>
                <c:pt idx="28601">
                  <c:v>25.51021725</c:v>
                </c:pt>
                <c:pt idx="28602">
                  <c:v>25.511597429999998</c:v>
                </c:pt>
                <c:pt idx="28603">
                  <c:v>25.51297769</c:v>
                </c:pt>
                <c:pt idx="28604">
                  <c:v>25.514358009999999</c:v>
                </c:pt>
                <c:pt idx="28605">
                  <c:v>25.515738389999999</c:v>
                </c:pt>
                <c:pt idx="28606">
                  <c:v>25.517118839999998</c:v>
                </c:pt>
                <c:pt idx="28607">
                  <c:v>25.51849936</c:v>
                </c:pt>
                <c:pt idx="28608">
                  <c:v>25.519879960000001</c:v>
                </c:pt>
                <c:pt idx="28609">
                  <c:v>25.521260609999999</c:v>
                </c:pt>
                <c:pt idx="28610">
                  <c:v>25.522641320000002</c:v>
                </c:pt>
                <c:pt idx="28611">
                  <c:v>25.524022110000001</c:v>
                </c:pt>
                <c:pt idx="28612">
                  <c:v>25.52540295</c:v>
                </c:pt>
                <c:pt idx="28613">
                  <c:v>25.526783869999999</c:v>
                </c:pt>
                <c:pt idx="28614">
                  <c:v>25.52816485</c:v>
                </c:pt>
                <c:pt idx="28615">
                  <c:v>25.529545890000001</c:v>
                </c:pt>
                <c:pt idx="28616">
                  <c:v>25.530926999999998</c:v>
                </c:pt>
                <c:pt idx="28617">
                  <c:v>25.532308180000001</c:v>
                </c:pt>
                <c:pt idx="28618">
                  <c:v>25.533689420000002</c:v>
                </c:pt>
                <c:pt idx="28619">
                  <c:v>25.535070730000001</c:v>
                </c:pt>
                <c:pt idx="28620">
                  <c:v>25.536452109999999</c:v>
                </c:pt>
                <c:pt idx="28621">
                  <c:v>25.537833540000001</c:v>
                </c:pt>
                <c:pt idx="28622">
                  <c:v>25.539215049999999</c:v>
                </c:pt>
                <c:pt idx="28623">
                  <c:v>25.540596619999999</c:v>
                </c:pt>
                <c:pt idx="28624">
                  <c:v>25.54197825</c:v>
                </c:pt>
                <c:pt idx="28625">
                  <c:v>25.543359949999999</c:v>
                </c:pt>
                <c:pt idx="28626">
                  <c:v>25.544741720000001</c:v>
                </c:pt>
                <c:pt idx="28627">
                  <c:v>25.546123550000001</c:v>
                </c:pt>
                <c:pt idx="28628">
                  <c:v>25.547505449999999</c:v>
                </c:pt>
                <c:pt idx="28629">
                  <c:v>25.548887409999999</c:v>
                </c:pt>
                <c:pt idx="28630">
                  <c:v>25.55026943</c:v>
                </c:pt>
                <c:pt idx="28631">
                  <c:v>25.55165152</c:v>
                </c:pt>
                <c:pt idx="28632">
                  <c:v>25.553033689999999</c:v>
                </c:pt>
                <c:pt idx="28633">
                  <c:v>25.554415909999999</c:v>
                </c:pt>
                <c:pt idx="28634">
                  <c:v>25.555798200000002</c:v>
                </c:pt>
                <c:pt idx="28635">
                  <c:v>25.557180550000002</c:v>
                </c:pt>
                <c:pt idx="28636">
                  <c:v>25.558562970000001</c:v>
                </c:pt>
                <c:pt idx="28637">
                  <c:v>25.559945450000001</c:v>
                </c:pt>
                <c:pt idx="28638">
                  <c:v>25.561327989999999</c:v>
                </c:pt>
                <c:pt idx="28639">
                  <c:v>25.562710599999999</c:v>
                </c:pt>
                <c:pt idx="28640">
                  <c:v>25.564093270000001</c:v>
                </c:pt>
                <c:pt idx="28641">
                  <c:v>25.565476010000001</c:v>
                </c:pt>
                <c:pt idx="28642">
                  <c:v>25.56685882</c:v>
                </c:pt>
                <c:pt idx="28643">
                  <c:v>25.56824168</c:v>
                </c:pt>
                <c:pt idx="28644">
                  <c:v>25.569624619999999</c:v>
                </c:pt>
                <c:pt idx="28645">
                  <c:v>25.571007609999999</c:v>
                </c:pt>
                <c:pt idx="28646">
                  <c:v>25.572390670000001</c:v>
                </c:pt>
                <c:pt idx="28647">
                  <c:v>25.573773800000001</c:v>
                </c:pt>
                <c:pt idx="28648">
                  <c:v>25.57515699</c:v>
                </c:pt>
                <c:pt idx="28649">
                  <c:v>25.57654024</c:v>
                </c:pt>
                <c:pt idx="28650">
                  <c:v>25.577923559999999</c:v>
                </c:pt>
                <c:pt idx="28651">
                  <c:v>25.579306939999999</c:v>
                </c:pt>
                <c:pt idx="28652">
                  <c:v>25.58069038</c:v>
                </c:pt>
                <c:pt idx="28653">
                  <c:v>25.58207389</c:v>
                </c:pt>
                <c:pt idx="28654">
                  <c:v>25.583457469999999</c:v>
                </c:pt>
                <c:pt idx="28655">
                  <c:v>25.584841099999998</c:v>
                </c:pt>
                <c:pt idx="28656">
                  <c:v>25.586224820000002</c:v>
                </c:pt>
                <c:pt idx="28657">
                  <c:v>25.587608580000001</c:v>
                </c:pt>
                <c:pt idx="28658">
                  <c:v>25.588992409999999</c:v>
                </c:pt>
                <c:pt idx="28659">
                  <c:v>25.590376299999999</c:v>
                </c:pt>
                <c:pt idx="28660">
                  <c:v>25.591760260000001</c:v>
                </c:pt>
                <c:pt idx="28661">
                  <c:v>25.593144280000001</c:v>
                </c:pt>
                <c:pt idx="28662">
                  <c:v>25.594528360000002</c:v>
                </c:pt>
                <c:pt idx="28663">
                  <c:v>25.595912510000002</c:v>
                </c:pt>
                <c:pt idx="28664">
                  <c:v>25.597296719999999</c:v>
                </c:pt>
                <c:pt idx="28665">
                  <c:v>25.598680989999998</c:v>
                </c:pt>
                <c:pt idx="28666">
                  <c:v>25.60006533</c:v>
                </c:pt>
                <c:pt idx="28667">
                  <c:v>25.601449729999999</c:v>
                </c:pt>
                <c:pt idx="28668">
                  <c:v>25.602834189999999</c:v>
                </c:pt>
                <c:pt idx="28669">
                  <c:v>25.604218719999999</c:v>
                </c:pt>
                <c:pt idx="28670">
                  <c:v>25.605603309999999</c:v>
                </c:pt>
                <c:pt idx="28671">
                  <c:v>25.606987960000001</c:v>
                </c:pt>
                <c:pt idx="28672">
                  <c:v>25.608372679999999</c:v>
                </c:pt>
                <c:pt idx="28673">
                  <c:v>25.609757460000001</c:v>
                </c:pt>
                <c:pt idx="28674">
                  <c:v>25.611142300000001</c:v>
                </c:pt>
                <c:pt idx="28675">
                  <c:v>25.612527199999999</c:v>
                </c:pt>
                <c:pt idx="28676">
                  <c:v>25.613912169999999</c:v>
                </c:pt>
                <c:pt idx="28677">
                  <c:v>25.615297200000001</c:v>
                </c:pt>
                <c:pt idx="28678">
                  <c:v>25.616682300000001</c:v>
                </c:pt>
                <c:pt idx="28679">
                  <c:v>25.618067450000002</c:v>
                </c:pt>
                <c:pt idx="28680">
                  <c:v>25.619452679999998</c:v>
                </c:pt>
                <c:pt idx="28681">
                  <c:v>25.620837959999999</c:v>
                </c:pt>
                <c:pt idx="28682">
                  <c:v>25.622223309999999</c:v>
                </c:pt>
                <c:pt idx="28683">
                  <c:v>25.62360872</c:v>
                </c:pt>
                <c:pt idx="28684">
                  <c:v>25.624994180000002</c:v>
                </c:pt>
                <c:pt idx="28685">
                  <c:v>25.626379719999999</c:v>
                </c:pt>
                <c:pt idx="28686">
                  <c:v>25.627765310000001</c:v>
                </c:pt>
                <c:pt idx="28687">
                  <c:v>25.629150970000001</c:v>
                </c:pt>
                <c:pt idx="28688">
                  <c:v>25.63053669</c:v>
                </c:pt>
                <c:pt idx="28689">
                  <c:v>25.631922469999999</c:v>
                </c:pt>
                <c:pt idx="28690">
                  <c:v>25.63330831</c:v>
                </c:pt>
                <c:pt idx="28691">
                  <c:v>25.63469422</c:v>
                </c:pt>
                <c:pt idx="28692">
                  <c:v>25.63608018</c:v>
                </c:pt>
                <c:pt idx="28693">
                  <c:v>25.637466209999999</c:v>
                </c:pt>
                <c:pt idx="28694">
                  <c:v>25.638852310000001</c:v>
                </c:pt>
                <c:pt idx="28695">
                  <c:v>25.640238459999999</c:v>
                </c:pt>
                <c:pt idx="28696">
                  <c:v>25.64162468</c:v>
                </c:pt>
                <c:pt idx="28697">
                  <c:v>25.643010950000001</c:v>
                </c:pt>
                <c:pt idx="28698">
                  <c:v>25.644397290000001</c:v>
                </c:pt>
                <c:pt idx="28699">
                  <c:v>25.645783689999998</c:v>
                </c:pt>
                <c:pt idx="28700">
                  <c:v>25.647170160000002</c:v>
                </c:pt>
                <c:pt idx="28701">
                  <c:v>25.648556679999999</c:v>
                </c:pt>
                <c:pt idx="28702">
                  <c:v>25.649943270000001</c:v>
                </c:pt>
                <c:pt idx="28703">
                  <c:v>25.651329919999998</c:v>
                </c:pt>
                <c:pt idx="28704">
                  <c:v>25.652716640000001</c:v>
                </c:pt>
                <c:pt idx="28705">
                  <c:v>25.654103410000001</c:v>
                </c:pt>
                <c:pt idx="28706">
                  <c:v>25.655490239999999</c:v>
                </c:pt>
                <c:pt idx="28707">
                  <c:v>25.656877139999999</c:v>
                </c:pt>
                <c:pt idx="28708">
                  <c:v>25.658264089999999</c:v>
                </c:pt>
                <c:pt idx="28709">
                  <c:v>25.659651109999999</c:v>
                </c:pt>
                <c:pt idx="28710">
                  <c:v>25.661038189999999</c:v>
                </c:pt>
                <c:pt idx="28711">
                  <c:v>25.662425330000001</c:v>
                </c:pt>
                <c:pt idx="28712">
                  <c:v>25.663812530000001</c:v>
                </c:pt>
                <c:pt idx="28713">
                  <c:v>25.665199789999999</c:v>
                </c:pt>
                <c:pt idx="28714">
                  <c:v>25.666587109999998</c:v>
                </c:pt>
                <c:pt idx="28715">
                  <c:v>25.667974489999999</c:v>
                </c:pt>
                <c:pt idx="28716">
                  <c:v>25.669361940000002</c:v>
                </c:pt>
                <c:pt idx="28717">
                  <c:v>25.670749449999999</c:v>
                </c:pt>
                <c:pt idx="28718">
                  <c:v>25.67213701</c:v>
                </c:pt>
                <c:pt idx="28719">
                  <c:v>25.67352464</c:v>
                </c:pt>
                <c:pt idx="28720">
                  <c:v>25.674912330000002</c:v>
                </c:pt>
                <c:pt idx="28721">
                  <c:v>25.676300080000001</c:v>
                </c:pt>
                <c:pt idx="28722">
                  <c:v>25.677687890000001</c:v>
                </c:pt>
                <c:pt idx="28723">
                  <c:v>25.67907576</c:v>
                </c:pt>
                <c:pt idx="28724">
                  <c:v>25.68046369</c:v>
                </c:pt>
                <c:pt idx="28725">
                  <c:v>25.681851680000001</c:v>
                </c:pt>
                <c:pt idx="28726">
                  <c:v>25.68323973</c:v>
                </c:pt>
                <c:pt idx="28727">
                  <c:v>25.684627849999998</c:v>
                </c:pt>
                <c:pt idx="28728">
                  <c:v>25.686016030000001</c:v>
                </c:pt>
                <c:pt idx="28729">
                  <c:v>25.687404260000001</c:v>
                </c:pt>
                <c:pt idx="28730">
                  <c:v>25.68879256</c:v>
                </c:pt>
                <c:pt idx="28731">
                  <c:v>25.690180909999999</c:v>
                </c:pt>
                <c:pt idx="28732">
                  <c:v>25.69156933</c:v>
                </c:pt>
                <c:pt idx="28733">
                  <c:v>25.692957799999999</c:v>
                </c:pt>
                <c:pt idx="28734">
                  <c:v>25.694346339999999</c:v>
                </c:pt>
                <c:pt idx="28735">
                  <c:v>25.69573493</c:v>
                </c:pt>
                <c:pt idx="28736">
                  <c:v>25.69712359</c:v>
                </c:pt>
                <c:pt idx="28737">
                  <c:v>25.698512300000001</c:v>
                </c:pt>
                <c:pt idx="28738">
                  <c:v>25.69990108</c:v>
                </c:pt>
                <c:pt idx="28739">
                  <c:v>25.70128991</c:v>
                </c:pt>
                <c:pt idx="28740">
                  <c:v>25.702678809999998</c:v>
                </c:pt>
                <c:pt idx="28741">
                  <c:v>25.704067760000001</c:v>
                </c:pt>
                <c:pt idx="28742">
                  <c:v>25.705456770000001</c:v>
                </c:pt>
                <c:pt idx="28743">
                  <c:v>25.706845850000001</c:v>
                </c:pt>
                <c:pt idx="28744">
                  <c:v>25.70823498</c:v>
                </c:pt>
                <c:pt idx="28745">
                  <c:v>25.709624179999999</c:v>
                </c:pt>
                <c:pt idx="28746">
                  <c:v>25.711013430000001</c:v>
                </c:pt>
                <c:pt idx="28747">
                  <c:v>25.712402740000002</c:v>
                </c:pt>
                <c:pt idx="28748">
                  <c:v>25.71379211</c:v>
                </c:pt>
                <c:pt idx="28749">
                  <c:v>25.71518154</c:v>
                </c:pt>
                <c:pt idx="28750">
                  <c:v>25.716571040000002</c:v>
                </c:pt>
                <c:pt idx="28751">
                  <c:v>25.717960590000001</c:v>
                </c:pt>
                <c:pt idx="28752">
                  <c:v>25.719350210000002</c:v>
                </c:pt>
                <c:pt idx="28753">
                  <c:v>25.72073988</c:v>
                </c:pt>
                <c:pt idx="28754">
                  <c:v>25.722129599999999</c:v>
                </c:pt>
                <c:pt idx="28755">
                  <c:v>25.72351939</c:v>
                </c:pt>
                <c:pt idx="28756">
                  <c:v>25.724909239999999</c:v>
                </c:pt>
                <c:pt idx="28757">
                  <c:v>25.726299139999998</c:v>
                </c:pt>
                <c:pt idx="28758">
                  <c:v>25.72768911</c:v>
                </c:pt>
                <c:pt idx="28759">
                  <c:v>25.729079129999999</c:v>
                </c:pt>
                <c:pt idx="28760">
                  <c:v>25.730469209999999</c:v>
                </c:pt>
                <c:pt idx="28761">
                  <c:v>25.731859350000001</c:v>
                </c:pt>
                <c:pt idx="28762">
                  <c:v>25.73324955</c:v>
                </c:pt>
                <c:pt idx="28763">
                  <c:v>25.734639810000001</c:v>
                </c:pt>
                <c:pt idx="28764">
                  <c:v>25.73603013</c:v>
                </c:pt>
                <c:pt idx="28765">
                  <c:v>25.73742051</c:v>
                </c:pt>
                <c:pt idx="28766">
                  <c:v>25.73881094</c:v>
                </c:pt>
                <c:pt idx="28767">
                  <c:v>25.740201429999999</c:v>
                </c:pt>
                <c:pt idx="28768">
                  <c:v>25.74159199</c:v>
                </c:pt>
                <c:pt idx="28769">
                  <c:v>25.742982600000001</c:v>
                </c:pt>
                <c:pt idx="28770">
                  <c:v>25.74437326</c:v>
                </c:pt>
                <c:pt idx="28771">
                  <c:v>25.74576399</c:v>
                </c:pt>
                <c:pt idx="28772">
                  <c:v>25.747154779999999</c:v>
                </c:pt>
                <c:pt idx="28773">
                  <c:v>25.748545620000002</c:v>
                </c:pt>
                <c:pt idx="28774">
                  <c:v>25.749936519999999</c:v>
                </c:pt>
                <c:pt idx="28775">
                  <c:v>25.75132748</c:v>
                </c:pt>
                <c:pt idx="28776">
                  <c:v>25.752718510000001</c:v>
                </c:pt>
                <c:pt idx="28777">
                  <c:v>25.754109589999999</c:v>
                </c:pt>
                <c:pt idx="28778">
                  <c:v>25.755500730000001</c:v>
                </c:pt>
                <c:pt idx="28779">
                  <c:v>25.756891920000001</c:v>
                </c:pt>
                <c:pt idx="28780">
                  <c:v>25.758283169999999</c:v>
                </c:pt>
                <c:pt idx="28781">
                  <c:v>25.759674480000001</c:v>
                </c:pt>
                <c:pt idx="28782">
                  <c:v>25.761065840000001</c:v>
                </c:pt>
                <c:pt idx="28783">
                  <c:v>25.762457269999999</c:v>
                </c:pt>
                <c:pt idx="28784">
                  <c:v>25.763848750000001</c:v>
                </c:pt>
                <c:pt idx="28785">
                  <c:v>25.765240290000001</c:v>
                </c:pt>
                <c:pt idx="28786">
                  <c:v>25.766631889999999</c:v>
                </c:pt>
                <c:pt idx="28787">
                  <c:v>25.768023540000002</c:v>
                </c:pt>
                <c:pt idx="28788">
                  <c:v>25.769415259999999</c:v>
                </c:pt>
                <c:pt idx="28789">
                  <c:v>25.77080703</c:v>
                </c:pt>
                <c:pt idx="28790">
                  <c:v>25.77219886</c:v>
                </c:pt>
                <c:pt idx="28791">
                  <c:v>25.773590739999999</c:v>
                </c:pt>
                <c:pt idx="28792">
                  <c:v>25.774982680000001</c:v>
                </c:pt>
                <c:pt idx="28793">
                  <c:v>25.77637468</c:v>
                </c:pt>
                <c:pt idx="28794">
                  <c:v>25.777766740000001</c:v>
                </c:pt>
                <c:pt idx="28795">
                  <c:v>25.779158859999999</c:v>
                </c:pt>
                <c:pt idx="28796">
                  <c:v>25.780551030000002</c:v>
                </c:pt>
                <c:pt idx="28797">
                  <c:v>25.781943259999998</c:v>
                </c:pt>
                <c:pt idx="28798">
                  <c:v>25.783335539999999</c:v>
                </c:pt>
                <c:pt idx="28799">
                  <c:v>25.784727889999999</c:v>
                </c:pt>
                <c:pt idx="28800">
                  <c:v>25.7861203</c:v>
                </c:pt>
                <c:pt idx="28801">
                  <c:v>25.787512759999998</c:v>
                </c:pt>
                <c:pt idx="28802">
                  <c:v>25.788905270000001</c:v>
                </c:pt>
                <c:pt idx="28803">
                  <c:v>25.790297840000001</c:v>
                </c:pt>
                <c:pt idx="28804">
                  <c:v>25.791690469999999</c:v>
                </c:pt>
                <c:pt idx="28805">
                  <c:v>25.793083150000001</c:v>
                </c:pt>
                <c:pt idx="28806">
                  <c:v>25.794475899999998</c:v>
                </c:pt>
                <c:pt idx="28807">
                  <c:v>25.795868689999999</c:v>
                </c:pt>
                <c:pt idx="28808">
                  <c:v>25.797261550000002</c:v>
                </c:pt>
                <c:pt idx="28809">
                  <c:v>25.798654460000002</c:v>
                </c:pt>
                <c:pt idx="28810">
                  <c:v>25.800047429999999</c:v>
                </c:pt>
                <c:pt idx="28811">
                  <c:v>25.801440450000001</c:v>
                </c:pt>
                <c:pt idx="28812">
                  <c:v>25.802833530000001</c:v>
                </c:pt>
                <c:pt idx="28813">
                  <c:v>25.804226669999998</c:v>
                </c:pt>
                <c:pt idx="28814">
                  <c:v>25.80561986</c:v>
                </c:pt>
                <c:pt idx="28815">
                  <c:v>25.807013120000001</c:v>
                </c:pt>
                <c:pt idx="28816">
                  <c:v>25.808406420000001</c:v>
                </c:pt>
                <c:pt idx="28817">
                  <c:v>25.809799779999999</c:v>
                </c:pt>
                <c:pt idx="28818">
                  <c:v>25.811193200000002</c:v>
                </c:pt>
                <c:pt idx="28819">
                  <c:v>25.812586679999999</c:v>
                </c:pt>
                <c:pt idx="28820">
                  <c:v>25.81398021</c:v>
                </c:pt>
                <c:pt idx="28821">
                  <c:v>25.8153738</c:v>
                </c:pt>
                <c:pt idx="28822">
                  <c:v>25.81676744</c:v>
                </c:pt>
                <c:pt idx="28823">
                  <c:v>25.818161140000001</c:v>
                </c:pt>
                <c:pt idx="28824">
                  <c:v>25.8195549</c:v>
                </c:pt>
                <c:pt idx="28825">
                  <c:v>25.82094871</c:v>
                </c:pt>
                <c:pt idx="28826">
                  <c:v>25.822342580000001</c:v>
                </c:pt>
                <c:pt idx="28827">
                  <c:v>25.823736499999999</c:v>
                </c:pt>
                <c:pt idx="28828">
                  <c:v>25.825130479999999</c:v>
                </c:pt>
                <c:pt idx="28829">
                  <c:v>25.826524509999999</c:v>
                </c:pt>
                <c:pt idx="28830">
                  <c:v>25.8279186</c:v>
                </c:pt>
                <c:pt idx="28831">
                  <c:v>25.82931275</c:v>
                </c:pt>
                <c:pt idx="28832">
                  <c:v>25.83070695</c:v>
                </c:pt>
                <c:pt idx="28833">
                  <c:v>25.8321012</c:v>
                </c:pt>
                <c:pt idx="28834">
                  <c:v>25.83349552</c:v>
                </c:pt>
                <c:pt idx="28835">
                  <c:v>25.834889879999999</c:v>
                </c:pt>
                <c:pt idx="28836">
                  <c:v>25.836284299999999</c:v>
                </c:pt>
                <c:pt idx="28837">
                  <c:v>25.837678780000001</c:v>
                </c:pt>
                <c:pt idx="28838">
                  <c:v>25.83907331</c:v>
                </c:pt>
                <c:pt idx="28839">
                  <c:v>25.8404679</c:v>
                </c:pt>
                <c:pt idx="28840">
                  <c:v>25.841862540000001</c:v>
                </c:pt>
                <c:pt idx="28841">
                  <c:v>25.84325724</c:v>
                </c:pt>
                <c:pt idx="28842">
                  <c:v>25.844651989999999</c:v>
                </c:pt>
                <c:pt idx="28843">
                  <c:v>25.8460468</c:v>
                </c:pt>
                <c:pt idx="28844">
                  <c:v>25.847441660000001</c:v>
                </c:pt>
                <c:pt idx="28845">
                  <c:v>25.84883658</c:v>
                </c:pt>
                <c:pt idx="28846">
                  <c:v>25.85023155</c:v>
                </c:pt>
                <c:pt idx="28847">
                  <c:v>25.851626580000001</c:v>
                </c:pt>
                <c:pt idx="28848">
                  <c:v>25.85302167</c:v>
                </c:pt>
                <c:pt idx="28849">
                  <c:v>25.85441681</c:v>
                </c:pt>
                <c:pt idx="28850">
                  <c:v>25.855812</c:v>
                </c:pt>
                <c:pt idx="28851">
                  <c:v>25.857207249999998</c:v>
                </c:pt>
                <c:pt idx="28852">
                  <c:v>25.858602550000001</c:v>
                </c:pt>
                <c:pt idx="28853">
                  <c:v>25.8599979</c:v>
                </c:pt>
                <c:pt idx="28854">
                  <c:v>25.86139331</c:v>
                </c:pt>
                <c:pt idx="28855">
                  <c:v>25.862788779999999</c:v>
                </c:pt>
                <c:pt idx="28856">
                  <c:v>25.864184300000002</c:v>
                </c:pt>
                <c:pt idx="28857">
                  <c:v>25.865579870000001</c:v>
                </c:pt>
                <c:pt idx="28858">
                  <c:v>25.866975499999999</c:v>
                </c:pt>
                <c:pt idx="28859">
                  <c:v>25.86837118</c:v>
                </c:pt>
                <c:pt idx="28860">
                  <c:v>25.869766909999999</c:v>
                </c:pt>
                <c:pt idx="28861">
                  <c:v>25.871162699999999</c:v>
                </c:pt>
                <c:pt idx="28862">
                  <c:v>25.87255854</c:v>
                </c:pt>
                <c:pt idx="28863">
                  <c:v>25.873954439999999</c:v>
                </c:pt>
                <c:pt idx="28864">
                  <c:v>25.875350390000001</c:v>
                </c:pt>
                <c:pt idx="28865">
                  <c:v>25.876746399999998</c:v>
                </c:pt>
                <c:pt idx="28866">
                  <c:v>25.878142459999999</c:v>
                </c:pt>
                <c:pt idx="28867">
                  <c:v>25.879538570000001</c:v>
                </c:pt>
                <c:pt idx="28868">
                  <c:v>25.880934740000001</c:v>
                </c:pt>
                <c:pt idx="28869">
                  <c:v>25.882330960000001</c:v>
                </c:pt>
                <c:pt idx="28870">
                  <c:v>25.883727230000002</c:v>
                </c:pt>
                <c:pt idx="28871">
                  <c:v>25.88512356</c:v>
                </c:pt>
                <c:pt idx="28872">
                  <c:v>25.88651995</c:v>
                </c:pt>
                <c:pt idx="28873">
                  <c:v>25.887916390000001</c:v>
                </c:pt>
                <c:pt idx="28874">
                  <c:v>25.889312879999999</c:v>
                </c:pt>
                <c:pt idx="28875">
                  <c:v>25.89070942</c:v>
                </c:pt>
                <c:pt idx="28876">
                  <c:v>25.89210602</c:v>
                </c:pt>
                <c:pt idx="28877">
                  <c:v>25.89350267</c:v>
                </c:pt>
                <c:pt idx="28878">
                  <c:v>25.894899370000001</c:v>
                </c:pt>
                <c:pt idx="28879">
                  <c:v>25.896296119999999</c:v>
                </c:pt>
                <c:pt idx="28880">
                  <c:v>25.897692930000002</c:v>
                </c:pt>
                <c:pt idx="28881">
                  <c:v>25.899089790000001</c:v>
                </c:pt>
                <c:pt idx="28882">
                  <c:v>25.900486709999999</c:v>
                </c:pt>
                <c:pt idx="28883">
                  <c:v>25.901883680000001</c:v>
                </c:pt>
                <c:pt idx="28884">
                  <c:v>25.9032807</c:v>
                </c:pt>
                <c:pt idx="28885">
                  <c:v>25.904677769999999</c:v>
                </c:pt>
                <c:pt idx="28886">
                  <c:v>25.9060749</c:v>
                </c:pt>
                <c:pt idx="28887">
                  <c:v>25.907472080000002</c:v>
                </c:pt>
                <c:pt idx="28888">
                  <c:v>25.90886931</c:v>
                </c:pt>
                <c:pt idx="28889">
                  <c:v>25.9102666</c:v>
                </c:pt>
                <c:pt idx="28890">
                  <c:v>25.91166394</c:v>
                </c:pt>
                <c:pt idx="28891">
                  <c:v>25.913061330000001</c:v>
                </c:pt>
                <c:pt idx="28892">
                  <c:v>25.91445877</c:v>
                </c:pt>
                <c:pt idx="28893">
                  <c:v>25.915856269999999</c:v>
                </c:pt>
                <c:pt idx="28894">
                  <c:v>25.917253819999999</c:v>
                </c:pt>
                <c:pt idx="28895">
                  <c:v>25.91865142</c:v>
                </c:pt>
                <c:pt idx="28896">
                  <c:v>25.920049089999999</c:v>
                </c:pt>
                <c:pt idx="28897">
                  <c:v>25.921446790000001</c:v>
                </c:pt>
                <c:pt idx="28898">
                  <c:v>25.922844550000001</c:v>
                </c:pt>
                <c:pt idx="28899">
                  <c:v>25.924242360000001</c:v>
                </c:pt>
                <c:pt idx="28900">
                  <c:v>25.925640229999999</c:v>
                </c:pt>
                <c:pt idx="28901">
                  <c:v>25.927038140000001</c:v>
                </c:pt>
                <c:pt idx="28902">
                  <c:v>25.92843611</c:v>
                </c:pt>
                <c:pt idx="28903">
                  <c:v>25.92983413</c:v>
                </c:pt>
                <c:pt idx="28904">
                  <c:v>25.9312322</c:v>
                </c:pt>
                <c:pt idx="28905">
                  <c:v>25.932630329999999</c:v>
                </c:pt>
                <c:pt idx="28906">
                  <c:v>25.9340285</c:v>
                </c:pt>
                <c:pt idx="28907">
                  <c:v>25.93542673</c:v>
                </c:pt>
                <c:pt idx="28908">
                  <c:v>25.93682501</c:v>
                </c:pt>
                <c:pt idx="28909">
                  <c:v>25.93822334</c:v>
                </c:pt>
                <c:pt idx="28910">
                  <c:v>25.939621729999999</c:v>
                </c:pt>
                <c:pt idx="28911">
                  <c:v>25.941020160000001</c:v>
                </c:pt>
                <c:pt idx="28912">
                  <c:v>25.94241865</c:v>
                </c:pt>
                <c:pt idx="28913">
                  <c:v>25.943817190000001</c:v>
                </c:pt>
                <c:pt idx="28914">
                  <c:v>25.945215780000002</c:v>
                </c:pt>
                <c:pt idx="28915">
                  <c:v>25.94661442</c:v>
                </c:pt>
                <c:pt idx="28916">
                  <c:v>25.948013110000002</c:v>
                </c:pt>
                <c:pt idx="28917">
                  <c:v>25.949411860000001</c:v>
                </c:pt>
                <c:pt idx="28918">
                  <c:v>25.950810650000001</c:v>
                </c:pt>
                <c:pt idx="28919">
                  <c:v>25.952209499999999</c:v>
                </c:pt>
                <c:pt idx="28920">
                  <c:v>25.953608410000001</c:v>
                </c:pt>
                <c:pt idx="28921">
                  <c:v>25.95500736</c:v>
                </c:pt>
                <c:pt idx="28922">
                  <c:v>25.956406359999999</c:v>
                </c:pt>
                <c:pt idx="28923">
                  <c:v>25.95780542</c:v>
                </c:pt>
                <c:pt idx="28924">
                  <c:v>25.95920452</c:v>
                </c:pt>
                <c:pt idx="28925">
                  <c:v>25.960603679999998</c:v>
                </c:pt>
                <c:pt idx="28926">
                  <c:v>25.96200288</c:v>
                </c:pt>
                <c:pt idx="28927">
                  <c:v>25.963402139999999</c:v>
                </c:pt>
                <c:pt idx="28928">
                  <c:v>25.96480145</c:v>
                </c:pt>
                <c:pt idx="28929">
                  <c:v>25.966200799999999</c:v>
                </c:pt>
                <c:pt idx="28930">
                  <c:v>25.967600210000001</c:v>
                </c:pt>
                <c:pt idx="28931">
                  <c:v>25.968999669999999</c:v>
                </c:pt>
                <c:pt idx="28932">
                  <c:v>25.970399189999998</c:v>
                </c:pt>
                <c:pt idx="28933">
                  <c:v>25.971798750000001</c:v>
                </c:pt>
                <c:pt idx="28934">
                  <c:v>25.973198360000001</c:v>
                </c:pt>
                <c:pt idx="28935">
                  <c:v>25.974598019999998</c:v>
                </c:pt>
                <c:pt idx="28936">
                  <c:v>25.97599774</c:v>
                </c:pt>
                <c:pt idx="28937">
                  <c:v>25.977397499999999</c:v>
                </c:pt>
                <c:pt idx="28938">
                  <c:v>25.978797320000002</c:v>
                </c:pt>
                <c:pt idx="28939">
                  <c:v>25.980197180000001</c:v>
                </c:pt>
                <c:pt idx="28940">
                  <c:v>25.981597099999998</c:v>
                </c:pt>
                <c:pt idx="28941">
                  <c:v>25.982997059999999</c:v>
                </c:pt>
                <c:pt idx="28942">
                  <c:v>25.984397080000001</c:v>
                </c:pt>
                <c:pt idx="28943">
                  <c:v>25.98579715</c:v>
                </c:pt>
                <c:pt idx="28944">
                  <c:v>25.987197269999999</c:v>
                </c:pt>
                <c:pt idx="28945">
                  <c:v>25.988597439999999</c:v>
                </c:pt>
                <c:pt idx="28946">
                  <c:v>25.98999766</c:v>
                </c:pt>
                <c:pt idx="28947">
                  <c:v>25.991397920000001</c:v>
                </c:pt>
                <c:pt idx="28948">
                  <c:v>25.992798239999999</c:v>
                </c:pt>
                <c:pt idx="28949">
                  <c:v>25.994198610000002</c:v>
                </c:pt>
                <c:pt idx="28950">
                  <c:v>25.99559902</c:v>
                </c:pt>
                <c:pt idx="28951">
                  <c:v>25.99699949</c:v>
                </c:pt>
                <c:pt idx="28952">
                  <c:v>25.998400010000001</c:v>
                </c:pt>
                <c:pt idx="28953">
                  <c:v>25.999800570000001</c:v>
                </c:pt>
                <c:pt idx="28954">
                  <c:v>26.00120119</c:v>
                </c:pt>
                <c:pt idx="28955">
                  <c:v>26.002601850000001</c:v>
                </c:pt>
                <c:pt idx="28956">
                  <c:v>26.004002570000001</c:v>
                </c:pt>
                <c:pt idx="28957">
                  <c:v>26.00540333</c:v>
                </c:pt>
                <c:pt idx="28958">
                  <c:v>26.006804150000001</c:v>
                </c:pt>
                <c:pt idx="28959">
                  <c:v>26.008205010000001</c:v>
                </c:pt>
                <c:pt idx="28960">
                  <c:v>26.009605919999998</c:v>
                </c:pt>
                <c:pt idx="28961">
                  <c:v>26.01100688</c:v>
                </c:pt>
                <c:pt idx="28962">
                  <c:v>26.012407899999999</c:v>
                </c:pt>
                <c:pt idx="28963">
                  <c:v>26.013808959999999</c:v>
                </c:pt>
                <c:pt idx="28964">
                  <c:v>26.015210069999998</c:v>
                </c:pt>
                <c:pt idx="28965">
                  <c:v>26.016611229999999</c:v>
                </c:pt>
                <c:pt idx="28966">
                  <c:v>26.018012429999999</c:v>
                </c:pt>
                <c:pt idx="28967">
                  <c:v>26.01941369</c:v>
                </c:pt>
                <c:pt idx="28968">
                  <c:v>26.02081501</c:v>
                </c:pt>
                <c:pt idx="28969">
                  <c:v>26.022216360000002</c:v>
                </c:pt>
                <c:pt idx="28970">
                  <c:v>26.023617770000001</c:v>
                </c:pt>
                <c:pt idx="28971">
                  <c:v>26.025019220000001</c:v>
                </c:pt>
                <c:pt idx="28972">
                  <c:v>26.026420720000001</c:v>
                </c:pt>
                <c:pt idx="28973">
                  <c:v>26.027822270000001</c:v>
                </c:pt>
                <c:pt idx="28974">
                  <c:v>26.029223869999999</c:v>
                </c:pt>
                <c:pt idx="28975">
                  <c:v>26.030625520000001</c:v>
                </c:pt>
                <c:pt idx="28976">
                  <c:v>26.03202722</c:v>
                </c:pt>
                <c:pt idx="28977">
                  <c:v>26.033428969999999</c:v>
                </c:pt>
                <c:pt idx="28978">
                  <c:v>26.034830759999998</c:v>
                </c:pt>
                <c:pt idx="28979">
                  <c:v>26.036232600000002</c:v>
                </c:pt>
                <c:pt idx="28980">
                  <c:v>26.037634489999999</c:v>
                </c:pt>
                <c:pt idx="28981">
                  <c:v>26.039036429999999</c:v>
                </c:pt>
                <c:pt idx="28982">
                  <c:v>26.040438420000001</c:v>
                </c:pt>
                <c:pt idx="28983">
                  <c:v>26.04184046</c:v>
                </c:pt>
                <c:pt idx="28984">
                  <c:v>26.043242540000001</c:v>
                </c:pt>
                <c:pt idx="28985">
                  <c:v>26.04464467</c:v>
                </c:pt>
                <c:pt idx="28986">
                  <c:v>26.046046860000001</c:v>
                </c:pt>
                <c:pt idx="28987">
                  <c:v>26.04744908</c:v>
                </c:pt>
                <c:pt idx="28988">
                  <c:v>26.04885136</c:v>
                </c:pt>
                <c:pt idx="28989">
                  <c:v>26.050253690000002</c:v>
                </c:pt>
                <c:pt idx="28990">
                  <c:v>26.051656059999999</c:v>
                </c:pt>
                <c:pt idx="28991">
                  <c:v>26.053058480000001</c:v>
                </c:pt>
                <c:pt idx="28992">
                  <c:v>26.05446096</c:v>
                </c:pt>
                <c:pt idx="28993">
                  <c:v>26.055863479999999</c:v>
                </c:pt>
                <c:pt idx="28994">
                  <c:v>26.057266039999998</c:v>
                </c:pt>
                <c:pt idx="28995">
                  <c:v>26.058668650000001</c:v>
                </c:pt>
                <c:pt idx="28996">
                  <c:v>26.060071310000001</c:v>
                </c:pt>
                <c:pt idx="28997">
                  <c:v>26.061474019999999</c:v>
                </c:pt>
                <c:pt idx="28998">
                  <c:v>26.06287678</c:v>
                </c:pt>
                <c:pt idx="28999">
                  <c:v>26.064279580000001</c:v>
                </c:pt>
                <c:pt idx="29000">
                  <c:v>26.065682429999999</c:v>
                </c:pt>
                <c:pt idx="29001">
                  <c:v>26.067085330000001</c:v>
                </c:pt>
                <c:pt idx="29002">
                  <c:v>26.06848827</c:v>
                </c:pt>
                <c:pt idx="29003">
                  <c:v>26.069891269999999</c:v>
                </c:pt>
                <c:pt idx="29004">
                  <c:v>26.071294309999999</c:v>
                </c:pt>
                <c:pt idx="29005">
                  <c:v>26.072697389999998</c:v>
                </c:pt>
                <c:pt idx="29006">
                  <c:v>26.074100529999999</c:v>
                </c:pt>
                <c:pt idx="29007">
                  <c:v>26.07550371</c:v>
                </c:pt>
                <c:pt idx="29008">
                  <c:v>26.076906940000001</c:v>
                </c:pt>
                <c:pt idx="29009">
                  <c:v>26.078310210000001</c:v>
                </c:pt>
                <c:pt idx="29010">
                  <c:v>26.07971354</c:v>
                </c:pt>
                <c:pt idx="29011">
                  <c:v>26.081116909999999</c:v>
                </c:pt>
                <c:pt idx="29012">
                  <c:v>26.08252032</c:v>
                </c:pt>
                <c:pt idx="29013">
                  <c:v>26.08392379</c:v>
                </c:pt>
                <c:pt idx="29014">
                  <c:v>26.085327299999999</c:v>
                </c:pt>
                <c:pt idx="29015">
                  <c:v>26.086730849999999</c:v>
                </c:pt>
                <c:pt idx="29016">
                  <c:v>26.08813447</c:v>
                </c:pt>
                <c:pt idx="29017">
                  <c:v>26.08953812</c:v>
                </c:pt>
                <c:pt idx="29018">
                  <c:v>26.090941820000001</c:v>
                </c:pt>
                <c:pt idx="29019">
                  <c:v>26.092345559999998</c:v>
                </c:pt>
                <c:pt idx="29020">
                  <c:v>26.09374935</c:v>
                </c:pt>
                <c:pt idx="29021">
                  <c:v>26.095153190000001</c:v>
                </c:pt>
                <c:pt idx="29022">
                  <c:v>26.096557069999999</c:v>
                </c:pt>
                <c:pt idx="29023">
                  <c:v>26.097961000000002</c:v>
                </c:pt>
                <c:pt idx="29024">
                  <c:v>26.099364980000001</c:v>
                </c:pt>
                <c:pt idx="29025">
                  <c:v>26.100769</c:v>
                </c:pt>
                <c:pt idx="29026">
                  <c:v>26.102173069999999</c:v>
                </c:pt>
                <c:pt idx="29027">
                  <c:v>26.103577179999998</c:v>
                </c:pt>
                <c:pt idx="29028">
                  <c:v>26.104981339999998</c:v>
                </c:pt>
                <c:pt idx="29029">
                  <c:v>26.106385549999999</c:v>
                </c:pt>
                <c:pt idx="29030">
                  <c:v>26.107789799999999</c:v>
                </c:pt>
                <c:pt idx="29031">
                  <c:v>26.1091941</c:v>
                </c:pt>
                <c:pt idx="29032">
                  <c:v>26.110598450000001</c:v>
                </c:pt>
                <c:pt idx="29033">
                  <c:v>26.112002839999999</c:v>
                </c:pt>
                <c:pt idx="29034">
                  <c:v>26.11340727</c:v>
                </c:pt>
                <c:pt idx="29035">
                  <c:v>26.114811759999998</c:v>
                </c:pt>
                <c:pt idx="29036">
                  <c:v>26.116216290000001</c:v>
                </c:pt>
                <c:pt idx="29037">
                  <c:v>26.117620859999999</c:v>
                </c:pt>
                <c:pt idx="29038">
                  <c:v>26.119025480000001</c:v>
                </c:pt>
                <c:pt idx="29039">
                  <c:v>26.120430150000001</c:v>
                </c:pt>
                <c:pt idx="29040">
                  <c:v>26.121834870000001</c:v>
                </c:pt>
                <c:pt idx="29041">
                  <c:v>26.12323962</c:v>
                </c:pt>
                <c:pt idx="29042">
                  <c:v>26.12464443</c:v>
                </c:pt>
                <c:pt idx="29043">
                  <c:v>26.126049269999999</c:v>
                </c:pt>
                <c:pt idx="29044">
                  <c:v>26.12745417</c:v>
                </c:pt>
                <c:pt idx="29045">
                  <c:v>26.12885911</c:v>
                </c:pt>
                <c:pt idx="29046">
                  <c:v>26.130264090000001</c:v>
                </c:pt>
                <c:pt idx="29047">
                  <c:v>26.131669120000002</c:v>
                </c:pt>
                <c:pt idx="29048">
                  <c:v>26.133074189999999</c:v>
                </c:pt>
                <c:pt idx="29049">
                  <c:v>26.13447931</c:v>
                </c:pt>
                <c:pt idx="29050">
                  <c:v>26.135884480000001</c:v>
                </c:pt>
                <c:pt idx="29051">
                  <c:v>26.137289689999999</c:v>
                </c:pt>
                <c:pt idx="29052">
                  <c:v>26.138694940000001</c:v>
                </c:pt>
                <c:pt idx="29053">
                  <c:v>26.140100239999999</c:v>
                </c:pt>
                <c:pt idx="29054">
                  <c:v>26.141505590000001</c:v>
                </c:pt>
                <c:pt idx="29055">
                  <c:v>26.142910969999999</c:v>
                </c:pt>
                <c:pt idx="29056">
                  <c:v>26.144316409999998</c:v>
                </c:pt>
                <c:pt idx="29057">
                  <c:v>26.145721890000001</c:v>
                </c:pt>
                <c:pt idx="29058">
                  <c:v>26.14712741</c:v>
                </c:pt>
                <c:pt idx="29059">
                  <c:v>26.148532979999999</c:v>
                </c:pt>
                <c:pt idx="29060">
                  <c:v>26.149938590000001</c:v>
                </c:pt>
                <c:pt idx="29061">
                  <c:v>26.151344250000001</c:v>
                </c:pt>
                <c:pt idx="29062">
                  <c:v>26.15274995</c:v>
                </c:pt>
                <c:pt idx="29063">
                  <c:v>26.1541557</c:v>
                </c:pt>
                <c:pt idx="29064">
                  <c:v>26.155561500000001</c:v>
                </c:pt>
                <c:pt idx="29065">
                  <c:v>26.156967340000001</c:v>
                </c:pt>
                <c:pt idx="29066">
                  <c:v>26.158373220000001</c:v>
                </c:pt>
                <c:pt idx="29067">
                  <c:v>26.159779140000001</c:v>
                </c:pt>
                <c:pt idx="29068">
                  <c:v>26.161185110000002</c:v>
                </c:pt>
                <c:pt idx="29069">
                  <c:v>26.162591119999998</c:v>
                </c:pt>
                <c:pt idx="29070">
                  <c:v>26.163997179999999</c:v>
                </c:pt>
                <c:pt idx="29071">
                  <c:v>26.16540328</c:v>
                </c:pt>
                <c:pt idx="29072">
                  <c:v>26.16680942</c:v>
                </c:pt>
                <c:pt idx="29073">
                  <c:v>26.168215610000001</c:v>
                </c:pt>
                <c:pt idx="29074">
                  <c:v>26.169621840000001</c:v>
                </c:pt>
                <c:pt idx="29075">
                  <c:v>26.171028119999999</c:v>
                </c:pt>
                <c:pt idx="29076">
                  <c:v>26.17243444</c:v>
                </c:pt>
                <c:pt idx="29077">
                  <c:v>26.173840810000002</c:v>
                </c:pt>
                <c:pt idx="29078">
                  <c:v>26.175247209999998</c:v>
                </c:pt>
                <c:pt idx="29079">
                  <c:v>26.17665367</c:v>
                </c:pt>
                <c:pt idx="29080">
                  <c:v>26.178060160000001</c:v>
                </c:pt>
                <c:pt idx="29081">
                  <c:v>26.179466699999999</c:v>
                </c:pt>
                <c:pt idx="29082">
                  <c:v>26.18087328</c:v>
                </c:pt>
                <c:pt idx="29083">
                  <c:v>26.182279909999998</c:v>
                </c:pt>
                <c:pt idx="29084">
                  <c:v>26.18368658</c:v>
                </c:pt>
                <c:pt idx="29085">
                  <c:v>26.185093290000001</c:v>
                </c:pt>
                <c:pt idx="29086">
                  <c:v>26.186500049999999</c:v>
                </c:pt>
                <c:pt idx="29087">
                  <c:v>26.187906850000001</c:v>
                </c:pt>
                <c:pt idx="29088">
                  <c:v>26.1893137</c:v>
                </c:pt>
                <c:pt idx="29089">
                  <c:v>26.190720590000002</c:v>
                </c:pt>
                <c:pt idx="29090">
                  <c:v>26.19212752</c:v>
                </c:pt>
                <c:pt idx="29091">
                  <c:v>26.193534490000001</c:v>
                </c:pt>
                <c:pt idx="29092">
                  <c:v>26.19494151</c:v>
                </c:pt>
                <c:pt idx="29093">
                  <c:v>26.196348560000001</c:v>
                </c:pt>
                <c:pt idx="29094">
                  <c:v>26.197755669999999</c:v>
                </c:pt>
                <c:pt idx="29095">
                  <c:v>26.199162810000001</c:v>
                </c:pt>
                <c:pt idx="29096">
                  <c:v>26.200569999999999</c:v>
                </c:pt>
                <c:pt idx="29097">
                  <c:v>26.201977230000001</c:v>
                </c:pt>
                <c:pt idx="29098">
                  <c:v>26.203384499999999</c:v>
                </c:pt>
                <c:pt idx="29099">
                  <c:v>26.204791820000001</c:v>
                </c:pt>
                <c:pt idx="29100">
                  <c:v>26.206199179999999</c:v>
                </c:pt>
                <c:pt idx="29101">
                  <c:v>26.20760658</c:v>
                </c:pt>
                <c:pt idx="29102">
                  <c:v>26.209014020000001</c:v>
                </c:pt>
                <c:pt idx="29103">
                  <c:v>26.21042151</c:v>
                </c:pt>
                <c:pt idx="29104">
                  <c:v>26.211829040000001</c:v>
                </c:pt>
                <c:pt idx="29105">
                  <c:v>26.213236609999999</c:v>
                </c:pt>
                <c:pt idx="29106">
                  <c:v>26.214644230000001</c:v>
                </c:pt>
                <c:pt idx="29107">
                  <c:v>26.216051879999998</c:v>
                </c:pt>
                <c:pt idx="29108">
                  <c:v>26.21745958</c:v>
                </c:pt>
                <c:pt idx="29109">
                  <c:v>26.218867320000001</c:v>
                </c:pt>
                <c:pt idx="29110">
                  <c:v>26.220275099999999</c:v>
                </c:pt>
                <c:pt idx="29111">
                  <c:v>26.22168293</c:v>
                </c:pt>
                <c:pt idx="29112">
                  <c:v>26.223090809999999</c:v>
                </c:pt>
                <c:pt idx="29113">
                  <c:v>26.22449872</c:v>
                </c:pt>
                <c:pt idx="29114">
                  <c:v>26.225906670000001</c:v>
                </c:pt>
                <c:pt idx="29115">
                  <c:v>26.227314660000001</c:v>
                </c:pt>
                <c:pt idx="29116">
                  <c:v>26.228722699999999</c:v>
                </c:pt>
                <c:pt idx="29117">
                  <c:v>26.23013078</c:v>
                </c:pt>
                <c:pt idx="29118">
                  <c:v>26.2315389</c:v>
                </c:pt>
                <c:pt idx="29119">
                  <c:v>26.232947060000001</c:v>
                </c:pt>
                <c:pt idx="29120">
                  <c:v>26.234355260000001</c:v>
                </c:pt>
                <c:pt idx="29121">
                  <c:v>26.235763510000002</c:v>
                </c:pt>
                <c:pt idx="29122">
                  <c:v>26.237171790000001</c:v>
                </c:pt>
                <c:pt idx="29123">
                  <c:v>26.238580120000002</c:v>
                </c:pt>
                <c:pt idx="29124">
                  <c:v>26.239988490000002</c:v>
                </c:pt>
                <c:pt idx="29125">
                  <c:v>26.241396900000002</c:v>
                </c:pt>
                <c:pt idx="29126">
                  <c:v>26.242805350000001</c:v>
                </c:pt>
                <c:pt idx="29127">
                  <c:v>26.244213850000001</c:v>
                </c:pt>
                <c:pt idx="29128">
                  <c:v>26.24562238</c:v>
                </c:pt>
                <c:pt idx="29129">
                  <c:v>26.24703096</c:v>
                </c:pt>
                <c:pt idx="29130">
                  <c:v>26.248439579999999</c:v>
                </c:pt>
                <c:pt idx="29131">
                  <c:v>26.249848239999999</c:v>
                </c:pt>
                <c:pt idx="29132">
                  <c:v>26.251256940000001</c:v>
                </c:pt>
                <c:pt idx="29133">
                  <c:v>26.25266568</c:v>
                </c:pt>
                <c:pt idx="29134">
                  <c:v>26.254074459999998</c:v>
                </c:pt>
                <c:pt idx="29135">
                  <c:v>26.25548328</c:v>
                </c:pt>
                <c:pt idx="29136">
                  <c:v>26.25689216</c:v>
                </c:pt>
                <c:pt idx="29137">
                  <c:v>26.258301060000001</c:v>
                </c:pt>
                <c:pt idx="29138">
                  <c:v>26.259710009999999</c:v>
                </c:pt>
                <c:pt idx="29139">
                  <c:v>26.261119000000001</c:v>
                </c:pt>
                <c:pt idx="29140">
                  <c:v>26.262528020000001</c:v>
                </c:pt>
                <c:pt idx="29141">
                  <c:v>26.263937089999999</c:v>
                </c:pt>
                <c:pt idx="29142">
                  <c:v>26.2653462</c:v>
                </c:pt>
                <c:pt idx="29143">
                  <c:v>26.26675535</c:v>
                </c:pt>
                <c:pt idx="29144">
                  <c:v>26.268164540000001</c:v>
                </c:pt>
                <c:pt idx="29145">
                  <c:v>26.269573770000001</c:v>
                </c:pt>
                <c:pt idx="29146">
                  <c:v>26.270983050000002</c:v>
                </c:pt>
                <c:pt idx="29147">
                  <c:v>26.272392360000001</c:v>
                </c:pt>
                <c:pt idx="29148">
                  <c:v>26.273801710000001</c:v>
                </c:pt>
                <c:pt idx="29149">
                  <c:v>26.2752111</c:v>
                </c:pt>
                <c:pt idx="29150">
                  <c:v>26.27662054</c:v>
                </c:pt>
                <c:pt idx="29151">
                  <c:v>26.278030009999998</c:v>
                </c:pt>
                <c:pt idx="29152">
                  <c:v>26.27943952</c:v>
                </c:pt>
                <c:pt idx="29153">
                  <c:v>26.280849079999999</c:v>
                </c:pt>
                <c:pt idx="29154">
                  <c:v>26.282258670000001</c:v>
                </c:pt>
                <c:pt idx="29155">
                  <c:v>26.283668309999999</c:v>
                </c:pt>
                <c:pt idx="29156">
                  <c:v>26.285077980000001</c:v>
                </c:pt>
                <c:pt idx="29157">
                  <c:v>26.286487690000001</c:v>
                </c:pt>
                <c:pt idx="29158">
                  <c:v>26.287897449999999</c:v>
                </c:pt>
                <c:pt idx="29159">
                  <c:v>26.289307239999999</c:v>
                </c:pt>
                <c:pt idx="29160">
                  <c:v>26.290717090000001</c:v>
                </c:pt>
                <c:pt idx="29161">
                  <c:v>26.292126960000001</c:v>
                </c:pt>
                <c:pt idx="29162">
                  <c:v>26.293536870000001</c:v>
                </c:pt>
                <c:pt idx="29163">
                  <c:v>26.29494682</c:v>
                </c:pt>
                <c:pt idx="29164">
                  <c:v>26.29635682</c:v>
                </c:pt>
                <c:pt idx="29165">
                  <c:v>26.297766849999999</c:v>
                </c:pt>
                <c:pt idx="29166">
                  <c:v>26.299176920000001</c:v>
                </c:pt>
                <c:pt idx="29167">
                  <c:v>26.300587029999999</c:v>
                </c:pt>
                <c:pt idx="29168">
                  <c:v>26.301997180000001</c:v>
                </c:pt>
                <c:pt idx="29169">
                  <c:v>26.303407369999999</c:v>
                </c:pt>
                <c:pt idx="29170">
                  <c:v>26.3048176</c:v>
                </c:pt>
                <c:pt idx="29171">
                  <c:v>26.306227870000001</c:v>
                </c:pt>
                <c:pt idx="29172">
                  <c:v>26.307638180000001</c:v>
                </c:pt>
                <c:pt idx="29173">
                  <c:v>26.309048520000001</c:v>
                </c:pt>
                <c:pt idx="29174">
                  <c:v>26.310458910000001</c:v>
                </c:pt>
                <c:pt idx="29175">
                  <c:v>26.311869340000001</c:v>
                </c:pt>
                <c:pt idx="29176">
                  <c:v>26.3132798</c:v>
                </c:pt>
                <c:pt idx="29177">
                  <c:v>26.314690299999999</c:v>
                </c:pt>
                <c:pt idx="29178">
                  <c:v>26.316100850000002</c:v>
                </c:pt>
                <c:pt idx="29179">
                  <c:v>26.31751143</c:v>
                </c:pt>
                <c:pt idx="29180">
                  <c:v>26.318922050000001</c:v>
                </c:pt>
                <c:pt idx="29181">
                  <c:v>26.320332709999999</c:v>
                </c:pt>
                <c:pt idx="29182">
                  <c:v>26.321743399999999</c:v>
                </c:pt>
                <c:pt idx="29183">
                  <c:v>26.32315414</c:v>
                </c:pt>
                <c:pt idx="29184">
                  <c:v>26.324564930000001</c:v>
                </c:pt>
                <c:pt idx="29185">
                  <c:v>26.325975740000001</c:v>
                </c:pt>
                <c:pt idx="29186">
                  <c:v>26.32738659</c:v>
                </c:pt>
                <c:pt idx="29187">
                  <c:v>26.328797479999999</c:v>
                </c:pt>
                <c:pt idx="29188">
                  <c:v>26.330208410000001</c:v>
                </c:pt>
                <c:pt idx="29189">
                  <c:v>26.331619379999999</c:v>
                </c:pt>
                <c:pt idx="29190">
                  <c:v>26.33303038</c:v>
                </c:pt>
                <c:pt idx="29191">
                  <c:v>26.334441429999998</c:v>
                </c:pt>
                <c:pt idx="29192">
                  <c:v>26.335852509999999</c:v>
                </c:pt>
                <c:pt idx="29193">
                  <c:v>26.337263629999999</c:v>
                </c:pt>
                <c:pt idx="29194">
                  <c:v>26.338674789999999</c:v>
                </c:pt>
                <c:pt idx="29195">
                  <c:v>26.340085989999999</c:v>
                </c:pt>
                <c:pt idx="29196">
                  <c:v>26.341497220000001</c:v>
                </c:pt>
                <c:pt idx="29197">
                  <c:v>26.3429085</c:v>
                </c:pt>
                <c:pt idx="29198">
                  <c:v>26.344319809999998</c:v>
                </c:pt>
                <c:pt idx="29199">
                  <c:v>26.34573116</c:v>
                </c:pt>
                <c:pt idx="29200">
                  <c:v>26.347142550000001</c:v>
                </c:pt>
                <c:pt idx="29201">
                  <c:v>26.348553970000001</c:v>
                </c:pt>
                <c:pt idx="29202">
                  <c:v>26.349965430000001</c:v>
                </c:pt>
                <c:pt idx="29203">
                  <c:v>26.351376930000001</c:v>
                </c:pt>
                <c:pt idx="29204">
                  <c:v>26.35278847</c:v>
                </c:pt>
                <c:pt idx="29205">
                  <c:v>26.354200049999999</c:v>
                </c:pt>
                <c:pt idx="29206">
                  <c:v>26.355611660000001</c:v>
                </c:pt>
                <c:pt idx="29207">
                  <c:v>26.357023309999999</c:v>
                </c:pt>
                <c:pt idx="29208">
                  <c:v>26.358435010000001</c:v>
                </c:pt>
                <c:pt idx="29209">
                  <c:v>26.359846739999998</c:v>
                </c:pt>
                <c:pt idx="29210">
                  <c:v>26.361258500000002</c:v>
                </c:pt>
                <c:pt idx="29211">
                  <c:v>26.362670300000001</c:v>
                </c:pt>
                <c:pt idx="29212">
                  <c:v>26.364082140000001</c:v>
                </c:pt>
                <c:pt idx="29213">
                  <c:v>26.36549402</c:v>
                </c:pt>
                <c:pt idx="29214">
                  <c:v>26.366905930000001</c:v>
                </c:pt>
                <c:pt idx="29215">
                  <c:v>26.368317879999999</c:v>
                </c:pt>
                <c:pt idx="29216">
                  <c:v>26.36972987</c:v>
                </c:pt>
                <c:pt idx="29217">
                  <c:v>26.371141890000001</c:v>
                </c:pt>
                <c:pt idx="29218">
                  <c:v>26.37255395</c:v>
                </c:pt>
                <c:pt idx="29219">
                  <c:v>26.37396605</c:v>
                </c:pt>
                <c:pt idx="29220">
                  <c:v>26.375378189999999</c:v>
                </c:pt>
                <c:pt idx="29221">
                  <c:v>26.376790360000001</c:v>
                </c:pt>
                <c:pt idx="29222">
                  <c:v>26.378202569999999</c:v>
                </c:pt>
                <c:pt idx="29223">
                  <c:v>26.37961481</c:v>
                </c:pt>
                <c:pt idx="29224">
                  <c:v>26.38102709</c:v>
                </c:pt>
                <c:pt idx="29225">
                  <c:v>26.38243941</c:v>
                </c:pt>
                <c:pt idx="29226">
                  <c:v>26.38385177</c:v>
                </c:pt>
                <c:pt idx="29227">
                  <c:v>26.385264159999998</c:v>
                </c:pt>
                <c:pt idx="29228">
                  <c:v>26.38667659</c:v>
                </c:pt>
                <c:pt idx="29229">
                  <c:v>26.388089059999999</c:v>
                </c:pt>
                <c:pt idx="29230">
                  <c:v>26.389501559999999</c:v>
                </c:pt>
                <c:pt idx="29231">
                  <c:v>26.3909141</c:v>
                </c:pt>
                <c:pt idx="29232">
                  <c:v>26.39232668</c:v>
                </c:pt>
                <c:pt idx="29233">
                  <c:v>26.393739289999999</c:v>
                </c:pt>
                <c:pt idx="29234">
                  <c:v>26.395151940000002</c:v>
                </c:pt>
                <c:pt idx="29235">
                  <c:v>26.396564619999999</c:v>
                </c:pt>
                <c:pt idx="29236">
                  <c:v>26.397977340000001</c:v>
                </c:pt>
                <c:pt idx="29237">
                  <c:v>26.399390100000002</c:v>
                </c:pt>
                <c:pt idx="29238">
                  <c:v>26.400802890000001</c:v>
                </c:pt>
                <c:pt idx="29239">
                  <c:v>26.402215720000001</c:v>
                </c:pt>
                <c:pt idx="29240">
                  <c:v>26.403628579999999</c:v>
                </c:pt>
                <c:pt idx="29241">
                  <c:v>26.405041480000001</c:v>
                </c:pt>
                <c:pt idx="29242">
                  <c:v>26.406454419999999</c:v>
                </c:pt>
                <c:pt idx="29243">
                  <c:v>26.40786739</c:v>
                </c:pt>
                <c:pt idx="29244">
                  <c:v>26.409280389999999</c:v>
                </c:pt>
                <c:pt idx="29245">
                  <c:v>26.410693439999999</c:v>
                </c:pt>
                <c:pt idx="29246">
                  <c:v>26.412106519999998</c:v>
                </c:pt>
                <c:pt idx="29247">
                  <c:v>26.41351963</c:v>
                </c:pt>
                <c:pt idx="29248">
                  <c:v>26.414932780000001</c:v>
                </c:pt>
                <c:pt idx="29249">
                  <c:v>26.416345960000001</c:v>
                </c:pt>
                <c:pt idx="29250">
                  <c:v>26.417759190000002</c:v>
                </c:pt>
                <c:pt idx="29251">
                  <c:v>26.419172440000001</c:v>
                </c:pt>
                <c:pt idx="29252">
                  <c:v>26.420585729999999</c:v>
                </c:pt>
                <c:pt idx="29253">
                  <c:v>26.421999060000001</c:v>
                </c:pt>
                <c:pt idx="29254">
                  <c:v>26.423412419999998</c:v>
                </c:pt>
                <c:pt idx="29255">
                  <c:v>26.424825819999999</c:v>
                </c:pt>
                <c:pt idx="29256">
                  <c:v>26.426239259999999</c:v>
                </c:pt>
                <c:pt idx="29257">
                  <c:v>26.427652729999998</c:v>
                </c:pt>
                <c:pt idx="29258">
                  <c:v>26.42906623</c:v>
                </c:pt>
                <c:pt idx="29259">
                  <c:v>26.430479770000002</c:v>
                </c:pt>
                <c:pt idx="29260">
                  <c:v>26.431893349999999</c:v>
                </c:pt>
                <c:pt idx="29261">
                  <c:v>26.433306949999999</c:v>
                </c:pt>
                <c:pt idx="29262">
                  <c:v>26.434720599999999</c:v>
                </c:pt>
                <c:pt idx="29263">
                  <c:v>26.43613427</c:v>
                </c:pt>
                <c:pt idx="29264">
                  <c:v>26.437547989999999</c:v>
                </c:pt>
                <c:pt idx="29265">
                  <c:v>26.438961729999999</c:v>
                </c:pt>
                <c:pt idx="29266">
                  <c:v>26.44037552</c:v>
                </c:pt>
                <c:pt idx="29267">
                  <c:v>26.441789329999999</c:v>
                </c:pt>
                <c:pt idx="29268">
                  <c:v>26.443203180000001</c:v>
                </c:pt>
                <c:pt idx="29269">
                  <c:v>26.44461707</c:v>
                </c:pt>
                <c:pt idx="29270">
                  <c:v>26.446030990000001</c:v>
                </c:pt>
                <c:pt idx="29271">
                  <c:v>26.447444950000001</c:v>
                </c:pt>
                <c:pt idx="29272">
                  <c:v>26.44885893</c:v>
                </c:pt>
                <c:pt idx="29273">
                  <c:v>26.45027296</c:v>
                </c:pt>
                <c:pt idx="29274">
                  <c:v>26.451687020000001</c:v>
                </c:pt>
                <c:pt idx="29275">
                  <c:v>26.453101109999999</c:v>
                </c:pt>
                <c:pt idx="29276">
                  <c:v>26.454515239999999</c:v>
                </c:pt>
                <c:pt idx="29277">
                  <c:v>26.455929399999999</c:v>
                </c:pt>
                <c:pt idx="29278">
                  <c:v>26.457343590000001</c:v>
                </c:pt>
                <c:pt idx="29279">
                  <c:v>26.458757819999999</c:v>
                </c:pt>
                <c:pt idx="29280">
                  <c:v>26.46017209</c:v>
                </c:pt>
                <c:pt idx="29281">
                  <c:v>26.461586390000001</c:v>
                </c:pt>
                <c:pt idx="29282">
                  <c:v>26.46300072</c:v>
                </c:pt>
                <c:pt idx="29283">
                  <c:v>26.464415089999999</c:v>
                </c:pt>
                <c:pt idx="29284">
                  <c:v>26.465829490000001</c:v>
                </c:pt>
                <c:pt idx="29285">
                  <c:v>26.467243920000001</c:v>
                </c:pt>
                <c:pt idx="29286">
                  <c:v>26.468658380000001</c:v>
                </c:pt>
                <c:pt idx="29287">
                  <c:v>26.47007288</c:v>
                </c:pt>
                <c:pt idx="29288">
                  <c:v>26.471487419999999</c:v>
                </c:pt>
                <c:pt idx="29289">
                  <c:v>26.47290198</c:v>
                </c:pt>
                <c:pt idx="29290">
                  <c:v>26.474316590000001</c:v>
                </c:pt>
                <c:pt idx="29291">
                  <c:v>26.47573122</c:v>
                </c:pt>
                <c:pt idx="29292">
                  <c:v>26.477145889999999</c:v>
                </c:pt>
                <c:pt idx="29293">
                  <c:v>26.478560590000001</c:v>
                </c:pt>
                <c:pt idx="29294">
                  <c:v>26.479975320000001</c:v>
                </c:pt>
                <c:pt idx="29295">
                  <c:v>26.481390090000001</c:v>
                </c:pt>
                <c:pt idx="29296">
                  <c:v>26.482804890000001</c:v>
                </c:pt>
                <c:pt idx="29297">
                  <c:v>26.48421973</c:v>
                </c:pt>
                <c:pt idx="29298">
                  <c:v>26.48563459</c:v>
                </c:pt>
                <c:pt idx="29299">
                  <c:v>26.48704949</c:v>
                </c:pt>
                <c:pt idx="29300">
                  <c:v>26.488464430000001</c:v>
                </c:pt>
                <c:pt idx="29301">
                  <c:v>26.489879389999999</c:v>
                </c:pt>
                <c:pt idx="29302">
                  <c:v>26.49129439</c:v>
                </c:pt>
                <c:pt idx="29303">
                  <c:v>26.492709430000001</c:v>
                </c:pt>
                <c:pt idx="29304">
                  <c:v>26.494124500000002</c:v>
                </c:pt>
                <c:pt idx="29305">
                  <c:v>26.495539600000001</c:v>
                </c:pt>
                <c:pt idx="29306">
                  <c:v>26.496954729999999</c:v>
                </c:pt>
                <c:pt idx="29307">
                  <c:v>26.4983699</c:v>
                </c:pt>
                <c:pt idx="29308">
                  <c:v>26.49978509</c:v>
                </c:pt>
                <c:pt idx="29309">
                  <c:v>26.501200319999999</c:v>
                </c:pt>
                <c:pt idx="29310">
                  <c:v>26.502615580000001</c:v>
                </c:pt>
                <c:pt idx="29311">
                  <c:v>26.504030879999998</c:v>
                </c:pt>
                <c:pt idx="29312">
                  <c:v>26.505446209999999</c:v>
                </c:pt>
                <c:pt idx="29313">
                  <c:v>26.506861560000001</c:v>
                </c:pt>
                <c:pt idx="29314">
                  <c:v>26.50827696</c:v>
                </c:pt>
                <c:pt idx="29315">
                  <c:v>26.509692380000001</c:v>
                </c:pt>
                <c:pt idx="29316">
                  <c:v>26.511107840000001</c:v>
                </c:pt>
                <c:pt idx="29317">
                  <c:v>26.51252333</c:v>
                </c:pt>
                <c:pt idx="29318">
                  <c:v>26.513938849999999</c:v>
                </c:pt>
                <c:pt idx="29319">
                  <c:v>26.5153544</c:v>
                </c:pt>
                <c:pt idx="29320">
                  <c:v>26.516769979999999</c:v>
                </c:pt>
                <c:pt idx="29321">
                  <c:v>26.518185599999999</c:v>
                </c:pt>
                <c:pt idx="29322">
                  <c:v>26.519601250000001</c:v>
                </c:pt>
                <c:pt idx="29323">
                  <c:v>26.521016929999998</c:v>
                </c:pt>
                <c:pt idx="29324">
                  <c:v>26.522432640000002</c:v>
                </c:pt>
                <c:pt idx="29325">
                  <c:v>26.523848390000001</c:v>
                </c:pt>
                <c:pt idx="29326">
                  <c:v>26.52526417</c:v>
                </c:pt>
                <c:pt idx="29327">
                  <c:v>26.52667997</c:v>
                </c:pt>
                <c:pt idx="29328">
                  <c:v>26.528095820000001</c:v>
                </c:pt>
                <c:pt idx="29329">
                  <c:v>26.5295117</c:v>
                </c:pt>
                <c:pt idx="29330">
                  <c:v>26.530927599999998</c:v>
                </c:pt>
                <c:pt idx="29331">
                  <c:v>26.532343539999999</c:v>
                </c:pt>
                <c:pt idx="29332">
                  <c:v>26.533759499999999</c:v>
                </c:pt>
                <c:pt idx="29333">
                  <c:v>26.535175500000001</c:v>
                </c:pt>
                <c:pt idx="29334">
                  <c:v>26.536591529999999</c:v>
                </c:pt>
                <c:pt idx="29335">
                  <c:v>26.538007589999999</c:v>
                </c:pt>
                <c:pt idx="29336">
                  <c:v>26.539423679999999</c:v>
                </c:pt>
                <c:pt idx="29337">
                  <c:v>26.540839810000001</c:v>
                </c:pt>
                <c:pt idx="29338">
                  <c:v>26.542255959999999</c:v>
                </c:pt>
                <c:pt idx="29339">
                  <c:v>26.543672149999999</c:v>
                </c:pt>
                <c:pt idx="29340">
                  <c:v>26.545088360000001</c:v>
                </c:pt>
                <c:pt idx="29341">
                  <c:v>26.54650461</c:v>
                </c:pt>
                <c:pt idx="29342">
                  <c:v>26.54792089</c:v>
                </c:pt>
                <c:pt idx="29343">
                  <c:v>26.5493372</c:v>
                </c:pt>
                <c:pt idx="29344">
                  <c:v>26.550753539999999</c:v>
                </c:pt>
                <c:pt idx="29345">
                  <c:v>26.55216991</c:v>
                </c:pt>
                <c:pt idx="29346">
                  <c:v>26.553586320000001</c:v>
                </c:pt>
                <c:pt idx="29347">
                  <c:v>26.55500275</c:v>
                </c:pt>
                <c:pt idx="29348">
                  <c:v>26.556419210000001</c:v>
                </c:pt>
                <c:pt idx="29349">
                  <c:v>26.557835709999999</c:v>
                </c:pt>
                <c:pt idx="29350">
                  <c:v>26.559252239999999</c:v>
                </c:pt>
                <c:pt idx="29351">
                  <c:v>26.560668790000001</c:v>
                </c:pt>
                <c:pt idx="29352">
                  <c:v>26.56208539</c:v>
                </c:pt>
                <c:pt idx="29353">
                  <c:v>26.563502010000001</c:v>
                </c:pt>
                <c:pt idx="29354">
                  <c:v>26.564918649999999</c:v>
                </c:pt>
                <c:pt idx="29355">
                  <c:v>26.566335330000001</c:v>
                </c:pt>
                <c:pt idx="29356">
                  <c:v>26.567752039999998</c:v>
                </c:pt>
                <c:pt idx="29357">
                  <c:v>26.569168779999998</c:v>
                </c:pt>
                <c:pt idx="29358">
                  <c:v>26.570585550000001</c:v>
                </c:pt>
                <c:pt idx="29359">
                  <c:v>26.572002350000002</c:v>
                </c:pt>
                <c:pt idx="29360">
                  <c:v>26.573419179999998</c:v>
                </c:pt>
                <c:pt idx="29361">
                  <c:v>26.574836040000001</c:v>
                </c:pt>
                <c:pt idx="29362">
                  <c:v>26.576252929999999</c:v>
                </c:pt>
                <c:pt idx="29363">
                  <c:v>26.577669849999999</c:v>
                </c:pt>
                <c:pt idx="29364">
                  <c:v>26.579086799999999</c:v>
                </c:pt>
                <c:pt idx="29365">
                  <c:v>26.580503780000001</c:v>
                </c:pt>
                <c:pt idx="29366">
                  <c:v>26.581920790000002</c:v>
                </c:pt>
                <c:pt idx="29367">
                  <c:v>26.583337830000001</c:v>
                </c:pt>
                <c:pt idx="29368">
                  <c:v>26.5847549</c:v>
                </c:pt>
                <c:pt idx="29369">
                  <c:v>26.58617199</c:v>
                </c:pt>
                <c:pt idx="29370">
                  <c:v>26.587589120000001</c:v>
                </c:pt>
                <c:pt idx="29371">
                  <c:v>26.58900628</c:v>
                </c:pt>
                <c:pt idx="29372">
                  <c:v>26.590423470000001</c:v>
                </c:pt>
                <c:pt idx="29373">
                  <c:v>26.591840690000002</c:v>
                </c:pt>
                <c:pt idx="29374">
                  <c:v>26.59325793</c:v>
                </c:pt>
                <c:pt idx="29375">
                  <c:v>26.594675209999998</c:v>
                </c:pt>
                <c:pt idx="29376">
                  <c:v>26.59609253</c:v>
                </c:pt>
                <c:pt idx="29377">
                  <c:v>26.597509859999999</c:v>
                </c:pt>
                <c:pt idx="29378">
                  <c:v>26.598927230000001</c:v>
                </c:pt>
                <c:pt idx="29379">
                  <c:v>26.600344620000001</c:v>
                </c:pt>
                <c:pt idx="29380">
                  <c:v>26.601762040000001</c:v>
                </c:pt>
                <c:pt idx="29381">
                  <c:v>26.603179489999999</c:v>
                </c:pt>
                <c:pt idx="29382">
                  <c:v>26.60459698</c:v>
                </c:pt>
                <c:pt idx="29383">
                  <c:v>26.60601449</c:v>
                </c:pt>
                <c:pt idx="29384">
                  <c:v>26.607432029999998</c:v>
                </c:pt>
                <c:pt idx="29385">
                  <c:v>26.608849589999998</c:v>
                </c:pt>
                <c:pt idx="29386">
                  <c:v>26.610267189999998</c:v>
                </c:pt>
                <c:pt idx="29387">
                  <c:v>26.611684820000001</c:v>
                </c:pt>
                <c:pt idx="29388">
                  <c:v>26.613102470000001</c:v>
                </c:pt>
                <c:pt idx="29389">
                  <c:v>26.614520150000001</c:v>
                </c:pt>
                <c:pt idx="29390">
                  <c:v>26.61593787</c:v>
                </c:pt>
                <c:pt idx="29391">
                  <c:v>26.617355610000001</c:v>
                </c:pt>
                <c:pt idx="29392">
                  <c:v>26.61877338</c:v>
                </c:pt>
                <c:pt idx="29393">
                  <c:v>26.620191179999999</c:v>
                </c:pt>
                <c:pt idx="29394">
                  <c:v>26.621608999999999</c:v>
                </c:pt>
                <c:pt idx="29395">
                  <c:v>26.62302686</c:v>
                </c:pt>
                <c:pt idx="29396">
                  <c:v>26.624444740000001</c:v>
                </c:pt>
                <c:pt idx="29397">
                  <c:v>26.625862649999998</c:v>
                </c:pt>
                <c:pt idx="29398">
                  <c:v>26.627280590000002</c:v>
                </c:pt>
                <c:pt idx="29399">
                  <c:v>26.62869856</c:v>
                </c:pt>
                <c:pt idx="29400">
                  <c:v>26.630116569999998</c:v>
                </c:pt>
                <c:pt idx="29401">
                  <c:v>26.631534590000001</c:v>
                </c:pt>
                <c:pt idx="29402">
                  <c:v>26.63295265</c:v>
                </c:pt>
                <c:pt idx="29403">
                  <c:v>26.634370730000001</c:v>
                </c:pt>
                <c:pt idx="29404">
                  <c:v>26.63578884</c:v>
                </c:pt>
                <c:pt idx="29405">
                  <c:v>26.637206970000001</c:v>
                </c:pt>
                <c:pt idx="29406">
                  <c:v>26.638625139999998</c:v>
                </c:pt>
                <c:pt idx="29407">
                  <c:v>26.640043330000001</c:v>
                </c:pt>
                <c:pt idx="29408">
                  <c:v>26.641461549999999</c:v>
                </c:pt>
                <c:pt idx="29409">
                  <c:v>26.642879799999999</c:v>
                </c:pt>
                <c:pt idx="29410">
                  <c:v>26.644298079999999</c:v>
                </c:pt>
                <c:pt idx="29411">
                  <c:v>26.64571638</c:v>
                </c:pt>
                <c:pt idx="29412">
                  <c:v>26.64713471</c:v>
                </c:pt>
                <c:pt idx="29413">
                  <c:v>26.648553069999998</c:v>
                </c:pt>
                <c:pt idx="29414">
                  <c:v>26.64997146</c:v>
                </c:pt>
                <c:pt idx="29415">
                  <c:v>26.651389869999999</c:v>
                </c:pt>
                <c:pt idx="29416">
                  <c:v>26.652808319999998</c:v>
                </c:pt>
                <c:pt idx="29417">
                  <c:v>26.654226789999999</c:v>
                </c:pt>
                <c:pt idx="29418">
                  <c:v>26.655645280000002</c:v>
                </c:pt>
                <c:pt idx="29419">
                  <c:v>26.65706381</c:v>
                </c:pt>
                <c:pt idx="29420">
                  <c:v>26.658482360000001</c:v>
                </c:pt>
                <c:pt idx="29421">
                  <c:v>26.65990094</c:v>
                </c:pt>
                <c:pt idx="29422">
                  <c:v>26.661319540000001</c:v>
                </c:pt>
                <c:pt idx="29423">
                  <c:v>26.662738170000001</c:v>
                </c:pt>
                <c:pt idx="29424">
                  <c:v>26.66415684</c:v>
                </c:pt>
                <c:pt idx="29425">
                  <c:v>26.665575530000002</c:v>
                </c:pt>
                <c:pt idx="29426">
                  <c:v>26.666994249999998</c:v>
                </c:pt>
                <c:pt idx="29427">
                  <c:v>26.66841299</c:v>
                </c:pt>
                <c:pt idx="29428">
                  <c:v>26.66983175</c:v>
                </c:pt>
                <c:pt idx="29429">
                  <c:v>26.67125055</c:v>
                </c:pt>
                <c:pt idx="29430">
                  <c:v>26.672669370000001</c:v>
                </c:pt>
                <c:pt idx="29431">
                  <c:v>26.674088220000002</c:v>
                </c:pt>
                <c:pt idx="29432">
                  <c:v>26.67550709</c:v>
                </c:pt>
                <c:pt idx="29433">
                  <c:v>26.676925990000001</c:v>
                </c:pt>
                <c:pt idx="29434">
                  <c:v>26.678344920000001</c:v>
                </c:pt>
                <c:pt idx="29435">
                  <c:v>26.679763869999999</c:v>
                </c:pt>
                <c:pt idx="29436">
                  <c:v>26.68118286</c:v>
                </c:pt>
                <c:pt idx="29437">
                  <c:v>26.682601859999998</c:v>
                </c:pt>
                <c:pt idx="29438">
                  <c:v>26.6840209</c:v>
                </c:pt>
                <c:pt idx="29439">
                  <c:v>26.68543996</c:v>
                </c:pt>
                <c:pt idx="29440">
                  <c:v>26.686859040000002</c:v>
                </c:pt>
                <c:pt idx="29441">
                  <c:v>26.688278159999999</c:v>
                </c:pt>
                <c:pt idx="29442">
                  <c:v>26.689697290000002</c:v>
                </c:pt>
                <c:pt idx="29443">
                  <c:v>26.69111646</c:v>
                </c:pt>
                <c:pt idx="29444">
                  <c:v>26.69253565</c:v>
                </c:pt>
                <c:pt idx="29445">
                  <c:v>26.693954869999999</c:v>
                </c:pt>
                <c:pt idx="29446">
                  <c:v>26.695374109999999</c:v>
                </c:pt>
                <c:pt idx="29447">
                  <c:v>26.696793379999999</c:v>
                </c:pt>
                <c:pt idx="29448">
                  <c:v>26.698212680000001</c:v>
                </c:pt>
                <c:pt idx="29449">
                  <c:v>26.699632000000001</c:v>
                </c:pt>
                <c:pt idx="29450">
                  <c:v>26.70105135</c:v>
                </c:pt>
                <c:pt idx="29451">
                  <c:v>26.702470720000001</c:v>
                </c:pt>
                <c:pt idx="29452">
                  <c:v>26.703890120000001</c:v>
                </c:pt>
                <c:pt idx="29453">
                  <c:v>26.705309539999998</c:v>
                </c:pt>
                <c:pt idx="29454">
                  <c:v>26.706728989999998</c:v>
                </c:pt>
                <c:pt idx="29455">
                  <c:v>26.708148470000001</c:v>
                </c:pt>
                <c:pt idx="29456">
                  <c:v>26.709567969999998</c:v>
                </c:pt>
                <c:pt idx="29457">
                  <c:v>26.710987500000002</c:v>
                </c:pt>
                <c:pt idx="29458">
                  <c:v>26.712407049999999</c:v>
                </c:pt>
                <c:pt idx="29459">
                  <c:v>26.713826619999999</c:v>
                </c:pt>
                <c:pt idx="29460">
                  <c:v>26.715246220000001</c:v>
                </c:pt>
                <c:pt idx="29461">
                  <c:v>26.716665849999998</c:v>
                </c:pt>
                <c:pt idx="29462">
                  <c:v>26.718085500000001</c:v>
                </c:pt>
                <c:pt idx="29463">
                  <c:v>26.719505179999999</c:v>
                </c:pt>
                <c:pt idx="29464">
                  <c:v>26.720924879999998</c:v>
                </c:pt>
                <c:pt idx="29465">
                  <c:v>26.72234461</c:v>
                </c:pt>
                <c:pt idx="29466">
                  <c:v>26.723764370000001</c:v>
                </c:pt>
                <c:pt idx="29467">
                  <c:v>26.72518414</c:v>
                </c:pt>
                <c:pt idx="29468">
                  <c:v>26.726603950000001</c:v>
                </c:pt>
                <c:pt idx="29469">
                  <c:v>26.72802377</c:v>
                </c:pt>
                <c:pt idx="29470">
                  <c:v>26.729443629999999</c:v>
                </c:pt>
                <c:pt idx="29471">
                  <c:v>26.730863500000002</c:v>
                </c:pt>
                <c:pt idx="29472">
                  <c:v>26.732283420000002</c:v>
                </c:pt>
                <c:pt idx="29473">
                  <c:v>26.733703340000002</c:v>
                </c:pt>
                <c:pt idx="29474">
                  <c:v>26.735123290000001</c:v>
                </c:pt>
                <c:pt idx="29475">
                  <c:v>26.736543269999999</c:v>
                </c:pt>
                <c:pt idx="29476">
                  <c:v>26.737963270000002</c:v>
                </c:pt>
                <c:pt idx="29477">
                  <c:v>26.739383289999999</c:v>
                </c:pt>
                <c:pt idx="29478">
                  <c:v>26.740803339999999</c:v>
                </c:pt>
                <c:pt idx="29479">
                  <c:v>26.742223419999998</c:v>
                </c:pt>
                <c:pt idx="29480">
                  <c:v>26.743643519999999</c:v>
                </c:pt>
                <c:pt idx="29481">
                  <c:v>26.745063640000001</c:v>
                </c:pt>
                <c:pt idx="29482">
                  <c:v>26.746483779999998</c:v>
                </c:pt>
                <c:pt idx="29483">
                  <c:v>26.747903959999999</c:v>
                </c:pt>
                <c:pt idx="29484">
                  <c:v>26.74932415</c:v>
                </c:pt>
                <c:pt idx="29485">
                  <c:v>26.75074437</c:v>
                </c:pt>
                <c:pt idx="29486">
                  <c:v>26.752164610000001</c:v>
                </c:pt>
                <c:pt idx="29487">
                  <c:v>26.753584879999998</c:v>
                </c:pt>
                <c:pt idx="29488">
                  <c:v>26.75500517</c:v>
                </c:pt>
                <c:pt idx="29489">
                  <c:v>26.756425490000002</c:v>
                </c:pt>
                <c:pt idx="29490">
                  <c:v>26.757845830000001</c:v>
                </c:pt>
                <c:pt idx="29491">
                  <c:v>26.759266190000002</c:v>
                </c:pt>
                <c:pt idx="29492">
                  <c:v>26.760686570000001</c:v>
                </c:pt>
                <c:pt idx="29493">
                  <c:v>26.762106989999999</c:v>
                </c:pt>
                <c:pt idx="29494">
                  <c:v>26.763527419999999</c:v>
                </c:pt>
                <c:pt idx="29495">
                  <c:v>26.764947880000001</c:v>
                </c:pt>
                <c:pt idx="29496">
                  <c:v>26.766368369999999</c:v>
                </c:pt>
                <c:pt idx="29497">
                  <c:v>26.76778887</c:v>
                </c:pt>
                <c:pt idx="29498">
                  <c:v>26.769209400000001</c:v>
                </c:pt>
                <c:pt idx="29499">
                  <c:v>26.77062995</c:v>
                </c:pt>
                <c:pt idx="29500">
                  <c:v>26.772050530000001</c:v>
                </c:pt>
                <c:pt idx="29501">
                  <c:v>26.773471130000001</c:v>
                </c:pt>
                <c:pt idx="29502">
                  <c:v>26.774891749999998</c:v>
                </c:pt>
                <c:pt idx="29503">
                  <c:v>26.776312390000001</c:v>
                </c:pt>
                <c:pt idx="29504">
                  <c:v>26.777733059999999</c:v>
                </c:pt>
                <c:pt idx="29505">
                  <c:v>26.779153749999999</c:v>
                </c:pt>
                <c:pt idx="29506">
                  <c:v>26.78057446</c:v>
                </c:pt>
                <c:pt idx="29507">
                  <c:v>26.781995200000001</c:v>
                </c:pt>
                <c:pt idx="29508">
                  <c:v>26.783415959999999</c:v>
                </c:pt>
                <c:pt idx="29509">
                  <c:v>26.78483675</c:v>
                </c:pt>
                <c:pt idx="29510">
                  <c:v>26.786257549999998</c:v>
                </c:pt>
                <c:pt idx="29511">
                  <c:v>26.787678379999999</c:v>
                </c:pt>
                <c:pt idx="29512">
                  <c:v>26.789099230000001</c:v>
                </c:pt>
                <c:pt idx="29513">
                  <c:v>26.790520109999999</c:v>
                </c:pt>
                <c:pt idx="29514">
                  <c:v>26.791941000000001</c:v>
                </c:pt>
                <c:pt idx="29515">
                  <c:v>26.793361919999999</c:v>
                </c:pt>
                <c:pt idx="29516">
                  <c:v>26.794782860000002</c:v>
                </c:pt>
                <c:pt idx="29517">
                  <c:v>26.79620383</c:v>
                </c:pt>
                <c:pt idx="29518">
                  <c:v>26.797624819999999</c:v>
                </c:pt>
                <c:pt idx="29519">
                  <c:v>26.799045830000001</c:v>
                </c:pt>
                <c:pt idx="29520">
                  <c:v>26.800466870000001</c:v>
                </c:pt>
                <c:pt idx="29521">
                  <c:v>26.801887919999999</c:v>
                </c:pt>
                <c:pt idx="29522">
                  <c:v>26.803308999999999</c:v>
                </c:pt>
                <c:pt idx="29523">
                  <c:v>26.8047301</c:v>
                </c:pt>
                <c:pt idx="29524">
                  <c:v>26.80615122</c:v>
                </c:pt>
                <c:pt idx="29525">
                  <c:v>26.807572360000002</c:v>
                </c:pt>
                <c:pt idx="29526">
                  <c:v>26.808993529999999</c:v>
                </c:pt>
                <c:pt idx="29527">
                  <c:v>26.810414720000001</c:v>
                </c:pt>
                <c:pt idx="29528">
                  <c:v>26.811835930000001</c:v>
                </c:pt>
                <c:pt idx="29529">
                  <c:v>26.813257159999999</c:v>
                </c:pt>
                <c:pt idx="29530">
                  <c:v>26.814678409999999</c:v>
                </c:pt>
                <c:pt idx="29531">
                  <c:v>26.816099690000001</c:v>
                </c:pt>
                <c:pt idx="29532">
                  <c:v>26.817520989999998</c:v>
                </c:pt>
                <c:pt idx="29533">
                  <c:v>26.818942310000001</c:v>
                </c:pt>
                <c:pt idx="29534">
                  <c:v>26.820363650000001</c:v>
                </c:pt>
                <c:pt idx="29535">
                  <c:v>26.821785009999999</c:v>
                </c:pt>
                <c:pt idx="29536">
                  <c:v>26.823206389999999</c:v>
                </c:pt>
                <c:pt idx="29537">
                  <c:v>26.824627799999998</c:v>
                </c:pt>
                <c:pt idx="29538">
                  <c:v>26.826049229999999</c:v>
                </c:pt>
                <c:pt idx="29539">
                  <c:v>26.82747067</c:v>
                </c:pt>
                <c:pt idx="29540">
                  <c:v>26.828892140000001</c:v>
                </c:pt>
                <c:pt idx="29541">
                  <c:v>26.83031364</c:v>
                </c:pt>
                <c:pt idx="29542">
                  <c:v>26.83173515</c:v>
                </c:pt>
                <c:pt idx="29543">
                  <c:v>26.833156679999998</c:v>
                </c:pt>
                <c:pt idx="29544">
                  <c:v>26.83457825</c:v>
                </c:pt>
                <c:pt idx="29545">
                  <c:v>26.835999820000001</c:v>
                </c:pt>
                <c:pt idx="29546">
                  <c:v>26.837421419999998</c:v>
                </c:pt>
                <c:pt idx="29547">
                  <c:v>26.83884304</c:v>
                </c:pt>
                <c:pt idx="29548">
                  <c:v>26.840264680000001</c:v>
                </c:pt>
                <c:pt idx="29549">
                  <c:v>26.841686339999999</c:v>
                </c:pt>
                <c:pt idx="29550">
                  <c:v>26.843108019999999</c:v>
                </c:pt>
                <c:pt idx="29551">
                  <c:v>26.844529730000001</c:v>
                </c:pt>
                <c:pt idx="29552">
                  <c:v>26.845951450000001</c:v>
                </c:pt>
                <c:pt idx="29553">
                  <c:v>26.847373189999999</c:v>
                </c:pt>
                <c:pt idx="29554">
                  <c:v>26.848794959999999</c:v>
                </c:pt>
                <c:pt idx="29555">
                  <c:v>26.85021674</c:v>
                </c:pt>
                <c:pt idx="29556">
                  <c:v>26.851638550000001</c:v>
                </c:pt>
                <c:pt idx="29557">
                  <c:v>26.853060379999999</c:v>
                </c:pt>
                <c:pt idx="29558">
                  <c:v>26.854482229999999</c:v>
                </c:pt>
                <c:pt idx="29559">
                  <c:v>26.855904089999999</c:v>
                </c:pt>
                <c:pt idx="29560">
                  <c:v>26.857325979999999</c:v>
                </c:pt>
                <c:pt idx="29561">
                  <c:v>26.85874789</c:v>
                </c:pt>
                <c:pt idx="29562">
                  <c:v>26.860169819999999</c:v>
                </c:pt>
                <c:pt idx="29563">
                  <c:v>26.86159177</c:v>
                </c:pt>
                <c:pt idx="29564">
                  <c:v>26.86301374</c:v>
                </c:pt>
                <c:pt idx="29565">
                  <c:v>26.86443573</c:v>
                </c:pt>
                <c:pt idx="29566">
                  <c:v>26.865857739999999</c:v>
                </c:pt>
                <c:pt idx="29567">
                  <c:v>26.86727977</c:v>
                </c:pt>
                <c:pt idx="29568">
                  <c:v>26.868701829999999</c:v>
                </c:pt>
                <c:pt idx="29569">
                  <c:v>26.870123899999999</c:v>
                </c:pt>
                <c:pt idx="29570">
                  <c:v>26.871545990000001</c:v>
                </c:pt>
                <c:pt idx="29571">
                  <c:v>26.872968100000001</c:v>
                </c:pt>
                <c:pt idx="29572">
                  <c:v>26.874390229999999</c:v>
                </c:pt>
                <c:pt idx="29573">
                  <c:v>26.875812379999999</c:v>
                </c:pt>
                <c:pt idx="29574">
                  <c:v>26.877234550000001</c:v>
                </c:pt>
                <c:pt idx="29575">
                  <c:v>26.87865674</c:v>
                </c:pt>
                <c:pt idx="29576">
                  <c:v>26.880078950000001</c:v>
                </c:pt>
                <c:pt idx="29577">
                  <c:v>26.881501180000001</c:v>
                </c:pt>
                <c:pt idx="29578">
                  <c:v>26.882923430000002</c:v>
                </c:pt>
                <c:pt idx="29579">
                  <c:v>26.884345700000001</c:v>
                </c:pt>
                <c:pt idx="29580">
                  <c:v>26.885767980000001</c:v>
                </c:pt>
                <c:pt idx="29581">
                  <c:v>26.887190289999999</c:v>
                </c:pt>
                <c:pt idx="29582">
                  <c:v>26.88861262</c:v>
                </c:pt>
                <c:pt idx="29583">
                  <c:v>26.890034960000001</c:v>
                </c:pt>
                <c:pt idx="29584">
                  <c:v>26.891457330000001</c:v>
                </c:pt>
                <c:pt idx="29585">
                  <c:v>26.892879709999999</c:v>
                </c:pt>
                <c:pt idx="29586">
                  <c:v>26.894302110000002</c:v>
                </c:pt>
                <c:pt idx="29587">
                  <c:v>26.89572454</c:v>
                </c:pt>
                <c:pt idx="29588">
                  <c:v>26.897146979999999</c:v>
                </c:pt>
                <c:pt idx="29589">
                  <c:v>26.898569439999999</c:v>
                </c:pt>
                <c:pt idx="29590">
                  <c:v>26.899991920000001</c:v>
                </c:pt>
                <c:pt idx="29591">
                  <c:v>26.901414419999998</c:v>
                </c:pt>
                <c:pt idx="29592">
                  <c:v>26.90283694</c:v>
                </c:pt>
                <c:pt idx="29593">
                  <c:v>26.90425948</c:v>
                </c:pt>
                <c:pt idx="29594">
                  <c:v>26.905682039999999</c:v>
                </c:pt>
                <c:pt idx="29595">
                  <c:v>26.907104610000001</c:v>
                </c:pt>
                <c:pt idx="29596">
                  <c:v>26.908527200000002</c:v>
                </c:pt>
                <c:pt idx="29597">
                  <c:v>26.909949810000001</c:v>
                </c:pt>
                <c:pt idx="29598">
                  <c:v>26.911372440000001</c:v>
                </c:pt>
                <c:pt idx="29599">
                  <c:v>26.912795089999999</c:v>
                </c:pt>
                <c:pt idx="29600">
                  <c:v>26.91421776</c:v>
                </c:pt>
                <c:pt idx="29601">
                  <c:v>26.915640440000001</c:v>
                </c:pt>
                <c:pt idx="29602">
                  <c:v>26.917063150000001</c:v>
                </c:pt>
                <c:pt idx="29603">
                  <c:v>26.918485870000001</c:v>
                </c:pt>
                <c:pt idx="29604">
                  <c:v>26.91990861</c:v>
                </c:pt>
                <c:pt idx="29605">
                  <c:v>26.921331370000001</c:v>
                </c:pt>
                <c:pt idx="29606">
                  <c:v>26.922754149999999</c:v>
                </c:pt>
                <c:pt idx="29607">
                  <c:v>26.924176939999999</c:v>
                </c:pt>
                <c:pt idx="29608">
                  <c:v>26.92559975</c:v>
                </c:pt>
                <c:pt idx="29609">
                  <c:v>26.92702259</c:v>
                </c:pt>
                <c:pt idx="29610">
                  <c:v>26.92844543</c:v>
                </c:pt>
                <c:pt idx="29611">
                  <c:v>26.929868299999999</c:v>
                </c:pt>
                <c:pt idx="29612">
                  <c:v>26.93129119</c:v>
                </c:pt>
                <c:pt idx="29613">
                  <c:v>26.932714090000001</c:v>
                </c:pt>
                <c:pt idx="29614">
                  <c:v>26.934137010000001</c:v>
                </c:pt>
                <c:pt idx="29615">
                  <c:v>26.935559949999998</c:v>
                </c:pt>
                <c:pt idx="29616">
                  <c:v>26.936982919999998</c:v>
                </c:pt>
                <c:pt idx="29617">
                  <c:v>26.938405889999999</c:v>
                </c:pt>
                <c:pt idx="29618">
                  <c:v>26.93982888</c:v>
                </c:pt>
                <c:pt idx="29619">
                  <c:v>26.94125189</c:v>
                </c:pt>
                <c:pt idx="29620">
                  <c:v>26.942674920000002</c:v>
                </c:pt>
                <c:pt idx="29621">
                  <c:v>26.944097960000001</c:v>
                </c:pt>
                <c:pt idx="29622">
                  <c:v>26.945521020000001</c:v>
                </c:pt>
                <c:pt idx="29623">
                  <c:v>26.9469441</c:v>
                </c:pt>
                <c:pt idx="29624">
                  <c:v>26.9483672</c:v>
                </c:pt>
                <c:pt idx="29625">
                  <c:v>26.949790310000001</c:v>
                </c:pt>
                <c:pt idx="29626">
                  <c:v>26.95121344</c:v>
                </c:pt>
                <c:pt idx="29627">
                  <c:v>26.952636590000001</c:v>
                </c:pt>
                <c:pt idx="29628">
                  <c:v>26.95405976</c:v>
                </c:pt>
                <c:pt idx="29629">
                  <c:v>26.95548294</c:v>
                </c:pt>
                <c:pt idx="29630">
                  <c:v>26.956906140000001</c:v>
                </c:pt>
                <c:pt idx="29631">
                  <c:v>26.95832936</c:v>
                </c:pt>
                <c:pt idx="29632">
                  <c:v>26.959752590000001</c:v>
                </c:pt>
                <c:pt idx="29633">
                  <c:v>26.961175839999999</c:v>
                </c:pt>
                <c:pt idx="29634">
                  <c:v>26.962599109999999</c:v>
                </c:pt>
                <c:pt idx="29635">
                  <c:v>26.96402239</c:v>
                </c:pt>
                <c:pt idx="29636">
                  <c:v>26.965445689999999</c:v>
                </c:pt>
                <c:pt idx="29637">
                  <c:v>26.96686901</c:v>
                </c:pt>
                <c:pt idx="29638">
                  <c:v>26.968292340000001</c:v>
                </c:pt>
                <c:pt idx="29639">
                  <c:v>26.969715690000001</c:v>
                </c:pt>
                <c:pt idx="29640">
                  <c:v>26.97113907</c:v>
                </c:pt>
                <c:pt idx="29641">
                  <c:v>26.972562459999999</c:v>
                </c:pt>
                <c:pt idx="29642">
                  <c:v>26.973985859999999</c:v>
                </c:pt>
                <c:pt idx="29643">
                  <c:v>26.97540927</c:v>
                </c:pt>
                <c:pt idx="29644">
                  <c:v>26.97683271</c:v>
                </c:pt>
                <c:pt idx="29645">
                  <c:v>26.978256160000001</c:v>
                </c:pt>
                <c:pt idx="29646">
                  <c:v>26.979679619999999</c:v>
                </c:pt>
                <c:pt idx="29647">
                  <c:v>26.981103099999999</c:v>
                </c:pt>
                <c:pt idx="29648">
                  <c:v>26.9825266</c:v>
                </c:pt>
                <c:pt idx="29649">
                  <c:v>26.983950109999999</c:v>
                </c:pt>
                <c:pt idx="29650">
                  <c:v>26.985373639999999</c:v>
                </c:pt>
                <c:pt idx="29651">
                  <c:v>26.986797190000001</c:v>
                </c:pt>
                <c:pt idx="29652">
                  <c:v>26.98822075</c:v>
                </c:pt>
                <c:pt idx="29653">
                  <c:v>26.989644330000001</c:v>
                </c:pt>
                <c:pt idx="29654">
                  <c:v>26.99106793</c:v>
                </c:pt>
                <c:pt idx="29655">
                  <c:v>26.99249154</c:v>
                </c:pt>
                <c:pt idx="29656">
                  <c:v>26.99391516</c:v>
                </c:pt>
                <c:pt idx="29657">
                  <c:v>26.995338799999999</c:v>
                </c:pt>
                <c:pt idx="29658">
                  <c:v>26.996762459999999</c:v>
                </c:pt>
                <c:pt idx="29659">
                  <c:v>26.998186130000001</c:v>
                </c:pt>
                <c:pt idx="29660">
                  <c:v>26.99960982</c:v>
                </c:pt>
                <c:pt idx="29661">
                  <c:v>27.00103352</c:v>
                </c:pt>
                <c:pt idx="29662">
                  <c:v>27.002457239999998</c:v>
                </c:pt>
                <c:pt idx="29663">
                  <c:v>27.003880980000002</c:v>
                </c:pt>
                <c:pt idx="29664">
                  <c:v>27.00530474</c:v>
                </c:pt>
                <c:pt idx="29665">
                  <c:v>27.006728500000001</c:v>
                </c:pt>
                <c:pt idx="29666">
                  <c:v>27.008152280000001</c:v>
                </c:pt>
                <c:pt idx="29667">
                  <c:v>27.009576079999999</c:v>
                </c:pt>
                <c:pt idx="29668">
                  <c:v>27.010999890000001</c:v>
                </c:pt>
                <c:pt idx="29669">
                  <c:v>27.012423720000001</c:v>
                </c:pt>
                <c:pt idx="29670">
                  <c:v>27.013847559999999</c:v>
                </c:pt>
                <c:pt idx="29671">
                  <c:v>27.015271420000001</c:v>
                </c:pt>
                <c:pt idx="29672">
                  <c:v>27.016695290000001</c:v>
                </c:pt>
                <c:pt idx="29673">
                  <c:v>27.018119169999999</c:v>
                </c:pt>
                <c:pt idx="29674">
                  <c:v>27.019543070000001</c:v>
                </c:pt>
                <c:pt idx="29675">
                  <c:v>27.020966990000002</c:v>
                </c:pt>
                <c:pt idx="29676">
                  <c:v>27.022390919999999</c:v>
                </c:pt>
                <c:pt idx="29677">
                  <c:v>27.023814869999999</c:v>
                </c:pt>
                <c:pt idx="29678">
                  <c:v>27.025238829999999</c:v>
                </c:pt>
                <c:pt idx="29679">
                  <c:v>27.0266628</c:v>
                </c:pt>
                <c:pt idx="29680">
                  <c:v>27.02808679</c:v>
                </c:pt>
                <c:pt idx="29681">
                  <c:v>27.029510800000001</c:v>
                </c:pt>
                <c:pt idx="29682">
                  <c:v>27.030934810000002</c:v>
                </c:pt>
                <c:pt idx="29683">
                  <c:v>27.032358850000001</c:v>
                </c:pt>
                <c:pt idx="29684">
                  <c:v>27.033782899999999</c:v>
                </c:pt>
                <c:pt idx="29685">
                  <c:v>27.03520696</c:v>
                </c:pt>
                <c:pt idx="29686">
                  <c:v>27.036631029999999</c:v>
                </c:pt>
                <c:pt idx="29687">
                  <c:v>27.038055119999999</c:v>
                </c:pt>
                <c:pt idx="29688">
                  <c:v>27.039479239999999</c:v>
                </c:pt>
                <c:pt idx="29689">
                  <c:v>27.040903360000001</c:v>
                </c:pt>
                <c:pt idx="29690">
                  <c:v>27.042327490000002</c:v>
                </c:pt>
                <c:pt idx="29691">
                  <c:v>27.04375164</c:v>
                </c:pt>
                <c:pt idx="29692">
                  <c:v>27.045175799999999</c:v>
                </c:pt>
                <c:pt idx="29693">
                  <c:v>27.046599969999999</c:v>
                </c:pt>
                <c:pt idx="29694">
                  <c:v>27.048024160000001</c:v>
                </c:pt>
                <c:pt idx="29695">
                  <c:v>27.04944837</c:v>
                </c:pt>
                <c:pt idx="29696">
                  <c:v>27.05087258</c:v>
                </c:pt>
                <c:pt idx="29697">
                  <c:v>27.052296810000001</c:v>
                </c:pt>
                <c:pt idx="29698">
                  <c:v>27.053721060000001</c:v>
                </c:pt>
                <c:pt idx="29699">
                  <c:v>27.055145320000001</c:v>
                </c:pt>
                <c:pt idx="29700">
                  <c:v>27.056569589999999</c:v>
                </c:pt>
                <c:pt idx="29701">
                  <c:v>27.057993870000001</c:v>
                </c:pt>
                <c:pt idx="29702">
                  <c:v>27.059418170000001</c:v>
                </c:pt>
                <c:pt idx="29703">
                  <c:v>27.060842480000002</c:v>
                </c:pt>
                <c:pt idx="29704">
                  <c:v>27.062266810000001</c:v>
                </c:pt>
                <c:pt idx="29705">
                  <c:v>27.06369115</c:v>
                </c:pt>
                <c:pt idx="29706">
                  <c:v>27.065115500000001</c:v>
                </c:pt>
                <c:pt idx="29707">
                  <c:v>27.06653987</c:v>
                </c:pt>
                <c:pt idx="29708">
                  <c:v>27.067964239999998</c:v>
                </c:pt>
                <c:pt idx="29709">
                  <c:v>27.06938864</c:v>
                </c:pt>
                <c:pt idx="29710">
                  <c:v>27.070813040000001</c:v>
                </c:pt>
                <c:pt idx="29711">
                  <c:v>27.07223746</c:v>
                </c:pt>
                <c:pt idx="29712">
                  <c:v>27.073661900000001</c:v>
                </c:pt>
                <c:pt idx="29713">
                  <c:v>27.075086349999999</c:v>
                </c:pt>
                <c:pt idx="29714">
                  <c:v>27.076510800000001</c:v>
                </c:pt>
                <c:pt idx="29715">
                  <c:v>27.077935270000001</c:v>
                </c:pt>
                <c:pt idx="29716">
                  <c:v>27.079359759999999</c:v>
                </c:pt>
                <c:pt idx="29717">
                  <c:v>27.080784250000001</c:v>
                </c:pt>
                <c:pt idx="29718">
                  <c:v>27.08220876</c:v>
                </c:pt>
                <c:pt idx="29719">
                  <c:v>27.083633280000001</c:v>
                </c:pt>
                <c:pt idx="29720">
                  <c:v>27.085057819999999</c:v>
                </c:pt>
                <c:pt idx="29721">
                  <c:v>27.086482360000002</c:v>
                </c:pt>
                <c:pt idx="29722">
                  <c:v>27.087906920000002</c:v>
                </c:pt>
                <c:pt idx="29723">
                  <c:v>27.089331489999999</c:v>
                </c:pt>
                <c:pt idx="29724">
                  <c:v>27.090756079999998</c:v>
                </c:pt>
                <c:pt idx="29725">
                  <c:v>27.092180670000001</c:v>
                </c:pt>
                <c:pt idx="29726">
                  <c:v>27.093605279999998</c:v>
                </c:pt>
                <c:pt idx="29727">
                  <c:v>27.0950299</c:v>
                </c:pt>
                <c:pt idx="29728">
                  <c:v>27.09645454</c:v>
                </c:pt>
                <c:pt idx="29729">
                  <c:v>27.09787918</c:v>
                </c:pt>
                <c:pt idx="29730">
                  <c:v>27.099303840000001</c:v>
                </c:pt>
                <c:pt idx="29731">
                  <c:v>27.10072851</c:v>
                </c:pt>
                <c:pt idx="29732">
                  <c:v>27.102153189999999</c:v>
                </c:pt>
                <c:pt idx="29733">
                  <c:v>27.10357789</c:v>
                </c:pt>
                <c:pt idx="29734">
                  <c:v>27.105002590000002</c:v>
                </c:pt>
                <c:pt idx="29735">
                  <c:v>27.106427310000001</c:v>
                </c:pt>
                <c:pt idx="29736">
                  <c:v>27.107852050000002</c:v>
                </c:pt>
                <c:pt idx="29737">
                  <c:v>27.109276789999999</c:v>
                </c:pt>
                <c:pt idx="29738">
                  <c:v>27.110701540000001</c:v>
                </c:pt>
                <c:pt idx="29739">
                  <c:v>27.112126310000001</c:v>
                </c:pt>
                <c:pt idx="29740">
                  <c:v>27.113551090000001</c:v>
                </c:pt>
                <c:pt idx="29741">
                  <c:v>27.114975869999999</c:v>
                </c:pt>
                <c:pt idx="29742">
                  <c:v>27.116400670000001</c:v>
                </c:pt>
                <c:pt idx="29743">
                  <c:v>27.117825490000001</c:v>
                </c:pt>
                <c:pt idx="29744">
                  <c:v>27.119250310000002</c:v>
                </c:pt>
                <c:pt idx="29745">
                  <c:v>27.120675139999999</c:v>
                </c:pt>
                <c:pt idx="29746">
                  <c:v>27.122099989999999</c:v>
                </c:pt>
                <c:pt idx="29747">
                  <c:v>27.123524849999999</c:v>
                </c:pt>
                <c:pt idx="29748">
                  <c:v>27.124949709999999</c:v>
                </c:pt>
                <c:pt idx="29749">
                  <c:v>27.126374590000001</c:v>
                </c:pt>
                <c:pt idx="29750">
                  <c:v>27.12779948</c:v>
                </c:pt>
                <c:pt idx="29751">
                  <c:v>27.129224390000001</c:v>
                </c:pt>
                <c:pt idx="29752">
                  <c:v>27.130649300000002</c:v>
                </c:pt>
                <c:pt idx="29753">
                  <c:v>27.13207422</c:v>
                </c:pt>
                <c:pt idx="29754">
                  <c:v>27.13349916</c:v>
                </c:pt>
                <c:pt idx="29755">
                  <c:v>27.13492411</c:v>
                </c:pt>
                <c:pt idx="29756">
                  <c:v>27.136349060000001</c:v>
                </c:pt>
                <c:pt idx="29757">
                  <c:v>27.137774029999999</c:v>
                </c:pt>
                <c:pt idx="29758">
                  <c:v>27.139199009999999</c:v>
                </c:pt>
                <c:pt idx="29759">
                  <c:v>27.140623999999999</c:v>
                </c:pt>
                <c:pt idx="29760">
                  <c:v>27.142049010000001</c:v>
                </c:pt>
                <c:pt idx="29761">
                  <c:v>27.143474019999999</c:v>
                </c:pt>
                <c:pt idx="29762">
                  <c:v>27.144899039999999</c:v>
                </c:pt>
                <c:pt idx="29763">
                  <c:v>27.146324069999999</c:v>
                </c:pt>
                <c:pt idx="29764">
                  <c:v>27.147749109999999</c:v>
                </c:pt>
                <c:pt idx="29765">
                  <c:v>27.149174169999998</c:v>
                </c:pt>
                <c:pt idx="29766">
                  <c:v>27.150599230000001</c:v>
                </c:pt>
                <c:pt idx="29767">
                  <c:v>27.152024300000001</c:v>
                </c:pt>
                <c:pt idx="29768">
                  <c:v>27.153449389999999</c:v>
                </c:pt>
                <c:pt idx="29769">
                  <c:v>27.15487448</c:v>
                </c:pt>
                <c:pt idx="29770">
                  <c:v>27.15629959</c:v>
                </c:pt>
                <c:pt idx="29771">
                  <c:v>27.157724699999999</c:v>
                </c:pt>
                <c:pt idx="29772">
                  <c:v>27.15914982</c:v>
                </c:pt>
                <c:pt idx="29773">
                  <c:v>27.160574960000002</c:v>
                </c:pt>
                <c:pt idx="29774">
                  <c:v>27.1620001</c:v>
                </c:pt>
                <c:pt idx="29775">
                  <c:v>27.16342526</c:v>
                </c:pt>
                <c:pt idx="29776">
                  <c:v>27.16485042</c:v>
                </c:pt>
                <c:pt idx="29777">
                  <c:v>27.166275599999999</c:v>
                </c:pt>
                <c:pt idx="29778">
                  <c:v>27.167700780000001</c:v>
                </c:pt>
                <c:pt idx="29779">
                  <c:v>27.16912598</c:v>
                </c:pt>
                <c:pt idx="29780">
                  <c:v>27.17055118</c:v>
                </c:pt>
                <c:pt idx="29781">
                  <c:v>27.171976390000001</c:v>
                </c:pt>
                <c:pt idx="29782">
                  <c:v>27.17340162</c:v>
                </c:pt>
                <c:pt idx="29783">
                  <c:v>27.174826849999999</c:v>
                </c:pt>
                <c:pt idx="29784">
                  <c:v>27.176252099999999</c:v>
                </c:pt>
                <c:pt idx="29785">
                  <c:v>27.17767735</c:v>
                </c:pt>
                <c:pt idx="29786">
                  <c:v>27.179102610000001</c:v>
                </c:pt>
                <c:pt idx="29787">
                  <c:v>27.18052788</c:v>
                </c:pt>
                <c:pt idx="29788">
                  <c:v>27.181953159999999</c:v>
                </c:pt>
                <c:pt idx="29789">
                  <c:v>27.183378449999999</c:v>
                </c:pt>
                <c:pt idx="29790">
                  <c:v>27.18480375</c:v>
                </c:pt>
                <c:pt idx="29791">
                  <c:v>27.186229059999999</c:v>
                </c:pt>
                <c:pt idx="29792">
                  <c:v>27.187654370000001</c:v>
                </c:pt>
                <c:pt idx="29793">
                  <c:v>27.189079700000001</c:v>
                </c:pt>
                <c:pt idx="29794">
                  <c:v>27.190505040000001</c:v>
                </c:pt>
                <c:pt idx="29795">
                  <c:v>27.191930379999999</c:v>
                </c:pt>
                <c:pt idx="29796">
                  <c:v>27.19335573</c:v>
                </c:pt>
                <c:pt idx="29797">
                  <c:v>27.194781089999999</c:v>
                </c:pt>
                <c:pt idx="29798">
                  <c:v>27.196206459999999</c:v>
                </c:pt>
                <c:pt idx="29799">
                  <c:v>27.19763184</c:v>
                </c:pt>
                <c:pt idx="29800">
                  <c:v>27.199057230000001</c:v>
                </c:pt>
                <c:pt idx="29801">
                  <c:v>27.20048263</c:v>
                </c:pt>
                <c:pt idx="29802">
                  <c:v>27.201908029999998</c:v>
                </c:pt>
                <c:pt idx="29803">
                  <c:v>27.203333449999999</c:v>
                </c:pt>
                <c:pt idx="29804">
                  <c:v>27.204758869999999</c:v>
                </c:pt>
                <c:pt idx="29805">
                  <c:v>27.2061843</c:v>
                </c:pt>
                <c:pt idx="29806">
                  <c:v>27.207609739999999</c:v>
                </c:pt>
                <c:pt idx="29807">
                  <c:v>27.209035190000002</c:v>
                </c:pt>
                <c:pt idx="29808">
                  <c:v>27.210460650000002</c:v>
                </c:pt>
                <c:pt idx="29809">
                  <c:v>27.211886119999999</c:v>
                </c:pt>
                <c:pt idx="29810">
                  <c:v>27.21331159</c:v>
                </c:pt>
                <c:pt idx="29811">
                  <c:v>27.214737070000002</c:v>
                </c:pt>
                <c:pt idx="29812">
                  <c:v>27.216162560000001</c:v>
                </c:pt>
                <c:pt idx="29813">
                  <c:v>27.217588060000001</c:v>
                </c:pt>
                <c:pt idx="29814">
                  <c:v>27.21901356</c:v>
                </c:pt>
                <c:pt idx="29815">
                  <c:v>27.220439070000001</c:v>
                </c:pt>
                <c:pt idx="29816">
                  <c:v>27.2218646</c:v>
                </c:pt>
                <c:pt idx="29817">
                  <c:v>27.223290120000001</c:v>
                </c:pt>
                <c:pt idx="29818">
                  <c:v>27.224715660000001</c:v>
                </c:pt>
                <c:pt idx="29819">
                  <c:v>27.226141210000002</c:v>
                </c:pt>
                <c:pt idx="29820">
                  <c:v>27.227566759999998</c:v>
                </c:pt>
                <c:pt idx="29821">
                  <c:v>27.22899232</c:v>
                </c:pt>
                <c:pt idx="29822">
                  <c:v>27.230417889999998</c:v>
                </c:pt>
                <c:pt idx="29823">
                  <c:v>27.23184346</c:v>
                </c:pt>
                <c:pt idx="29824">
                  <c:v>27.233269050000001</c:v>
                </c:pt>
                <c:pt idx="29825">
                  <c:v>27.234694640000001</c:v>
                </c:pt>
                <c:pt idx="29826">
                  <c:v>27.236120230000001</c:v>
                </c:pt>
                <c:pt idx="29827">
                  <c:v>27.237545839999999</c:v>
                </c:pt>
                <c:pt idx="29828">
                  <c:v>27.238971450000001</c:v>
                </c:pt>
                <c:pt idx="29829">
                  <c:v>27.24039707</c:v>
                </c:pt>
                <c:pt idx="29830">
                  <c:v>27.2418227</c:v>
                </c:pt>
                <c:pt idx="29831">
                  <c:v>27.243248340000001</c:v>
                </c:pt>
                <c:pt idx="29832">
                  <c:v>27.244673989999999</c:v>
                </c:pt>
                <c:pt idx="29833">
                  <c:v>27.246099640000001</c:v>
                </c:pt>
                <c:pt idx="29834">
                  <c:v>27.247525289999999</c:v>
                </c:pt>
                <c:pt idx="29835">
                  <c:v>27.248950950000001</c:v>
                </c:pt>
                <c:pt idx="29836">
                  <c:v>27.250376630000002</c:v>
                </c:pt>
                <c:pt idx="29837">
                  <c:v>27.251802300000001</c:v>
                </c:pt>
                <c:pt idx="29838">
                  <c:v>27.253227989999999</c:v>
                </c:pt>
                <c:pt idx="29839">
                  <c:v>27.254653680000001</c:v>
                </c:pt>
                <c:pt idx="29840">
                  <c:v>27.256079369999998</c:v>
                </c:pt>
                <c:pt idx="29841">
                  <c:v>27.257505080000001</c:v>
                </c:pt>
                <c:pt idx="29842">
                  <c:v>27.258930790000001</c:v>
                </c:pt>
                <c:pt idx="29843">
                  <c:v>27.260356510000001</c:v>
                </c:pt>
                <c:pt idx="29844">
                  <c:v>27.261782230000001</c:v>
                </c:pt>
                <c:pt idx="29845">
                  <c:v>27.263207959999999</c:v>
                </c:pt>
                <c:pt idx="29846">
                  <c:v>27.264633700000001</c:v>
                </c:pt>
                <c:pt idx="29847">
                  <c:v>27.266059439999999</c:v>
                </c:pt>
                <c:pt idx="29848">
                  <c:v>27.267485189999999</c:v>
                </c:pt>
                <c:pt idx="29849">
                  <c:v>27.268910949999999</c:v>
                </c:pt>
                <c:pt idx="29850">
                  <c:v>27.270336709999999</c:v>
                </c:pt>
                <c:pt idx="29851">
                  <c:v>27.27176248</c:v>
                </c:pt>
                <c:pt idx="29852">
                  <c:v>27.273188260000001</c:v>
                </c:pt>
                <c:pt idx="29853">
                  <c:v>27.274614039999999</c:v>
                </c:pt>
                <c:pt idx="29854">
                  <c:v>27.276039820000001</c:v>
                </c:pt>
                <c:pt idx="29855">
                  <c:v>27.277465620000001</c:v>
                </c:pt>
                <c:pt idx="29856">
                  <c:v>27.278891430000002</c:v>
                </c:pt>
                <c:pt idx="29857">
                  <c:v>27.280317230000001</c:v>
                </c:pt>
                <c:pt idx="29858">
                  <c:v>27.281743039999999</c:v>
                </c:pt>
                <c:pt idx="29859">
                  <c:v>27.28316886</c:v>
                </c:pt>
                <c:pt idx="29860">
                  <c:v>27.284594680000001</c:v>
                </c:pt>
                <c:pt idx="29861">
                  <c:v>27.28602051</c:v>
                </c:pt>
                <c:pt idx="29862">
                  <c:v>27.28744635</c:v>
                </c:pt>
                <c:pt idx="29863">
                  <c:v>27.288872189999999</c:v>
                </c:pt>
                <c:pt idx="29864">
                  <c:v>27.290298029999999</c:v>
                </c:pt>
                <c:pt idx="29865">
                  <c:v>27.291723879999999</c:v>
                </c:pt>
                <c:pt idx="29866">
                  <c:v>27.29314974</c:v>
                </c:pt>
                <c:pt idx="29867">
                  <c:v>27.294575600000002</c:v>
                </c:pt>
                <c:pt idx="29868">
                  <c:v>27.29600147</c:v>
                </c:pt>
                <c:pt idx="29869">
                  <c:v>27.297427339999999</c:v>
                </c:pt>
                <c:pt idx="29870">
                  <c:v>27.298853220000002</c:v>
                </c:pt>
                <c:pt idx="29871">
                  <c:v>27.300279110000002</c:v>
                </c:pt>
                <c:pt idx="29872">
                  <c:v>27.301704999999998</c:v>
                </c:pt>
                <c:pt idx="29873">
                  <c:v>27.303130889999998</c:v>
                </c:pt>
                <c:pt idx="29874">
                  <c:v>27.304556789999999</c:v>
                </c:pt>
                <c:pt idx="29875">
                  <c:v>27.30598269</c:v>
                </c:pt>
                <c:pt idx="29876">
                  <c:v>27.307408599999999</c:v>
                </c:pt>
                <c:pt idx="29877">
                  <c:v>27.308834520000001</c:v>
                </c:pt>
                <c:pt idx="29878">
                  <c:v>27.31026044</c:v>
                </c:pt>
                <c:pt idx="29879">
                  <c:v>27.311686359999999</c:v>
                </c:pt>
                <c:pt idx="29880">
                  <c:v>27.3131123</c:v>
                </c:pt>
                <c:pt idx="29881">
                  <c:v>27.31453823</c:v>
                </c:pt>
                <c:pt idx="29882">
                  <c:v>27.315964170000001</c:v>
                </c:pt>
                <c:pt idx="29883">
                  <c:v>27.317390110000002</c:v>
                </c:pt>
                <c:pt idx="29884">
                  <c:v>27.31881606</c:v>
                </c:pt>
                <c:pt idx="29885">
                  <c:v>27.320242010000001</c:v>
                </c:pt>
                <c:pt idx="29886">
                  <c:v>27.32166797</c:v>
                </c:pt>
                <c:pt idx="29887">
                  <c:v>27.323093929999999</c:v>
                </c:pt>
                <c:pt idx="29888">
                  <c:v>27.324519899999999</c:v>
                </c:pt>
                <c:pt idx="29889">
                  <c:v>27.325945870000002</c:v>
                </c:pt>
                <c:pt idx="29890">
                  <c:v>27.327371840000001</c:v>
                </c:pt>
                <c:pt idx="29891">
                  <c:v>27.328797819999998</c:v>
                </c:pt>
                <c:pt idx="29892">
                  <c:v>27.330223799999999</c:v>
                </c:pt>
                <c:pt idx="29893">
                  <c:v>27.33164979</c:v>
                </c:pt>
                <c:pt idx="29894">
                  <c:v>27.333075780000001</c:v>
                </c:pt>
                <c:pt idx="29895">
                  <c:v>27.33450178</c:v>
                </c:pt>
                <c:pt idx="29896">
                  <c:v>27.335927779999999</c:v>
                </c:pt>
                <c:pt idx="29897">
                  <c:v>27.337353780000001</c:v>
                </c:pt>
                <c:pt idx="29898">
                  <c:v>27.33877979</c:v>
                </c:pt>
                <c:pt idx="29899">
                  <c:v>27.3402058</c:v>
                </c:pt>
                <c:pt idx="29900">
                  <c:v>27.341631809999999</c:v>
                </c:pt>
                <c:pt idx="29901">
                  <c:v>27.343057829999999</c:v>
                </c:pt>
                <c:pt idx="29902">
                  <c:v>27.34448385</c:v>
                </c:pt>
                <c:pt idx="29903">
                  <c:v>27.345909880000001</c:v>
                </c:pt>
                <c:pt idx="29904">
                  <c:v>27.347335919999999</c:v>
                </c:pt>
                <c:pt idx="29905">
                  <c:v>27.34876195</c:v>
                </c:pt>
                <c:pt idx="29906">
                  <c:v>27.350187989999998</c:v>
                </c:pt>
                <c:pt idx="29907">
                  <c:v>27.35161403</c:v>
                </c:pt>
                <c:pt idx="29908">
                  <c:v>27.35304008</c:v>
                </c:pt>
                <c:pt idx="29909">
                  <c:v>27.354466120000001</c:v>
                </c:pt>
                <c:pt idx="29910">
                  <c:v>27.355892170000001</c:v>
                </c:pt>
                <c:pt idx="29911">
                  <c:v>27.357318230000001</c:v>
                </c:pt>
                <c:pt idx="29912">
                  <c:v>27.358744290000001</c:v>
                </c:pt>
                <c:pt idx="29913">
                  <c:v>27.360170350000001</c:v>
                </c:pt>
                <c:pt idx="29914">
                  <c:v>27.361596410000001</c:v>
                </c:pt>
                <c:pt idx="29915">
                  <c:v>27.363022480000001</c:v>
                </c:pt>
                <c:pt idx="29916">
                  <c:v>27.364448549999999</c:v>
                </c:pt>
                <c:pt idx="29917">
                  <c:v>27.36587462</c:v>
                </c:pt>
                <c:pt idx="29918">
                  <c:v>27.367300700000001</c:v>
                </c:pt>
                <c:pt idx="29919">
                  <c:v>27.368726779999999</c:v>
                </c:pt>
                <c:pt idx="29920">
                  <c:v>27.370152860000001</c:v>
                </c:pt>
                <c:pt idx="29921">
                  <c:v>27.371578939999999</c:v>
                </c:pt>
                <c:pt idx="29922">
                  <c:v>27.373005030000002</c:v>
                </c:pt>
                <c:pt idx="29923">
                  <c:v>27.374431120000001</c:v>
                </c:pt>
                <c:pt idx="29924">
                  <c:v>27.375857209999999</c:v>
                </c:pt>
                <c:pt idx="29925">
                  <c:v>27.377283309999999</c:v>
                </c:pt>
                <c:pt idx="29926">
                  <c:v>27.378709409999999</c:v>
                </c:pt>
                <c:pt idx="29927">
                  <c:v>27.380135509999999</c:v>
                </c:pt>
                <c:pt idx="29928">
                  <c:v>27.381561619999999</c:v>
                </c:pt>
                <c:pt idx="29929">
                  <c:v>27.382987719999999</c:v>
                </c:pt>
                <c:pt idx="29930">
                  <c:v>27.38441383</c:v>
                </c:pt>
                <c:pt idx="29931">
                  <c:v>27.38583994</c:v>
                </c:pt>
                <c:pt idx="29932">
                  <c:v>27.387266050000001</c:v>
                </c:pt>
                <c:pt idx="29933">
                  <c:v>27.388692169999999</c:v>
                </c:pt>
                <c:pt idx="29934">
                  <c:v>27.39011829</c:v>
                </c:pt>
                <c:pt idx="29935">
                  <c:v>27.391544400000001</c:v>
                </c:pt>
                <c:pt idx="29936">
                  <c:v>27.392970529999999</c:v>
                </c:pt>
                <c:pt idx="29937">
                  <c:v>27.394396650000001</c:v>
                </c:pt>
                <c:pt idx="29938">
                  <c:v>27.395822769999999</c:v>
                </c:pt>
                <c:pt idx="29939">
                  <c:v>27.397248900000001</c:v>
                </c:pt>
                <c:pt idx="29940">
                  <c:v>27.39867503</c:v>
                </c:pt>
                <c:pt idx="29941">
                  <c:v>27.400101159999998</c:v>
                </c:pt>
                <c:pt idx="29942">
                  <c:v>27.401527290000001</c:v>
                </c:pt>
                <c:pt idx="29943">
                  <c:v>27.40295343</c:v>
                </c:pt>
                <c:pt idx="29944">
                  <c:v>27.404379559999999</c:v>
                </c:pt>
                <c:pt idx="29945">
                  <c:v>27.405805699999998</c:v>
                </c:pt>
                <c:pt idx="29946">
                  <c:v>27.407231840000001</c:v>
                </c:pt>
                <c:pt idx="29947">
                  <c:v>27.408657980000001</c:v>
                </c:pt>
                <c:pt idx="29948">
                  <c:v>27.41008412</c:v>
                </c:pt>
                <c:pt idx="29949">
                  <c:v>27.411510270000001</c:v>
                </c:pt>
                <c:pt idx="29950">
                  <c:v>27.41293641</c:v>
                </c:pt>
                <c:pt idx="29951">
                  <c:v>27.414362560000001</c:v>
                </c:pt>
                <c:pt idx="29952">
                  <c:v>27.415788710000001</c:v>
                </c:pt>
                <c:pt idx="29953">
                  <c:v>27.417214860000001</c:v>
                </c:pt>
                <c:pt idx="29954">
                  <c:v>27.418641010000002</c:v>
                </c:pt>
                <c:pt idx="29955">
                  <c:v>27.420067169999999</c:v>
                </c:pt>
                <c:pt idx="29956">
                  <c:v>27.42149332</c:v>
                </c:pt>
                <c:pt idx="29957">
                  <c:v>27.42291947</c:v>
                </c:pt>
                <c:pt idx="29958">
                  <c:v>27.424345630000001</c:v>
                </c:pt>
                <c:pt idx="29959">
                  <c:v>27.425771780000002</c:v>
                </c:pt>
                <c:pt idx="29960">
                  <c:v>27.427197939999999</c:v>
                </c:pt>
                <c:pt idx="29961">
                  <c:v>27.42862409</c:v>
                </c:pt>
                <c:pt idx="29962">
                  <c:v>27.430050250000001</c:v>
                </c:pt>
                <c:pt idx="29963">
                  <c:v>27.431476409999998</c:v>
                </c:pt>
                <c:pt idx="29964">
                  <c:v>27.43290257</c:v>
                </c:pt>
                <c:pt idx="29965">
                  <c:v>27.434328730000001</c:v>
                </c:pt>
                <c:pt idx="29966">
                  <c:v>27.435754889999998</c:v>
                </c:pt>
                <c:pt idx="29967">
                  <c:v>27.43718105</c:v>
                </c:pt>
                <c:pt idx="29968">
                  <c:v>27.438607210000001</c:v>
                </c:pt>
                <c:pt idx="29969">
                  <c:v>27.440033379999999</c:v>
                </c:pt>
                <c:pt idx="29970">
                  <c:v>27.44145954</c:v>
                </c:pt>
                <c:pt idx="29971">
                  <c:v>27.442885700000001</c:v>
                </c:pt>
                <c:pt idx="29972">
                  <c:v>27.44431187</c:v>
                </c:pt>
                <c:pt idx="29973">
                  <c:v>27.445738030000001</c:v>
                </c:pt>
                <c:pt idx="29974">
                  <c:v>27.447164189999999</c:v>
                </c:pt>
                <c:pt idx="29975">
                  <c:v>27.448590360000001</c:v>
                </c:pt>
                <c:pt idx="29976">
                  <c:v>27.450016529999999</c:v>
                </c:pt>
                <c:pt idx="29977">
                  <c:v>27.451442700000001</c:v>
                </c:pt>
                <c:pt idx="29978">
                  <c:v>27.452868859999999</c:v>
                </c:pt>
                <c:pt idx="29979">
                  <c:v>27.45429502</c:v>
                </c:pt>
                <c:pt idx="29980">
                  <c:v>27.455721189999998</c:v>
                </c:pt>
                <c:pt idx="29981">
                  <c:v>27.45714735</c:v>
                </c:pt>
                <c:pt idx="29982">
                  <c:v>27.458573520000002</c:v>
                </c:pt>
                <c:pt idx="29983">
                  <c:v>27.459999679999999</c:v>
                </c:pt>
                <c:pt idx="29984">
                  <c:v>27.46142584</c:v>
                </c:pt>
                <c:pt idx="29985">
                  <c:v>27.462852009999999</c:v>
                </c:pt>
                <c:pt idx="29986">
                  <c:v>27.46427817</c:v>
                </c:pt>
                <c:pt idx="29987">
                  <c:v>27.465704330000001</c:v>
                </c:pt>
                <c:pt idx="29988">
                  <c:v>27.467130489999999</c:v>
                </c:pt>
                <c:pt idx="29989">
                  <c:v>27.468556660000001</c:v>
                </c:pt>
                <c:pt idx="29990">
                  <c:v>27.469982819999998</c:v>
                </c:pt>
                <c:pt idx="29991">
                  <c:v>27.47140898</c:v>
                </c:pt>
                <c:pt idx="29992">
                  <c:v>27.472835140000001</c:v>
                </c:pt>
                <c:pt idx="29993">
                  <c:v>27.474261290000001</c:v>
                </c:pt>
                <c:pt idx="29994">
                  <c:v>27.475687449999999</c:v>
                </c:pt>
                <c:pt idx="29995">
                  <c:v>27.47711361</c:v>
                </c:pt>
                <c:pt idx="29996">
                  <c:v>27.478539770000001</c:v>
                </c:pt>
                <c:pt idx="29997">
                  <c:v>27.479965920000001</c:v>
                </c:pt>
                <c:pt idx="29998">
                  <c:v>27.481392079999999</c:v>
                </c:pt>
                <c:pt idx="29999">
                  <c:v>27.482818229999999</c:v>
                </c:pt>
                <c:pt idx="30000">
                  <c:v>27.484244390000001</c:v>
                </c:pt>
                <c:pt idx="30001">
                  <c:v>27.485670540000001</c:v>
                </c:pt>
                <c:pt idx="30002">
                  <c:v>27.487096690000001</c:v>
                </c:pt>
                <c:pt idx="30003">
                  <c:v>27.488522840000002</c:v>
                </c:pt>
                <c:pt idx="30004">
                  <c:v>27.489948989999998</c:v>
                </c:pt>
                <c:pt idx="30005">
                  <c:v>27.491375139999999</c:v>
                </c:pt>
                <c:pt idx="30006">
                  <c:v>27.492801279999998</c:v>
                </c:pt>
                <c:pt idx="30007">
                  <c:v>27.494227429999999</c:v>
                </c:pt>
                <c:pt idx="30008">
                  <c:v>27.495653570000002</c:v>
                </c:pt>
                <c:pt idx="30009">
                  <c:v>27.497079710000001</c:v>
                </c:pt>
                <c:pt idx="30010">
                  <c:v>27.498505850000001</c:v>
                </c:pt>
                <c:pt idx="30011">
                  <c:v>27.49993199</c:v>
                </c:pt>
                <c:pt idx="30012">
                  <c:v>27.501358119999999</c:v>
                </c:pt>
                <c:pt idx="30013">
                  <c:v>27.502784259999999</c:v>
                </c:pt>
                <c:pt idx="30014">
                  <c:v>27.504210390000001</c:v>
                </c:pt>
                <c:pt idx="30015">
                  <c:v>27.505636519999999</c:v>
                </c:pt>
                <c:pt idx="30016">
                  <c:v>27.507062650000002</c:v>
                </c:pt>
                <c:pt idx="30017">
                  <c:v>27.50848877</c:v>
                </c:pt>
                <c:pt idx="30018">
                  <c:v>27.509914899999998</c:v>
                </c:pt>
                <c:pt idx="30019">
                  <c:v>27.51134102</c:v>
                </c:pt>
                <c:pt idx="30020">
                  <c:v>27.512767140000001</c:v>
                </c:pt>
                <c:pt idx="30021">
                  <c:v>27.514193259999999</c:v>
                </c:pt>
                <c:pt idx="30022">
                  <c:v>27.51561938</c:v>
                </c:pt>
                <c:pt idx="30023">
                  <c:v>27.517045490000001</c:v>
                </c:pt>
                <c:pt idx="30024">
                  <c:v>27.51847162</c:v>
                </c:pt>
                <c:pt idx="30025">
                  <c:v>27.51989773</c:v>
                </c:pt>
                <c:pt idx="30026">
                  <c:v>27.52132383</c:v>
                </c:pt>
                <c:pt idx="30027">
                  <c:v>27.522749940000001</c:v>
                </c:pt>
                <c:pt idx="30028">
                  <c:v>27.52417604</c:v>
                </c:pt>
                <c:pt idx="30029">
                  <c:v>27.52560214</c:v>
                </c:pt>
                <c:pt idx="30030">
                  <c:v>27.52702824</c:v>
                </c:pt>
                <c:pt idx="30031">
                  <c:v>27.52845434</c:v>
                </c:pt>
                <c:pt idx="30032">
                  <c:v>27.529880429999999</c:v>
                </c:pt>
                <c:pt idx="30033">
                  <c:v>27.531306520000001</c:v>
                </c:pt>
                <c:pt idx="30034">
                  <c:v>27.53273261</c:v>
                </c:pt>
                <c:pt idx="30035">
                  <c:v>27.534158690000002</c:v>
                </c:pt>
                <c:pt idx="30036">
                  <c:v>27.53558477</c:v>
                </c:pt>
                <c:pt idx="30037">
                  <c:v>27.537010850000001</c:v>
                </c:pt>
                <c:pt idx="30038">
                  <c:v>27.53843693</c:v>
                </c:pt>
                <c:pt idx="30039">
                  <c:v>27.539863</c:v>
                </c:pt>
                <c:pt idx="30040">
                  <c:v>27.541289070000001</c:v>
                </c:pt>
                <c:pt idx="30041">
                  <c:v>27.542715139999999</c:v>
                </c:pt>
                <c:pt idx="30042">
                  <c:v>27.544141199999999</c:v>
                </c:pt>
                <c:pt idx="30043">
                  <c:v>27.545567259999999</c:v>
                </c:pt>
                <c:pt idx="30044">
                  <c:v>27.546993319999999</c:v>
                </c:pt>
                <c:pt idx="30045">
                  <c:v>27.548419379999999</c:v>
                </c:pt>
                <c:pt idx="30046">
                  <c:v>27.549845430000001</c:v>
                </c:pt>
                <c:pt idx="30047">
                  <c:v>27.55127147</c:v>
                </c:pt>
                <c:pt idx="30048">
                  <c:v>27.55269753</c:v>
                </c:pt>
                <c:pt idx="30049">
                  <c:v>27.554123570000002</c:v>
                </c:pt>
                <c:pt idx="30050">
                  <c:v>27.55554961</c:v>
                </c:pt>
                <c:pt idx="30051">
                  <c:v>27.556975640000001</c:v>
                </c:pt>
                <c:pt idx="30052">
                  <c:v>27.558401669999999</c:v>
                </c:pt>
                <c:pt idx="30053">
                  <c:v>27.5598277</c:v>
                </c:pt>
                <c:pt idx="30054">
                  <c:v>27.56125372</c:v>
                </c:pt>
                <c:pt idx="30055">
                  <c:v>27.56267974</c:v>
                </c:pt>
                <c:pt idx="30056">
                  <c:v>27.56410575</c:v>
                </c:pt>
                <c:pt idx="30057">
                  <c:v>27.565531759999999</c:v>
                </c:pt>
                <c:pt idx="30058">
                  <c:v>27.566957769999998</c:v>
                </c:pt>
                <c:pt idx="30059">
                  <c:v>27.568383780000001</c:v>
                </c:pt>
                <c:pt idx="30060">
                  <c:v>27.56980978</c:v>
                </c:pt>
                <c:pt idx="30061">
                  <c:v>27.571235770000001</c:v>
                </c:pt>
                <c:pt idx="30062">
                  <c:v>27.572661759999999</c:v>
                </c:pt>
                <c:pt idx="30063">
                  <c:v>27.57408775</c:v>
                </c:pt>
                <c:pt idx="30064">
                  <c:v>27.575513730000001</c:v>
                </c:pt>
                <c:pt idx="30065">
                  <c:v>27.576939710000001</c:v>
                </c:pt>
                <c:pt idx="30066">
                  <c:v>27.578365689999998</c:v>
                </c:pt>
                <c:pt idx="30067">
                  <c:v>27.579791660000001</c:v>
                </c:pt>
                <c:pt idx="30068">
                  <c:v>27.58121762</c:v>
                </c:pt>
                <c:pt idx="30069">
                  <c:v>27.582643579999999</c:v>
                </c:pt>
                <c:pt idx="30070">
                  <c:v>27.584069540000002</c:v>
                </c:pt>
                <c:pt idx="30071">
                  <c:v>27.58549549</c:v>
                </c:pt>
                <c:pt idx="30072">
                  <c:v>27.586921449999998</c:v>
                </c:pt>
                <c:pt idx="30073">
                  <c:v>27.588347389999999</c:v>
                </c:pt>
                <c:pt idx="30074">
                  <c:v>27.58977333</c:v>
                </c:pt>
                <c:pt idx="30075">
                  <c:v>27.59119926</c:v>
                </c:pt>
                <c:pt idx="30076">
                  <c:v>27.59262519</c:v>
                </c:pt>
                <c:pt idx="30077">
                  <c:v>27.59405112</c:v>
                </c:pt>
                <c:pt idx="30078">
                  <c:v>27.595477039999999</c:v>
                </c:pt>
                <c:pt idx="30079">
                  <c:v>27.59690295</c:v>
                </c:pt>
                <c:pt idx="30080">
                  <c:v>27.598328859999999</c:v>
                </c:pt>
                <c:pt idx="30081">
                  <c:v>27.59975476</c:v>
                </c:pt>
                <c:pt idx="30082">
                  <c:v>27.601180660000001</c:v>
                </c:pt>
                <c:pt idx="30083">
                  <c:v>27.602606560000002</c:v>
                </c:pt>
                <c:pt idx="30084">
                  <c:v>27.604032449999998</c:v>
                </c:pt>
                <c:pt idx="30085">
                  <c:v>27.605458330000001</c:v>
                </c:pt>
                <c:pt idx="30086">
                  <c:v>27.60688421</c:v>
                </c:pt>
                <c:pt idx="30087">
                  <c:v>27.608310079999999</c:v>
                </c:pt>
                <c:pt idx="30088">
                  <c:v>27.609735950000001</c:v>
                </c:pt>
                <c:pt idx="30089">
                  <c:v>27.611161809999999</c:v>
                </c:pt>
                <c:pt idx="30090">
                  <c:v>27.61258767</c:v>
                </c:pt>
                <c:pt idx="30091">
                  <c:v>27.61401352</c:v>
                </c:pt>
                <c:pt idx="30092">
                  <c:v>27.61543936</c:v>
                </c:pt>
                <c:pt idx="30093">
                  <c:v>27.616865199999999</c:v>
                </c:pt>
                <c:pt idx="30094">
                  <c:v>27.618291039999999</c:v>
                </c:pt>
                <c:pt idx="30095">
                  <c:v>27.619716870000001</c:v>
                </c:pt>
                <c:pt idx="30096">
                  <c:v>27.6211427</c:v>
                </c:pt>
                <c:pt idx="30097">
                  <c:v>27.622568520000002</c:v>
                </c:pt>
                <c:pt idx="30098">
                  <c:v>27.623994329999999</c:v>
                </c:pt>
                <c:pt idx="30099">
                  <c:v>27.625420129999998</c:v>
                </c:pt>
                <c:pt idx="30100">
                  <c:v>27.626845930000002</c:v>
                </c:pt>
                <c:pt idx="30101">
                  <c:v>27.628271730000002</c:v>
                </c:pt>
                <c:pt idx="30102">
                  <c:v>27.62969751</c:v>
                </c:pt>
                <c:pt idx="30103">
                  <c:v>27.631123290000001</c:v>
                </c:pt>
                <c:pt idx="30104">
                  <c:v>27.63254907</c:v>
                </c:pt>
                <c:pt idx="30105">
                  <c:v>27.63397484</c:v>
                </c:pt>
                <c:pt idx="30106">
                  <c:v>27.635400600000001</c:v>
                </c:pt>
                <c:pt idx="30107">
                  <c:v>27.636826360000001</c:v>
                </c:pt>
                <c:pt idx="30108">
                  <c:v>27.63825211</c:v>
                </c:pt>
                <c:pt idx="30109">
                  <c:v>27.639677850000002</c:v>
                </c:pt>
                <c:pt idx="30110">
                  <c:v>27.64110359</c:v>
                </c:pt>
                <c:pt idx="30111">
                  <c:v>27.642529320000001</c:v>
                </c:pt>
                <c:pt idx="30112">
                  <c:v>27.643955040000002</c:v>
                </c:pt>
                <c:pt idx="30113">
                  <c:v>27.645380759999998</c:v>
                </c:pt>
                <c:pt idx="30114">
                  <c:v>27.646806470000001</c:v>
                </c:pt>
                <c:pt idx="30115">
                  <c:v>27.648232180000001</c:v>
                </c:pt>
                <c:pt idx="30116">
                  <c:v>27.649657869999999</c:v>
                </c:pt>
                <c:pt idx="30117">
                  <c:v>27.65108356</c:v>
                </c:pt>
                <c:pt idx="30118">
                  <c:v>27.652509250000001</c:v>
                </c:pt>
                <c:pt idx="30119">
                  <c:v>27.653934920000001</c:v>
                </c:pt>
                <c:pt idx="30120">
                  <c:v>27.655360600000002</c:v>
                </c:pt>
                <c:pt idx="30121">
                  <c:v>27.656786270000001</c:v>
                </c:pt>
                <c:pt idx="30122">
                  <c:v>27.658211919999999</c:v>
                </c:pt>
                <c:pt idx="30123">
                  <c:v>27.659637570000001</c:v>
                </c:pt>
                <c:pt idx="30124">
                  <c:v>27.661063209999998</c:v>
                </c:pt>
                <c:pt idx="30125">
                  <c:v>27.662488849999999</c:v>
                </c:pt>
                <c:pt idx="30126">
                  <c:v>27.663914470000002</c:v>
                </c:pt>
                <c:pt idx="30127">
                  <c:v>27.665340090000001</c:v>
                </c:pt>
                <c:pt idx="30128">
                  <c:v>27.66676571</c:v>
                </c:pt>
                <c:pt idx="30129">
                  <c:v>27.668191310000001</c:v>
                </c:pt>
                <c:pt idx="30130">
                  <c:v>27.669616909999998</c:v>
                </c:pt>
                <c:pt idx="30131">
                  <c:v>27.671042499999999</c:v>
                </c:pt>
                <c:pt idx="30132">
                  <c:v>27.672468080000002</c:v>
                </c:pt>
                <c:pt idx="30133">
                  <c:v>27.673893660000001</c:v>
                </c:pt>
                <c:pt idx="30134">
                  <c:v>27.675319229999999</c:v>
                </c:pt>
                <c:pt idx="30135">
                  <c:v>27.67674478</c:v>
                </c:pt>
                <c:pt idx="30136">
                  <c:v>27.678170340000001</c:v>
                </c:pt>
                <c:pt idx="30137">
                  <c:v>27.679595880000001</c:v>
                </c:pt>
                <c:pt idx="30138">
                  <c:v>27.68102142</c:v>
                </c:pt>
                <c:pt idx="30139">
                  <c:v>27.682446949999999</c:v>
                </c:pt>
                <c:pt idx="30140">
                  <c:v>27.683872470000001</c:v>
                </c:pt>
                <c:pt idx="30141">
                  <c:v>27.685297980000001</c:v>
                </c:pt>
                <c:pt idx="30142">
                  <c:v>27.686723489999999</c:v>
                </c:pt>
                <c:pt idx="30143">
                  <c:v>27.688148980000001</c:v>
                </c:pt>
                <c:pt idx="30144">
                  <c:v>27.689574480000001</c:v>
                </c:pt>
                <c:pt idx="30145">
                  <c:v>27.690999959999999</c:v>
                </c:pt>
                <c:pt idx="30146">
                  <c:v>27.69242543</c:v>
                </c:pt>
                <c:pt idx="30147">
                  <c:v>27.693850900000001</c:v>
                </c:pt>
                <c:pt idx="30148">
                  <c:v>27.69527635</c:v>
                </c:pt>
                <c:pt idx="30149">
                  <c:v>27.6967018</c:v>
                </c:pt>
                <c:pt idx="30150">
                  <c:v>27.698127240000002</c:v>
                </c:pt>
                <c:pt idx="30151">
                  <c:v>27.699552669999999</c:v>
                </c:pt>
                <c:pt idx="30152">
                  <c:v>27.70097809</c:v>
                </c:pt>
                <c:pt idx="30153">
                  <c:v>27.702403499999999</c:v>
                </c:pt>
                <c:pt idx="30154">
                  <c:v>27.703828909999999</c:v>
                </c:pt>
                <c:pt idx="30155">
                  <c:v>27.7052543</c:v>
                </c:pt>
                <c:pt idx="30156">
                  <c:v>27.706679690000001</c:v>
                </c:pt>
                <c:pt idx="30157">
                  <c:v>27.708105069999998</c:v>
                </c:pt>
                <c:pt idx="30158">
                  <c:v>27.709530440000002</c:v>
                </c:pt>
                <c:pt idx="30159">
                  <c:v>27.710955800000001</c:v>
                </c:pt>
                <c:pt idx="30160">
                  <c:v>27.712381149999999</c:v>
                </c:pt>
                <c:pt idx="30161">
                  <c:v>27.7138065</c:v>
                </c:pt>
                <c:pt idx="30162">
                  <c:v>27.71523183</c:v>
                </c:pt>
                <c:pt idx="30163">
                  <c:v>27.71665715</c:v>
                </c:pt>
                <c:pt idx="30164">
                  <c:v>27.718082469999999</c:v>
                </c:pt>
                <c:pt idx="30165">
                  <c:v>27.719507780000001</c:v>
                </c:pt>
                <c:pt idx="30166">
                  <c:v>27.720933070000001</c:v>
                </c:pt>
                <c:pt idx="30167">
                  <c:v>27.722358360000001</c:v>
                </c:pt>
                <c:pt idx="30168">
                  <c:v>27.723783650000001</c:v>
                </c:pt>
                <c:pt idx="30169">
                  <c:v>27.72520892</c:v>
                </c:pt>
                <c:pt idx="30170">
                  <c:v>27.726634180000001</c:v>
                </c:pt>
                <c:pt idx="30171">
                  <c:v>27.728059429999998</c:v>
                </c:pt>
                <c:pt idx="30172">
                  <c:v>27.729484670000002</c:v>
                </c:pt>
                <c:pt idx="30173">
                  <c:v>27.7309099</c:v>
                </c:pt>
                <c:pt idx="30174">
                  <c:v>27.732335129999999</c:v>
                </c:pt>
                <c:pt idx="30175">
                  <c:v>27.73376034</c:v>
                </c:pt>
                <c:pt idx="30176">
                  <c:v>27.73518554</c:v>
                </c:pt>
                <c:pt idx="30177">
                  <c:v>27.73661074</c:v>
                </c:pt>
                <c:pt idx="30178">
                  <c:v>27.738035920000002</c:v>
                </c:pt>
                <c:pt idx="30179">
                  <c:v>27.739461089999999</c:v>
                </c:pt>
                <c:pt idx="30180">
                  <c:v>27.74088626</c:v>
                </c:pt>
                <c:pt idx="30181">
                  <c:v>27.742311409999999</c:v>
                </c:pt>
                <c:pt idx="30182">
                  <c:v>27.743736550000001</c:v>
                </c:pt>
                <c:pt idx="30183">
                  <c:v>27.74516169</c:v>
                </c:pt>
                <c:pt idx="30184">
                  <c:v>27.74658681</c:v>
                </c:pt>
                <c:pt idx="30185">
                  <c:v>27.74801192</c:v>
                </c:pt>
                <c:pt idx="30186">
                  <c:v>27.749437029999999</c:v>
                </c:pt>
                <c:pt idx="30187">
                  <c:v>27.750862120000001</c:v>
                </c:pt>
                <c:pt idx="30188">
                  <c:v>27.752287200000001</c:v>
                </c:pt>
                <c:pt idx="30189">
                  <c:v>27.753712270000001</c:v>
                </c:pt>
                <c:pt idx="30190">
                  <c:v>27.755137340000001</c:v>
                </c:pt>
                <c:pt idx="30191">
                  <c:v>27.756562389999999</c:v>
                </c:pt>
                <c:pt idx="30192">
                  <c:v>27.757987440000001</c:v>
                </c:pt>
                <c:pt idx="30193">
                  <c:v>27.759412470000001</c:v>
                </c:pt>
                <c:pt idx="30194">
                  <c:v>27.76083749</c:v>
                </c:pt>
                <c:pt idx="30195">
                  <c:v>27.762262499999999</c:v>
                </c:pt>
                <c:pt idx="30196">
                  <c:v>27.7636875</c:v>
                </c:pt>
                <c:pt idx="30197">
                  <c:v>27.765112479999999</c:v>
                </c:pt>
                <c:pt idx="30198">
                  <c:v>27.766537459999999</c:v>
                </c:pt>
                <c:pt idx="30199">
                  <c:v>27.767962430000001</c:v>
                </c:pt>
                <c:pt idx="30200">
                  <c:v>27.769387380000001</c:v>
                </c:pt>
                <c:pt idx="30201">
                  <c:v>27.770812329999998</c:v>
                </c:pt>
                <c:pt idx="30202">
                  <c:v>27.772237260000001</c:v>
                </c:pt>
                <c:pt idx="30203">
                  <c:v>27.773662179999999</c:v>
                </c:pt>
                <c:pt idx="30204">
                  <c:v>27.7750871</c:v>
                </c:pt>
                <c:pt idx="30205">
                  <c:v>27.776512</c:v>
                </c:pt>
                <c:pt idx="30206">
                  <c:v>27.777936889999999</c:v>
                </c:pt>
                <c:pt idx="30207">
                  <c:v>27.77936176</c:v>
                </c:pt>
                <c:pt idx="30208">
                  <c:v>27.780786630000001</c:v>
                </c:pt>
                <c:pt idx="30209">
                  <c:v>27.782211490000002</c:v>
                </c:pt>
                <c:pt idx="30210">
                  <c:v>27.78363633</c:v>
                </c:pt>
                <c:pt idx="30211">
                  <c:v>27.785061160000001</c:v>
                </c:pt>
                <c:pt idx="30212">
                  <c:v>27.786485979999998</c:v>
                </c:pt>
                <c:pt idx="30213">
                  <c:v>27.787910790000002</c:v>
                </c:pt>
                <c:pt idx="30214">
                  <c:v>27.78933559</c:v>
                </c:pt>
                <c:pt idx="30215">
                  <c:v>27.790760379999998</c:v>
                </c:pt>
                <c:pt idx="30216">
                  <c:v>27.792185159999999</c:v>
                </c:pt>
                <c:pt idx="30217">
                  <c:v>27.793609929999999</c:v>
                </c:pt>
                <c:pt idx="30218">
                  <c:v>27.795034680000001</c:v>
                </c:pt>
                <c:pt idx="30219">
                  <c:v>27.796459420000001</c:v>
                </c:pt>
                <c:pt idx="30220">
                  <c:v>27.797884150000002</c:v>
                </c:pt>
                <c:pt idx="30221">
                  <c:v>27.79930886</c:v>
                </c:pt>
                <c:pt idx="30222">
                  <c:v>27.800733569999998</c:v>
                </c:pt>
                <c:pt idx="30223">
                  <c:v>27.802158259999999</c:v>
                </c:pt>
                <c:pt idx="30224">
                  <c:v>27.803582939999998</c:v>
                </c:pt>
                <c:pt idx="30225">
                  <c:v>27.805007610000001</c:v>
                </c:pt>
                <c:pt idx="30226">
                  <c:v>27.806432260000001</c:v>
                </c:pt>
                <c:pt idx="30227">
                  <c:v>27.807856900000001</c:v>
                </c:pt>
                <c:pt idx="30228">
                  <c:v>27.809281540000001</c:v>
                </c:pt>
                <c:pt idx="30229">
                  <c:v>27.810706150000001</c:v>
                </c:pt>
                <c:pt idx="30230">
                  <c:v>27.812130759999999</c:v>
                </c:pt>
                <c:pt idx="30231">
                  <c:v>27.813555359999999</c:v>
                </c:pt>
                <c:pt idx="30232">
                  <c:v>27.814979940000001</c:v>
                </c:pt>
                <c:pt idx="30233">
                  <c:v>27.816404510000002</c:v>
                </c:pt>
                <c:pt idx="30234">
                  <c:v>27.817829060000001</c:v>
                </c:pt>
                <c:pt idx="30235">
                  <c:v>27.819253610000001</c:v>
                </c:pt>
                <c:pt idx="30236">
                  <c:v>27.820678139999998</c:v>
                </c:pt>
                <c:pt idx="30237">
                  <c:v>27.822102659999999</c:v>
                </c:pt>
                <c:pt idx="30238">
                  <c:v>27.823527160000001</c:v>
                </c:pt>
                <c:pt idx="30239">
                  <c:v>27.82495166</c:v>
                </c:pt>
                <c:pt idx="30240">
                  <c:v>27.826376150000002</c:v>
                </c:pt>
                <c:pt idx="30241">
                  <c:v>27.827800610000001</c:v>
                </c:pt>
                <c:pt idx="30242">
                  <c:v>27.82922507</c:v>
                </c:pt>
                <c:pt idx="30243">
                  <c:v>27.830649510000001</c:v>
                </c:pt>
                <c:pt idx="30244">
                  <c:v>27.832073940000001</c:v>
                </c:pt>
                <c:pt idx="30245">
                  <c:v>27.833498349999999</c:v>
                </c:pt>
                <c:pt idx="30246">
                  <c:v>27.834922760000001</c:v>
                </c:pt>
                <c:pt idx="30247">
                  <c:v>27.836347150000002</c:v>
                </c:pt>
                <c:pt idx="30248">
                  <c:v>27.83777152</c:v>
                </c:pt>
                <c:pt idx="30249">
                  <c:v>27.839195889999999</c:v>
                </c:pt>
                <c:pt idx="30250">
                  <c:v>27.840620229999999</c:v>
                </c:pt>
                <c:pt idx="30251">
                  <c:v>27.842044569999999</c:v>
                </c:pt>
                <c:pt idx="30252">
                  <c:v>27.84346889</c:v>
                </c:pt>
                <c:pt idx="30253">
                  <c:v>27.844893200000001</c:v>
                </c:pt>
                <c:pt idx="30254">
                  <c:v>27.846317500000001</c:v>
                </c:pt>
                <c:pt idx="30255">
                  <c:v>27.84774178</c:v>
                </c:pt>
                <c:pt idx="30256">
                  <c:v>27.849166050000001</c:v>
                </c:pt>
                <c:pt idx="30257">
                  <c:v>27.8505903</c:v>
                </c:pt>
                <c:pt idx="30258">
                  <c:v>27.852014539999999</c:v>
                </c:pt>
                <c:pt idx="30259">
                  <c:v>27.85343877</c:v>
                </c:pt>
                <c:pt idx="30260">
                  <c:v>27.854862990000001</c:v>
                </c:pt>
                <c:pt idx="30261">
                  <c:v>27.85628719</c:v>
                </c:pt>
                <c:pt idx="30262">
                  <c:v>27.857711370000001</c:v>
                </c:pt>
                <c:pt idx="30263">
                  <c:v>27.85913554</c:v>
                </c:pt>
                <c:pt idx="30264">
                  <c:v>27.86055971</c:v>
                </c:pt>
                <c:pt idx="30265">
                  <c:v>27.861983850000001</c:v>
                </c:pt>
                <c:pt idx="30266">
                  <c:v>27.863407980000002</c:v>
                </c:pt>
                <c:pt idx="30267">
                  <c:v>27.864832100000001</c:v>
                </c:pt>
                <c:pt idx="30268">
                  <c:v>27.866256199999999</c:v>
                </c:pt>
                <c:pt idx="30269">
                  <c:v>27.867680289999999</c:v>
                </c:pt>
                <c:pt idx="30270">
                  <c:v>27.869104360000001</c:v>
                </c:pt>
                <c:pt idx="30271">
                  <c:v>27.870528419999999</c:v>
                </c:pt>
                <c:pt idx="30272">
                  <c:v>27.871952459999999</c:v>
                </c:pt>
                <c:pt idx="30273">
                  <c:v>27.873376489999998</c:v>
                </c:pt>
                <c:pt idx="30274">
                  <c:v>27.87480051</c:v>
                </c:pt>
                <c:pt idx="30275">
                  <c:v>27.87622451</c:v>
                </c:pt>
                <c:pt idx="30276">
                  <c:v>27.877648489999999</c:v>
                </c:pt>
                <c:pt idx="30277">
                  <c:v>27.87907246</c:v>
                </c:pt>
                <c:pt idx="30278">
                  <c:v>27.88049642</c:v>
                </c:pt>
                <c:pt idx="30279">
                  <c:v>27.881920359999999</c:v>
                </c:pt>
                <c:pt idx="30280">
                  <c:v>27.88334429</c:v>
                </c:pt>
                <c:pt idx="30281">
                  <c:v>27.8847682</c:v>
                </c:pt>
                <c:pt idx="30282">
                  <c:v>27.886192099999999</c:v>
                </c:pt>
                <c:pt idx="30283">
                  <c:v>27.88761598</c:v>
                </c:pt>
                <c:pt idx="30284">
                  <c:v>27.88903985</c:v>
                </c:pt>
                <c:pt idx="30285">
                  <c:v>27.890463700000002</c:v>
                </c:pt>
                <c:pt idx="30286">
                  <c:v>27.891887530000002</c:v>
                </c:pt>
                <c:pt idx="30287">
                  <c:v>27.893311359999998</c:v>
                </c:pt>
                <c:pt idx="30288">
                  <c:v>27.894735170000001</c:v>
                </c:pt>
                <c:pt idx="30289">
                  <c:v>27.896158960000001</c:v>
                </c:pt>
                <c:pt idx="30290">
                  <c:v>27.897582740000001</c:v>
                </c:pt>
                <c:pt idx="30291">
                  <c:v>27.899006499999999</c:v>
                </c:pt>
                <c:pt idx="30292">
                  <c:v>27.900430249999999</c:v>
                </c:pt>
                <c:pt idx="30293">
                  <c:v>27.901853979999999</c:v>
                </c:pt>
                <c:pt idx="30294">
                  <c:v>27.903277689999999</c:v>
                </c:pt>
                <c:pt idx="30295">
                  <c:v>27.90470139</c:v>
                </c:pt>
                <c:pt idx="30296">
                  <c:v>27.906125070000002</c:v>
                </c:pt>
                <c:pt idx="30297">
                  <c:v>27.907548739999999</c:v>
                </c:pt>
                <c:pt idx="30298">
                  <c:v>27.908972389999999</c:v>
                </c:pt>
                <c:pt idx="30299">
                  <c:v>27.910396030000001</c:v>
                </c:pt>
                <c:pt idx="30300">
                  <c:v>27.911819650000002</c:v>
                </c:pt>
                <c:pt idx="30301">
                  <c:v>27.913243250000001</c:v>
                </c:pt>
                <c:pt idx="30302">
                  <c:v>27.914666839999999</c:v>
                </c:pt>
                <c:pt idx="30303">
                  <c:v>27.91609042</c:v>
                </c:pt>
                <c:pt idx="30304">
                  <c:v>27.917513970000002</c:v>
                </c:pt>
                <c:pt idx="30305">
                  <c:v>27.918937509999999</c:v>
                </c:pt>
                <c:pt idx="30306">
                  <c:v>27.92036104</c:v>
                </c:pt>
                <c:pt idx="30307">
                  <c:v>27.921784550000002</c:v>
                </c:pt>
                <c:pt idx="30308">
                  <c:v>27.923208039999999</c:v>
                </c:pt>
                <c:pt idx="30309">
                  <c:v>27.924631519999998</c:v>
                </c:pt>
                <c:pt idx="30310">
                  <c:v>27.92605498</c:v>
                </c:pt>
                <c:pt idx="30311">
                  <c:v>27.92747842</c:v>
                </c:pt>
                <c:pt idx="30312">
                  <c:v>27.92890186</c:v>
                </c:pt>
                <c:pt idx="30313">
                  <c:v>27.930325270000001</c:v>
                </c:pt>
                <c:pt idx="30314">
                  <c:v>27.93174866</c:v>
                </c:pt>
                <c:pt idx="30315">
                  <c:v>27.933172039999999</c:v>
                </c:pt>
                <c:pt idx="30316">
                  <c:v>27.934595399999999</c:v>
                </c:pt>
                <c:pt idx="30317">
                  <c:v>27.936018749999999</c:v>
                </c:pt>
                <c:pt idx="30318">
                  <c:v>27.937442069999999</c:v>
                </c:pt>
                <c:pt idx="30319">
                  <c:v>27.93886539</c:v>
                </c:pt>
                <c:pt idx="30320">
                  <c:v>27.940288679999998</c:v>
                </c:pt>
                <c:pt idx="30321">
                  <c:v>27.941711959999999</c:v>
                </c:pt>
                <c:pt idx="30322">
                  <c:v>27.943135219999998</c:v>
                </c:pt>
                <c:pt idx="30323">
                  <c:v>27.94455846</c:v>
                </c:pt>
                <c:pt idx="30324">
                  <c:v>27.94598169</c:v>
                </c:pt>
                <c:pt idx="30325">
                  <c:v>27.947404899999999</c:v>
                </c:pt>
                <c:pt idx="30326">
                  <c:v>27.948828089999999</c:v>
                </c:pt>
                <c:pt idx="30327">
                  <c:v>27.950251269999999</c:v>
                </c:pt>
                <c:pt idx="30328">
                  <c:v>27.951674430000001</c:v>
                </c:pt>
                <c:pt idx="30329">
                  <c:v>27.953097570000001</c:v>
                </c:pt>
                <c:pt idx="30330">
                  <c:v>27.954520689999999</c:v>
                </c:pt>
                <c:pt idx="30331">
                  <c:v>27.9559438</c:v>
                </c:pt>
                <c:pt idx="30332">
                  <c:v>27.957366889999999</c:v>
                </c:pt>
                <c:pt idx="30333">
                  <c:v>27.958789960000001</c:v>
                </c:pt>
                <c:pt idx="30334">
                  <c:v>27.960213020000001</c:v>
                </c:pt>
                <c:pt idx="30335">
                  <c:v>27.96163606</c:v>
                </c:pt>
                <c:pt idx="30336">
                  <c:v>27.963059080000001</c:v>
                </c:pt>
                <c:pt idx="30337">
                  <c:v>27.964482090000001</c:v>
                </c:pt>
                <c:pt idx="30338">
                  <c:v>27.965905070000002</c:v>
                </c:pt>
                <c:pt idx="30339">
                  <c:v>27.967328040000002</c:v>
                </c:pt>
                <c:pt idx="30340">
                  <c:v>27.96875099</c:v>
                </c:pt>
                <c:pt idx="30341">
                  <c:v>27.970173920000001</c:v>
                </c:pt>
                <c:pt idx="30342">
                  <c:v>27.971596829999999</c:v>
                </c:pt>
                <c:pt idx="30343">
                  <c:v>27.973019730000001</c:v>
                </c:pt>
                <c:pt idx="30344">
                  <c:v>27.974442610000001</c:v>
                </c:pt>
                <c:pt idx="30345">
                  <c:v>27.975865460000001</c:v>
                </c:pt>
                <c:pt idx="30346">
                  <c:v>27.977288309999999</c:v>
                </c:pt>
                <c:pt idx="30347">
                  <c:v>27.978711130000001</c:v>
                </c:pt>
                <c:pt idx="30348">
                  <c:v>27.980133940000002</c:v>
                </c:pt>
                <c:pt idx="30349">
                  <c:v>27.98155672</c:v>
                </c:pt>
                <c:pt idx="30350">
                  <c:v>27.982979490000002</c:v>
                </c:pt>
                <c:pt idx="30351">
                  <c:v>27.984402240000001</c:v>
                </c:pt>
                <c:pt idx="30352">
                  <c:v>27.985824969999999</c:v>
                </c:pt>
                <c:pt idx="30353">
                  <c:v>27.98724769</c:v>
                </c:pt>
                <c:pt idx="30354">
                  <c:v>27.988670379999999</c:v>
                </c:pt>
                <c:pt idx="30355">
                  <c:v>27.99009306</c:v>
                </c:pt>
                <c:pt idx="30356">
                  <c:v>27.991515719999999</c:v>
                </c:pt>
                <c:pt idx="30357">
                  <c:v>27.99293836</c:v>
                </c:pt>
                <c:pt idx="30358">
                  <c:v>27.99436098</c:v>
                </c:pt>
                <c:pt idx="30359">
                  <c:v>27.995783580000001</c:v>
                </c:pt>
                <c:pt idx="30360">
                  <c:v>27.997206179999999</c:v>
                </c:pt>
                <c:pt idx="30361">
                  <c:v>27.998628740000001</c:v>
                </c:pt>
                <c:pt idx="30362">
                  <c:v>28.000051289999998</c:v>
                </c:pt>
                <c:pt idx="30363">
                  <c:v>28.00147381</c:v>
                </c:pt>
                <c:pt idx="30364">
                  <c:v>28.002896320000001</c:v>
                </c:pt>
                <c:pt idx="30365">
                  <c:v>28.004318810000001</c:v>
                </c:pt>
                <c:pt idx="30366">
                  <c:v>28.005741279999999</c:v>
                </c:pt>
                <c:pt idx="30367">
                  <c:v>28.007163729999998</c:v>
                </c:pt>
                <c:pt idx="30368">
                  <c:v>28.008586170000001</c:v>
                </c:pt>
                <c:pt idx="30369">
                  <c:v>28.010008580000001</c:v>
                </c:pt>
                <c:pt idx="30370">
                  <c:v>28.011430969999999</c:v>
                </c:pt>
                <c:pt idx="30371">
                  <c:v>28.01285335</c:v>
                </c:pt>
                <c:pt idx="30372">
                  <c:v>28.014275699999999</c:v>
                </c:pt>
                <c:pt idx="30373">
                  <c:v>28.01569804</c:v>
                </c:pt>
                <c:pt idx="30374">
                  <c:v>28.01712036</c:v>
                </c:pt>
                <c:pt idx="30375">
                  <c:v>28.018542650000001</c:v>
                </c:pt>
                <c:pt idx="30376">
                  <c:v>28.01996493</c:v>
                </c:pt>
                <c:pt idx="30377">
                  <c:v>28.021387189999999</c:v>
                </c:pt>
                <c:pt idx="30378">
                  <c:v>28.022809429999999</c:v>
                </c:pt>
                <c:pt idx="30379">
                  <c:v>28.024231650000001</c:v>
                </c:pt>
                <c:pt idx="30380">
                  <c:v>28.02565384</c:v>
                </c:pt>
                <c:pt idx="30381">
                  <c:v>28.027076019999999</c:v>
                </c:pt>
                <c:pt idx="30382">
                  <c:v>28.02849818</c:v>
                </c:pt>
                <c:pt idx="30383">
                  <c:v>28.029920319999999</c:v>
                </c:pt>
                <c:pt idx="30384">
                  <c:v>28.03134245</c:v>
                </c:pt>
                <c:pt idx="30385">
                  <c:v>28.03276455</c:v>
                </c:pt>
                <c:pt idx="30386">
                  <c:v>28.034186630000001</c:v>
                </c:pt>
                <c:pt idx="30387">
                  <c:v>28.03560869</c:v>
                </c:pt>
                <c:pt idx="30388">
                  <c:v>28.037030730000001</c:v>
                </c:pt>
                <c:pt idx="30389">
                  <c:v>28.038452750000001</c:v>
                </c:pt>
                <c:pt idx="30390">
                  <c:v>28.039874749999999</c:v>
                </c:pt>
                <c:pt idx="30391">
                  <c:v>28.041296729999999</c:v>
                </c:pt>
                <c:pt idx="30392">
                  <c:v>28.042718690000001</c:v>
                </c:pt>
                <c:pt idx="30393">
                  <c:v>28.04414062</c:v>
                </c:pt>
                <c:pt idx="30394">
                  <c:v>28.045562539999999</c:v>
                </c:pt>
                <c:pt idx="30395">
                  <c:v>28.046984439999999</c:v>
                </c:pt>
                <c:pt idx="30396">
                  <c:v>28.048406320000002</c:v>
                </c:pt>
                <c:pt idx="30397">
                  <c:v>28.049828170000001</c:v>
                </c:pt>
                <c:pt idx="30398">
                  <c:v>28.05125001</c:v>
                </c:pt>
                <c:pt idx="30399">
                  <c:v>28.05267182</c:v>
                </c:pt>
                <c:pt idx="30400">
                  <c:v>28.05409362</c:v>
                </c:pt>
                <c:pt idx="30401">
                  <c:v>28.05551539</c:v>
                </c:pt>
                <c:pt idx="30402">
                  <c:v>28.056937139999999</c:v>
                </c:pt>
                <c:pt idx="30403">
                  <c:v>28.05835888</c:v>
                </c:pt>
                <c:pt idx="30404">
                  <c:v>28.059780589999999</c:v>
                </c:pt>
                <c:pt idx="30405">
                  <c:v>28.06120228</c:v>
                </c:pt>
                <c:pt idx="30406">
                  <c:v>28.062623949999999</c:v>
                </c:pt>
                <c:pt idx="30407">
                  <c:v>28.0640456</c:v>
                </c:pt>
                <c:pt idx="30408">
                  <c:v>28.065467229999999</c:v>
                </c:pt>
                <c:pt idx="30409">
                  <c:v>28.066888840000001</c:v>
                </c:pt>
                <c:pt idx="30410">
                  <c:v>28.06831042</c:v>
                </c:pt>
                <c:pt idx="30411">
                  <c:v>28.069731990000001</c:v>
                </c:pt>
                <c:pt idx="30412">
                  <c:v>28.07115353</c:v>
                </c:pt>
                <c:pt idx="30413">
                  <c:v>28.072575050000001</c:v>
                </c:pt>
                <c:pt idx="30414">
                  <c:v>28.07399655</c:v>
                </c:pt>
                <c:pt idx="30415">
                  <c:v>28.075418030000002</c:v>
                </c:pt>
                <c:pt idx="30416">
                  <c:v>28.07683948</c:v>
                </c:pt>
                <c:pt idx="30417">
                  <c:v>28.078260920000002</c:v>
                </c:pt>
                <c:pt idx="30418">
                  <c:v>28.079682330000001</c:v>
                </c:pt>
                <c:pt idx="30419">
                  <c:v>28.081103729999999</c:v>
                </c:pt>
                <c:pt idx="30420">
                  <c:v>28.082525100000002</c:v>
                </c:pt>
                <c:pt idx="30421">
                  <c:v>28.083946439999998</c:v>
                </c:pt>
                <c:pt idx="30422">
                  <c:v>28.085367770000001</c:v>
                </c:pt>
                <c:pt idx="30423">
                  <c:v>28.086789079999999</c:v>
                </c:pt>
                <c:pt idx="30424">
                  <c:v>28.088210360000001</c:v>
                </c:pt>
                <c:pt idx="30425">
                  <c:v>28.089631619999999</c:v>
                </c:pt>
                <c:pt idx="30426">
                  <c:v>28.091052860000001</c:v>
                </c:pt>
                <c:pt idx="30427">
                  <c:v>28.092474079999999</c:v>
                </c:pt>
                <c:pt idx="30428">
                  <c:v>28.093895270000001</c:v>
                </c:pt>
                <c:pt idx="30429">
                  <c:v>28.095316449999999</c:v>
                </c:pt>
                <c:pt idx="30430">
                  <c:v>28.096737600000001</c:v>
                </c:pt>
                <c:pt idx="30431">
                  <c:v>28.098158720000001</c:v>
                </c:pt>
                <c:pt idx="30432">
                  <c:v>28.099579840000001</c:v>
                </c:pt>
                <c:pt idx="30433">
                  <c:v>28.101000920000001</c:v>
                </c:pt>
                <c:pt idx="30434">
                  <c:v>28.10242199</c:v>
                </c:pt>
                <c:pt idx="30435">
                  <c:v>28.103843019999999</c:v>
                </c:pt>
                <c:pt idx="30436">
                  <c:v>28.105264040000002</c:v>
                </c:pt>
                <c:pt idx="30437">
                  <c:v>28.106685039999999</c:v>
                </c:pt>
                <c:pt idx="30438">
                  <c:v>28.10810601</c:v>
                </c:pt>
                <c:pt idx="30439">
                  <c:v>28.10952696</c:v>
                </c:pt>
                <c:pt idx="30440">
                  <c:v>28.110947880000001</c:v>
                </c:pt>
                <c:pt idx="30441">
                  <c:v>28.112368790000001</c:v>
                </c:pt>
                <c:pt idx="30442">
                  <c:v>28.113789669999999</c:v>
                </c:pt>
                <c:pt idx="30443">
                  <c:v>28.115210529999999</c:v>
                </c:pt>
                <c:pt idx="30444">
                  <c:v>28.11663136</c:v>
                </c:pt>
                <c:pt idx="30445">
                  <c:v>28.118052169999999</c:v>
                </c:pt>
                <c:pt idx="30446">
                  <c:v>28.11947296</c:v>
                </c:pt>
                <c:pt idx="30447">
                  <c:v>28.120893729999999</c:v>
                </c:pt>
                <c:pt idx="30448">
                  <c:v>28.122314469999999</c:v>
                </c:pt>
                <c:pt idx="30449">
                  <c:v>28.123735190000001</c:v>
                </c:pt>
                <c:pt idx="30450">
                  <c:v>28.125155889999998</c:v>
                </c:pt>
                <c:pt idx="30451">
                  <c:v>28.126576570000001</c:v>
                </c:pt>
                <c:pt idx="30452">
                  <c:v>28.127997220000001</c:v>
                </c:pt>
                <c:pt idx="30453">
                  <c:v>28.129417839999999</c:v>
                </c:pt>
                <c:pt idx="30454">
                  <c:v>28.130838449999999</c:v>
                </c:pt>
                <c:pt idx="30455">
                  <c:v>28.13225903</c:v>
                </c:pt>
                <c:pt idx="30456">
                  <c:v>28.13367959</c:v>
                </c:pt>
                <c:pt idx="30457">
                  <c:v>28.135100130000001</c:v>
                </c:pt>
                <c:pt idx="30458">
                  <c:v>28.136520640000001</c:v>
                </c:pt>
                <c:pt idx="30459">
                  <c:v>28.137941130000002</c:v>
                </c:pt>
                <c:pt idx="30460">
                  <c:v>28.13936159</c:v>
                </c:pt>
                <c:pt idx="30461">
                  <c:v>28.14078203</c:v>
                </c:pt>
                <c:pt idx="30462">
                  <c:v>28.142202439999998</c:v>
                </c:pt>
                <c:pt idx="30463">
                  <c:v>28.143622839999999</c:v>
                </c:pt>
                <c:pt idx="30464">
                  <c:v>28.1450432</c:v>
                </c:pt>
                <c:pt idx="30465">
                  <c:v>28.14646355</c:v>
                </c:pt>
                <c:pt idx="30466">
                  <c:v>28.147883870000001</c:v>
                </c:pt>
                <c:pt idx="30467">
                  <c:v>28.14930416</c:v>
                </c:pt>
                <c:pt idx="30468">
                  <c:v>28.150724440000001</c:v>
                </c:pt>
                <c:pt idx="30469">
                  <c:v>28.152144679999999</c:v>
                </c:pt>
                <c:pt idx="30470">
                  <c:v>28.15356491</c:v>
                </c:pt>
                <c:pt idx="30471">
                  <c:v>28.154985109999998</c:v>
                </c:pt>
                <c:pt idx="30472">
                  <c:v>28.156405280000001</c:v>
                </c:pt>
                <c:pt idx="30473">
                  <c:v>28.15782544</c:v>
                </c:pt>
                <c:pt idx="30474">
                  <c:v>28.159245559999999</c:v>
                </c:pt>
                <c:pt idx="30475">
                  <c:v>28.16066567</c:v>
                </c:pt>
                <c:pt idx="30476">
                  <c:v>28.162085739999998</c:v>
                </c:pt>
                <c:pt idx="30477">
                  <c:v>28.163505799999999</c:v>
                </c:pt>
                <c:pt idx="30478">
                  <c:v>28.164925830000001</c:v>
                </c:pt>
                <c:pt idx="30479">
                  <c:v>28.166345830000001</c:v>
                </c:pt>
                <c:pt idx="30480">
                  <c:v>28.16776582</c:v>
                </c:pt>
                <c:pt idx="30481">
                  <c:v>28.169185769999999</c:v>
                </c:pt>
                <c:pt idx="30482">
                  <c:v>28.17060571</c:v>
                </c:pt>
                <c:pt idx="30483">
                  <c:v>28.172025609999999</c:v>
                </c:pt>
                <c:pt idx="30484">
                  <c:v>28.173445489999999</c:v>
                </c:pt>
                <c:pt idx="30485">
                  <c:v>28.174865350000001</c:v>
                </c:pt>
                <c:pt idx="30486">
                  <c:v>28.176285180000001</c:v>
                </c:pt>
                <c:pt idx="30487">
                  <c:v>28.177704989999999</c:v>
                </c:pt>
                <c:pt idx="30488">
                  <c:v>28.179124770000001</c:v>
                </c:pt>
                <c:pt idx="30489">
                  <c:v>28.180544520000002</c:v>
                </c:pt>
                <c:pt idx="30490">
                  <c:v>28.18196425</c:v>
                </c:pt>
                <c:pt idx="30491">
                  <c:v>28.18338396</c:v>
                </c:pt>
                <c:pt idx="30492">
                  <c:v>28.184803639999998</c:v>
                </c:pt>
                <c:pt idx="30493">
                  <c:v>28.186223300000002</c:v>
                </c:pt>
                <c:pt idx="30494">
                  <c:v>28.187642929999999</c:v>
                </c:pt>
                <c:pt idx="30495">
                  <c:v>28.189062530000001</c:v>
                </c:pt>
                <c:pt idx="30496">
                  <c:v>28.190482110000001</c:v>
                </c:pt>
                <c:pt idx="30497">
                  <c:v>28.191901659999999</c:v>
                </c:pt>
                <c:pt idx="30498">
                  <c:v>28.193321189999999</c:v>
                </c:pt>
                <c:pt idx="30499">
                  <c:v>28.194740700000001</c:v>
                </c:pt>
                <c:pt idx="30500">
                  <c:v>28.196160169999999</c:v>
                </c:pt>
                <c:pt idx="30501">
                  <c:v>28.197579619999999</c:v>
                </c:pt>
                <c:pt idx="30502">
                  <c:v>28.198999050000001</c:v>
                </c:pt>
                <c:pt idx="30503">
                  <c:v>28.200418450000001</c:v>
                </c:pt>
                <c:pt idx="30504">
                  <c:v>28.201837829999999</c:v>
                </c:pt>
                <c:pt idx="30505">
                  <c:v>28.203257180000001</c:v>
                </c:pt>
                <c:pt idx="30506">
                  <c:v>28.204676500000001</c:v>
                </c:pt>
                <c:pt idx="30507">
                  <c:v>28.2060958</c:v>
                </c:pt>
                <c:pt idx="30508">
                  <c:v>28.207515069999999</c:v>
                </c:pt>
                <c:pt idx="30509">
                  <c:v>28.208934320000001</c:v>
                </c:pt>
                <c:pt idx="30510">
                  <c:v>28.21035354</c:v>
                </c:pt>
                <c:pt idx="30511">
                  <c:v>28.21177273</c:v>
                </c:pt>
                <c:pt idx="30512">
                  <c:v>28.213191890000001</c:v>
                </c:pt>
                <c:pt idx="30513">
                  <c:v>28.21461103</c:v>
                </c:pt>
                <c:pt idx="30514">
                  <c:v>28.216030150000002</c:v>
                </c:pt>
                <c:pt idx="30515">
                  <c:v>28.217449240000001</c:v>
                </c:pt>
                <c:pt idx="30516">
                  <c:v>28.2188683</c:v>
                </c:pt>
                <c:pt idx="30517">
                  <c:v>28.220287330000001</c:v>
                </c:pt>
                <c:pt idx="30518">
                  <c:v>28.221706340000001</c:v>
                </c:pt>
                <c:pt idx="30519">
                  <c:v>28.223125320000001</c:v>
                </c:pt>
                <c:pt idx="30520">
                  <c:v>28.22454428</c:v>
                </c:pt>
                <c:pt idx="30521">
                  <c:v>28.225963199999999</c:v>
                </c:pt>
                <c:pt idx="30522">
                  <c:v>28.2273821</c:v>
                </c:pt>
                <c:pt idx="30523">
                  <c:v>28.228800979999999</c:v>
                </c:pt>
                <c:pt idx="30524">
                  <c:v>28.230219829999999</c:v>
                </c:pt>
                <c:pt idx="30525">
                  <c:v>28.231638650000001</c:v>
                </c:pt>
                <c:pt idx="30526">
                  <c:v>28.23305744</c:v>
                </c:pt>
                <c:pt idx="30527">
                  <c:v>28.23447621</c:v>
                </c:pt>
                <c:pt idx="30528">
                  <c:v>28.23589496</c:v>
                </c:pt>
                <c:pt idx="30529">
                  <c:v>28.237313669999999</c:v>
                </c:pt>
                <c:pt idx="30530">
                  <c:v>28.23873236</c:v>
                </c:pt>
                <c:pt idx="30531">
                  <c:v>28.240151019999999</c:v>
                </c:pt>
                <c:pt idx="30532">
                  <c:v>28.241569649999999</c:v>
                </c:pt>
                <c:pt idx="30533">
                  <c:v>28.242988260000001</c:v>
                </c:pt>
                <c:pt idx="30534">
                  <c:v>28.244406829999999</c:v>
                </c:pt>
                <c:pt idx="30535">
                  <c:v>28.245825379999999</c:v>
                </c:pt>
                <c:pt idx="30536">
                  <c:v>28.247243910000002</c:v>
                </c:pt>
                <c:pt idx="30537">
                  <c:v>28.248662400000001</c:v>
                </c:pt>
                <c:pt idx="30538">
                  <c:v>28.250080870000001</c:v>
                </c:pt>
                <c:pt idx="30539">
                  <c:v>28.25149931</c:v>
                </c:pt>
                <c:pt idx="30540">
                  <c:v>28.252917719999999</c:v>
                </c:pt>
                <c:pt idx="30541">
                  <c:v>28.254336110000001</c:v>
                </c:pt>
                <c:pt idx="30542">
                  <c:v>28.255754469999999</c:v>
                </c:pt>
                <c:pt idx="30543">
                  <c:v>28.257172799999999</c:v>
                </c:pt>
                <c:pt idx="30544">
                  <c:v>28.2585911</c:v>
                </c:pt>
                <c:pt idx="30545">
                  <c:v>28.260009369999999</c:v>
                </c:pt>
                <c:pt idx="30546">
                  <c:v>28.261427619999999</c:v>
                </c:pt>
                <c:pt idx="30547">
                  <c:v>28.262845840000001</c:v>
                </c:pt>
                <c:pt idx="30548">
                  <c:v>28.26426403</c:v>
                </c:pt>
                <c:pt idx="30549">
                  <c:v>28.26568219</c:v>
                </c:pt>
                <c:pt idx="30550">
                  <c:v>28.267100330000002</c:v>
                </c:pt>
                <c:pt idx="30551">
                  <c:v>28.26851843</c:v>
                </c:pt>
                <c:pt idx="30552">
                  <c:v>28.269936520000002</c:v>
                </c:pt>
                <c:pt idx="30553">
                  <c:v>28.27135457</c:v>
                </c:pt>
                <c:pt idx="30554">
                  <c:v>28.272772589999999</c:v>
                </c:pt>
                <c:pt idx="30555">
                  <c:v>28.274190579999999</c:v>
                </c:pt>
                <c:pt idx="30556">
                  <c:v>28.275608550000001</c:v>
                </c:pt>
                <c:pt idx="30557">
                  <c:v>28.277026490000001</c:v>
                </c:pt>
                <c:pt idx="30558">
                  <c:v>28.278444390000001</c:v>
                </c:pt>
                <c:pt idx="30559">
                  <c:v>28.279862269999999</c:v>
                </c:pt>
                <c:pt idx="30560">
                  <c:v>28.281280129999999</c:v>
                </c:pt>
                <c:pt idx="30561">
                  <c:v>28.282697949999999</c:v>
                </c:pt>
                <c:pt idx="30562">
                  <c:v>28.284115740000001</c:v>
                </c:pt>
                <c:pt idx="30563">
                  <c:v>28.28553351</c:v>
                </c:pt>
                <c:pt idx="30564">
                  <c:v>28.28695124</c:v>
                </c:pt>
                <c:pt idx="30565">
                  <c:v>28.288368949999999</c:v>
                </c:pt>
                <c:pt idx="30566">
                  <c:v>28.289786629999998</c:v>
                </c:pt>
                <c:pt idx="30567">
                  <c:v>28.291204279999999</c:v>
                </c:pt>
                <c:pt idx="30568">
                  <c:v>28.2926219</c:v>
                </c:pt>
                <c:pt idx="30569">
                  <c:v>28.294039489999999</c:v>
                </c:pt>
                <c:pt idx="30570">
                  <c:v>28.29545706</c:v>
                </c:pt>
                <c:pt idx="30571">
                  <c:v>28.296874590000002</c:v>
                </c:pt>
                <c:pt idx="30572">
                  <c:v>28.298292100000001</c:v>
                </c:pt>
                <c:pt idx="30573">
                  <c:v>28.299709570000001</c:v>
                </c:pt>
                <c:pt idx="30574">
                  <c:v>28.301127019999999</c:v>
                </c:pt>
                <c:pt idx="30575">
                  <c:v>28.302544439999998</c:v>
                </c:pt>
                <c:pt idx="30576">
                  <c:v>28.303961829999999</c:v>
                </c:pt>
                <c:pt idx="30577">
                  <c:v>28.30537919</c:v>
                </c:pt>
                <c:pt idx="30578">
                  <c:v>28.306796519999999</c:v>
                </c:pt>
                <c:pt idx="30579">
                  <c:v>28.308213819999999</c:v>
                </c:pt>
                <c:pt idx="30580">
                  <c:v>28.30963109</c:v>
                </c:pt>
                <c:pt idx="30581">
                  <c:v>28.311048329999998</c:v>
                </c:pt>
                <c:pt idx="30582">
                  <c:v>28.312465540000002</c:v>
                </c:pt>
                <c:pt idx="30583">
                  <c:v>28.313882719999999</c:v>
                </c:pt>
                <c:pt idx="30584">
                  <c:v>28.31529987</c:v>
                </c:pt>
                <c:pt idx="30585">
                  <c:v>28.31671699</c:v>
                </c:pt>
                <c:pt idx="30586">
                  <c:v>28.318134090000001</c:v>
                </c:pt>
                <c:pt idx="30587">
                  <c:v>28.319551149999999</c:v>
                </c:pt>
                <c:pt idx="30588">
                  <c:v>28.320968180000001</c:v>
                </c:pt>
                <c:pt idx="30589">
                  <c:v>28.322385180000001</c:v>
                </c:pt>
                <c:pt idx="30590">
                  <c:v>28.323802149999999</c:v>
                </c:pt>
                <c:pt idx="30591">
                  <c:v>28.325219100000002</c:v>
                </c:pt>
                <c:pt idx="30592">
                  <c:v>28.326636010000001</c:v>
                </c:pt>
                <c:pt idx="30593">
                  <c:v>28.328052889999999</c:v>
                </c:pt>
                <c:pt idx="30594">
                  <c:v>28.32946974</c:v>
                </c:pt>
                <c:pt idx="30595">
                  <c:v>28.33088656</c:v>
                </c:pt>
                <c:pt idx="30596">
                  <c:v>28.33230335</c:v>
                </c:pt>
                <c:pt idx="30597">
                  <c:v>28.333720110000002</c:v>
                </c:pt>
                <c:pt idx="30598">
                  <c:v>28.335136840000001</c:v>
                </c:pt>
                <c:pt idx="30599">
                  <c:v>28.336553540000001</c:v>
                </c:pt>
                <c:pt idx="30600">
                  <c:v>28.337970219999999</c:v>
                </c:pt>
                <c:pt idx="30601">
                  <c:v>28.339386860000001</c:v>
                </c:pt>
                <c:pt idx="30602">
                  <c:v>28.340803470000001</c:v>
                </c:pt>
                <c:pt idx="30603">
                  <c:v>28.342220040000001</c:v>
                </c:pt>
                <c:pt idx="30604">
                  <c:v>28.343636589999999</c:v>
                </c:pt>
                <c:pt idx="30605">
                  <c:v>28.345053109999998</c:v>
                </c:pt>
                <c:pt idx="30606">
                  <c:v>28.346469590000002</c:v>
                </c:pt>
                <c:pt idx="30607">
                  <c:v>28.34788605</c:v>
                </c:pt>
                <c:pt idx="30608">
                  <c:v>28.349302470000001</c:v>
                </c:pt>
                <c:pt idx="30609">
                  <c:v>28.350718860000001</c:v>
                </c:pt>
                <c:pt idx="30610">
                  <c:v>28.352135220000001</c:v>
                </c:pt>
                <c:pt idx="30611">
                  <c:v>28.353551549999999</c:v>
                </c:pt>
                <c:pt idx="30612">
                  <c:v>28.354967850000001</c:v>
                </c:pt>
                <c:pt idx="30613">
                  <c:v>28.356384120000001</c:v>
                </c:pt>
                <c:pt idx="30614">
                  <c:v>28.357800359999999</c:v>
                </c:pt>
                <c:pt idx="30615">
                  <c:v>28.35921656</c:v>
                </c:pt>
                <c:pt idx="30616">
                  <c:v>28.36063274</c:v>
                </c:pt>
                <c:pt idx="30617">
                  <c:v>28.36204888</c:v>
                </c:pt>
                <c:pt idx="30618">
                  <c:v>28.363464990000001</c:v>
                </c:pt>
                <c:pt idx="30619">
                  <c:v>28.364881069999999</c:v>
                </c:pt>
                <c:pt idx="30620">
                  <c:v>28.366297119999999</c:v>
                </c:pt>
                <c:pt idx="30621">
                  <c:v>28.367713139999999</c:v>
                </c:pt>
                <c:pt idx="30622">
                  <c:v>28.36912912</c:v>
                </c:pt>
                <c:pt idx="30623">
                  <c:v>28.370545079999999</c:v>
                </c:pt>
                <c:pt idx="30624">
                  <c:v>28.37196101</c:v>
                </c:pt>
                <c:pt idx="30625">
                  <c:v>28.3733769</c:v>
                </c:pt>
                <c:pt idx="30626">
                  <c:v>28.374792759999998</c:v>
                </c:pt>
                <c:pt idx="30627">
                  <c:v>28.37620858</c:v>
                </c:pt>
                <c:pt idx="30628">
                  <c:v>28.37762438</c:v>
                </c:pt>
                <c:pt idx="30629">
                  <c:v>28.379040140000001</c:v>
                </c:pt>
                <c:pt idx="30630">
                  <c:v>28.380455869999999</c:v>
                </c:pt>
                <c:pt idx="30631">
                  <c:v>28.381871570000001</c:v>
                </c:pt>
                <c:pt idx="30632">
                  <c:v>28.383287240000001</c:v>
                </c:pt>
                <c:pt idx="30633">
                  <c:v>28.384702870000002</c:v>
                </c:pt>
                <c:pt idx="30634">
                  <c:v>28.38611848</c:v>
                </c:pt>
                <c:pt idx="30635">
                  <c:v>28.387534049999999</c:v>
                </c:pt>
                <c:pt idx="30636">
                  <c:v>28.388949579999998</c:v>
                </c:pt>
                <c:pt idx="30637">
                  <c:v>28.39036509</c:v>
                </c:pt>
                <c:pt idx="30638">
                  <c:v>28.391780560000001</c:v>
                </c:pt>
                <c:pt idx="30639">
                  <c:v>28.39319601</c:v>
                </c:pt>
                <c:pt idx="30640">
                  <c:v>28.39461141</c:v>
                </c:pt>
                <c:pt idx="30641">
                  <c:v>28.396026790000001</c:v>
                </c:pt>
                <c:pt idx="30642">
                  <c:v>28.397442130000002</c:v>
                </c:pt>
                <c:pt idx="30643">
                  <c:v>28.39885744</c:v>
                </c:pt>
                <c:pt idx="30644">
                  <c:v>28.40027272</c:v>
                </c:pt>
                <c:pt idx="30645">
                  <c:v>28.401687970000001</c:v>
                </c:pt>
                <c:pt idx="30646">
                  <c:v>28.403103179999999</c:v>
                </c:pt>
                <c:pt idx="30647">
                  <c:v>28.404518360000001</c:v>
                </c:pt>
                <c:pt idx="30648">
                  <c:v>28.405933510000001</c:v>
                </c:pt>
                <c:pt idx="30649">
                  <c:v>28.407348630000001</c:v>
                </c:pt>
                <c:pt idx="30650">
                  <c:v>28.408763709999999</c:v>
                </c:pt>
                <c:pt idx="30651">
                  <c:v>28.410178760000001</c:v>
                </c:pt>
                <c:pt idx="30652">
                  <c:v>28.41159377</c:v>
                </c:pt>
                <c:pt idx="30653">
                  <c:v>28.41300876</c:v>
                </c:pt>
                <c:pt idx="30654">
                  <c:v>28.4144237</c:v>
                </c:pt>
                <c:pt idx="30655">
                  <c:v>28.415838619999999</c:v>
                </c:pt>
                <c:pt idx="30656">
                  <c:v>28.417253500000001</c:v>
                </c:pt>
                <c:pt idx="30657">
                  <c:v>28.418668350000001</c:v>
                </c:pt>
                <c:pt idx="30658">
                  <c:v>28.420083170000002</c:v>
                </c:pt>
                <c:pt idx="30659">
                  <c:v>28.421497949999999</c:v>
                </c:pt>
                <c:pt idx="30660">
                  <c:v>28.422912700000001</c:v>
                </c:pt>
                <c:pt idx="30661">
                  <c:v>28.42432741</c:v>
                </c:pt>
                <c:pt idx="30662">
                  <c:v>28.42574209</c:v>
                </c:pt>
                <c:pt idx="30663">
                  <c:v>28.427156740000001</c:v>
                </c:pt>
                <c:pt idx="30664">
                  <c:v>28.428571359999999</c:v>
                </c:pt>
                <c:pt idx="30665">
                  <c:v>28.429985940000002</c:v>
                </c:pt>
                <c:pt idx="30666">
                  <c:v>28.431400480000001</c:v>
                </c:pt>
                <c:pt idx="30667">
                  <c:v>28.432815000000002</c:v>
                </c:pt>
                <c:pt idx="30668">
                  <c:v>28.434229479999999</c:v>
                </c:pt>
                <c:pt idx="30669">
                  <c:v>28.43564392</c:v>
                </c:pt>
                <c:pt idx="30670">
                  <c:v>28.437058329999999</c:v>
                </c:pt>
                <c:pt idx="30671">
                  <c:v>28.438472709999999</c:v>
                </c:pt>
                <c:pt idx="30672">
                  <c:v>28.43988706</c:v>
                </c:pt>
                <c:pt idx="30673">
                  <c:v>28.441301370000001</c:v>
                </c:pt>
                <c:pt idx="30674">
                  <c:v>28.44271565</c:v>
                </c:pt>
                <c:pt idx="30675">
                  <c:v>28.444129889999999</c:v>
                </c:pt>
                <c:pt idx="30676">
                  <c:v>28.445544099999999</c:v>
                </c:pt>
                <c:pt idx="30677">
                  <c:v>28.44695827</c:v>
                </c:pt>
                <c:pt idx="30678">
                  <c:v>28.448372410000001</c:v>
                </c:pt>
                <c:pt idx="30679">
                  <c:v>28.449786509999999</c:v>
                </c:pt>
                <c:pt idx="30680">
                  <c:v>28.451200579999998</c:v>
                </c:pt>
                <c:pt idx="30681">
                  <c:v>28.452614619999999</c:v>
                </c:pt>
                <c:pt idx="30682">
                  <c:v>28.454028619999999</c:v>
                </c:pt>
                <c:pt idx="30683">
                  <c:v>28.45544258</c:v>
                </c:pt>
                <c:pt idx="30684">
                  <c:v>28.456856510000001</c:v>
                </c:pt>
                <c:pt idx="30685">
                  <c:v>28.458270410000001</c:v>
                </c:pt>
                <c:pt idx="30686">
                  <c:v>28.45968427</c:v>
                </c:pt>
                <c:pt idx="30687">
                  <c:v>28.461098100000001</c:v>
                </c:pt>
                <c:pt idx="30688">
                  <c:v>28.462511889999998</c:v>
                </c:pt>
                <c:pt idx="30689">
                  <c:v>28.46392565</c:v>
                </c:pt>
                <c:pt idx="30690">
                  <c:v>28.465339369999999</c:v>
                </c:pt>
                <c:pt idx="30691">
                  <c:v>28.466753059999998</c:v>
                </c:pt>
                <c:pt idx="30692">
                  <c:v>28.468166709999998</c:v>
                </c:pt>
                <c:pt idx="30693">
                  <c:v>28.469580329999999</c:v>
                </c:pt>
                <c:pt idx="30694">
                  <c:v>28.470993910000001</c:v>
                </c:pt>
                <c:pt idx="30695">
                  <c:v>28.472407459999999</c:v>
                </c:pt>
                <c:pt idx="30696">
                  <c:v>28.473820979999999</c:v>
                </c:pt>
                <c:pt idx="30697">
                  <c:v>28.475234449999999</c:v>
                </c:pt>
                <c:pt idx="30698">
                  <c:v>28.476647889999999</c:v>
                </c:pt>
                <c:pt idx="30699">
                  <c:v>28.4780613</c:v>
                </c:pt>
                <c:pt idx="30700">
                  <c:v>28.479474669999998</c:v>
                </c:pt>
                <c:pt idx="30701">
                  <c:v>28.480888010000001</c:v>
                </c:pt>
                <c:pt idx="30702">
                  <c:v>28.4823013</c:v>
                </c:pt>
                <c:pt idx="30703">
                  <c:v>28.48371457</c:v>
                </c:pt>
                <c:pt idx="30704">
                  <c:v>28.485127800000001</c:v>
                </c:pt>
                <c:pt idx="30705">
                  <c:v>28.486540990000002</c:v>
                </c:pt>
                <c:pt idx="30706">
                  <c:v>28.48795415</c:v>
                </c:pt>
                <c:pt idx="30707">
                  <c:v>28.489367269999999</c:v>
                </c:pt>
                <c:pt idx="30708">
                  <c:v>28.490780350000001</c:v>
                </c:pt>
                <c:pt idx="30709">
                  <c:v>28.492193400000001</c:v>
                </c:pt>
                <c:pt idx="30710">
                  <c:v>28.493606419999999</c:v>
                </c:pt>
                <c:pt idx="30711">
                  <c:v>28.49501939</c:v>
                </c:pt>
                <c:pt idx="30712">
                  <c:v>28.496432339999998</c:v>
                </c:pt>
                <c:pt idx="30713">
                  <c:v>28.49784524</c:v>
                </c:pt>
                <c:pt idx="30714">
                  <c:v>28.49925811</c:v>
                </c:pt>
                <c:pt idx="30715">
                  <c:v>28.500670939999999</c:v>
                </c:pt>
                <c:pt idx="30716">
                  <c:v>28.50208374</c:v>
                </c:pt>
                <c:pt idx="30717">
                  <c:v>28.503496500000001</c:v>
                </c:pt>
                <c:pt idx="30718">
                  <c:v>28.504909229999999</c:v>
                </c:pt>
                <c:pt idx="30719">
                  <c:v>28.506321920000001</c:v>
                </c:pt>
                <c:pt idx="30720">
                  <c:v>28.507734580000001</c:v>
                </c:pt>
                <c:pt idx="30721">
                  <c:v>28.50914719</c:v>
                </c:pt>
                <c:pt idx="30722">
                  <c:v>28.51055977</c:v>
                </c:pt>
                <c:pt idx="30723">
                  <c:v>28.511972310000001</c:v>
                </c:pt>
                <c:pt idx="30724">
                  <c:v>28.513384819999999</c:v>
                </c:pt>
                <c:pt idx="30725">
                  <c:v>28.514797290000001</c:v>
                </c:pt>
                <c:pt idx="30726">
                  <c:v>28.516209719999999</c:v>
                </c:pt>
                <c:pt idx="30727">
                  <c:v>28.517622119999999</c:v>
                </c:pt>
                <c:pt idx="30728">
                  <c:v>28.519034470000001</c:v>
                </c:pt>
                <c:pt idx="30729">
                  <c:v>28.520446799999998</c:v>
                </c:pt>
                <c:pt idx="30730">
                  <c:v>28.521859079999999</c:v>
                </c:pt>
                <c:pt idx="30731">
                  <c:v>28.52327133</c:v>
                </c:pt>
                <c:pt idx="30732">
                  <c:v>28.524683540000002</c:v>
                </c:pt>
                <c:pt idx="30733">
                  <c:v>28.526095720000001</c:v>
                </c:pt>
                <c:pt idx="30734">
                  <c:v>28.527507849999999</c:v>
                </c:pt>
                <c:pt idx="30735">
                  <c:v>28.528919949999999</c:v>
                </c:pt>
                <c:pt idx="30736">
                  <c:v>28.530332019999999</c:v>
                </c:pt>
                <c:pt idx="30737">
                  <c:v>28.53174404</c:v>
                </c:pt>
                <c:pt idx="30738">
                  <c:v>28.533156030000001</c:v>
                </c:pt>
                <c:pt idx="30739">
                  <c:v>28.534567979999998</c:v>
                </c:pt>
                <c:pt idx="30740">
                  <c:v>28.535979900000001</c:v>
                </c:pt>
                <c:pt idx="30741">
                  <c:v>28.537391769999999</c:v>
                </c:pt>
                <c:pt idx="30742">
                  <c:v>28.538803609999999</c:v>
                </c:pt>
                <c:pt idx="30743">
                  <c:v>28.540215409999998</c:v>
                </c:pt>
                <c:pt idx="30744">
                  <c:v>28.541627179999999</c:v>
                </c:pt>
                <c:pt idx="30745">
                  <c:v>28.54303891</c:v>
                </c:pt>
                <c:pt idx="30746">
                  <c:v>28.544450600000001</c:v>
                </c:pt>
                <c:pt idx="30747">
                  <c:v>28.545862249999999</c:v>
                </c:pt>
                <c:pt idx="30748">
                  <c:v>28.547273860000001</c:v>
                </c:pt>
                <c:pt idx="30749">
                  <c:v>28.54868544</c:v>
                </c:pt>
                <c:pt idx="30750">
                  <c:v>28.550096969999998</c:v>
                </c:pt>
                <c:pt idx="30751">
                  <c:v>28.551508470000002</c:v>
                </c:pt>
                <c:pt idx="30752">
                  <c:v>28.552919939999999</c:v>
                </c:pt>
                <c:pt idx="30753">
                  <c:v>28.554331359999999</c:v>
                </c:pt>
                <c:pt idx="30754">
                  <c:v>28.555742739999999</c:v>
                </c:pt>
                <c:pt idx="30755">
                  <c:v>28.557154090000001</c:v>
                </c:pt>
                <c:pt idx="30756">
                  <c:v>28.558565399999999</c:v>
                </c:pt>
                <c:pt idx="30757">
                  <c:v>28.559976670000001</c:v>
                </c:pt>
                <c:pt idx="30758">
                  <c:v>28.5613879</c:v>
                </c:pt>
                <c:pt idx="30759">
                  <c:v>28.562799099999999</c:v>
                </c:pt>
                <c:pt idx="30760">
                  <c:v>28.564210249999999</c:v>
                </c:pt>
                <c:pt idx="30761">
                  <c:v>28.565621369999999</c:v>
                </c:pt>
                <c:pt idx="30762">
                  <c:v>28.567032449999999</c:v>
                </c:pt>
                <c:pt idx="30763">
                  <c:v>28.56844349</c:v>
                </c:pt>
                <c:pt idx="30764">
                  <c:v>28.569854490000001</c:v>
                </c:pt>
                <c:pt idx="30765">
                  <c:v>28.571265459999999</c:v>
                </c:pt>
                <c:pt idx="30766">
                  <c:v>28.572676380000001</c:v>
                </c:pt>
                <c:pt idx="30767">
                  <c:v>28.57408727</c:v>
                </c:pt>
                <c:pt idx="30768">
                  <c:v>28.575498119999999</c:v>
                </c:pt>
                <c:pt idx="30769">
                  <c:v>28.576908929999998</c:v>
                </c:pt>
                <c:pt idx="30770">
                  <c:v>28.578319700000002</c:v>
                </c:pt>
                <c:pt idx="30771">
                  <c:v>28.579730430000001</c:v>
                </c:pt>
                <c:pt idx="30772">
                  <c:v>28.581141120000002</c:v>
                </c:pt>
                <c:pt idx="30773">
                  <c:v>28.582551779999999</c:v>
                </c:pt>
                <c:pt idx="30774">
                  <c:v>28.58396239</c:v>
                </c:pt>
                <c:pt idx="30775">
                  <c:v>28.585372970000002</c:v>
                </c:pt>
                <c:pt idx="30776">
                  <c:v>28.586783499999999</c:v>
                </c:pt>
                <c:pt idx="30777">
                  <c:v>28.588194000000001</c:v>
                </c:pt>
                <c:pt idx="30778">
                  <c:v>28.58960446</c:v>
                </c:pt>
                <c:pt idx="30779">
                  <c:v>28.591014869999999</c:v>
                </c:pt>
                <c:pt idx="30780">
                  <c:v>28.592425250000002</c:v>
                </c:pt>
                <c:pt idx="30781">
                  <c:v>28.593835590000001</c:v>
                </c:pt>
                <c:pt idx="30782">
                  <c:v>28.595245890000001</c:v>
                </c:pt>
                <c:pt idx="30783">
                  <c:v>28.596656150000001</c:v>
                </c:pt>
                <c:pt idx="30784">
                  <c:v>28.598066370000002</c:v>
                </c:pt>
                <c:pt idx="30785">
                  <c:v>28.599476549999999</c:v>
                </c:pt>
                <c:pt idx="30786">
                  <c:v>28.6008867</c:v>
                </c:pt>
                <c:pt idx="30787">
                  <c:v>28.602296800000001</c:v>
                </c:pt>
                <c:pt idx="30788">
                  <c:v>28.603706859999999</c:v>
                </c:pt>
                <c:pt idx="30789">
                  <c:v>28.605116880000001</c:v>
                </c:pt>
                <c:pt idx="30790">
                  <c:v>28.60652687</c:v>
                </c:pt>
                <c:pt idx="30791">
                  <c:v>28.607936810000002</c:v>
                </c:pt>
                <c:pt idx="30792">
                  <c:v>28.609346720000001</c:v>
                </c:pt>
                <c:pt idx="30793">
                  <c:v>28.61075658</c:v>
                </c:pt>
                <c:pt idx="30794">
                  <c:v>28.6121664</c:v>
                </c:pt>
                <c:pt idx="30795">
                  <c:v>28.61357619</c:v>
                </c:pt>
                <c:pt idx="30796">
                  <c:v>28.61498593</c:v>
                </c:pt>
                <c:pt idx="30797">
                  <c:v>28.61639563</c:v>
                </c:pt>
                <c:pt idx="30798">
                  <c:v>28.61780529</c:v>
                </c:pt>
                <c:pt idx="30799">
                  <c:v>28.619214920000001</c:v>
                </c:pt>
                <c:pt idx="30800">
                  <c:v>28.620624500000002</c:v>
                </c:pt>
                <c:pt idx="30801">
                  <c:v>28.622034039999999</c:v>
                </c:pt>
                <c:pt idx="30802">
                  <c:v>28.62344354</c:v>
                </c:pt>
                <c:pt idx="30803">
                  <c:v>28.624853000000002</c:v>
                </c:pt>
                <c:pt idx="30804">
                  <c:v>28.62626242</c:v>
                </c:pt>
                <c:pt idx="30805">
                  <c:v>28.627671800000002</c:v>
                </c:pt>
                <c:pt idx="30806">
                  <c:v>28.62908114</c:v>
                </c:pt>
                <c:pt idx="30807">
                  <c:v>28.630490439999999</c:v>
                </c:pt>
                <c:pt idx="30808">
                  <c:v>28.631899700000002</c:v>
                </c:pt>
                <c:pt idx="30809">
                  <c:v>28.63330891</c:v>
                </c:pt>
                <c:pt idx="30810">
                  <c:v>28.63471809</c:v>
                </c:pt>
                <c:pt idx="30811">
                  <c:v>28.636127219999999</c:v>
                </c:pt>
                <c:pt idx="30812">
                  <c:v>28.637536319999999</c:v>
                </c:pt>
                <c:pt idx="30813">
                  <c:v>28.638945369999998</c:v>
                </c:pt>
                <c:pt idx="30814">
                  <c:v>28.640354380000002</c:v>
                </c:pt>
                <c:pt idx="30815">
                  <c:v>28.641763350000002</c:v>
                </c:pt>
                <c:pt idx="30816">
                  <c:v>28.643172289999999</c:v>
                </c:pt>
                <c:pt idx="30817">
                  <c:v>28.644581179999999</c:v>
                </c:pt>
                <c:pt idx="30818">
                  <c:v>28.64599003</c:v>
                </c:pt>
                <c:pt idx="30819">
                  <c:v>28.64739883</c:v>
                </c:pt>
                <c:pt idx="30820">
                  <c:v>28.648807600000001</c:v>
                </c:pt>
                <c:pt idx="30821">
                  <c:v>28.650216319999998</c:v>
                </c:pt>
                <c:pt idx="30822">
                  <c:v>28.65162501</c:v>
                </c:pt>
                <c:pt idx="30823">
                  <c:v>28.653033650000001</c:v>
                </c:pt>
                <c:pt idx="30824">
                  <c:v>28.654442249999999</c:v>
                </c:pt>
                <c:pt idx="30825">
                  <c:v>28.65585081</c:v>
                </c:pt>
                <c:pt idx="30826">
                  <c:v>28.657259320000001</c:v>
                </c:pt>
                <c:pt idx="30827">
                  <c:v>28.6586678</c:v>
                </c:pt>
                <c:pt idx="30828">
                  <c:v>28.660076230000001</c:v>
                </c:pt>
                <c:pt idx="30829">
                  <c:v>28.66148462</c:v>
                </c:pt>
                <c:pt idx="30830">
                  <c:v>28.662892970000001</c:v>
                </c:pt>
                <c:pt idx="30831">
                  <c:v>28.66430128</c:v>
                </c:pt>
                <c:pt idx="30832">
                  <c:v>28.665709540000002</c:v>
                </c:pt>
                <c:pt idx="30833">
                  <c:v>28.667117770000001</c:v>
                </c:pt>
                <c:pt idx="30834">
                  <c:v>28.668525949999999</c:v>
                </c:pt>
                <c:pt idx="30835">
                  <c:v>28.669934090000002</c:v>
                </c:pt>
                <c:pt idx="30836">
                  <c:v>28.671342190000001</c:v>
                </c:pt>
                <c:pt idx="30837">
                  <c:v>28.672750239999999</c:v>
                </c:pt>
                <c:pt idx="30838">
                  <c:v>28.674158259999999</c:v>
                </c:pt>
                <c:pt idx="30839">
                  <c:v>28.675566230000001</c:v>
                </c:pt>
                <c:pt idx="30840">
                  <c:v>28.676974170000001</c:v>
                </c:pt>
                <c:pt idx="30841">
                  <c:v>28.67838205</c:v>
                </c:pt>
                <c:pt idx="30842">
                  <c:v>28.679789899999999</c:v>
                </c:pt>
                <c:pt idx="30843">
                  <c:v>28.681197699999998</c:v>
                </c:pt>
                <c:pt idx="30844">
                  <c:v>28.682605460000001</c:v>
                </c:pt>
                <c:pt idx="30845">
                  <c:v>28.684013180000001</c:v>
                </c:pt>
                <c:pt idx="30846">
                  <c:v>28.68542085</c:v>
                </c:pt>
                <c:pt idx="30847">
                  <c:v>28.686828479999999</c:v>
                </c:pt>
                <c:pt idx="30848">
                  <c:v>28.688236069999999</c:v>
                </c:pt>
                <c:pt idx="30849">
                  <c:v>28.689643619999998</c:v>
                </c:pt>
                <c:pt idx="30850">
                  <c:v>28.691051120000001</c:v>
                </c:pt>
                <c:pt idx="30851">
                  <c:v>28.69245858</c:v>
                </c:pt>
                <c:pt idx="30852">
                  <c:v>28.693866</c:v>
                </c:pt>
                <c:pt idx="30853">
                  <c:v>28.69527338</c:v>
                </c:pt>
                <c:pt idx="30854">
                  <c:v>28.696680709999999</c:v>
                </c:pt>
                <c:pt idx="30855">
                  <c:v>28.698087999999998</c:v>
                </c:pt>
                <c:pt idx="30856">
                  <c:v>28.699495240000001</c:v>
                </c:pt>
                <c:pt idx="30857">
                  <c:v>28.700902450000001</c:v>
                </c:pt>
                <c:pt idx="30858">
                  <c:v>28.70230961</c:v>
                </c:pt>
                <c:pt idx="30859">
                  <c:v>28.703716719999999</c:v>
                </c:pt>
                <c:pt idx="30860">
                  <c:v>28.705123799999999</c:v>
                </c:pt>
                <c:pt idx="30861">
                  <c:v>28.706530829999998</c:v>
                </c:pt>
                <c:pt idx="30862">
                  <c:v>28.707937820000001</c:v>
                </c:pt>
                <c:pt idx="30863">
                  <c:v>28.70934476</c:v>
                </c:pt>
                <c:pt idx="30864">
                  <c:v>28.710751670000001</c:v>
                </c:pt>
                <c:pt idx="30865">
                  <c:v>28.712158519999999</c:v>
                </c:pt>
                <c:pt idx="30866">
                  <c:v>28.713565339999999</c:v>
                </c:pt>
                <c:pt idx="30867">
                  <c:v>28.714972110000001</c:v>
                </c:pt>
                <c:pt idx="30868">
                  <c:v>28.71637883</c:v>
                </c:pt>
                <c:pt idx="30869">
                  <c:v>28.717785509999999</c:v>
                </c:pt>
                <c:pt idx="30870">
                  <c:v>28.719192150000001</c:v>
                </c:pt>
                <c:pt idx="30871">
                  <c:v>28.720598750000001</c:v>
                </c:pt>
                <c:pt idx="30872">
                  <c:v>28.722005299999999</c:v>
                </c:pt>
                <c:pt idx="30873">
                  <c:v>28.723411800000001</c:v>
                </c:pt>
                <c:pt idx="30874">
                  <c:v>28.72481827</c:v>
                </c:pt>
                <c:pt idx="30875">
                  <c:v>28.726224689999999</c:v>
                </c:pt>
                <c:pt idx="30876">
                  <c:v>28.72763106</c:v>
                </c:pt>
                <c:pt idx="30877">
                  <c:v>28.729037389999998</c:v>
                </c:pt>
                <c:pt idx="30878">
                  <c:v>28.73044368</c:v>
                </c:pt>
                <c:pt idx="30879">
                  <c:v>28.731849919999998</c:v>
                </c:pt>
                <c:pt idx="30880">
                  <c:v>28.73325612</c:v>
                </c:pt>
                <c:pt idx="30881">
                  <c:v>28.734662270000001</c:v>
                </c:pt>
                <c:pt idx="30882">
                  <c:v>28.736068379999999</c:v>
                </c:pt>
                <c:pt idx="30883">
                  <c:v>28.737474450000001</c:v>
                </c:pt>
                <c:pt idx="30884">
                  <c:v>28.738880470000002</c:v>
                </c:pt>
                <c:pt idx="30885">
                  <c:v>28.740286449999999</c:v>
                </c:pt>
                <c:pt idx="30886">
                  <c:v>28.74169238</c:v>
                </c:pt>
                <c:pt idx="30887">
                  <c:v>28.743098270000001</c:v>
                </c:pt>
                <c:pt idx="30888">
                  <c:v>28.744504119999998</c:v>
                </c:pt>
                <c:pt idx="30889">
                  <c:v>28.745909910000002</c:v>
                </c:pt>
                <c:pt idx="30890">
                  <c:v>28.747315669999999</c:v>
                </c:pt>
                <c:pt idx="30891">
                  <c:v>28.748721379999999</c:v>
                </c:pt>
                <c:pt idx="30892">
                  <c:v>28.750127039999999</c:v>
                </c:pt>
                <c:pt idx="30893">
                  <c:v>28.751532659999999</c:v>
                </c:pt>
                <c:pt idx="30894">
                  <c:v>28.752938230000002</c:v>
                </c:pt>
                <c:pt idx="30895">
                  <c:v>28.754343760000001</c:v>
                </c:pt>
                <c:pt idx="30896">
                  <c:v>28.755749250000001</c:v>
                </c:pt>
                <c:pt idx="30897">
                  <c:v>28.75715469</c:v>
                </c:pt>
                <c:pt idx="30898">
                  <c:v>28.758560079999999</c:v>
                </c:pt>
                <c:pt idx="30899">
                  <c:v>28.759965430000001</c:v>
                </c:pt>
                <c:pt idx="30900">
                  <c:v>28.761370729999999</c:v>
                </c:pt>
                <c:pt idx="30901">
                  <c:v>28.762775990000002</c:v>
                </c:pt>
                <c:pt idx="30902">
                  <c:v>28.764181199999999</c:v>
                </c:pt>
                <c:pt idx="30903">
                  <c:v>28.765586370000001</c:v>
                </c:pt>
                <c:pt idx="30904">
                  <c:v>28.766991489999999</c:v>
                </c:pt>
                <c:pt idx="30905">
                  <c:v>28.76839657</c:v>
                </c:pt>
                <c:pt idx="30906">
                  <c:v>28.769801600000001</c:v>
                </c:pt>
                <c:pt idx="30907">
                  <c:v>28.771206589999998</c:v>
                </c:pt>
                <c:pt idx="30908">
                  <c:v>28.772611529999999</c:v>
                </c:pt>
                <c:pt idx="30909">
                  <c:v>28.774016419999999</c:v>
                </c:pt>
                <c:pt idx="30910">
                  <c:v>28.775421269999999</c:v>
                </c:pt>
                <c:pt idx="30911">
                  <c:v>28.776826069999998</c:v>
                </c:pt>
                <c:pt idx="30912">
                  <c:v>28.778230839999999</c:v>
                </c:pt>
                <c:pt idx="30913">
                  <c:v>28.779635549999998</c:v>
                </c:pt>
                <c:pt idx="30914">
                  <c:v>28.781040220000001</c:v>
                </c:pt>
                <c:pt idx="30915">
                  <c:v>28.78244484</c:v>
                </c:pt>
                <c:pt idx="30916">
                  <c:v>28.783849409999998</c:v>
                </c:pt>
                <c:pt idx="30917">
                  <c:v>28.78525394</c:v>
                </c:pt>
                <c:pt idx="30918">
                  <c:v>28.786658419999998</c:v>
                </c:pt>
                <c:pt idx="30919">
                  <c:v>28.78806286</c:v>
                </c:pt>
                <c:pt idx="30920">
                  <c:v>28.78946724</c:v>
                </c:pt>
                <c:pt idx="30921">
                  <c:v>28.790871589999998</c:v>
                </c:pt>
                <c:pt idx="30922">
                  <c:v>28.792275879999998</c:v>
                </c:pt>
                <c:pt idx="30923">
                  <c:v>28.793680139999999</c:v>
                </c:pt>
                <c:pt idx="30924">
                  <c:v>28.795084339999999</c:v>
                </c:pt>
                <c:pt idx="30925">
                  <c:v>28.796488499999999</c:v>
                </c:pt>
                <c:pt idx="30926">
                  <c:v>28.797892610000002</c:v>
                </c:pt>
                <c:pt idx="30927">
                  <c:v>28.79929667</c:v>
                </c:pt>
                <c:pt idx="30928">
                  <c:v>28.800700689999999</c:v>
                </c:pt>
                <c:pt idx="30929">
                  <c:v>28.802104660000001</c:v>
                </c:pt>
                <c:pt idx="30930">
                  <c:v>28.80350859</c:v>
                </c:pt>
                <c:pt idx="30931">
                  <c:v>28.804912470000001</c:v>
                </c:pt>
                <c:pt idx="30932">
                  <c:v>28.806316299999999</c:v>
                </c:pt>
                <c:pt idx="30933">
                  <c:v>28.807720079999999</c:v>
                </c:pt>
                <c:pt idx="30934">
                  <c:v>28.80912382</c:v>
                </c:pt>
                <c:pt idx="30935">
                  <c:v>28.81052751</c:v>
                </c:pt>
                <c:pt idx="30936">
                  <c:v>28.81193116</c:v>
                </c:pt>
                <c:pt idx="30937">
                  <c:v>28.81333476</c:v>
                </c:pt>
                <c:pt idx="30938">
                  <c:v>28.814738309999999</c:v>
                </c:pt>
                <c:pt idx="30939">
                  <c:v>28.816141810000001</c:v>
                </c:pt>
                <c:pt idx="30940">
                  <c:v>28.81754527</c:v>
                </c:pt>
                <c:pt idx="30941">
                  <c:v>28.818948670000001</c:v>
                </c:pt>
                <c:pt idx="30942">
                  <c:v>28.82035204</c:v>
                </c:pt>
                <c:pt idx="30943">
                  <c:v>28.82175535</c:v>
                </c:pt>
                <c:pt idx="30944">
                  <c:v>28.823158620000001</c:v>
                </c:pt>
                <c:pt idx="30945">
                  <c:v>28.824561840000001</c:v>
                </c:pt>
                <c:pt idx="30946">
                  <c:v>28.825965010000001</c:v>
                </c:pt>
                <c:pt idx="30947">
                  <c:v>28.82736813</c:v>
                </c:pt>
                <c:pt idx="30948">
                  <c:v>28.828771209999999</c:v>
                </c:pt>
                <c:pt idx="30949">
                  <c:v>28.830174240000002</c:v>
                </c:pt>
                <c:pt idx="30950">
                  <c:v>28.83157722</c:v>
                </c:pt>
                <c:pt idx="30951">
                  <c:v>28.832980150000001</c:v>
                </c:pt>
                <c:pt idx="30952">
                  <c:v>28.834383039999999</c:v>
                </c:pt>
                <c:pt idx="30953">
                  <c:v>28.83578588</c:v>
                </c:pt>
                <c:pt idx="30954">
                  <c:v>28.83718867</c:v>
                </c:pt>
                <c:pt idx="30955">
                  <c:v>28.838591409999999</c:v>
                </c:pt>
                <c:pt idx="30956">
                  <c:v>28.839994099999998</c:v>
                </c:pt>
                <c:pt idx="30957">
                  <c:v>28.841396750000001</c:v>
                </c:pt>
                <c:pt idx="30958">
                  <c:v>28.84279935</c:v>
                </c:pt>
                <c:pt idx="30959">
                  <c:v>28.844201900000002</c:v>
                </c:pt>
                <c:pt idx="30960">
                  <c:v>28.84560441</c:v>
                </c:pt>
                <c:pt idx="30961">
                  <c:v>28.84700686</c:v>
                </c:pt>
                <c:pt idx="30962">
                  <c:v>28.848409270000001</c:v>
                </c:pt>
                <c:pt idx="30963">
                  <c:v>28.849811620000001</c:v>
                </c:pt>
                <c:pt idx="30964">
                  <c:v>28.85121393</c:v>
                </c:pt>
                <c:pt idx="30965">
                  <c:v>28.852616189999999</c:v>
                </c:pt>
                <c:pt idx="30966">
                  <c:v>28.854018409999998</c:v>
                </c:pt>
                <c:pt idx="30967">
                  <c:v>28.85542057</c:v>
                </c:pt>
                <c:pt idx="30968">
                  <c:v>28.856822690000001</c:v>
                </c:pt>
                <c:pt idx="30969">
                  <c:v>28.858224750000002</c:v>
                </c:pt>
                <c:pt idx="30970">
                  <c:v>28.859626769999998</c:v>
                </c:pt>
                <c:pt idx="30971">
                  <c:v>28.861028739999998</c:v>
                </c:pt>
                <c:pt idx="30972">
                  <c:v>28.862430660000001</c:v>
                </c:pt>
                <c:pt idx="30973">
                  <c:v>28.86383253</c:v>
                </c:pt>
                <c:pt idx="30974">
                  <c:v>28.865234359999999</c:v>
                </c:pt>
                <c:pt idx="30975">
                  <c:v>28.86663613</c:v>
                </c:pt>
                <c:pt idx="30976">
                  <c:v>28.868037860000001</c:v>
                </c:pt>
                <c:pt idx="30977">
                  <c:v>28.869439530000001</c:v>
                </c:pt>
                <c:pt idx="30978">
                  <c:v>28.870841160000001</c:v>
                </c:pt>
                <c:pt idx="30979">
                  <c:v>28.872242740000001</c:v>
                </c:pt>
                <c:pt idx="30980">
                  <c:v>28.87364427</c:v>
                </c:pt>
                <c:pt idx="30981">
                  <c:v>28.875045750000002</c:v>
                </c:pt>
                <c:pt idx="30982">
                  <c:v>28.87644718</c:v>
                </c:pt>
                <c:pt idx="30983">
                  <c:v>28.87784856</c:v>
                </c:pt>
                <c:pt idx="30984">
                  <c:v>28.879249900000001</c:v>
                </c:pt>
                <c:pt idx="30985">
                  <c:v>28.880651180000001</c:v>
                </c:pt>
                <c:pt idx="30986">
                  <c:v>28.882052420000001</c:v>
                </c:pt>
                <c:pt idx="30987">
                  <c:v>28.883453599999999</c:v>
                </c:pt>
                <c:pt idx="30988">
                  <c:v>28.884854740000002</c:v>
                </c:pt>
                <c:pt idx="30989">
                  <c:v>28.886255819999999</c:v>
                </c:pt>
                <c:pt idx="30990">
                  <c:v>28.88765686</c:v>
                </c:pt>
                <c:pt idx="30991">
                  <c:v>28.88905784</c:v>
                </c:pt>
                <c:pt idx="30992">
                  <c:v>28.890458779999999</c:v>
                </c:pt>
                <c:pt idx="30993">
                  <c:v>28.891859669999999</c:v>
                </c:pt>
                <c:pt idx="30994">
                  <c:v>28.8932605</c:v>
                </c:pt>
                <c:pt idx="30995">
                  <c:v>28.894661289999998</c:v>
                </c:pt>
                <c:pt idx="30996">
                  <c:v>28.89606203</c:v>
                </c:pt>
                <c:pt idx="30997">
                  <c:v>28.897462709999999</c:v>
                </c:pt>
                <c:pt idx="30998">
                  <c:v>28.898863349999999</c:v>
                </c:pt>
                <c:pt idx="30999">
                  <c:v>28.900263939999999</c:v>
                </c:pt>
                <c:pt idx="31000">
                  <c:v>28.90166447</c:v>
                </c:pt>
                <c:pt idx="31001">
                  <c:v>28.903064959999998</c:v>
                </c:pt>
                <c:pt idx="31002">
                  <c:v>28.904465399999999</c:v>
                </c:pt>
                <c:pt idx="31003">
                  <c:v>28.905865779999999</c:v>
                </c:pt>
                <c:pt idx="31004">
                  <c:v>28.907266119999999</c:v>
                </c:pt>
                <c:pt idx="31005">
                  <c:v>28.908666409999999</c:v>
                </c:pt>
                <c:pt idx="31006">
                  <c:v>28.91006664</c:v>
                </c:pt>
                <c:pt idx="31007">
                  <c:v>28.911466829999998</c:v>
                </c:pt>
                <c:pt idx="31008">
                  <c:v>28.91286697</c:v>
                </c:pt>
                <c:pt idx="31009">
                  <c:v>28.914267049999999</c:v>
                </c:pt>
                <c:pt idx="31010">
                  <c:v>28.915667089999999</c:v>
                </c:pt>
                <c:pt idx="31011">
                  <c:v>28.917067070000002</c:v>
                </c:pt>
                <c:pt idx="31012">
                  <c:v>28.918467</c:v>
                </c:pt>
                <c:pt idx="31013">
                  <c:v>28.919866880000001</c:v>
                </c:pt>
                <c:pt idx="31014">
                  <c:v>28.921266710000001</c:v>
                </c:pt>
                <c:pt idx="31015">
                  <c:v>28.922666490000001</c:v>
                </c:pt>
                <c:pt idx="31016">
                  <c:v>28.92406622</c:v>
                </c:pt>
                <c:pt idx="31017">
                  <c:v>28.925465899999999</c:v>
                </c:pt>
                <c:pt idx="31018">
                  <c:v>28.926865530000001</c:v>
                </c:pt>
                <c:pt idx="31019">
                  <c:v>28.928265100000001</c:v>
                </c:pt>
                <c:pt idx="31020">
                  <c:v>28.929664630000001</c:v>
                </c:pt>
                <c:pt idx="31021">
                  <c:v>28.9310641</c:v>
                </c:pt>
                <c:pt idx="31022">
                  <c:v>28.932463519999999</c:v>
                </c:pt>
                <c:pt idx="31023">
                  <c:v>28.933862900000001</c:v>
                </c:pt>
                <c:pt idx="31024">
                  <c:v>28.935262219999998</c:v>
                </c:pt>
                <c:pt idx="31025">
                  <c:v>28.936661489999999</c:v>
                </c:pt>
                <c:pt idx="31026">
                  <c:v>28.938060700000001</c:v>
                </c:pt>
                <c:pt idx="31027">
                  <c:v>28.93945987</c:v>
                </c:pt>
                <c:pt idx="31028">
                  <c:v>28.940858980000002</c:v>
                </c:pt>
                <c:pt idx="31029">
                  <c:v>28.94225805</c:v>
                </c:pt>
                <c:pt idx="31030">
                  <c:v>28.94365706</c:v>
                </c:pt>
                <c:pt idx="31031">
                  <c:v>28.945056019999999</c:v>
                </c:pt>
                <c:pt idx="31032">
                  <c:v>28.946454939999999</c:v>
                </c:pt>
                <c:pt idx="31033">
                  <c:v>28.94785379</c:v>
                </c:pt>
                <c:pt idx="31034">
                  <c:v>28.949252600000001</c:v>
                </c:pt>
                <c:pt idx="31035">
                  <c:v>28.950651350000001</c:v>
                </c:pt>
                <c:pt idx="31036">
                  <c:v>28.95205005</c:v>
                </c:pt>
                <c:pt idx="31037">
                  <c:v>28.953448699999999</c:v>
                </c:pt>
                <c:pt idx="31038">
                  <c:v>28.954847300000001</c:v>
                </c:pt>
                <c:pt idx="31039">
                  <c:v>28.956245849999998</c:v>
                </c:pt>
                <c:pt idx="31040">
                  <c:v>28.957644340000002</c:v>
                </c:pt>
                <c:pt idx="31041">
                  <c:v>28.959042780000001</c:v>
                </c:pt>
                <c:pt idx="31042">
                  <c:v>28.960441169999999</c:v>
                </c:pt>
                <c:pt idx="31043">
                  <c:v>28.961839510000001</c:v>
                </c:pt>
                <c:pt idx="31044">
                  <c:v>28.963237790000001</c:v>
                </c:pt>
                <c:pt idx="31045">
                  <c:v>28.964636030000001</c:v>
                </c:pt>
                <c:pt idx="31046">
                  <c:v>28.96603421</c:v>
                </c:pt>
                <c:pt idx="31047">
                  <c:v>28.967432330000001</c:v>
                </c:pt>
                <c:pt idx="31048">
                  <c:v>28.968830409999999</c:v>
                </c:pt>
                <c:pt idx="31049">
                  <c:v>28.970228429999999</c:v>
                </c:pt>
                <c:pt idx="31050">
                  <c:v>28.971626400000002</c:v>
                </c:pt>
                <c:pt idx="31051">
                  <c:v>28.97302432</c:v>
                </c:pt>
                <c:pt idx="31052">
                  <c:v>28.974422189999999</c:v>
                </c:pt>
                <c:pt idx="31053">
                  <c:v>28.975819999999999</c:v>
                </c:pt>
                <c:pt idx="31054">
                  <c:v>28.977217759999998</c:v>
                </c:pt>
                <c:pt idx="31055">
                  <c:v>28.978615470000001</c:v>
                </c:pt>
                <c:pt idx="31056">
                  <c:v>28.98001313</c:v>
                </c:pt>
                <c:pt idx="31057">
                  <c:v>28.98141073</c:v>
                </c:pt>
                <c:pt idx="31058">
                  <c:v>28.98280828</c:v>
                </c:pt>
                <c:pt idx="31059">
                  <c:v>28.98420578</c:v>
                </c:pt>
                <c:pt idx="31060">
                  <c:v>28.985603220000002</c:v>
                </c:pt>
                <c:pt idx="31061">
                  <c:v>28.987000609999999</c:v>
                </c:pt>
                <c:pt idx="31062">
                  <c:v>28.988397939999999</c:v>
                </c:pt>
                <c:pt idx="31063">
                  <c:v>28.989795229999999</c:v>
                </c:pt>
                <c:pt idx="31064">
                  <c:v>28.991192460000001</c:v>
                </c:pt>
                <c:pt idx="31065">
                  <c:v>28.992589639999998</c:v>
                </c:pt>
                <c:pt idx="31066">
                  <c:v>28.993986759999999</c:v>
                </c:pt>
                <c:pt idx="31067">
                  <c:v>28.995383830000002</c:v>
                </c:pt>
                <c:pt idx="31068">
                  <c:v>28.99678085</c:v>
                </c:pt>
                <c:pt idx="31069">
                  <c:v>28.998177810000001</c:v>
                </c:pt>
                <c:pt idx="31070">
                  <c:v>28.999574719999998</c:v>
                </c:pt>
                <c:pt idx="31071">
                  <c:v>29.000971580000002</c:v>
                </c:pt>
                <c:pt idx="31072">
                  <c:v>29.00236838</c:v>
                </c:pt>
                <c:pt idx="31073">
                  <c:v>29.003765130000001</c:v>
                </c:pt>
                <c:pt idx="31074">
                  <c:v>29.005161820000001</c:v>
                </c:pt>
                <c:pt idx="31075">
                  <c:v>29.006558470000002</c:v>
                </c:pt>
                <c:pt idx="31076">
                  <c:v>29.00795505</c:v>
                </c:pt>
                <c:pt idx="31077">
                  <c:v>29.009351590000001</c:v>
                </c:pt>
                <c:pt idx="31078">
                  <c:v>29.010748070000002</c:v>
                </c:pt>
                <c:pt idx="31079">
                  <c:v>29.012144500000002</c:v>
                </c:pt>
                <c:pt idx="31080">
                  <c:v>29.013540880000001</c:v>
                </c:pt>
                <c:pt idx="31081">
                  <c:v>29.014937190000001</c:v>
                </c:pt>
                <c:pt idx="31082">
                  <c:v>29.016333459999998</c:v>
                </c:pt>
                <c:pt idx="31083">
                  <c:v>29.017729670000001</c:v>
                </c:pt>
                <c:pt idx="31084">
                  <c:v>29.019125819999999</c:v>
                </c:pt>
                <c:pt idx="31085">
                  <c:v>29.020521930000001</c:v>
                </c:pt>
                <c:pt idx="31086">
                  <c:v>29.021917970000001</c:v>
                </c:pt>
                <c:pt idx="31087">
                  <c:v>29.02331397</c:v>
                </c:pt>
                <c:pt idx="31088">
                  <c:v>29.024709909999999</c:v>
                </c:pt>
                <c:pt idx="31089">
                  <c:v>29.026105789999999</c:v>
                </c:pt>
                <c:pt idx="31090">
                  <c:v>29.027501619999999</c:v>
                </c:pt>
                <c:pt idx="31091">
                  <c:v>29.028897400000002</c:v>
                </c:pt>
                <c:pt idx="31092">
                  <c:v>29.03029312</c:v>
                </c:pt>
                <c:pt idx="31093">
                  <c:v>29.03168878</c:v>
                </c:pt>
                <c:pt idx="31094">
                  <c:v>29.0330844</c:v>
                </c:pt>
                <c:pt idx="31095">
                  <c:v>29.034479950000001</c:v>
                </c:pt>
                <c:pt idx="31096">
                  <c:v>29.035875449999999</c:v>
                </c:pt>
                <c:pt idx="31097">
                  <c:v>29.037270899999999</c:v>
                </c:pt>
                <c:pt idx="31098">
                  <c:v>29.038666289999998</c:v>
                </c:pt>
                <c:pt idx="31099">
                  <c:v>29.04006163</c:v>
                </c:pt>
                <c:pt idx="31100">
                  <c:v>29.041456910000001</c:v>
                </c:pt>
                <c:pt idx="31101">
                  <c:v>29.042852140000001</c:v>
                </c:pt>
                <c:pt idx="31102">
                  <c:v>29.044247309999999</c:v>
                </c:pt>
                <c:pt idx="31103">
                  <c:v>29.045642430000001</c:v>
                </c:pt>
                <c:pt idx="31104">
                  <c:v>29.047037499999998</c:v>
                </c:pt>
                <c:pt idx="31105">
                  <c:v>29.048432510000001</c:v>
                </c:pt>
                <c:pt idx="31106">
                  <c:v>29.049827459999999</c:v>
                </c:pt>
                <c:pt idx="31107">
                  <c:v>29.051222360000001</c:v>
                </c:pt>
                <c:pt idx="31108">
                  <c:v>29.0526172</c:v>
                </c:pt>
                <c:pt idx="31109">
                  <c:v>29.054011979999999</c:v>
                </c:pt>
                <c:pt idx="31110">
                  <c:v>29.055406720000001</c:v>
                </c:pt>
                <c:pt idx="31111">
                  <c:v>29.05680139</c:v>
                </c:pt>
                <c:pt idx="31112">
                  <c:v>29.05819601</c:v>
                </c:pt>
                <c:pt idx="31113">
                  <c:v>29.059590570000001</c:v>
                </c:pt>
                <c:pt idx="31114">
                  <c:v>29.060985079999998</c:v>
                </c:pt>
                <c:pt idx="31115">
                  <c:v>29.062379530000001</c:v>
                </c:pt>
                <c:pt idx="31116">
                  <c:v>29.06377393</c:v>
                </c:pt>
                <c:pt idx="31117">
                  <c:v>29.065168270000001</c:v>
                </c:pt>
                <c:pt idx="31118">
                  <c:v>29.066562560000001</c:v>
                </c:pt>
                <c:pt idx="31119">
                  <c:v>29.06795679</c:v>
                </c:pt>
                <c:pt idx="31120">
                  <c:v>29.069350960000001</c:v>
                </c:pt>
                <c:pt idx="31121">
                  <c:v>29.070745079999998</c:v>
                </c:pt>
                <c:pt idx="31122">
                  <c:v>29.072139140000001</c:v>
                </c:pt>
                <c:pt idx="31123">
                  <c:v>29.073533139999999</c:v>
                </c:pt>
                <c:pt idx="31124">
                  <c:v>29.074927089999999</c:v>
                </c:pt>
                <c:pt idx="31125">
                  <c:v>29.076320989999999</c:v>
                </c:pt>
                <c:pt idx="31126">
                  <c:v>29.077714820000001</c:v>
                </c:pt>
                <c:pt idx="31127">
                  <c:v>29.079108600000001</c:v>
                </c:pt>
                <c:pt idx="31128">
                  <c:v>29.080502339999999</c:v>
                </c:pt>
                <c:pt idx="31129">
                  <c:v>29.081896</c:v>
                </c:pt>
                <c:pt idx="31130">
                  <c:v>29.083289610000001</c:v>
                </c:pt>
                <c:pt idx="31131">
                  <c:v>29.084683170000002</c:v>
                </c:pt>
                <c:pt idx="31132">
                  <c:v>29.086076670000001</c:v>
                </c:pt>
                <c:pt idx="31133">
                  <c:v>29.087470110000002</c:v>
                </c:pt>
                <c:pt idx="31134">
                  <c:v>29.088863499999999</c:v>
                </c:pt>
                <c:pt idx="31135">
                  <c:v>29.09025682</c:v>
                </c:pt>
                <c:pt idx="31136">
                  <c:v>29.091650099999999</c:v>
                </c:pt>
                <c:pt idx="31137">
                  <c:v>29.093043309999999</c:v>
                </c:pt>
                <c:pt idx="31138">
                  <c:v>29.094436470000002</c:v>
                </c:pt>
                <c:pt idx="31139">
                  <c:v>29.095829569999999</c:v>
                </c:pt>
                <c:pt idx="31140">
                  <c:v>29.09722262</c:v>
                </c:pt>
                <c:pt idx="31141">
                  <c:v>29.098615599999999</c:v>
                </c:pt>
                <c:pt idx="31142">
                  <c:v>29.10000853</c:v>
                </c:pt>
                <c:pt idx="31143">
                  <c:v>29.101401410000001</c:v>
                </c:pt>
                <c:pt idx="31144">
                  <c:v>29.10279422</c:v>
                </c:pt>
                <c:pt idx="31145">
                  <c:v>29.104186980000001</c:v>
                </c:pt>
                <c:pt idx="31146">
                  <c:v>29.105579689999999</c:v>
                </c:pt>
                <c:pt idx="31147">
                  <c:v>29.106972330000001</c:v>
                </c:pt>
                <c:pt idx="31148">
                  <c:v>29.10836492</c:v>
                </c:pt>
                <c:pt idx="31149">
                  <c:v>29.10975745</c:v>
                </c:pt>
                <c:pt idx="31150">
                  <c:v>29.111149919999999</c:v>
                </c:pt>
                <c:pt idx="31151">
                  <c:v>29.112542340000001</c:v>
                </c:pt>
                <c:pt idx="31152">
                  <c:v>29.113934700000001</c:v>
                </c:pt>
                <c:pt idx="31153">
                  <c:v>29.115327000000001</c:v>
                </c:pt>
                <c:pt idx="31154">
                  <c:v>29.116719249999999</c:v>
                </c:pt>
                <c:pt idx="31155">
                  <c:v>29.118111429999999</c:v>
                </c:pt>
                <c:pt idx="31156">
                  <c:v>29.119503559999998</c:v>
                </c:pt>
                <c:pt idx="31157">
                  <c:v>29.12089563</c:v>
                </c:pt>
                <c:pt idx="31158">
                  <c:v>29.12228764</c:v>
                </c:pt>
                <c:pt idx="31159">
                  <c:v>29.123679599999999</c:v>
                </c:pt>
                <c:pt idx="31160">
                  <c:v>29.12507149</c:v>
                </c:pt>
                <c:pt idx="31161">
                  <c:v>29.12646333</c:v>
                </c:pt>
                <c:pt idx="31162">
                  <c:v>29.127855109999999</c:v>
                </c:pt>
                <c:pt idx="31163">
                  <c:v>29.12924684</c:v>
                </c:pt>
                <c:pt idx="31164">
                  <c:v>29.1306385</c:v>
                </c:pt>
                <c:pt idx="31165">
                  <c:v>29.132030109999999</c:v>
                </c:pt>
                <c:pt idx="31166">
                  <c:v>29.133421649999999</c:v>
                </c:pt>
                <c:pt idx="31167">
                  <c:v>29.134813139999999</c:v>
                </c:pt>
                <c:pt idx="31168">
                  <c:v>29.136204580000001</c:v>
                </c:pt>
                <c:pt idx="31169">
                  <c:v>29.137595950000001</c:v>
                </c:pt>
                <c:pt idx="31170">
                  <c:v>29.138987270000001</c:v>
                </c:pt>
                <c:pt idx="31171">
                  <c:v>29.140378519999999</c:v>
                </c:pt>
                <c:pt idx="31172">
                  <c:v>29.141769719999999</c:v>
                </c:pt>
                <c:pt idx="31173">
                  <c:v>29.143160859999998</c:v>
                </c:pt>
                <c:pt idx="31174">
                  <c:v>29.144551939999999</c:v>
                </c:pt>
                <c:pt idx="31175">
                  <c:v>29.145942959999999</c:v>
                </c:pt>
                <c:pt idx="31176">
                  <c:v>29.147333929999999</c:v>
                </c:pt>
                <c:pt idx="31177">
                  <c:v>29.14872484</c:v>
                </c:pt>
                <c:pt idx="31178">
                  <c:v>29.15011569</c:v>
                </c:pt>
                <c:pt idx="31179">
                  <c:v>29.151506470000001</c:v>
                </c:pt>
                <c:pt idx="31180">
                  <c:v>29.152897200000002</c:v>
                </c:pt>
                <c:pt idx="31181">
                  <c:v>29.154287870000001</c:v>
                </c:pt>
                <c:pt idx="31182">
                  <c:v>29.155678479999999</c:v>
                </c:pt>
                <c:pt idx="31183">
                  <c:v>29.15706904</c:v>
                </c:pt>
                <c:pt idx="31184">
                  <c:v>29.158459529999998</c:v>
                </c:pt>
                <c:pt idx="31185">
                  <c:v>29.159849959999999</c:v>
                </c:pt>
                <c:pt idx="31186">
                  <c:v>29.161240339999999</c:v>
                </c:pt>
                <c:pt idx="31187">
                  <c:v>29.162630650000001</c:v>
                </c:pt>
                <c:pt idx="31188">
                  <c:v>29.164020910000001</c:v>
                </c:pt>
                <c:pt idx="31189">
                  <c:v>29.165411110000001</c:v>
                </c:pt>
                <c:pt idx="31190">
                  <c:v>29.166801249999999</c:v>
                </c:pt>
                <c:pt idx="31191">
                  <c:v>29.168191319999998</c:v>
                </c:pt>
                <c:pt idx="31192">
                  <c:v>29.169581340000001</c:v>
                </c:pt>
                <c:pt idx="31193">
                  <c:v>29.170971300000001</c:v>
                </c:pt>
                <c:pt idx="31194">
                  <c:v>29.172361200000001</c:v>
                </c:pt>
                <c:pt idx="31195">
                  <c:v>29.173751039999999</c:v>
                </c:pt>
                <c:pt idx="31196">
                  <c:v>29.175140819999999</c:v>
                </c:pt>
                <c:pt idx="31197">
                  <c:v>29.176530549999999</c:v>
                </c:pt>
                <c:pt idx="31198">
                  <c:v>29.17792021</c:v>
                </c:pt>
                <c:pt idx="31199">
                  <c:v>29.179309809999999</c:v>
                </c:pt>
                <c:pt idx="31200">
                  <c:v>29.180699359999998</c:v>
                </c:pt>
                <c:pt idx="31201">
                  <c:v>29.182088839999999</c:v>
                </c:pt>
                <c:pt idx="31202">
                  <c:v>29.183478260000001</c:v>
                </c:pt>
                <c:pt idx="31203">
                  <c:v>29.184867619999999</c:v>
                </c:pt>
                <c:pt idx="31204">
                  <c:v>29.186256929999999</c:v>
                </c:pt>
                <c:pt idx="31205">
                  <c:v>29.187646170000001</c:v>
                </c:pt>
                <c:pt idx="31206">
                  <c:v>29.189035350000001</c:v>
                </c:pt>
                <c:pt idx="31207">
                  <c:v>29.19042447</c:v>
                </c:pt>
                <c:pt idx="31208">
                  <c:v>29.191813530000001</c:v>
                </c:pt>
                <c:pt idx="31209">
                  <c:v>29.193202540000001</c:v>
                </c:pt>
                <c:pt idx="31210">
                  <c:v>29.19459148</c:v>
                </c:pt>
                <c:pt idx="31211">
                  <c:v>29.19598036</c:v>
                </c:pt>
                <c:pt idx="31212">
                  <c:v>29.197369179999999</c:v>
                </c:pt>
                <c:pt idx="31213">
                  <c:v>29.19875794</c:v>
                </c:pt>
                <c:pt idx="31214">
                  <c:v>29.20014664</c:v>
                </c:pt>
                <c:pt idx="31215">
                  <c:v>29.201535280000002</c:v>
                </c:pt>
                <c:pt idx="31216">
                  <c:v>29.202923850000001</c:v>
                </c:pt>
                <c:pt idx="31217">
                  <c:v>29.20431237</c:v>
                </c:pt>
                <c:pt idx="31218">
                  <c:v>29.205700830000001</c:v>
                </c:pt>
                <c:pt idx="31219">
                  <c:v>29.207089230000001</c:v>
                </c:pt>
                <c:pt idx="31220">
                  <c:v>29.208477559999999</c:v>
                </c:pt>
                <c:pt idx="31221">
                  <c:v>29.209865839999999</c:v>
                </c:pt>
                <c:pt idx="31222">
                  <c:v>29.211254050000001</c:v>
                </c:pt>
                <c:pt idx="31223">
                  <c:v>29.212642200000001</c:v>
                </c:pt>
                <c:pt idx="31224">
                  <c:v>29.214030300000001</c:v>
                </c:pt>
                <c:pt idx="31225">
                  <c:v>29.215418329999999</c:v>
                </c:pt>
                <c:pt idx="31226">
                  <c:v>29.216806299999998</c:v>
                </c:pt>
                <c:pt idx="31227">
                  <c:v>29.21819421</c:v>
                </c:pt>
                <c:pt idx="31228">
                  <c:v>29.21958206</c:v>
                </c:pt>
                <c:pt idx="31229">
                  <c:v>29.220969839999999</c:v>
                </c:pt>
                <c:pt idx="31230">
                  <c:v>29.22235757</c:v>
                </c:pt>
                <c:pt idx="31231">
                  <c:v>29.223745229999999</c:v>
                </c:pt>
                <c:pt idx="31232">
                  <c:v>29.225132840000001</c:v>
                </c:pt>
                <c:pt idx="31233">
                  <c:v>29.22652038</c:v>
                </c:pt>
                <c:pt idx="31234">
                  <c:v>29.227907859999998</c:v>
                </c:pt>
                <c:pt idx="31235">
                  <c:v>29.229295270000001</c:v>
                </c:pt>
                <c:pt idx="31236">
                  <c:v>29.23068263</c:v>
                </c:pt>
                <c:pt idx="31237">
                  <c:v>29.232069930000002</c:v>
                </c:pt>
                <c:pt idx="31238">
                  <c:v>29.23345716</c:v>
                </c:pt>
                <c:pt idx="31239">
                  <c:v>29.234844330000001</c:v>
                </c:pt>
                <c:pt idx="31240">
                  <c:v>29.236231440000001</c:v>
                </c:pt>
                <c:pt idx="31241">
                  <c:v>29.237618489999999</c:v>
                </c:pt>
                <c:pt idx="31242">
                  <c:v>29.239005469999999</c:v>
                </c:pt>
                <c:pt idx="31243">
                  <c:v>29.240392400000001</c:v>
                </c:pt>
                <c:pt idx="31244">
                  <c:v>29.241779260000001</c:v>
                </c:pt>
                <c:pt idx="31245">
                  <c:v>29.24316606</c:v>
                </c:pt>
                <c:pt idx="31246">
                  <c:v>29.244552800000001</c:v>
                </c:pt>
                <c:pt idx="31247">
                  <c:v>29.245939480000001</c:v>
                </c:pt>
                <c:pt idx="31248">
                  <c:v>29.247326099999999</c:v>
                </c:pt>
                <c:pt idx="31249">
                  <c:v>29.248712650000002</c:v>
                </c:pt>
                <c:pt idx="31250">
                  <c:v>29.25009914</c:v>
                </c:pt>
                <c:pt idx="31251">
                  <c:v>29.251485559999999</c:v>
                </c:pt>
                <c:pt idx="31252">
                  <c:v>29.252871930000001</c:v>
                </c:pt>
                <c:pt idx="31253">
                  <c:v>29.254258230000001</c:v>
                </c:pt>
                <c:pt idx="31254">
                  <c:v>29.25564447</c:v>
                </c:pt>
                <c:pt idx="31255">
                  <c:v>29.257030650000001</c:v>
                </c:pt>
                <c:pt idx="31256">
                  <c:v>29.258416759999999</c:v>
                </c:pt>
                <c:pt idx="31257">
                  <c:v>29.259802820000001</c:v>
                </c:pt>
                <c:pt idx="31258">
                  <c:v>29.26118881</c:v>
                </c:pt>
                <c:pt idx="31259">
                  <c:v>29.262574730000001</c:v>
                </c:pt>
                <c:pt idx="31260">
                  <c:v>29.263960600000001</c:v>
                </c:pt>
                <c:pt idx="31261">
                  <c:v>29.265346399999999</c:v>
                </c:pt>
                <c:pt idx="31262">
                  <c:v>29.266732139999998</c:v>
                </c:pt>
                <c:pt idx="31263">
                  <c:v>29.268117820000001</c:v>
                </c:pt>
                <c:pt idx="31264">
                  <c:v>29.26950343</c:v>
                </c:pt>
                <c:pt idx="31265">
                  <c:v>29.270888979999999</c:v>
                </c:pt>
                <c:pt idx="31266">
                  <c:v>29.272274469999999</c:v>
                </c:pt>
                <c:pt idx="31267">
                  <c:v>29.273659890000001</c:v>
                </c:pt>
                <c:pt idx="31268">
                  <c:v>29.275045250000002</c:v>
                </c:pt>
                <c:pt idx="31269">
                  <c:v>29.276430550000001</c:v>
                </c:pt>
                <c:pt idx="31270">
                  <c:v>29.277815780000001</c:v>
                </c:pt>
                <c:pt idx="31271">
                  <c:v>29.279200960000001</c:v>
                </c:pt>
                <c:pt idx="31272">
                  <c:v>29.280586069999998</c:v>
                </c:pt>
                <c:pt idx="31273">
                  <c:v>29.281971110000001</c:v>
                </c:pt>
                <c:pt idx="31274">
                  <c:v>29.283356099999999</c:v>
                </c:pt>
                <c:pt idx="31275">
                  <c:v>29.284741010000001</c:v>
                </c:pt>
                <c:pt idx="31276">
                  <c:v>29.286125869999999</c:v>
                </c:pt>
                <c:pt idx="31277">
                  <c:v>29.287510659999999</c:v>
                </c:pt>
                <c:pt idx="31278">
                  <c:v>29.28889539</c:v>
                </c:pt>
                <c:pt idx="31279">
                  <c:v>29.29028005</c:v>
                </c:pt>
                <c:pt idx="31280">
                  <c:v>29.291664650000001</c:v>
                </c:pt>
                <c:pt idx="31281">
                  <c:v>29.293049190000001</c:v>
                </c:pt>
                <c:pt idx="31282">
                  <c:v>29.294433659999999</c:v>
                </c:pt>
                <c:pt idx="31283">
                  <c:v>29.295818069999999</c:v>
                </c:pt>
                <c:pt idx="31284">
                  <c:v>29.297202410000001</c:v>
                </c:pt>
                <c:pt idx="31285">
                  <c:v>29.29858669</c:v>
                </c:pt>
                <c:pt idx="31286">
                  <c:v>29.299970909999999</c:v>
                </c:pt>
                <c:pt idx="31287">
                  <c:v>29.301355059999999</c:v>
                </c:pt>
                <c:pt idx="31288">
                  <c:v>29.302739150000001</c:v>
                </c:pt>
                <c:pt idx="31289">
                  <c:v>29.304123180000001</c:v>
                </c:pt>
                <c:pt idx="31290">
                  <c:v>29.30550714</c:v>
                </c:pt>
                <c:pt idx="31291">
                  <c:v>29.306891029999999</c:v>
                </c:pt>
                <c:pt idx="31292">
                  <c:v>29.308274860000001</c:v>
                </c:pt>
                <c:pt idx="31293">
                  <c:v>29.309658630000001</c:v>
                </c:pt>
                <c:pt idx="31294">
                  <c:v>29.31104234</c:v>
                </c:pt>
                <c:pt idx="31295">
                  <c:v>29.31242597</c:v>
                </c:pt>
                <c:pt idx="31296">
                  <c:v>29.313809559999999</c:v>
                </c:pt>
                <c:pt idx="31297">
                  <c:v>29.315193069999999</c:v>
                </c:pt>
                <c:pt idx="31298">
                  <c:v>29.316576510000001</c:v>
                </c:pt>
                <c:pt idx="31299">
                  <c:v>29.317959890000001</c:v>
                </c:pt>
                <c:pt idx="31300">
                  <c:v>29.31934321</c:v>
                </c:pt>
                <c:pt idx="31301">
                  <c:v>29.320726459999999</c:v>
                </c:pt>
                <c:pt idx="31302">
                  <c:v>29.322109650000002</c:v>
                </c:pt>
                <c:pt idx="31303">
                  <c:v>29.323492770000001</c:v>
                </c:pt>
                <c:pt idx="31304">
                  <c:v>29.324875819999999</c:v>
                </c:pt>
                <c:pt idx="31305">
                  <c:v>29.32625882</c:v>
                </c:pt>
                <c:pt idx="31306">
                  <c:v>29.327641740000001</c:v>
                </c:pt>
                <c:pt idx="31307">
                  <c:v>29.329024610000001</c:v>
                </c:pt>
                <c:pt idx="31308">
                  <c:v>29.330407399999999</c:v>
                </c:pt>
                <c:pt idx="31309">
                  <c:v>29.331790130000002</c:v>
                </c:pt>
                <c:pt idx="31310">
                  <c:v>29.3331728</c:v>
                </c:pt>
                <c:pt idx="31311">
                  <c:v>29.334555399999999</c:v>
                </c:pt>
                <c:pt idx="31312">
                  <c:v>29.335937940000001</c:v>
                </c:pt>
                <c:pt idx="31313">
                  <c:v>29.33732041</c:v>
                </c:pt>
                <c:pt idx="31314">
                  <c:v>29.338702820000002</c:v>
                </c:pt>
                <c:pt idx="31315">
                  <c:v>29.340085160000001</c:v>
                </c:pt>
                <c:pt idx="31316">
                  <c:v>29.341467430000002</c:v>
                </c:pt>
                <c:pt idx="31317">
                  <c:v>29.342849640000001</c:v>
                </c:pt>
                <c:pt idx="31318">
                  <c:v>29.344231780000001</c:v>
                </c:pt>
                <c:pt idx="31319">
                  <c:v>29.34561386</c:v>
                </c:pt>
                <c:pt idx="31320">
                  <c:v>29.346995880000001</c:v>
                </c:pt>
                <c:pt idx="31321">
                  <c:v>29.34837783</c:v>
                </c:pt>
                <c:pt idx="31322">
                  <c:v>29.349759710000001</c:v>
                </c:pt>
                <c:pt idx="31323">
                  <c:v>29.35114153</c:v>
                </c:pt>
                <c:pt idx="31324">
                  <c:v>29.35252328</c:v>
                </c:pt>
                <c:pt idx="31325">
                  <c:v>29.353904960000001</c:v>
                </c:pt>
                <c:pt idx="31326">
                  <c:v>29.355286580000001</c:v>
                </c:pt>
                <c:pt idx="31327">
                  <c:v>29.356668129999999</c:v>
                </c:pt>
                <c:pt idx="31328">
                  <c:v>29.358049619999999</c:v>
                </c:pt>
                <c:pt idx="31329">
                  <c:v>29.35943104</c:v>
                </c:pt>
                <c:pt idx="31330">
                  <c:v>29.36081239</c:v>
                </c:pt>
                <c:pt idx="31331">
                  <c:v>29.362193680000001</c:v>
                </c:pt>
                <c:pt idx="31332">
                  <c:v>29.3635749</c:v>
                </c:pt>
                <c:pt idx="31333">
                  <c:v>29.36495605</c:v>
                </c:pt>
                <c:pt idx="31334">
                  <c:v>29.366337139999999</c:v>
                </c:pt>
                <c:pt idx="31335">
                  <c:v>29.36771817</c:v>
                </c:pt>
                <c:pt idx="31336">
                  <c:v>29.369099120000001</c:v>
                </c:pt>
                <c:pt idx="31337">
                  <c:v>29.370480010000001</c:v>
                </c:pt>
                <c:pt idx="31338">
                  <c:v>29.37186084</c:v>
                </c:pt>
                <c:pt idx="31339">
                  <c:v>29.373241589999999</c:v>
                </c:pt>
                <c:pt idx="31340">
                  <c:v>29.374622280000001</c:v>
                </c:pt>
                <c:pt idx="31341">
                  <c:v>29.37600291</c:v>
                </c:pt>
                <c:pt idx="31342">
                  <c:v>29.377383460000001</c:v>
                </c:pt>
                <c:pt idx="31343">
                  <c:v>29.37876395</c:v>
                </c:pt>
                <c:pt idx="31344">
                  <c:v>29.380144380000001</c:v>
                </c:pt>
                <c:pt idx="31345">
                  <c:v>29.38152474</c:v>
                </c:pt>
                <c:pt idx="31346">
                  <c:v>29.38290503</c:v>
                </c:pt>
                <c:pt idx="31347">
                  <c:v>29.384285250000001</c:v>
                </c:pt>
                <c:pt idx="31348">
                  <c:v>29.385665410000001</c:v>
                </c:pt>
                <c:pt idx="31349">
                  <c:v>29.387045499999999</c:v>
                </c:pt>
                <c:pt idx="31350">
                  <c:v>29.388425519999998</c:v>
                </c:pt>
                <c:pt idx="31351">
                  <c:v>29.389805469999999</c:v>
                </c:pt>
                <c:pt idx="31352">
                  <c:v>29.391185360000001</c:v>
                </c:pt>
                <c:pt idx="31353">
                  <c:v>29.392565179999998</c:v>
                </c:pt>
                <c:pt idx="31354">
                  <c:v>29.39394493</c:v>
                </c:pt>
                <c:pt idx="31355">
                  <c:v>29.39532462</c:v>
                </c:pt>
                <c:pt idx="31356">
                  <c:v>29.396704239999998</c:v>
                </c:pt>
                <c:pt idx="31357">
                  <c:v>29.398083790000001</c:v>
                </c:pt>
                <c:pt idx="31358">
                  <c:v>29.399463269999998</c:v>
                </c:pt>
                <c:pt idx="31359">
                  <c:v>29.400842690000001</c:v>
                </c:pt>
                <c:pt idx="31360">
                  <c:v>29.402222030000001</c:v>
                </c:pt>
                <c:pt idx="31361">
                  <c:v>29.403601309999999</c:v>
                </c:pt>
                <c:pt idx="31362">
                  <c:v>29.40498053</c:v>
                </c:pt>
                <c:pt idx="31363">
                  <c:v>29.406359670000001</c:v>
                </c:pt>
                <c:pt idx="31364">
                  <c:v>29.40773875</c:v>
                </c:pt>
                <c:pt idx="31365">
                  <c:v>29.409117760000001</c:v>
                </c:pt>
                <c:pt idx="31366">
                  <c:v>29.410496699999999</c:v>
                </c:pt>
                <c:pt idx="31367">
                  <c:v>29.41187558</c:v>
                </c:pt>
                <c:pt idx="31368">
                  <c:v>29.413254389999999</c:v>
                </c:pt>
                <c:pt idx="31369">
                  <c:v>29.414633129999999</c:v>
                </c:pt>
                <c:pt idx="31370">
                  <c:v>29.4160118</c:v>
                </c:pt>
                <c:pt idx="31371">
                  <c:v>29.417390399999999</c:v>
                </c:pt>
                <c:pt idx="31372">
                  <c:v>29.418768929999999</c:v>
                </c:pt>
                <c:pt idx="31373">
                  <c:v>29.420147400000001</c:v>
                </c:pt>
                <c:pt idx="31374">
                  <c:v>29.42152579</c:v>
                </c:pt>
                <c:pt idx="31375">
                  <c:v>29.422904119999998</c:v>
                </c:pt>
                <c:pt idx="31376">
                  <c:v>29.424282380000001</c:v>
                </c:pt>
                <c:pt idx="31377">
                  <c:v>29.425660579999999</c:v>
                </c:pt>
                <c:pt idx="31378">
                  <c:v>29.427038700000001</c:v>
                </c:pt>
                <c:pt idx="31379">
                  <c:v>29.428416760000001</c:v>
                </c:pt>
                <c:pt idx="31380">
                  <c:v>29.429794739999998</c:v>
                </c:pt>
                <c:pt idx="31381">
                  <c:v>29.431172660000001</c:v>
                </c:pt>
                <c:pt idx="31382">
                  <c:v>29.432550509999999</c:v>
                </c:pt>
                <c:pt idx="31383">
                  <c:v>29.433928290000001</c:v>
                </c:pt>
                <c:pt idx="31384">
                  <c:v>29.435306010000001</c:v>
                </c:pt>
                <c:pt idx="31385">
                  <c:v>29.436683649999999</c:v>
                </c:pt>
                <c:pt idx="31386">
                  <c:v>29.438061220000002</c:v>
                </c:pt>
                <c:pt idx="31387">
                  <c:v>29.439438729999999</c:v>
                </c:pt>
                <c:pt idx="31388">
                  <c:v>29.440816170000002</c:v>
                </c:pt>
                <c:pt idx="31389">
                  <c:v>29.442193530000001</c:v>
                </c:pt>
                <c:pt idx="31390">
                  <c:v>29.443570829999999</c:v>
                </c:pt>
                <c:pt idx="31391">
                  <c:v>29.444948060000002</c:v>
                </c:pt>
                <c:pt idx="31392">
                  <c:v>29.446325229999999</c:v>
                </c:pt>
                <c:pt idx="31393">
                  <c:v>29.447702320000001</c:v>
                </c:pt>
                <c:pt idx="31394">
                  <c:v>29.449079350000002</c:v>
                </c:pt>
                <c:pt idx="31395">
                  <c:v>29.450456299999999</c:v>
                </c:pt>
                <c:pt idx="31396">
                  <c:v>29.451833180000001</c:v>
                </c:pt>
                <c:pt idx="31397">
                  <c:v>29.453209999999999</c:v>
                </c:pt>
                <c:pt idx="31398">
                  <c:v>29.45458674</c:v>
                </c:pt>
                <c:pt idx="31399">
                  <c:v>29.45596342</c:v>
                </c:pt>
                <c:pt idx="31400">
                  <c:v>29.457340030000001</c:v>
                </c:pt>
                <c:pt idx="31401">
                  <c:v>29.458716559999999</c:v>
                </c:pt>
                <c:pt idx="31402">
                  <c:v>29.460093029999999</c:v>
                </c:pt>
                <c:pt idx="31403">
                  <c:v>29.461469430000001</c:v>
                </c:pt>
                <c:pt idx="31404">
                  <c:v>29.46284576</c:v>
                </c:pt>
                <c:pt idx="31405">
                  <c:v>29.46422201</c:v>
                </c:pt>
                <c:pt idx="31406">
                  <c:v>29.465598199999999</c:v>
                </c:pt>
                <c:pt idx="31407">
                  <c:v>29.466974319999998</c:v>
                </c:pt>
                <c:pt idx="31408">
                  <c:v>29.46835037</c:v>
                </c:pt>
                <c:pt idx="31409">
                  <c:v>29.469726349999998</c:v>
                </c:pt>
                <c:pt idx="31410">
                  <c:v>29.471102259999999</c:v>
                </c:pt>
                <c:pt idx="31411">
                  <c:v>29.4724781</c:v>
                </c:pt>
                <c:pt idx="31412">
                  <c:v>29.473853869999999</c:v>
                </c:pt>
                <c:pt idx="31413">
                  <c:v>29.475229559999999</c:v>
                </c:pt>
                <c:pt idx="31414">
                  <c:v>29.476605190000001</c:v>
                </c:pt>
                <c:pt idx="31415">
                  <c:v>29.47798075</c:v>
                </c:pt>
                <c:pt idx="31416">
                  <c:v>29.479356249999999</c:v>
                </c:pt>
                <c:pt idx="31417">
                  <c:v>29.48073166</c:v>
                </c:pt>
                <c:pt idx="31418">
                  <c:v>29.48210701</c:v>
                </c:pt>
                <c:pt idx="31419">
                  <c:v>29.483482290000001</c:v>
                </c:pt>
                <c:pt idx="31420">
                  <c:v>29.48485749</c:v>
                </c:pt>
                <c:pt idx="31421">
                  <c:v>29.48623263</c:v>
                </c:pt>
                <c:pt idx="31422">
                  <c:v>29.487607700000002</c:v>
                </c:pt>
                <c:pt idx="31423">
                  <c:v>29.48898269</c:v>
                </c:pt>
                <c:pt idx="31424">
                  <c:v>29.49035761</c:v>
                </c:pt>
                <c:pt idx="31425">
                  <c:v>29.491732469999999</c:v>
                </c:pt>
                <c:pt idx="31426">
                  <c:v>29.493107250000001</c:v>
                </c:pt>
                <c:pt idx="31427">
                  <c:v>29.494481960000002</c:v>
                </c:pt>
                <c:pt idx="31428">
                  <c:v>29.4958566</c:v>
                </c:pt>
                <c:pt idx="31429">
                  <c:v>29.49723118</c:v>
                </c:pt>
                <c:pt idx="31430">
                  <c:v>29.49860567</c:v>
                </c:pt>
                <c:pt idx="31431">
                  <c:v>29.499980099999998</c:v>
                </c:pt>
                <c:pt idx="31432">
                  <c:v>29.501354460000002</c:v>
                </c:pt>
                <c:pt idx="31433">
                  <c:v>29.502728749999999</c:v>
                </c:pt>
                <c:pt idx="31434">
                  <c:v>29.504102960000001</c:v>
                </c:pt>
                <c:pt idx="31435">
                  <c:v>29.505477110000001</c:v>
                </c:pt>
                <c:pt idx="31436">
                  <c:v>29.506851180000002</c:v>
                </c:pt>
                <c:pt idx="31437">
                  <c:v>29.50822518</c:v>
                </c:pt>
                <c:pt idx="31438">
                  <c:v>29.50959911</c:v>
                </c:pt>
                <c:pt idx="31439">
                  <c:v>29.510972970000001</c:v>
                </c:pt>
                <c:pt idx="31440">
                  <c:v>29.51234676</c:v>
                </c:pt>
                <c:pt idx="31441">
                  <c:v>29.51372048</c:v>
                </c:pt>
                <c:pt idx="31442">
                  <c:v>29.515094120000001</c:v>
                </c:pt>
                <c:pt idx="31443">
                  <c:v>29.5164677</c:v>
                </c:pt>
                <c:pt idx="31444">
                  <c:v>29.517841199999999</c:v>
                </c:pt>
                <c:pt idx="31445">
                  <c:v>29.51921463</c:v>
                </c:pt>
                <c:pt idx="31446">
                  <c:v>29.520587989999999</c:v>
                </c:pt>
                <c:pt idx="31447">
                  <c:v>29.521961269999998</c:v>
                </c:pt>
                <c:pt idx="31448">
                  <c:v>29.52333449</c:v>
                </c:pt>
                <c:pt idx="31449">
                  <c:v>29.524707630000002</c:v>
                </c:pt>
                <c:pt idx="31450">
                  <c:v>29.526080700000001</c:v>
                </c:pt>
                <c:pt idx="31451">
                  <c:v>29.527453699999999</c:v>
                </c:pt>
                <c:pt idx="31452">
                  <c:v>29.528826630000001</c:v>
                </c:pt>
                <c:pt idx="31453">
                  <c:v>29.53019948</c:v>
                </c:pt>
                <c:pt idx="31454">
                  <c:v>29.531572260000001</c:v>
                </c:pt>
                <c:pt idx="31455">
                  <c:v>29.532944969999999</c:v>
                </c:pt>
                <c:pt idx="31456">
                  <c:v>29.534317609999999</c:v>
                </c:pt>
                <c:pt idx="31457">
                  <c:v>29.53569018</c:v>
                </c:pt>
                <c:pt idx="31458">
                  <c:v>29.537062670000001</c:v>
                </c:pt>
                <c:pt idx="31459">
                  <c:v>29.53843509</c:v>
                </c:pt>
                <c:pt idx="31460">
                  <c:v>29.539807440000001</c:v>
                </c:pt>
                <c:pt idx="31461">
                  <c:v>29.541179719999999</c:v>
                </c:pt>
                <c:pt idx="31462">
                  <c:v>29.542551920000001</c:v>
                </c:pt>
                <c:pt idx="31463">
                  <c:v>29.543924059999998</c:v>
                </c:pt>
                <c:pt idx="31464">
                  <c:v>29.54529612</c:v>
                </c:pt>
                <c:pt idx="31465">
                  <c:v>29.546668109999999</c:v>
                </c:pt>
                <c:pt idx="31466">
                  <c:v>29.548040019999998</c:v>
                </c:pt>
                <c:pt idx="31467">
                  <c:v>29.549411859999999</c:v>
                </c:pt>
                <c:pt idx="31468">
                  <c:v>29.550783630000002</c:v>
                </c:pt>
                <c:pt idx="31469">
                  <c:v>29.552155330000001</c:v>
                </c:pt>
                <c:pt idx="31470">
                  <c:v>29.553526949999998</c:v>
                </c:pt>
                <c:pt idx="31471">
                  <c:v>29.5548985</c:v>
                </c:pt>
                <c:pt idx="31472">
                  <c:v>29.55626998</c:v>
                </c:pt>
                <c:pt idx="31473">
                  <c:v>29.55764138</c:v>
                </c:pt>
                <c:pt idx="31474">
                  <c:v>29.559012710000001</c:v>
                </c:pt>
                <c:pt idx="31475">
                  <c:v>29.56038397</c:v>
                </c:pt>
                <c:pt idx="31476">
                  <c:v>29.56175515</c:v>
                </c:pt>
                <c:pt idx="31477">
                  <c:v>29.563126260000001</c:v>
                </c:pt>
                <c:pt idx="31478">
                  <c:v>29.564497299999999</c:v>
                </c:pt>
                <c:pt idx="31479">
                  <c:v>29.565868269999999</c:v>
                </c:pt>
                <c:pt idx="31480">
                  <c:v>29.56723916</c:v>
                </c:pt>
                <c:pt idx="31481">
                  <c:v>29.568609980000002</c:v>
                </c:pt>
                <c:pt idx="31482">
                  <c:v>29.56998072</c:v>
                </c:pt>
                <c:pt idx="31483">
                  <c:v>29.57135139</c:v>
                </c:pt>
                <c:pt idx="31484">
                  <c:v>29.572721990000002</c:v>
                </c:pt>
                <c:pt idx="31485">
                  <c:v>29.57409251</c:v>
                </c:pt>
                <c:pt idx="31486">
                  <c:v>29.575462959999999</c:v>
                </c:pt>
                <c:pt idx="31487">
                  <c:v>29.57683334</c:v>
                </c:pt>
                <c:pt idx="31488">
                  <c:v>29.578203649999999</c:v>
                </c:pt>
                <c:pt idx="31489">
                  <c:v>29.579573880000002</c:v>
                </c:pt>
                <c:pt idx="31490">
                  <c:v>29.580944039999999</c:v>
                </c:pt>
                <c:pt idx="31491">
                  <c:v>29.582314119999999</c:v>
                </c:pt>
                <c:pt idx="31492">
                  <c:v>29.583684120000001</c:v>
                </c:pt>
                <c:pt idx="31493">
                  <c:v>29.585054060000001</c:v>
                </c:pt>
                <c:pt idx="31494">
                  <c:v>29.586423920000001</c:v>
                </c:pt>
                <c:pt idx="31495">
                  <c:v>29.587793699999999</c:v>
                </c:pt>
                <c:pt idx="31496">
                  <c:v>29.589163419999998</c:v>
                </c:pt>
                <c:pt idx="31497">
                  <c:v>29.590533050000001</c:v>
                </c:pt>
                <c:pt idx="31498">
                  <c:v>29.591902619999999</c:v>
                </c:pt>
                <c:pt idx="31499">
                  <c:v>29.593272110000001</c:v>
                </c:pt>
                <c:pt idx="31500">
                  <c:v>29.59464152</c:v>
                </c:pt>
                <c:pt idx="31501">
                  <c:v>29.59601086</c:v>
                </c:pt>
                <c:pt idx="31502">
                  <c:v>29.597380130000001</c:v>
                </c:pt>
                <c:pt idx="31503">
                  <c:v>29.59874932</c:v>
                </c:pt>
                <c:pt idx="31504">
                  <c:v>29.600118429999998</c:v>
                </c:pt>
                <c:pt idx="31505">
                  <c:v>29.601487479999999</c:v>
                </c:pt>
                <c:pt idx="31506">
                  <c:v>29.602856450000001</c:v>
                </c:pt>
                <c:pt idx="31507">
                  <c:v>29.604225339999999</c:v>
                </c:pt>
                <c:pt idx="31508">
                  <c:v>29.605594159999999</c:v>
                </c:pt>
                <c:pt idx="31509">
                  <c:v>29.606962899999999</c:v>
                </c:pt>
                <c:pt idx="31510">
                  <c:v>29.608331570000001</c:v>
                </c:pt>
                <c:pt idx="31511">
                  <c:v>29.609700159999999</c:v>
                </c:pt>
                <c:pt idx="31512">
                  <c:v>29.61106869</c:v>
                </c:pt>
                <c:pt idx="31513">
                  <c:v>29.61243713</c:v>
                </c:pt>
                <c:pt idx="31514">
                  <c:v>29.613805500000002</c:v>
                </c:pt>
                <c:pt idx="31515">
                  <c:v>29.615173800000001</c:v>
                </c:pt>
                <c:pt idx="31516">
                  <c:v>29.616542020000001</c:v>
                </c:pt>
                <c:pt idx="31517">
                  <c:v>29.617910160000001</c:v>
                </c:pt>
                <c:pt idx="31518">
                  <c:v>29.619278229999999</c:v>
                </c:pt>
                <c:pt idx="31519">
                  <c:v>29.620646220000001</c:v>
                </c:pt>
                <c:pt idx="31520">
                  <c:v>29.622014140000001</c:v>
                </c:pt>
                <c:pt idx="31521">
                  <c:v>29.623381989999999</c:v>
                </c:pt>
                <c:pt idx="31522">
                  <c:v>29.624749749999999</c:v>
                </c:pt>
                <c:pt idx="31523">
                  <c:v>29.626117449999999</c:v>
                </c:pt>
                <c:pt idx="31524">
                  <c:v>29.627485060000001</c:v>
                </c:pt>
                <c:pt idx="31525">
                  <c:v>29.628852609999999</c:v>
                </c:pt>
                <c:pt idx="31526">
                  <c:v>29.63022007</c:v>
                </c:pt>
                <c:pt idx="31527">
                  <c:v>29.631587459999999</c:v>
                </c:pt>
                <c:pt idx="31528">
                  <c:v>29.632954779999999</c:v>
                </c:pt>
                <c:pt idx="31529">
                  <c:v>29.634322019999999</c:v>
                </c:pt>
                <c:pt idx="31530">
                  <c:v>29.63568918</c:v>
                </c:pt>
                <c:pt idx="31531">
                  <c:v>29.637056269999999</c:v>
                </c:pt>
                <c:pt idx="31532">
                  <c:v>29.638423280000001</c:v>
                </c:pt>
                <c:pt idx="31533">
                  <c:v>29.639790219999998</c:v>
                </c:pt>
                <c:pt idx="31534">
                  <c:v>29.641157079999999</c:v>
                </c:pt>
                <c:pt idx="31535">
                  <c:v>29.642523860000001</c:v>
                </c:pt>
                <c:pt idx="31536">
                  <c:v>29.64389057</c:v>
                </c:pt>
                <c:pt idx="31537">
                  <c:v>29.6452572</c:v>
                </c:pt>
                <c:pt idx="31538">
                  <c:v>29.646623760000001</c:v>
                </c:pt>
                <c:pt idx="31539">
                  <c:v>29.647990239999999</c:v>
                </c:pt>
                <c:pt idx="31540">
                  <c:v>29.649356640000001</c:v>
                </c:pt>
                <c:pt idx="31541">
                  <c:v>29.65072297</c:v>
                </c:pt>
                <c:pt idx="31542">
                  <c:v>29.652089220000001</c:v>
                </c:pt>
                <c:pt idx="31543">
                  <c:v>29.653455399999999</c:v>
                </c:pt>
                <c:pt idx="31544">
                  <c:v>29.65482149</c:v>
                </c:pt>
                <c:pt idx="31545">
                  <c:v>29.65618752</c:v>
                </c:pt>
                <c:pt idx="31546">
                  <c:v>29.657553459999999</c:v>
                </c:pt>
                <c:pt idx="31547">
                  <c:v>29.65891933</c:v>
                </c:pt>
                <c:pt idx="31548">
                  <c:v>29.660285120000001</c:v>
                </c:pt>
                <c:pt idx="31549">
                  <c:v>29.66165084</c:v>
                </c:pt>
                <c:pt idx="31550">
                  <c:v>29.66301648</c:v>
                </c:pt>
                <c:pt idx="31551">
                  <c:v>29.66438204</c:v>
                </c:pt>
                <c:pt idx="31552">
                  <c:v>29.66574752</c:v>
                </c:pt>
                <c:pt idx="31553">
                  <c:v>29.667112929999998</c:v>
                </c:pt>
                <c:pt idx="31554">
                  <c:v>29.668478260000001</c:v>
                </c:pt>
                <c:pt idx="31555">
                  <c:v>29.669843520000001</c:v>
                </c:pt>
                <c:pt idx="31556">
                  <c:v>29.67120869</c:v>
                </c:pt>
                <c:pt idx="31557">
                  <c:v>29.672573790000001</c:v>
                </c:pt>
                <c:pt idx="31558">
                  <c:v>29.67393882</c:v>
                </c:pt>
                <c:pt idx="31559">
                  <c:v>29.675303759999998</c:v>
                </c:pt>
                <c:pt idx="31560">
                  <c:v>29.676668639999999</c:v>
                </c:pt>
                <c:pt idx="31561">
                  <c:v>29.678033429999999</c:v>
                </c:pt>
                <c:pt idx="31562">
                  <c:v>29.67939814</c:v>
                </c:pt>
                <c:pt idx="31563">
                  <c:v>29.680762779999998</c:v>
                </c:pt>
                <c:pt idx="31564">
                  <c:v>29.682127340000001</c:v>
                </c:pt>
                <c:pt idx="31565">
                  <c:v>29.68349182</c:v>
                </c:pt>
                <c:pt idx="31566">
                  <c:v>29.684856230000001</c:v>
                </c:pt>
                <c:pt idx="31567">
                  <c:v>29.686220559999999</c:v>
                </c:pt>
                <c:pt idx="31568">
                  <c:v>29.687584810000001</c:v>
                </c:pt>
                <c:pt idx="31569">
                  <c:v>29.688948979999999</c:v>
                </c:pt>
                <c:pt idx="31570">
                  <c:v>29.690313069999998</c:v>
                </c:pt>
                <c:pt idx="31571">
                  <c:v>29.691677089999999</c:v>
                </c:pt>
                <c:pt idx="31572">
                  <c:v>29.69304103</c:v>
                </c:pt>
                <c:pt idx="31573">
                  <c:v>29.694404890000001</c:v>
                </c:pt>
                <c:pt idx="31574">
                  <c:v>29.69576867</c:v>
                </c:pt>
                <c:pt idx="31575">
                  <c:v>29.697132379999999</c:v>
                </c:pt>
                <c:pt idx="31576">
                  <c:v>29.69849601</c:v>
                </c:pt>
                <c:pt idx="31577">
                  <c:v>29.69985956</c:v>
                </c:pt>
                <c:pt idx="31578">
                  <c:v>29.701223030000001</c:v>
                </c:pt>
                <c:pt idx="31579">
                  <c:v>29.702586419999999</c:v>
                </c:pt>
                <c:pt idx="31580">
                  <c:v>29.703949739999999</c:v>
                </c:pt>
                <c:pt idx="31581">
                  <c:v>29.705312970000001</c:v>
                </c:pt>
                <c:pt idx="31582">
                  <c:v>29.706676130000002</c:v>
                </c:pt>
                <c:pt idx="31583">
                  <c:v>29.708039209999999</c:v>
                </c:pt>
                <c:pt idx="31584">
                  <c:v>29.709402220000001</c:v>
                </c:pt>
                <c:pt idx="31585">
                  <c:v>29.710765139999999</c:v>
                </c:pt>
                <c:pt idx="31586">
                  <c:v>29.712127989999999</c:v>
                </c:pt>
                <c:pt idx="31587">
                  <c:v>29.713490759999999</c:v>
                </c:pt>
                <c:pt idx="31588">
                  <c:v>29.71485345</c:v>
                </c:pt>
                <c:pt idx="31589">
                  <c:v>29.716216060000001</c:v>
                </c:pt>
                <c:pt idx="31590">
                  <c:v>29.717578589999999</c:v>
                </c:pt>
                <c:pt idx="31591">
                  <c:v>29.718941040000001</c:v>
                </c:pt>
                <c:pt idx="31592">
                  <c:v>29.72030341</c:v>
                </c:pt>
                <c:pt idx="31593">
                  <c:v>29.72166571</c:v>
                </c:pt>
                <c:pt idx="31594">
                  <c:v>29.723027930000001</c:v>
                </c:pt>
                <c:pt idx="31595">
                  <c:v>29.724390060000001</c:v>
                </c:pt>
                <c:pt idx="31596">
                  <c:v>29.725752119999999</c:v>
                </c:pt>
                <c:pt idx="31597">
                  <c:v>29.727114100000001</c:v>
                </c:pt>
                <c:pt idx="31598">
                  <c:v>29.728476000000001</c:v>
                </c:pt>
                <c:pt idx="31599">
                  <c:v>29.72983782</c:v>
                </c:pt>
                <c:pt idx="31600">
                  <c:v>29.731199570000001</c:v>
                </c:pt>
                <c:pt idx="31601">
                  <c:v>29.732561230000002</c:v>
                </c:pt>
                <c:pt idx="31602">
                  <c:v>29.733922809999999</c:v>
                </c:pt>
                <c:pt idx="31603">
                  <c:v>29.735284320000002</c:v>
                </c:pt>
                <c:pt idx="31604">
                  <c:v>29.736645750000001</c:v>
                </c:pt>
                <c:pt idx="31605">
                  <c:v>29.73800709</c:v>
                </c:pt>
                <c:pt idx="31606">
                  <c:v>29.73936836</c:v>
                </c:pt>
                <c:pt idx="31607">
                  <c:v>29.740729550000001</c:v>
                </c:pt>
                <c:pt idx="31608">
                  <c:v>29.742090659999999</c:v>
                </c:pt>
                <c:pt idx="31609">
                  <c:v>29.743451690000001</c:v>
                </c:pt>
                <c:pt idx="31610">
                  <c:v>29.744812639999999</c:v>
                </c:pt>
                <c:pt idx="31611">
                  <c:v>29.746173509999998</c:v>
                </c:pt>
                <c:pt idx="31612">
                  <c:v>29.747534300000002</c:v>
                </c:pt>
                <c:pt idx="31613">
                  <c:v>29.748895009999998</c:v>
                </c:pt>
                <c:pt idx="31614">
                  <c:v>29.750255639999999</c:v>
                </c:pt>
                <c:pt idx="31615">
                  <c:v>29.75161619</c:v>
                </c:pt>
                <c:pt idx="31616">
                  <c:v>29.752976660000002</c:v>
                </c:pt>
                <c:pt idx="31617">
                  <c:v>29.75433705</c:v>
                </c:pt>
                <c:pt idx="31618">
                  <c:v>29.755697359999999</c:v>
                </c:pt>
                <c:pt idx="31619">
                  <c:v>29.757057589999999</c:v>
                </c:pt>
                <c:pt idx="31620">
                  <c:v>29.758417739999999</c:v>
                </c:pt>
                <c:pt idx="31621">
                  <c:v>29.759777809999999</c:v>
                </c:pt>
                <c:pt idx="31622">
                  <c:v>29.7611378</c:v>
                </c:pt>
                <c:pt idx="31623">
                  <c:v>29.762497710000002</c:v>
                </c:pt>
                <c:pt idx="31624">
                  <c:v>29.76385754</c:v>
                </c:pt>
                <c:pt idx="31625">
                  <c:v>29.765217289999999</c:v>
                </c:pt>
                <c:pt idx="31626">
                  <c:v>29.766576959999998</c:v>
                </c:pt>
                <c:pt idx="31627">
                  <c:v>29.767936550000002</c:v>
                </c:pt>
                <c:pt idx="31628">
                  <c:v>29.769296059999999</c:v>
                </c:pt>
                <c:pt idx="31629">
                  <c:v>29.770655489999999</c:v>
                </c:pt>
                <c:pt idx="31630">
                  <c:v>29.772014840000001</c:v>
                </c:pt>
                <c:pt idx="31631">
                  <c:v>29.773374100000002</c:v>
                </c:pt>
                <c:pt idx="31632">
                  <c:v>29.774733300000001</c:v>
                </c:pt>
                <c:pt idx="31633">
                  <c:v>29.7760924</c:v>
                </c:pt>
                <c:pt idx="31634">
                  <c:v>29.777451429999999</c:v>
                </c:pt>
                <c:pt idx="31635">
                  <c:v>29.778810369999999</c:v>
                </c:pt>
                <c:pt idx="31636">
                  <c:v>29.780169229999998</c:v>
                </c:pt>
                <c:pt idx="31637">
                  <c:v>29.78152802</c:v>
                </c:pt>
                <c:pt idx="31638">
                  <c:v>29.78288672</c:v>
                </c:pt>
                <c:pt idx="31639">
                  <c:v>29.784245339999998</c:v>
                </c:pt>
                <c:pt idx="31640">
                  <c:v>29.78560388</c:v>
                </c:pt>
                <c:pt idx="31641">
                  <c:v>29.786962339999999</c:v>
                </c:pt>
                <c:pt idx="31642">
                  <c:v>29.788320710000001</c:v>
                </c:pt>
                <c:pt idx="31643">
                  <c:v>29.78967901</c:v>
                </c:pt>
                <c:pt idx="31644">
                  <c:v>29.791037230000001</c:v>
                </c:pt>
                <c:pt idx="31645">
                  <c:v>29.79239536</c:v>
                </c:pt>
                <c:pt idx="31646">
                  <c:v>29.793753410000001</c:v>
                </c:pt>
                <c:pt idx="31647">
                  <c:v>29.795111380000002</c:v>
                </c:pt>
                <c:pt idx="31648">
                  <c:v>29.796469269999999</c:v>
                </c:pt>
                <c:pt idx="31649">
                  <c:v>29.797827080000001</c:v>
                </c:pt>
                <c:pt idx="31650">
                  <c:v>29.79918481</c:v>
                </c:pt>
                <c:pt idx="31651">
                  <c:v>29.800542449999998</c:v>
                </c:pt>
                <c:pt idx="31652">
                  <c:v>29.801900020000001</c:v>
                </c:pt>
                <c:pt idx="31653">
                  <c:v>29.803257500000001</c:v>
                </c:pt>
                <c:pt idx="31654">
                  <c:v>29.804614900000001</c:v>
                </c:pt>
                <c:pt idx="31655">
                  <c:v>29.805972220000001</c:v>
                </c:pt>
                <c:pt idx="31656">
                  <c:v>29.807329459999998</c:v>
                </c:pt>
                <c:pt idx="31657">
                  <c:v>29.80868662</c:v>
                </c:pt>
                <c:pt idx="31658">
                  <c:v>29.810043690000001</c:v>
                </c:pt>
                <c:pt idx="31659">
                  <c:v>29.811400679999998</c:v>
                </c:pt>
                <c:pt idx="31660">
                  <c:v>29.81275759</c:v>
                </c:pt>
                <c:pt idx="31661">
                  <c:v>29.814114419999999</c:v>
                </c:pt>
                <c:pt idx="31662">
                  <c:v>29.815471169999999</c:v>
                </c:pt>
                <c:pt idx="31663">
                  <c:v>29.816827830000001</c:v>
                </c:pt>
                <c:pt idx="31664">
                  <c:v>29.818184410000001</c:v>
                </c:pt>
                <c:pt idx="31665">
                  <c:v>29.819540910000001</c:v>
                </c:pt>
                <c:pt idx="31666">
                  <c:v>29.820897330000001</c:v>
                </c:pt>
                <c:pt idx="31667">
                  <c:v>29.822253660000001</c:v>
                </c:pt>
                <c:pt idx="31668">
                  <c:v>29.823609909999998</c:v>
                </c:pt>
                <c:pt idx="31669">
                  <c:v>29.824966079999999</c:v>
                </c:pt>
                <c:pt idx="31670">
                  <c:v>29.826322170000001</c:v>
                </c:pt>
                <c:pt idx="31671">
                  <c:v>29.827678179999999</c:v>
                </c:pt>
                <c:pt idx="31672">
                  <c:v>29.829034100000001</c:v>
                </c:pt>
                <c:pt idx="31673">
                  <c:v>29.83038994</c:v>
                </c:pt>
                <c:pt idx="31674">
                  <c:v>29.831745699999999</c:v>
                </c:pt>
                <c:pt idx="31675">
                  <c:v>29.833101370000001</c:v>
                </c:pt>
                <c:pt idx="31676">
                  <c:v>29.834456960000001</c:v>
                </c:pt>
                <c:pt idx="31677">
                  <c:v>29.83581247</c:v>
                </c:pt>
                <c:pt idx="31678">
                  <c:v>29.837167900000001</c:v>
                </c:pt>
                <c:pt idx="31679">
                  <c:v>29.838523240000001</c:v>
                </c:pt>
                <c:pt idx="31680">
                  <c:v>29.839878509999998</c:v>
                </c:pt>
                <c:pt idx="31681">
                  <c:v>29.841233679999998</c:v>
                </c:pt>
                <c:pt idx="31682">
                  <c:v>29.84258878</c:v>
                </c:pt>
                <c:pt idx="31683">
                  <c:v>29.843943790000001</c:v>
                </c:pt>
                <c:pt idx="31684">
                  <c:v>29.845298719999999</c:v>
                </c:pt>
                <c:pt idx="31685">
                  <c:v>29.84665356</c:v>
                </c:pt>
                <c:pt idx="31686">
                  <c:v>29.848008320000002</c:v>
                </c:pt>
                <c:pt idx="31687">
                  <c:v>29.849363</c:v>
                </c:pt>
                <c:pt idx="31688">
                  <c:v>29.850717599999999</c:v>
                </c:pt>
                <c:pt idx="31689">
                  <c:v>29.852072110000002</c:v>
                </c:pt>
                <c:pt idx="31690">
                  <c:v>29.853426540000001</c:v>
                </c:pt>
                <c:pt idx="31691">
                  <c:v>29.85478088</c:v>
                </c:pt>
                <c:pt idx="31692">
                  <c:v>29.85613515</c:v>
                </c:pt>
                <c:pt idx="31693">
                  <c:v>29.857489319999999</c:v>
                </c:pt>
                <c:pt idx="31694">
                  <c:v>29.858843419999999</c:v>
                </c:pt>
                <c:pt idx="31695">
                  <c:v>29.860197429999999</c:v>
                </c:pt>
                <c:pt idx="31696">
                  <c:v>29.86155136</c:v>
                </c:pt>
                <c:pt idx="31697">
                  <c:v>29.8629052</c:v>
                </c:pt>
                <c:pt idx="31698">
                  <c:v>29.864258960000001</c:v>
                </c:pt>
                <c:pt idx="31699">
                  <c:v>29.865612639999998</c:v>
                </c:pt>
                <c:pt idx="31700">
                  <c:v>29.866966229999999</c:v>
                </c:pt>
                <c:pt idx="31701">
                  <c:v>29.86831974</c:v>
                </c:pt>
                <c:pt idx="31702">
                  <c:v>29.869673160000001</c:v>
                </c:pt>
                <c:pt idx="31703">
                  <c:v>29.871026499999999</c:v>
                </c:pt>
                <c:pt idx="31704">
                  <c:v>29.872379760000001</c:v>
                </c:pt>
                <c:pt idx="31705">
                  <c:v>29.873732929999999</c:v>
                </c:pt>
                <c:pt idx="31706">
                  <c:v>29.875086020000001</c:v>
                </c:pt>
                <c:pt idx="31707">
                  <c:v>29.87643903</c:v>
                </c:pt>
                <c:pt idx="31708">
                  <c:v>29.877791949999999</c:v>
                </c:pt>
                <c:pt idx="31709">
                  <c:v>29.879144780000001</c:v>
                </c:pt>
                <c:pt idx="31710">
                  <c:v>29.88049753</c:v>
                </c:pt>
                <c:pt idx="31711">
                  <c:v>29.881850199999999</c:v>
                </c:pt>
                <c:pt idx="31712">
                  <c:v>29.883202780000001</c:v>
                </c:pt>
                <c:pt idx="31713">
                  <c:v>29.884555280000001</c:v>
                </c:pt>
                <c:pt idx="31714">
                  <c:v>29.88590769</c:v>
                </c:pt>
                <c:pt idx="31715">
                  <c:v>29.887260019999999</c:v>
                </c:pt>
                <c:pt idx="31716">
                  <c:v>29.888612259999999</c:v>
                </c:pt>
                <c:pt idx="31717">
                  <c:v>29.889964419999998</c:v>
                </c:pt>
                <c:pt idx="31718">
                  <c:v>29.891316499999999</c:v>
                </c:pt>
                <c:pt idx="31719">
                  <c:v>29.892668489999998</c:v>
                </c:pt>
                <c:pt idx="31720">
                  <c:v>29.894020390000001</c:v>
                </c:pt>
                <c:pt idx="31721">
                  <c:v>29.895372210000001</c:v>
                </c:pt>
                <c:pt idx="31722">
                  <c:v>29.896723949999998</c:v>
                </c:pt>
                <c:pt idx="31723">
                  <c:v>29.898075599999999</c:v>
                </c:pt>
                <c:pt idx="31724">
                  <c:v>29.899427159999998</c:v>
                </c:pt>
                <c:pt idx="31725">
                  <c:v>29.900778639999999</c:v>
                </c:pt>
                <c:pt idx="31726">
                  <c:v>29.902130039999999</c:v>
                </c:pt>
                <c:pt idx="31727">
                  <c:v>29.90348135</c:v>
                </c:pt>
                <c:pt idx="31728">
                  <c:v>29.904832580000001</c:v>
                </c:pt>
                <c:pt idx="31729">
                  <c:v>29.906183710000001</c:v>
                </c:pt>
                <c:pt idx="31730">
                  <c:v>29.907534770000002</c:v>
                </c:pt>
                <c:pt idx="31731">
                  <c:v>29.908885739999999</c:v>
                </c:pt>
                <c:pt idx="31732">
                  <c:v>29.910236619999999</c:v>
                </c:pt>
                <c:pt idx="31733">
                  <c:v>29.91158742</c:v>
                </c:pt>
                <c:pt idx="31734">
                  <c:v>29.912938130000001</c:v>
                </c:pt>
                <c:pt idx="31735">
                  <c:v>29.914288760000002</c:v>
                </c:pt>
                <c:pt idx="31736">
                  <c:v>29.915639299999999</c:v>
                </c:pt>
                <c:pt idx="31737">
                  <c:v>29.916989749999999</c:v>
                </c:pt>
                <c:pt idx="31738">
                  <c:v>29.91834012</c:v>
                </c:pt>
                <c:pt idx="31739">
                  <c:v>29.919690410000001</c:v>
                </c:pt>
                <c:pt idx="31740">
                  <c:v>29.921040609999999</c:v>
                </c:pt>
                <c:pt idx="31741">
                  <c:v>29.922390719999999</c:v>
                </c:pt>
                <c:pt idx="31742">
                  <c:v>29.92374075</c:v>
                </c:pt>
                <c:pt idx="31743">
                  <c:v>29.925090690000001</c:v>
                </c:pt>
                <c:pt idx="31744">
                  <c:v>29.926440540000002</c:v>
                </c:pt>
                <c:pt idx="31745">
                  <c:v>29.927790309999999</c:v>
                </c:pt>
                <c:pt idx="31746">
                  <c:v>29.929139989999999</c:v>
                </c:pt>
                <c:pt idx="31747">
                  <c:v>29.930489590000001</c:v>
                </c:pt>
                <c:pt idx="31748">
                  <c:v>29.931839100000001</c:v>
                </c:pt>
                <c:pt idx="31749">
                  <c:v>29.933188529999999</c:v>
                </c:pt>
                <c:pt idx="31750">
                  <c:v>29.934537859999999</c:v>
                </c:pt>
                <c:pt idx="31751">
                  <c:v>29.935887109999999</c:v>
                </c:pt>
                <c:pt idx="31752">
                  <c:v>29.937236290000001</c:v>
                </c:pt>
                <c:pt idx="31753">
                  <c:v>29.938585369999998</c:v>
                </c:pt>
                <c:pt idx="31754">
                  <c:v>29.939934359999999</c:v>
                </c:pt>
                <c:pt idx="31755">
                  <c:v>29.941283259999999</c:v>
                </c:pt>
                <c:pt idx="31756">
                  <c:v>29.942632079999999</c:v>
                </c:pt>
                <c:pt idx="31757">
                  <c:v>29.94398082</c:v>
                </c:pt>
                <c:pt idx="31758">
                  <c:v>29.94532946</c:v>
                </c:pt>
                <c:pt idx="31759">
                  <c:v>29.94667802</c:v>
                </c:pt>
                <c:pt idx="31760">
                  <c:v>29.948026500000001</c:v>
                </c:pt>
                <c:pt idx="31761">
                  <c:v>29.949374880000001</c:v>
                </c:pt>
                <c:pt idx="31762">
                  <c:v>29.950723180000001</c:v>
                </c:pt>
                <c:pt idx="31763">
                  <c:v>29.95207139</c:v>
                </c:pt>
                <c:pt idx="31764">
                  <c:v>29.953419520000001</c:v>
                </c:pt>
                <c:pt idx="31765">
                  <c:v>29.954767560000001</c:v>
                </c:pt>
                <c:pt idx="31766">
                  <c:v>29.95611551</c:v>
                </c:pt>
                <c:pt idx="31767">
                  <c:v>29.957463369999999</c:v>
                </c:pt>
                <c:pt idx="31768">
                  <c:v>29.958811149999999</c:v>
                </c:pt>
                <c:pt idx="31769">
                  <c:v>29.960158839999998</c:v>
                </c:pt>
                <c:pt idx="31770">
                  <c:v>29.961506450000002</c:v>
                </c:pt>
                <c:pt idx="31771">
                  <c:v>29.96285396</c:v>
                </c:pt>
                <c:pt idx="31772">
                  <c:v>29.964201389999999</c:v>
                </c:pt>
                <c:pt idx="31773">
                  <c:v>29.965548729999998</c:v>
                </c:pt>
                <c:pt idx="31774">
                  <c:v>29.966895990000001</c:v>
                </c:pt>
                <c:pt idx="31775">
                  <c:v>29.968243149999999</c:v>
                </c:pt>
                <c:pt idx="31776">
                  <c:v>29.969590239999999</c:v>
                </c:pt>
                <c:pt idx="31777">
                  <c:v>29.970937230000001</c:v>
                </c:pt>
                <c:pt idx="31778">
                  <c:v>29.972284129999998</c:v>
                </c:pt>
                <c:pt idx="31779">
                  <c:v>29.97363095</c:v>
                </c:pt>
                <c:pt idx="31780">
                  <c:v>29.974977679999999</c:v>
                </c:pt>
                <c:pt idx="31781">
                  <c:v>29.97632432</c:v>
                </c:pt>
                <c:pt idx="31782">
                  <c:v>29.977670870000001</c:v>
                </c:pt>
                <c:pt idx="31783">
                  <c:v>29.979017339999999</c:v>
                </c:pt>
                <c:pt idx="31784">
                  <c:v>29.980363709999999</c:v>
                </c:pt>
                <c:pt idx="31785">
                  <c:v>29.98171</c:v>
                </c:pt>
                <c:pt idx="31786">
                  <c:v>29.983056210000001</c:v>
                </c:pt>
                <c:pt idx="31787">
                  <c:v>29.984402320000001</c:v>
                </c:pt>
                <c:pt idx="31788">
                  <c:v>29.985748340000001</c:v>
                </c:pt>
                <c:pt idx="31789">
                  <c:v>29.987094280000001</c:v>
                </c:pt>
                <c:pt idx="31790">
                  <c:v>29.988440130000001</c:v>
                </c:pt>
                <c:pt idx="31791">
                  <c:v>29.98978589</c:v>
                </c:pt>
                <c:pt idx="31792">
                  <c:v>29.99113157</c:v>
                </c:pt>
                <c:pt idx="31793">
                  <c:v>29.992477149999999</c:v>
                </c:pt>
                <c:pt idx="31794">
                  <c:v>29.993822649999998</c:v>
                </c:pt>
                <c:pt idx="31795">
                  <c:v>29.99516805</c:v>
                </c:pt>
                <c:pt idx="31796">
                  <c:v>29.996513369999999</c:v>
                </c:pt>
                <c:pt idx="31797">
                  <c:v>29.997858600000001</c:v>
                </c:pt>
                <c:pt idx="31798">
                  <c:v>29.99920375</c:v>
                </c:pt>
                <c:pt idx="31799">
                  <c:v>30.000548800000001</c:v>
                </c:pt>
                <c:pt idx="31800">
                  <c:v>30.001893769999999</c:v>
                </c:pt>
                <c:pt idx="31801">
                  <c:v>30.00323865</c:v>
                </c:pt>
                <c:pt idx="31802">
                  <c:v>30.004583440000001</c:v>
                </c:pt>
                <c:pt idx="31803">
                  <c:v>30.005928140000002</c:v>
                </c:pt>
                <c:pt idx="31804">
                  <c:v>30.007272749999998</c:v>
                </c:pt>
                <c:pt idx="31805">
                  <c:v>30.008617269999998</c:v>
                </c:pt>
                <c:pt idx="31806">
                  <c:v>30.009961700000002</c:v>
                </c:pt>
                <c:pt idx="31807">
                  <c:v>30.011306040000001</c:v>
                </c:pt>
                <c:pt idx="31808">
                  <c:v>30.012650300000001</c:v>
                </c:pt>
                <c:pt idx="31809">
                  <c:v>30.013994459999999</c:v>
                </c:pt>
                <c:pt idx="31810">
                  <c:v>30.015338539999998</c:v>
                </c:pt>
                <c:pt idx="31811">
                  <c:v>30.016682530000001</c:v>
                </c:pt>
                <c:pt idx="31812">
                  <c:v>30.018026429999999</c:v>
                </c:pt>
                <c:pt idx="31813">
                  <c:v>30.01937023</c:v>
                </c:pt>
                <c:pt idx="31814">
                  <c:v>30.020713950000001</c:v>
                </c:pt>
                <c:pt idx="31815">
                  <c:v>30.022057579999998</c:v>
                </c:pt>
                <c:pt idx="31816">
                  <c:v>30.02340113</c:v>
                </c:pt>
                <c:pt idx="31817">
                  <c:v>30.02474458</c:v>
                </c:pt>
                <c:pt idx="31818">
                  <c:v>30.02608794</c:v>
                </c:pt>
                <c:pt idx="31819">
                  <c:v>30.02743121</c:v>
                </c:pt>
                <c:pt idx="31820">
                  <c:v>30.028774389999999</c:v>
                </c:pt>
                <c:pt idx="31821">
                  <c:v>30.030117489999999</c:v>
                </c:pt>
                <c:pt idx="31822">
                  <c:v>30.031460490000001</c:v>
                </c:pt>
                <c:pt idx="31823">
                  <c:v>30.03280341</c:v>
                </c:pt>
                <c:pt idx="31824">
                  <c:v>30.034146239999998</c:v>
                </c:pt>
                <c:pt idx="31825">
                  <c:v>30.035488969999999</c:v>
                </c:pt>
                <c:pt idx="31826">
                  <c:v>30.03683161</c:v>
                </c:pt>
                <c:pt idx="31827">
                  <c:v>30.038174170000001</c:v>
                </c:pt>
                <c:pt idx="31828">
                  <c:v>30.039516630000001</c:v>
                </c:pt>
                <c:pt idx="31829">
                  <c:v>30.040859009999998</c:v>
                </c:pt>
                <c:pt idx="31830">
                  <c:v>30.042201290000001</c:v>
                </c:pt>
                <c:pt idx="31831">
                  <c:v>30.043543490000001</c:v>
                </c:pt>
                <c:pt idx="31832">
                  <c:v>30.04488559</c:v>
                </c:pt>
                <c:pt idx="31833">
                  <c:v>30.046227609999999</c:v>
                </c:pt>
                <c:pt idx="31834">
                  <c:v>30.047569530000001</c:v>
                </c:pt>
                <c:pt idx="31835">
                  <c:v>30.048911360000002</c:v>
                </c:pt>
                <c:pt idx="31836">
                  <c:v>30.05025311</c:v>
                </c:pt>
                <c:pt idx="31837">
                  <c:v>30.05159476</c:v>
                </c:pt>
                <c:pt idx="31838">
                  <c:v>30.052936320000001</c:v>
                </c:pt>
                <c:pt idx="31839">
                  <c:v>30.054277800000001</c:v>
                </c:pt>
                <c:pt idx="31840">
                  <c:v>30.055619180000001</c:v>
                </c:pt>
                <c:pt idx="31841">
                  <c:v>30.05696047</c:v>
                </c:pt>
                <c:pt idx="31842">
                  <c:v>30.058301669999999</c:v>
                </c:pt>
                <c:pt idx="31843">
                  <c:v>30.059642780000001</c:v>
                </c:pt>
                <c:pt idx="31844">
                  <c:v>30.060983799999999</c:v>
                </c:pt>
                <c:pt idx="31845">
                  <c:v>30.06232473</c:v>
                </c:pt>
                <c:pt idx="31846">
                  <c:v>30.06366556</c:v>
                </c:pt>
                <c:pt idx="31847">
                  <c:v>30.065006310000001</c:v>
                </c:pt>
                <c:pt idx="31848">
                  <c:v>30.066346970000001</c:v>
                </c:pt>
                <c:pt idx="31849">
                  <c:v>30.067687540000001</c:v>
                </c:pt>
                <c:pt idx="31850">
                  <c:v>30.06902801</c:v>
                </c:pt>
                <c:pt idx="31851">
                  <c:v>30.070368389999999</c:v>
                </c:pt>
                <c:pt idx="31852">
                  <c:v>30.071708690000001</c:v>
                </c:pt>
                <c:pt idx="31853">
                  <c:v>30.073048889999999</c:v>
                </c:pt>
                <c:pt idx="31854">
                  <c:v>30.074389</c:v>
                </c:pt>
                <c:pt idx="31855">
                  <c:v>30.07572901</c:v>
                </c:pt>
                <c:pt idx="31856">
                  <c:v>30.07706894</c:v>
                </c:pt>
                <c:pt idx="31857">
                  <c:v>30.07840878</c:v>
                </c:pt>
                <c:pt idx="31858">
                  <c:v>30.079748519999999</c:v>
                </c:pt>
                <c:pt idx="31859">
                  <c:v>30.081088170000001</c:v>
                </c:pt>
                <c:pt idx="31860">
                  <c:v>30.08242774</c:v>
                </c:pt>
                <c:pt idx="31861">
                  <c:v>30.083767210000001</c:v>
                </c:pt>
                <c:pt idx="31862">
                  <c:v>30.085106580000001</c:v>
                </c:pt>
                <c:pt idx="31863">
                  <c:v>30.086445869999999</c:v>
                </c:pt>
                <c:pt idx="31864">
                  <c:v>30.087785069999999</c:v>
                </c:pt>
                <c:pt idx="31865">
                  <c:v>30.089124170000002</c:v>
                </c:pt>
                <c:pt idx="31866">
                  <c:v>30.09046318</c:v>
                </c:pt>
                <c:pt idx="31867">
                  <c:v>30.091802099999999</c:v>
                </c:pt>
                <c:pt idx="31868">
                  <c:v>30.093140930000001</c:v>
                </c:pt>
                <c:pt idx="31869">
                  <c:v>30.094479669999998</c:v>
                </c:pt>
                <c:pt idx="31870">
                  <c:v>30.095818309999999</c:v>
                </c:pt>
                <c:pt idx="31871">
                  <c:v>30.097156859999998</c:v>
                </c:pt>
                <c:pt idx="31872">
                  <c:v>30.098495329999999</c:v>
                </c:pt>
                <c:pt idx="31873">
                  <c:v>30.099833700000001</c:v>
                </c:pt>
                <c:pt idx="31874">
                  <c:v>30.101171969999999</c:v>
                </c:pt>
                <c:pt idx="31875">
                  <c:v>30.102510160000001</c:v>
                </c:pt>
                <c:pt idx="31876">
                  <c:v>30.103848249999999</c:v>
                </c:pt>
                <c:pt idx="31877">
                  <c:v>30.105186249999999</c:v>
                </c:pt>
                <c:pt idx="31878">
                  <c:v>30.106524149999998</c:v>
                </c:pt>
                <c:pt idx="31879">
                  <c:v>30.107861969999998</c:v>
                </c:pt>
                <c:pt idx="31880">
                  <c:v>30.109199690000001</c:v>
                </c:pt>
                <c:pt idx="31881">
                  <c:v>30.110537319999999</c:v>
                </c:pt>
                <c:pt idx="31882">
                  <c:v>30.11187486</c:v>
                </c:pt>
                <c:pt idx="31883">
                  <c:v>30.113212300000001</c:v>
                </c:pt>
                <c:pt idx="31884">
                  <c:v>30.114549660000002</c:v>
                </c:pt>
                <c:pt idx="31885">
                  <c:v>30.115886920000001</c:v>
                </c:pt>
                <c:pt idx="31886">
                  <c:v>30.11722408</c:v>
                </c:pt>
                <c:pt idx="31887">
                  <c:v>30.118561159999999</c:v>
                </c:pt>
                <c:pt idx="31888">
                  <c:v>30.11989814</c:v>
                </c:pt>
                <c:pt idx="31889">
                  <c:v>30.121235030000001</c:v>
                </c:pt>
                <c:pt idx="31890">
                  <c:v>30.122571820000001</c:v>
                </c:pt>
                <c:pt idx="31891">
                  <c:v>30.123908530000001</c:v>
                </c:pt>
                <c:pt idx="31892">
                  <c:v>30.125245140000001</c:v>
                </c:pt>
                <c:pt idx="31893">
                  <c:v>30.126581649999999</c:v>
                </c:pt>
                <c:pt idx="31894">
                  <c:v>30.127918080000001</c:v>
                </c:pt>
                <c:pt idx="31895">
                  <c:v>30.129254410000001</c:v>
                </c:pt>
                <c:pt idx="31896">
                  <c:v>30.130590649999998</c:v>
                </c:pt>
                <c:pt idx="31897">
                  <c:v>30.131926790000001</c:v>
                </c:pt>
                <c:pt idx="31898">
                  <c:v>30.13326284</c:v>
                </c:pt>
                <c:pt idx="31899">
                  <c:v>30.134598799999999</c:v>
                </c:pt>
                <c:pt idx="31900">
                  <c:v>30.135934670000001</c:v>
                </c:pt>
                <c:pt idx="31901">
                  <c:v>30.137270440000002</c:v>
                </c:pt>
                <c:pt idx="31902">
                  <c:v>30.138606119999999</c:v>
                </c:pt>
                <c:pt idx="31903">
                  <c:v>30.139941700000001</c:v>
                </c:pt>
                <c:pt idx="31904">
                  <c:v>30.14127719</c:v>
                </c:pt>
                <c:pt idx="31905">
                  <c:v>30.142612589999999</c:v>
                </c:pt>
                <c:pt idx="31906">
                  <c:v>30.14394789</c:v>
                </c:pt>
                <c:pt idx="31907">
                  <c:v>30.1452831</c:v>
                </c:pt>
                <c:pt idx="31908">
                  <c:v>30.146618220000001</c:v>
                </c:pt>
                <c:pt idx="31909">
                  <c:v>30.14795324</c:v>
                </c:pt>
                <c:pt idx="31910">
                  <c:v>30.149288169999998</c:v>
                </c:pt>
                <c:pt idx="31911">
                  <c:v>30.150623</c:v>
                </c:pt>
                <c:pt idx="31912">
                  <c:v>30.15195774</c:v>
                </c:pt>
                <c:pt idx="31913">
                  <c:v>30.153292390000001</c:v>
                </c:pt>
                <c:pt idx="31914">
                  <c:v>30.15462694</c:v>
                </c:pt>
                <c:pt idx="31915">
                  <c:v>30.155961399999999</c:v>
                </c:pt>
                <c:pt idx="31916">
                  <c:v>30.15729576</c:v>
                </c:pt>
                <c:pt idx="31917">
                  <c:v>30.158630030000001</c:v>
                </c:pt>
                <c:pt idx="31918">
                  <c:v>30.159964209999998</c:v>
                </c:pt>
                <c:pt idx="31919">
                  <c:v>30.161298290000001</c:v>
                </c:pt>
                <c:pt idx="31920">
                  <c:v>30.16263228</c:v>
                </c:pt>
                <c:pt idx="31921">
                  <c:v>30.163966179999999</c:v>
                </c:pt>
                <c:pt idx="31922">
                  <c:v>30.16529998</c:v>
                </c:pt>
                <c:pt idx="31923">
                  <c:v>30.16663368</c:v>
                </c:pt>
                <c:pt idx="31924">
                  <c:v>30.16796729</c:v>
                </c:pt>
                <c:pt idx="31925">
                  <c:v>30.169300809999999</c:v>
                </c:pt>
                <c:pt idx="31926">
                  <c:v>30.170634230000001</c:v>
                </c:pt>
                <c:pt idx="31927">
                  <c:v>30.171967550000002</c:v>
                </c:pt>
                <c:pt idx="31928">
                  <c:v>30.173300780000002</c:v>
                </c:pt>
                <c:pt idx="31929">
                  <c:v>30.174633920000002</c:v>
                </c:pt>
                <c:pt idx="31930">
                  <c:v>30.17596696</c:v>
                </c:pt>
                <c:pt idx="31931">
                  <c:v>30.177299909999999</c:v>
                </c:pt>
                <c:pt idx="31932">
                  <c:v>30.178632759999999</c:v>
                </c:pt>
                <c:pt idx="31933">
                  <c:v>30.17996552</c:v>
                </c:pt>
                <c:pt idx="31934">
                  <c:v>30.181298179999999</c:v>
                </c:pt>
                <c:pt idx="31935">
                  <c:v>30.182630750000001</c:v>
                </c:pt>
                <c:pt idx="31936">
                  <c:v>30.183963219999999</c:v>
                </c:pt>
                <c:pt idx="31937">
                  <c:v>30.1852956</c:v>
                </c:pt>
                <c:pt idx="31938">
                  <c:v>30.18662788</c:v>
                </c:pt>
                <c:pt idx="31939">
                  <c:v>30.187960069999999</c:v>
                </c:pt>
                <c:pt idx="31940">
                  <c:v>30.189292160000001</c:v>
                </c:pt>
                <c:pt idx="31941">
                  <c:v>30.190624159999999</c:v>
                </c:pt>
                <c:pt idx="31942">
                  <c:v>30.191956059999999</c:v>
                </c:pt>
                <c:pt idx="31943">
                  <c:v>30.193287860000002</c:v>
                </c:pt>
                <c:pt idx="31944">
                  <c:v>30.194619580000001</c:v>
                </c:pt>
                <c:pt idx="31945">
                  <c:v>30.1959512</c:v>
                </c:pt>
                <c:pt idx="31946">
                  <c:v>30.19728271</c:v>
                </c:pt>
                <c:pt idx="31947">
                  <c:v>30.19861414</c:v>
                </c:pt>
                <c:pt idx="31948">
                  <c:v>30.199945469999999</c:v>
                </c:pt>
                <c:pt idx="31949">
                  <c:v>30.201276700000001</c:v>
                </c:pt>
                <c:pt idx="31950">
                  <c:v>30.202607839999999</c:v>
                </c:pt>
                <c:pt idx="31951">
                  <c:v>30.203938879999999</c:v>
                </c:pt>
                <c:pt idx="31952">
                  <c:v>30.205269820000002</c:v>
                </c:pt>
                <c:pt idx="31953">
                  <c:v>30.20660067</c:v>
                </c:pt>
                <c:pt idx="31954">
                  <c:v>30.207931429999999</c:v>
                </c:pt>
                <c:pt idx="31955">
                  <c:v>30.209262079999998</c:v>
                </c:pt>
                <c:pt idx="31956">
                  <c:v>30.210592649999999</c:v>
                </c:pt>
                <c:pt idx="31957">
                  <c:v>30.211923110000001</c:v>
                </c:pt>
                <c:pt idx="31958">
                  <c:v>30.213253479999999</c:v>
                </c:pt>
                <c:pt idx="31959">
                  <c:v>30.214583749999999</c:v>
                </c:pt>
                <c:pt idx="31960">
                  <c:v>30.215913929999999</c:v>
                </c:pt>
                <c:pt idx="31961">
                  <c:v>30.217244010000002</c:v>
                </c:pt>
                <c:pt idx="31962">
                  <c:v>30.218574</c:v>
                </c:pt>
                <c:pt idx="31963">
                  <c:v>30.219903890000001</c:v>
                </c:pt>
                <c:pt idx="31964">
                  <c:v>30.221233680000001</c:v>
                </c:pt>
                <c:pt idx="31965">
                  <c:v>30.22256337</c:v>
                </c:pt>
                <c:pt idx="31966">
                  <c:v>30.223892970000001</c:v>
                </c:pt>
                <c:pt idx="31967">
                  <c:v>30.225222479999999</c:v>
                </c:pt>
                <c:pt idx="31968">
                  <c:v>30.22655189</c:v>
                </c:pt>
                <c:pt idx="31969">
                  <c:v>30.227881199999999</c:v>
                </c:pt>
                <c:pt idx="31970">
                  <c:v>30.22921041</c:v>
                </c:pt>
                <c:pt idx="31971">
                  <c:v>30.230539530000001</c:v>
                </c:pt>
                <c:pt idx="31972">
                  <c:v>30.231868550000002</c:v>
                </c:pt>
                <c:pt idx="31973">
                  <c:v>30.23319747</c:v>
                </c:pt>
                <c:pt idx="31974">
                  <c:v>30.234526290000002</c:v>
                </c:pt>
                <c:pt idx="31975">
                  <c:v>30.235855019999999</c:v>
                </c:pt>
                <c:pt idx="31976">
                  <c:v>30.237183659999999</c:v>
                </c:pt>
                <c:pt idx="31977">
                  <c:v>30.238512190000002</c:v>
                </c:pt>
                <c:pt idx="31978">
                  <c:v>30.23984063</c:v>
                </c:pt>
                <c:pt idx="31979">
                  <c:v>30.24116897</c:v>
                </c:pt>
                <c:pt idx="31980">
                  <c:v>30.24249721</c:v>
                </c:pt>
                <c:pt idx="31981">
                  <c:v>30.243825359999999</c:v>
                </c:pt>
                <c:pt idx="31982">
                  <c:v>30.24515341</c:v>
                </c:pt>
                <c:pt idx="31983">
                  <c:v>30.246481360000001</c:v>
                </c:pt>
                <c:pt idx="31984">
                  <c:v>30.247809220000001</c:v>
                </c:pt>
                <c:pt idx="31985">
                  <c:v>30.249136969999999</c:v>
                </c:pt>
                <c:pt idx="31986">
                  <c:v>30.250464640000001</c:v>
                </c:pt>
                <c:pt idx="31987">
                  <c:v>30.251792200000001</c:v>
                </c:pt>
                <c:pt idx="31988">
                  <c:v>30.253119659999999</c:v>
                </c:pt>
                <c:pt idx="31989">
                  <c:v>30.254447030000001</c:v>
                </c:pt>
                <c:pt idx="31990">
                  <c:v>30.255774299999999</c:v>
                </c:pt>
                <c:pt idx="31991">
                  <c:v>30.257101469999998</c:v>
                </c:pt>
                <c:pt idx="31992">
                  <c:v>30.258428550000001</c:v>
                </c:pt>
                <c:pt idx="31993">
                  <c:v>30.25975553</c:v>
                </c:pt>
                <c:pt idx="31994">
                  <c:v>30.26108241</c:v>
                </c:pt>
                <c:pt idx="31995">
                  <c:v>30.26240919</c:v>
                </c:pt>
                <c:pt idx="31996">
                  <c:v>30.263735879999999</c:v>
                </c:pt>
                <c:pt idx="31997">
                  <c:v>30.265062459999999</c:v>
                </c:pt>
                <c:pt idx="31998">
                  <c:v>30.26638895</c:v>
                </c:pt>
                <c:pt idx="31999">
                  <c:v>30.267715339999999</c:v>
                </c:pt>
                <c:pt idx="32000">
                  <c:v>30.26904163</c:v>
                </c:pt>
                <c:pt idx="32001">
                  <c:v>30.270367830000001</c:v>
                </c:pt>
                <c:pt idx="32002">
                  <c:v>30.271693920000001</c:v>
                </c:pt>
                <c:pt idx="32003">
                  <c:v>30.273019919999999</c:v>
                </c:pt>
                <c:pt idx="32004">
                  <c:v>30.274345820000001</c:v>
                </c:pt>
                <c:pt idx="32005">
                  <c:v>30.275671620000001</c:v>
                </c:pt>
                <c:pt idx="32006">
                  <c:v>30.27699732</c:v>
                </c:pt>
                <c:pt idx="32007">
                  <c:v>30.278322930000002</c:v>
                </c:pt>
                <c:pt idx="32008">
                  <c:v>30.279648430000002</c:v>
                </c:pt>
                <c:pt idx="32009">
                  <c:v>30.280973840000001</c:v>
                </c:pt>
                <c:pt idx="32010">
                  <c:v>30.28229915</c:v>
                </c:pt>
                <c:pt idx="32011">
                  <c:v>30.283624360000001</c:v>
                </c:pt>
                <c:pt idx="32012">
                  <c:v>30.284949470000001</c:v>
                </c:pt>
                <c:pt idx="32013">
                  <c:v>30.286274479999999</c:v>
                </c:pt>
                <c:pt idx="32014">
                  <c:v>30.287599400000001</c:v>
                </c:pt>
                <c:pt idx="32015">
                  <c:v>30.288924210000001</c:v>
                </c:pt>
                <c:pt idx="32016">
                  <c:v>30.290248930000001</c:v>
                </c:pt>
                <c:pt idx="32017">
                  <c:v>30.291573549999999</c:v>
                </c:pt>
                <c:pt idx="32018">
                  <c:v>30.29289807</c:v>
                </c:pt>
                <c:pt idx="32019">
                  <c:v>30.294222489999999</c:v>
                </c:pt>
                <c:pt idx="32020">
                  <c:v>30.295546810000001</c:v>
                </c:pt>
                <c:pt idx="32021">
                  <c:v>30.296871029999998</c:v>
                </c:pt>
                <c:pt idx="32022">
                  <c:v>30.298195150000002</c:v>
                </c:pt>
                <c:pt idx="32023">
                  <c:v>30.299519180000001</c:v>
                </c:pt>
                <c:pt idx="32024">
                  <c:v>30.300843100000002</c:v>
                </c:pt>
                <c:pt idx="32025">
                  <c:v>30.302166929999999</c:v>
                </c:pt>
                <c:pt idx="32026">
                  <c:v>30.303490650000001</c:v>
                </c:pt>
                <c:pt idx="32027">
                  <c:v>30.304814279999999</c:v>
                </c:pt>
                <c:pt idx="32028">
                  <c:v>30.306137809999999</c:v>
                </c:pt>
                <c:pt idx="32029">
                  <c:v>30.307461239999999</c:v>
                </c:pt>
                <c:pt idx="32030">
                  <c:v>30.308784559999999</c:v>
                </c:pt>
                <c:pt idx="32031">
                  <c:v>30.31010779</c:v>
                </c:pt>
                <c:pt idx="32032">
                  <c:v>30.311430919999999</c:v>
                </c:pt>
                <c:pt idx="32033">
                  <c:v>30.312753950000001</c:v>
                </c:pt>
                <c:pt idx="32034">
                  <c:v>30.314076879999998</c:v>
                </c:pt>
                <c:pt idx="32035">
                  <c:v>30.315399710000001</c:v>
                </c:pt>
                <c:pt idx="32036">
                  <c:v>30.316722439999999</c:v>
                </c:pt>
                <c:pt idx="32037">
                  <c:v>30.318045080000001</c:v>
                </c:pt>
                <c:pt idx="32038">
                  <c:v>30.31936761</c:v>
                </c:pt>
                <c:pt idx="32039">
                  <c:v>30.320690039999999</c:v>
                </c:pt>
                <c:pt idx="32040">
                  <c:v>30.322012369999999</c:v>
                </c:pt>
                <c:pt idx="32041">
                  <c:v>30.32333461</c:v>
                </c:pt>
                <c:pt idx="32042">
                  <c:v>30.324656740000002</c:v>
                </c:pt>
                <c:pt idx="32043">
                  <c:v>30.325978769999999</c:v>
                </c:pt>
                <c:pt idx="32044">
                  <c:v>30.327300699999999</c:v>
                </c:pt>
                <c:pt idx="32045">
                  <c:v>30.328622530000001</c:v>
                </c:pt>
                <c:pt idx="32046">
                  <c:v>30.329944260000001</c:v>
                </c:pt>
                <c:pt idx="32047">
                  <c:v>30.331265890000001</c:v>
                </c:pt>
                <c:pt idx="32048">
                  <c:v>30.332587419999999</c:v>
                </c:pt>
                <c:pt idx="32049">
                  <c:v>30.33390885</c:v>
                </c:pt>
                <c:pt idx="32050">
                  <c:v>30.33523018</c:v>
                </c:pt>
                <c:pt idx="32051">
                  <c:v>30.336551409999998</c:v>
                </c:pt>
                <c:pt idx="32052">
                  <c:v>30.337872539999999</c:v>
                </c:pt>
                <c:pt idx="32053">
                  <c:v>30.339193569999999</c:v>
                </c:pt>
                <c:pt idx="32054">
                  <c:v>30.34051449</c:v>
                </c:pt>
                <c:pt idx="32055">
                  <c:v>30.341835320000001</c:v>
                </c:pt>
                <c:pt idx="32056">
                  <c:v>30.343156050000001</c:v>
                </c:pt>
                <c:pt idx="32057">
                  <c:v>30.344476669999999</c:v>
                </c:pt>
                <c:pt idx="32058">
                  <c:v>30.3457972</c:v>
                </c:pt>
                <c:pt idx="32059">
                  <c:v>30.347117619999999</c:v>
                </c:pt>
                <c:pt idx="32060">
                  <c:v>30.34843794</c:v>
                </c:pt>
                <c:pt idx="32061">
                  <c:v>30.349758170000001</c:v>
                </c:pt>
                <c:pt idx="32062">
                  <c:v>30.35107829</c:v>
                </c:pt>
                <c:pt idx="32063">
                  <c:v>30.352398310000002</c:v>
                </c:pt>
                <c:pt idx="32064">
                  <c:v>30.353718229999998</c:v>
                </c:pt>
                <c:pt idx="32065">
                  <c:v>30.355038050000001</c:v>
                </c:pt>
                <c:pt idx="32066">
                  <c:v>30.356357769999999</c:v>
                </c:pt>
                <c:pt idx="32067">
                  <c:v>30.357677379999998</c:v>
                </c:pt>
                <c:pt idx="32068">
                  <c:v>30.358996900000001</c:v>
                </c:pt>
                <c:pt idx="32069">
                  <c:v>30.360316310000002</c:v>
                </c:pt>
                <c:pt idx="32070">
                  <c:v>30.361635620000001</c:v>
                </c:pt>
                <c:pt idx="32071">
                  <c:v>30.36295483</c:v>
                </c:pt>
                <c:pt idx="32072">
                  <c:v>30.36427394</c:v>
                </c:pt>
                <c:pt idx="32073">
                  <c:v>30.36559295</c:v>
                </c:pt>
                <c:pt idx="32074">
                  <c:v>30.366911850000001</c:v>
                </c:pt>
                <c:pt idx="32075">
                  <c:v>30.368230659999998</c:v>
                </c:pt>
                <c:pt idx="32076">
                  <c:v>30.369549360000001</c:v>
                </c:pt>
                <c:pt idx="32077">
                  <c:v>30.370867960000002</c:v>
                </c:pt>
                <c:pt idx="32078">
                  <c:v>30.372186460000002</c:v>
                </c:pt>
                <c:pt idx="32079">
                  <c:v>30.373504860000001</c:v>
                </c:pt>
                <c:pt idx="32080">
                  <c:v>30.374823159999998</c:v>
                </c:pt>
                <c:pt idx="32081">
                  <c:v>30.376141350000001</c:v>
                </c:pt>
                <c:pt idx="32082">
                  <c:v>30.377459439999999</c:v>
                </c:pt>
                <c:pt idx="32083">
                  <c:v>30.37877743</c:v>
                </c:pt>
                <c:pt idx="32084">
                  <c:v>30.380095319999999</c:v>
                </c:pt>
                <c:pt idx="32085">
                  <c:v>30.38141311</c:v>
                </c:pt>
                <c:pt idx="32086">
                  <c:v>30.38273079</c:v>
                </c:pt>
                <c:pt idx="32087">
                  <c:v>30.384048369999999</c:v>
                </c:pt>
                <c:pt idx="32088">
                  <c:v>30.38536586</c:v>
                </c:pt>
                <c:pt idx="32089">
                  <c:v>30.38668324</c:v>
                </c:pt>
                <c:pt idx="32090">
                  <c:v>30.388000510000001</c:v>
                </c:pt>
                <c:pt idx="32091">
                  <c:v>30.389317680000001</c:v>
                </c:pt>
                <c:pt idx="32092">
                  <c:v>30.39063475</c:v>
                </c:pt>
                <c:pt idx="32093">
                  <c:v>30.391951720000002</c:v>
                </c:pt>
                <c:pt idx="32094">
                  <c:v>30.393268590000002</c:v>
                </c:pt>
                <c:pt idx="32095">
                  <c:v>30.39458535</c:v>
                </c:pt>
                <c:pt idx="32096">
                  <c:v>30.39590201</c:v>
                </c:pt>
                <c:pt idx="32097">
                  <c:v>30.39721857</c:v>
                </c:pt>
                <c:pt idx="32098">
                  <c:v>30.398535030000001</c:v>
                </c:pt>
                <c:pt idx="32099">
                  <c:v>30.399851380000001</c:v>
                </c:pt>
                <c:pt idx="32100">
                  <c:v>30.40116763</c:v>
                </c:pt>
                <c:pt idx="32101">
                  <c:v>30.402483780000001</c:v>
                </c:pt>
                <c:pt idx="32102">
                  <c:v>30.40379982</c:v>
                </c:pt>
                <c:pt idx="32103">
                  <c:v>30.405115760000001</c:v>
                </c:pt>
                <c:pt idx="32104">
                  <c:v>30.406431600000001</c:v>
                </c:pt>
                <c:pt idx="32105">
                  <c:v>30.40774734</c:v>
                </c:pt>
                <c:pt idx="32106">
                  <c:v>30.409062970000001</c:v>
                </c:pt>
                <c:pt idx="32107">
                  <c:v>30.4103785</c:v>
                </c:pt>
                <c:pt idx="32108">
                  <c:v>30.411693929999998</c:v>
                </c:pt>
                <c:pt idx="32109">
                  <c:v>30.413009250000002</c:v>
                </c:pt>
                <c:pt idx="32110">
                  <c:v>30.41432447</c:v>
                </c:pt>
                <c:pt idx="32111">
                  <c:v>30.415639590000001</c:v>
                </c:pt>
                <c:pt idx="32112">
                  <c:v>30.416954610000001</c:v>
                </c:pt>
                <c:pt idx="32113">
                  <c:v>30.418269519999999</c:v>
                </c:pt>
                <c:pt idx="32114">
                  <c:v>30.419584319999998</c:v>
                </c:pt>
                <c:pt idx="32115">
                  <c:v>30.420899030000001</c:v>
                </c:pt>
                <c:pt idx="32116">
                  <c:v>30.422213630000002</c:v>
                </c:pt>
                <c:pt idx="32117">
                  <c:v>30.423528130000001</c:v>
                </c:pt>
                <c:pt idx="32118">
                  <c:v>30.424842519999999</c:v>
                </c:pt>
                <c:pt idx="32119">
                  <c:v>30.426156809999998</c:v>
                </c:pt>
                <c:pt idx="32120">
                  <c:v>30.42747099</c:v>
                </c:pt>
                <c:pt idx="32121">
                  <c:v>30.428785080000001</c:v>
                </c:pt>
                <c:pt idx="32122">
                  <c:v>30.430099049999999</c:v>
                </c:pt>
                <c:pt idx="32123">
                  <c:v>30.43141293</c:v>
                </c:pt>
                <c:pt idx="32124">
                  <c:v>30.4327267</c:v>
                </c:pt>
                <c:pt idx="32125">
                  <c:v>30.434040370000002</c:v>
                </c:pt>
                <c:pt idx="32126">
                  <c:v>30.435353930000002</c:v>
                </c:pt>
                <c:pt idx="32127">
                  <c:v>30.43666739</c:v>
                </c:pt>
                <c:pt idx="32128">
                  <c:v>30.43798074</c:v>
                </c:pt>
                <c:pt idx="32129">
                  <c:v>30.439293989999999</c:v>
                </c:pt>
                <c:pt idx="32130">
                  <c:v>30.440607140000001</c:v>
                </c:pt>
                <c:pt idx="32131">
                  <c:v>30.44192018</c:v>
                </c:pt>
                <c:pt idx="32132">
                  <c:v>30.443233119999999</c:v>
                </c:pt>
                <c:pt idx="32133">
                  <c:v>30.444545959999999</c:v>
                </c:pt>
                <c:pt idx="32134">
                  <c:v>30.445858690000001</c:v>
                </c:pt>
                <c:pt idx="32135">
                  <c:v>30.447171310000002</c:v>
                </c:pt>
                <c:pt idx="32136">
                  <c:v>30.448483840000002</c:v>
                </c:pt>
                <c:pt idx="32137">
                  <c:v>30.449796249999999</c:v>
                </c:pt>
                <c:pt idx="32138">
                  <c:v>30.451108560000002</c:v>
                </c:pt>
                <c:pt idx="32139">
                  <c:v>30.45242077</c:v>
                </c:pt>
                <c:pt idx="32140">
                  <c:v>30.45373287</c:v>
                </c:pt>
                <c:pt idx="32141">
                  <c:v>30.455044869999998</c:v>
                </c:pt>
                <c:pt idx="32142">
                  <c:v>30.456356769999999</c:v>
                </c:pt>
                <c:pt idx="32143">
                  <c:v>30.457668559999998</c:v>
                </c:pt>
                <c:pt idx="32144">
                  <c:v>30.458980239999999</c:v>
                </c:pt>
                <c:pt idx="32145">
                  <c:v>30.460291819999998</c:v>
                </c:pt>
                <c:pt idx="32146">
                  <c:v>30.461603289999999</c:v>
                </c:pt>
                <c:pt idx="32147">
                  <c:v>30.462914659999999</c:v>
                </c:pt>
                <c:pt idx="32148">
                  <c:v>30.464225930000001</c:v>
                </c:pt>
                <c:pt idx="32149">
                  <c:v>30.465537090000002</c:v>
                </c:pt>
                <c:pt idx="32150">
                  <c:v>30.46684814</c:v>
                </c:pt>
                <c:pt idx="32151">
                  <c:v>30.46815909</c:v>
                </c:pt>
                <c:pt idx="32152">
                  <c:v>30.469469929999999</c:v>
                </c:pt>
                <c:pt idx="32153">
                  <c:v>30.47078067</c:v>
                </c:pt>
                <c:pt idx="32154">
                  <c:v>30.47209131</c:v>
                </c:pt>
                <c:pt idx="32155">
                  <c:v>30.47340183</c:v>
                </c:pt>
                <c:pt idx="32156">
                  <c:v>30.47471226</c:v>
                </c:pt>
                <c:pt idx="32157">
                  <c:v>30.476022579999999</c:v>
                </c:pt>
                <c:pt idx="32158">
                  <c:v>30.477332789999998</c:v>
                </c:pt>
                <c:pt idx="32159">
                  <c:v>30.47864289</c:v>
                </c:pt>
                <c:pt idx="32160">
                  <c:v>30.479952900000001</c:v>
                </c:pt>
                <c:pt idx="32161">
                  <c:v>30.4812628</c:v>
                </c:pt>
                <c:pt idx="32162">
                  <c:v>30.48257259</c:v>
                </c:pt>
                <c:pt idx="32163">
                  <c:v>30.483882269999999</c:v>
                </c:pt>
                <c:pt idx="32164">
                  <c:v>30.48519185</c:v>
                </c:pt>
                <c:pt idx="32165">
                  <c:v>30.486501319999999</c:v>
                </c:pt>
                <c:pt idx="32166">
                  <c:v>30.48781069</c:v>
                </c:pt>
                <c:pt idx="32167">
                  <c:v>30.489119949999999</c:v>
                </c:pt>
                <c:pt idx="32168">
                  <c:v>30.490429110000001</c:v>
                </c:pt>
                <c:pt idx="32169">
                  <c:v>30.49173815</c:v>
                </c:pt>
                <c:pt idx="32170">
                  <c:v>30.493047099999998</c:v>
                </c:pt>
                <c:pt idx="32171">
                  <c:v>30.494355939999998</c:v>
                </c:pt>
                <c:pt idx="32172">
                  <c:v>30.49566467</c:v>
                </c:pt>
                <c:pt idx="32173">
                  <c:v>30.49697329</c:v>
                </c:pt>
                <c:pt idx="32174">
                  <c:v>30.498281810000002</c:v>
                </c:pt>
                <c:pt idx="32175">
                  <c:v>30.499590220000002</c:v>
                </c:pt>
                <c:pt idx="32176">
                  <c:v>30.500898530000001</c:v>
                </c:pt>
                <c:pt idx="32177">
                  <c:v>30.502206730000001</c:v>
                </c:pt>
                <c:pt idx="32178">
                  <c:v>30.503514819999999</c:v>
                </c:pt>
                <c:pt idx="32179">
                  <c:v>30.50482281</c:v>
                </c:pt>
                <c:pt idx="32180">
                  <c:v>30.506130689999999</c:v>
                </c:pt>
                <c:pt idx="32181">
                  <c:v>30.50743847</c:v>
                </c:pt>
                <c:pt idx="32182">
                  <c:v>30.50874614</c:v>
                </c:pt>
                <c:pt idx="32183">
                  <c:v>30.5100537</c:v>
                </c:pt>
                <c:pt idx="32184">
                  <c:v>30.51136116</c:v>
                </c:pt>
                <c:pt idx="32185">
                  <c:v>30.5126685</c:v>
                </c:pt>
                <c:pt idx="32186">
                  <c:v>30.51397575</c:v>
                </c:pt>
                <c:pt idx="32187">
                  <c:v>30.515282880000001</c:v>
                </c:pt>
                <c:pt idx="32188">
                  <c:v>30.51658991</c:v>
                </c:pt>
                <c:pt idx="32189">
                  <c:v>30.517896830000002</c:v>
                </c:pt>
                <c:pt idx="32190">
                  <c:v>30.519203640000001</c:v>
                </c:pt>
                <c:pt idx="32191">
                  <c:v>30.520510349999999</c:v>
                </c:pt>
                <c:pt idx="32192">
                  <c:v>30.521816950000002</c:v>
                </c:pt>
                <c:pt idx="32193">
                  <c:v>30.523123439999999</c:v>
                </c:pt>
                <c:pt idx="32194">
                  <c:v>30.524429829999999</c:v>
                </c:pt>
                <c:pt idx="32195">
                  <c:v>30.52573611</c:v>
                </c:pt>
                <c:pt idx="32196">
                  <c:v>30.52704228</c:v>
                </c:pt>
                <c:pt idx="32197">
                  <c:v>30.528348340000001</c:v>
                </c:pt>
                <c:pt idx="32198">
                  <c:v>30.529654300000001</c:v>
                </c:pt>
                <c:pt idx="32199">
                  <c:v>30.530960149999999</c:v>
                </c:pt>
                <c:pt idx="32200">
                  <c:v>30.532265890000001</c:v>
                </c:pt>
                <c:pt idx="32201">
                  <c:v>30.53357153</c:v>
                </c:pt>
                <c:pt idx="32202">
                  <c:v>30.534877049999999</c:v>
                </c:pt>
                <c:pt idx="32203">
                  <c:v>30.53618247</c:v>
                </c:pt>
                <c:pt idx="32204">
                  <c:v>30.53748779</c:v>
                </c:pt>
                <c:pt idx="32205">
                  <c:v>30.538792990000001</c:v>
                </c:pt>
                <c:pt idx="32206">
                  <c:v>30.540098090000001</c:v>
                </c:pt>
                <c:pt idx="32207">
                  <c:v>30.541403079999998</c:v>
                </c:pt>
                <c:pt idx="32208">
                  <c:v>30.542707960000001</c:v>
                </c:pt>
                <c:pt idx="32209">
                  <c:v>30.544012739999999</c:v>
                </c:pt>
                <c:pt idx="32210">
                  <c:v>30.545317399999998</c:v>
                </c:pt>
                <c:pt idx="32211">
                  <c:v>30.54662196</c:v>
                </c:pt>
                <c:pt idx="32212">
                  <c:v>30.547926409999999</c:v>
                </c:pt>
                <c:pt idx="32213">
                  <c:v>30.54923075</c:v>
                </c:pt>
                <c:pt idx="32214">
                  <c:v>30.550534989999999</c:v>
                </c:pt>
                <c:pt idx="32215">
                  <c:v>30.55183911</c:v>
                </c:pt>
                <c:pt idx="32216">
                  <c:v>30.553143129999999</c:v>
                </c:pt>
                <c:pt idx="32217">
                  <c:v>30.554447039999999</c:v>
                </c:pt>
                <c:pt idx="32218">
                  <c:v>30.555750840000002</c:v>
                </c:pt>
                <c:pt idx="32219">
                  <c:v>30.557054539999999</c:v>
                </c:pt>
                <c:pt idx="32220">
                  <c:v>30.558358120000001</c:v>
                </c:pt>
                <c:pt idx="32221">
                  <c:v>30.559661599999998</c:v>
                </c:pt>
                <c:pt idx="32222">
                  <c:v>30.560964970000001</c:v>
                </c:pt>
                <c:pt idx="32223">
                  <c:v>30.562268230000001</c:v>
                </c:pt>
                <c:pt idx="32224">
                  <c:v>30.563571379999999</c:v>
                </c:pt>
                <c:pt idx="32225">
                  <c:v>30.564874419999999</c:v>
                </c:pt>
                <c:pt idx="32226">
                  <c:v>30.56617735</c:v>
                </c:pt>
                <c:pt idx="32227">
                  <c:v>30.56748018</c:v>
                </c:pt>
                <c:pt idx="32228">
                  <c:v>30.568782899999999</c:v>
                </c:pt>
                <c:pt idx="32229">
                  <c:v>30.570085500000001</c:v>
                </c:pt>
                <c:pt idx="32230">
                  <c:v>30.571387999999999</c:v>
                </c:pt>
                <c:pt idx="32231">
                  <c:v>30.572690390000002</c:v>
                </c:pt>
                <c:pt idx="32232">
                  <c:v>30.57399268</c:v>
                </c:pt>
                <c:pt idx="32233">
                  <c:v>30.575294849999999</c:v>
                </c:pt>
                <c:pt idx="32234">
                  <c:v>30.57659692</c:v>
                </c:pt>
                <c:pt idx="32235">
                  <c:v>30.577898869999999</c:v>
                </c:pt>
                <c:pt idx="32236">
                  <c:v>30.579200719999999</c:v>
                </c:pt>
                <c:pt idx="32237">
                  <c:v>30.580502450000001</c:v>
                </c:pt>
                <c:pt idx="32238">
                  <c:v>30.581804080000001</c:v>
                </c:pt>
                <c:pt idx="32239">
                  <c:v>30.5831056</c:v>
                </c:pt>
                <c:pt idx="32240">
                  <c:v>30.58440701</c:v>
                </c:pt>
                <c:pt idx="32241">
                  <c:v>30.585708310000001</c:v>
                </c:pt>
                <c:pt idx="32242">
                  <c:v>30.587009500000001</c:v>
                </c:pt>
                <c:pt idx="32243">
                  <c:v>30.588310580000002</c:v>
                </c:pt>
                <c:pt idx="32244">
                  <c:v>30.589611550000001</c:v>
                </c:pt>
                <c:pt idx="32245">
                  <c:v>30.590912410000001</c:v>
                </c:pt>
                <c:pt idx="32246">
                  <c:v>30.592213170000001</c:v>
                </c:pt>
                <c:pt idx="32247">
                  <c:v>30.593513810000001</c:v>
                </c:pt>
                <c:pt idx="32248">
                  <c:v>30.594814339999999</c:v>
                </c:pt>
                <c:pt idx="32249">
                  <c:v>30.59611477</c:v>
                </c:pt>
                <c:pt idx="32250">
                  <c:v>30.597415080000001</c:v>
                </c:pt>
                <c:pt idx="32251">
                  <c:v>30.598715290000001</c:v>
                </c:pt>
                <c:pt idx="32252">
                  <c:v>30.600015379999999</c:v>
                </c:pt>
                <c:pt idx="32253">
                  <c:v>30.601315369999998</c:v>
                </c:pt>
                <c:pt idx="32254">
                  <c:v>30.602615239999999</c:v>
                </c:pt>
                <c:pt idx="32255">
                  <c:v>30.603915010000001</c:v>
                </c:pt>
                <c:pt idx="32256">
                  <c:v>30.605214669999999</c:v>
                </c:pt>
                <c:pt idx="32257">
                  <c:v>30.60651421</c:v>
                </c:pt>
                <c:pt idx="32258">
                  <c:v>30.607813650000001</c:v>
                </c:pt>
                <c:pt idx="32259">
                  <c:v>30.609112970000002</c:v>
                </c:pt>
                <c:pt idx="32260">
                  <c:v>30.610412190000002</c:v>
                </c:pt>
                <c:pt idx="32261">
                  <c:v>30.611711289999999</c:v>
                </c:pt>
                <c:pt idx="32262">
                  <c:v>30.613010289999998</c:v>
                </c:pt>
                <c:pt idx="32263">
                  <c:v>30.614309169999999</c:v>
                </c:pt>
                <c:pt idx="32264">
                  <c:v>30.61560794</c:v>
                </c:pt>
                <c:pt idx="32265">
                  <c:v>30.616906610000001</c:v>
                </c:pt>
                <c:pt idx="32266">
                  <c:v>30.618205159999999</c:v>
                </c:pt>
                <c:pt idx="32267">
                  <c:v>30.619503600000002</c:v>
                </c:pt>
                <c:pt idx="32268">
                  <c:v>30.620801929999999</c:v>
                </c:pt>
                <c:pt idx="32269">
                  <c:v>30.622100159999999</c:v>
                </c:pt>
                <c:pt idx="32270">
                  <c:v>30.623398269999999</c:v>
                </c:pt>
                <c:pt idx="32271">
                  <c:v>30.624696270000001</c:v>
                </c:pt>
                <c:pt idx="32272">
                  <c:v>30.625994160000001</c:v>
                </c:pt>
                <c:pt idx="32273">
                  <c:v>30.627291939999999</c:v>
                </c:pt>
                <c:pt idx="32274">
                  <c:v>30.628589600000002</c:v>
                </c:pt>
                <c:pt idx="32275">
                  <c:v>30.629887159999999</c:v>
                </c:pt>
                <c:pt idx="32276">
                  <c:v>30.631184609999998</c:v>
                </c:pt>
                <c:pt idx="32277">
                  <c:v>30.632481940000002</c:v>
                </c:pt>
                <c:pt idx="32278">
                  <c:v>30.63377917</c:v>
                </c:pt>
                <c:pt idx="32279">
                  <c:v>30.63507628</c:v>
                </c:pt>
                <c:pt idx="32280">
                  <c:v>30.636373290000002</c:v>
                </c:pt>
                <c:pt idx="32281">
                  <c:v>30.637670180000001</c:v>
                </c:pt>
                <c:pt idx="32282">
                  <c:v>30.638966960000001</c:v>
                </c:pt>
                <c:pt idx="32283">
                  <c:v>30.640263619999999</c:v>
                </c:pt>
                <c:pt idx="32284">
                  <c:v>30.641560179999999</c:v>
                </c:pt>
                <c:pt idx="32285">
                  <c:v>30.642856630000001</c:v>
                </c:pt>
                <c:pt idx="32286">
                  <c:v>30.64415296</c:v>
                </c:pt>
                <c:pt idx="32287">
                  <c:v>30.645449190000001</c:v>
                </c:pt>
                <c:pt idx="32288">
                  <c:v>30.646745299999999</c:v>
                </c:pt>
                <c:pt idx="32289">
                  <c:v>30.648041299999999</c:v>
                </c:pt>
                <c:pt idx="32290">
                  <c:v>30.649337190000001</c:v>
                </c:pt>
                <c:pt idx="32291">
                  <c:v>30.650632959999999</c:v>
                </c:pt>
                <c:pt idx="32292">
                  <c:v>30.65192863</c:v>
                </c:pt>
                <c:pt idx="32293">
                  <c:v>30.653224179999999</c:v>
                </c:pt>
                <c:pt idx="32294">
                  <c:v>30.654519629999999</c:v>
                </c:pt>
                <c:pt idx="32295">
                  <c:v>30.655814960000001</c:v>
                </c:pt>
                <c:pt idx="32296">
                  <c:v>30.657110169999999</c:v>
                </c:pt>
                <c:pt idx="32297">
                  <c:v>30.65840528</c:v>
                </c:pt>
                <c:pt idx="32298">
                  <c:v>30.659700279999999</c:v>
                </c:pt>
                <c:pt idx="32299">
                  <c:v>30.660995159999999</c:v>
                </c:pt>
                <c:pt idx="32300">
                  <c:v>30.66228993</c:v>
                </c:pt>
                <c:pt idx="32301">
                  <c:v>30.663584589999999</c:v>
                </c:pt>
                <c:pt idx="32302">
                  <c:v>30.66487914</c:v>
                </c:pt>
                <c:pt idx="32303">
                  <c:v>30.666173570000002</c:v>
                </c:pt>
                <c:pt idx="32304">
                  <c:v>30.667467899999998</c:v>
                </c:pt>
                <c:pt idx="32305">
                  <c:v>30.668762109999999</c:v>
                </c:pt>
                <c:pt idx="32306">
                  <c:v>30.670056209999998</c:v>
                </c:pt>
                <c:pt idx="32307">
                  <c:v>30.671350189999998</c:v>
                </c:pt>
                <c:pt idx="32308">
                  <c:v>30.67264406</c:v>
                </c:pt>
                <c:pt idx="32309">
                  <c:v>30.673937819999999</c:v>
                </c:pt>
                <c:pt idx="32310">
                  <c:v>30.67523147</c:v>
                </c:pt>
                <c:pt idx="32311">
                  <c:v>30.676525009999999</c:v>
                </c:pt>
                <c:pt idx="32312">
                  <c:v>30.677818429999999</c:v>
                </c:pt>
                <c:pt idx="32313">
                  <c:v>30.67911174</c:v>
                </c:pt>
                <c:pt idx="32314">
                  <c:v>30.680404939999999</c:v>
                </c:pt>
                <c:pt idx="32315">
                  <c:v>30.68169803</c:v>
                </c:pt>
                <c:pt idx="32316">
                  <c:v>30.682991000000001</c:v>
                </c:pt>
                <c:pt idx="32317">
                  <c:v>30.684283860000001</c:v>
                </c:pt>
                <c:pt idx="32318">
                  <c:v>30.685576609999998</c:v>
                </c:pt>
                <c:pt idx="32319">
                  <c:v>30.68686924</c:v>
                </c:pt>
                <c:pt idx="32320">
                  <c:v>30.68816176</c:v>
                </c:pt>
                <c:pt idx="32321">
                  <c:v>30.689454170000001</c:v>
                </c:pt>
                <c:pt idx="32322">
                  <c:v>30.690746470000001</c:v>
                </c:pt>
                <c:pt idx="32323">
                  <c:v>30.692038650000001</c:v>
                </c:pt>
                <c:pt idx="32324">
                  <c:v>30.693330719999999</c:v>
                </c:pt>
                <c:pt idx="32325">
                  <c:v>30.694622670000001</c:v>
                </c:pt>
                <c:pt idx="32326">
                  <c:v>30.695914519999999</c:v>
                </c:pt>
                <c:pt idx="32327">
                  <c:v>30.697206250000001</c:v>
                </c:pt>
                <c:pt idx="32328">
                  <c:v>30.698497870000001</c:v>
                </c:pt>
                <c:pt idx="32329">
                  <c:v>30.699789370000001</c:v>
                </c:pt>
                <c:pt idx="32330">
                  <c:v>30.70108076</c:v>
                </c:pt>
                <c:pt idx="32331">
                  <c:v>30.702372029999999</c:v>
                </c:pt>
                <c:pt idx="32332">
                  <c:v>30.703663200000001</c:v>
                </c:pt>
                <c:pt idx="32333">
                  <c:v>30.70495425</c:v>
                </c:pt>
                <c:pt idx="32334">
                  <c:v>30.70624518</c:v>
                </c:pt>
                <c:pt idx="32335">
                  <c:v>30.707536000000001</c:v>
                </c:pt>
                <c:pt idx="32336">
                  <c:v>30.70882671</c:v>
                </c:pt>
                <c:pt idx="32337">
                  <c:v>30.710117310000001</c:v>
                </c:pt>
                <c:pt idx="32338">
                  <c:v>30.711407789999999</c:v>
                </c:pt>
                <c:pt idx="32339">
                  <c:v>30.712698150000001</c:v>
                </c:pt>
                <c:pt idx="32340">
                  <c:v>30.713988409999999</c:v>
                </c:pt>
                <c:pt idx="32341">
                  <c:v>30.715278550000001</c:v>
                </c:pt>
                <c:pt idx="32342">
                  <c:v>30.71656857</c:v>
                </c:pt>
                <c:pt idx="32343">
                  <c:v>30.71785848</c:v>
                </c:pt>
                <c:pt idx="32344">
                  <c:v>30.719148279999999</c:v>
                </c:pt>
                <c:pt idx="32345">
                  <c:v>30.720437969999999</c:v>
                </c:pt>
                <c:pt idx="32346">
                  <c:v>30.721727529999999</c:v>
                </c:pt>
                <c:pt idx="32347">
                  <c:v>30.723016990000001</c:v>
                </c:pt>
                <c:pt idx="32348">
                  <c:v>30.724306330000001</c:v>
                </c:pt>
                <c:pt idx="32349">
                  <c:v>30.725595559999999</c:v>
                </c:pt>
                <c:pt idx="32350">
                  <c:v>30.72688467</c:v>
                </c:pt>
                <c:pt idx="32351">
                  <c:v>30.72817367</c:v>
                </c:pt>
                <c:pt idx="32352">
                  <c:v>30.729462560000002</c:v>
                </c:pt>
                <c:pt idx="32353">
                  <c:v>30.73075132</c:v>
                </c:pt>
                <c:pt idx="32354">
                  <c:v>30.73203998</c:v>
                </c:pt>
                <c:pt idx="32355">
                  <c:v>30.733328520000001</c:v>
                </c:pt>
                <c:pt idx="32356">
                  <c:v>30.734616949999999</c:v>
                </c:pt>
                <c:pt idx="32357">
                  <c:v>30.735905259999999</c:v>
                </c:pt>
                <c:pt idx="32358">
                  <c:v>30.737193449999999</c:v>
                </c:pt>
                <c:pt idx="32359">
                  <c:v>30.738481530000001</c:v>
                </c:pt>
                <c:pt idx="32360">
                  <c:v>30.739769500000001</c:v>
                </c:pt>
                <c:pt idx="32361">
                  <c:v>30.741057349999998</c:v>
                </c:pt>
                <c:pt idx="32362">
                  <c:v>30.742345090000001</c:v>
                </c:pt>
                <c:pt idx="32363">
                  <c:v>30.74363271</c:v>
                </c:pt>
                <c:pt idx="32364">
                  <c:v>30.744920220000001</c:v>
                </c:pt>
                <c:pt idx="32365">
                  <c:v>30.746207609999999</c:v>
                </c:pt>
                <c:pt idx="32366">
                  <c:v>30.747494889999999</c:v>
                </c:pt>
                <c:pt idx="32367">
                  <c:v>30.748782049999999</c:v>
                </c:pt>
                <c:pt idx="32368">
                  <c:v>30.750069100000001</c:v>
                </c:pt>
                <c:pt idx="32369">
                  <c:v>30.75135603</c:v>
                </c:pt>
                <c:pt idx="32370">
                  <c:v>30.752642850000001</c:v>
                </c:pt>
                <c:pt idx="32371">
                  <c:v>30.753929549999999</c:v>
                </c:pt>
                <c:pt idx="32372">
                  <c:v>30.755216140000002</c:v>
                </c:pt>
                <c:pt idx="32373">
                  <c:v>30.756502609999998</c:v>
                </c:pt>
                <c:pt idx="32374">
                  <c:v>30.757788959999999</c:v>
                </c:pt>
                <c:pt idx="32375">
                  <c:v>30.759075200000002</c:v>
                </c:pt>
                <c:pt idx="32376">
                  <c:v>30.760361329999999</c:v>
                </c:pt>
                <c:pt idx="32377">
                  <c:v>30.76164734</c:v>
                </c:pt>
                <c:pt idx="32378">
                  <c:v>30.762933230000002</c:v>
                </c:pt>
                <c:pt idx="32379">
                  <c:v>30.764219010000001</c:v>
                </c:pt>
                <c:pt idx="32380">
                  <c:v>30.765504669999999</c:v>
                </c:pt>
                <c:pt idx="32381">
                  <c:v>30.766790220000001</c:v>
                </c:pt>
                <c:pt idx="32382">
                  <c:v>30.76807565</c:v>
                </c:pt>
                <c:pt idx="32383">
                  <c:v>30.769360970000001</c:v>
                </c:pt>
                <c:pt idx="32384">
                  <c:v>30.770646169999999</c:v>
                </c:pt>
                <c:pt idx="32385">
                  <c:v>30.771931250000002</c:v>
                </c:pt>
                <c:pt idx="32386">
                  <c:v>30.773216219999998</c:v>
                </c:pt>
                <c:pt idx="32387">
                  <c:v>30.774501069999999</c:v>
                </c:pt>
                <c:pt idx="32388">
                  <c:v>30.775785800000001</c:v>
                </c:pt>
                <c:pt idx="32389">
                  <c:v>30.777070420000001</c:v>
                </c:pt>
                <c:pt idx="32390">
                  <c:v>30.778354920000002</c:v>
                </c:pt>
                <c:pt idx="32391">
                  <c:v>30.77963931</c:v>
                </c:pt>
                <c:pt idx="32392">
                  <c:v>30.78092358</c:v>
                </c:pt>
                <c:pt idx="32393">
                  <c:v>30.78220774</c:v>
                </c:pt>
                <c:pt idx="32394">
                  <c:v>30.783491770000001</c:v>
                </c:pt>
                <c:pt idx="32395">
                  <c:v>30.784775700000001</c:v>
                </c:pt>
                <c:pt idx="32396">
                  <c:v>30.7860595</c:v>
                </c:pt>
                <c:pt idx="32397">
                  <c:v>30.787343190000001</c:v>
                </c:pt>
                <c:pt idx="32398">
                  <c:v>30.78862676</c:v>
                </c:pt>
                <c:pt idx="32399">
                  <c:v>30.789910219999999</c:v>
                </c:pt>
                <c:pt idx="32400">
                  <c:v>30.79119356</c:v>
                </c:pt>
                <c:pt idx="32401">
                  <c:v>30.792476780000001</c:v>
                </c:pt>
                <c:pt idx="32402">
                  <c:v>30.79375989</c:v>
                </c:pt>
                <c:pt idx="32403">
                  <c:v>30.79504288</c:v>
                </c:pt>
                <c:pt idx="32404">
                  <c:v>30.796325750000001</c:v>
                </c:pt>
                <c:pt idx="32405">
                  <c:v>30.79760851</c:v>
                </c:pt>
                <c:pt idx="32406">
                  <c:v>30.798891149999999</c:v>
                </c:pt>
                <c:pt idx="32407">
                  <c:v>30.80017367</c:v>
                </c:pt>
                <c:pt idx="32408">
                  <c:v>30.80145607</c:v>
                </c:pt>
                <c:pt idx="32409">
                  <c:v>30.802738359999999</c:v>
                </c:pt>
                <c:pt idx="32410">
                  <c:v>30.804020529999999</c:v>
                </c:pt>
                <c:pt idx="32411">
                  <c:v>30.805302579999999</c:v>
                </c:pt>
                <c:pt idx="32412">
                  <c:v>30.806584520000001</c:v>
                </c:pt>
                <c:pt idx="32413">
                  <c:v>30.80786634</c:v>
                </c:pt>
                <c:pt idx="32414">
                  <c:v>30.80914804</c:v>
                </c:pt>
                <c:pt idx="32415">
                  <c:v>30.810429630000002</c:v>
                </c:pt>
                <c:pt idx="32416">
                  <c:v>30.811711089999999</c:v>
                </c:pt>
                <c:pt idx="32417">
                  <c:v>30.812992449999999</c:v>
                </c:pt>
                <c:pt idx="32418">
                  <c:v>30.814273679999999</c:v>
                </c:pt>
                <c:pt idx="32419">
                  <c:v>30.81555479</c:v>
                </c:pt>
                <c:pt idx="32420">
                  <c:v>30.816835789999999</c:v>
                </c:pt>
                <c:pt idx="32421">
                  <c:v>30.818116669999998</c:v>
                </c:pt>
                <c:pt idx="32422">
                  <c:v>30.819397429999999</c:v>
                </c:pt>
                <c:pt idx="32423">
                  <c:v>30.82067808</c:v>
                </c:pt>
                <c:pt idx="32424">
                  <c:v>30.821958609999999</c:v>
                </c:pt>
                <c:pt idx="32425">
                  <c:v>30.823239019999999</c:v>
                </c:pt>
                <c:pt idx="32426">
                  <c:v>30.824519309999999</c:v>
                </c:pt>
                <c:pt idx="32427">
                  <c:v>30.825799490000001</c:v>
                </c:pt>
                <c:pt idx="32428">
                  <c:v>30.82707954</c:v>
                </c:pt>
                <c:pt idx="32429">
                  <c:v>30.82835948</c:v>
                </c:pt>
                <c:pt idx="32430">
                  <c:v>30.8296393</c:v>
                </c:pt>
                <c:pt idx="32431">
                  <c:v>30.830919000000002</c:v>
                </c:pt>
                <c:pt idx="32432">
                  <c:v>30.832198590000001</c:v>
                </c:pt>
                <c:pt idx="32433">
                  <c:v>30.83347805</c:v>
                </c:pt>
                <c:pt idx="32434">
                  <c:v>30.834757400000001</c:v>
                </c:pt>
                <c:pt idx="32435">
                  <c:v>30.836036629999999</c:v>
                </c:pt>
                <c:pt idx="32436">
                  <c:v>30.837315740000001</c:v>
                </c:pt>
                <c:pt idx="32437">
                  <c:v>30.838594740000001</c:v>
                </c:pt>
                <c:pt idx="32438">
                  <c:v>30.839873610000001</c:v>
                </c:pt>
                <c:pt idx="32439">
                  <c:v>30.84115237</c:v>
                </c:pt>
                <c:pt idx="32440">
                  <c:v>30.842431009999999</c:v>
                </c:pt>
                <c:pt idx="32441">
                  <c:v>30.843709530000002</c:v>
                </c:pt>
                <c:pt idx="32442">
                  <c:v>30.844987929999998</c:v>
                </c:pt>
                <c:pt idx="32443">
                  <c:v>30.84626621</c:v>
                </c:pt>
                <c:pt idx="32444">
                  <c:v>30.847544379999999</c:v>
                </c:pt>
                <c:pt idx="32445">
                  <c:v>30.848822420000001</c:v>
                </c:pt>
                <c:pt idx="32446">
                  <c:v>30.850100350000002</c:v>
                </c:pt>
                <c:pt idx="32447">
                  <c:v>30.851378159999999</c:v>
                </c:pt>
                <c:pt idx="32448">
                  <c:v>30.852655850000001</c:v>
                </c:pt>
                <c:pt idx="32449">
                  <c:v>30.853933420000001</c:v>
                </c:pt>
                <c:pt idx="32450">
                  <c:v>30.855210870000001</c:v>
                </c:pt>
                <c:pt idx="32451">
                  <c:v>30.856488209999998</c:v>
                </c:pt>
                <c:pt idx="32452">
                  <c:v>30.85776542</c:v>
                </c:pt>
                <c:pt idx="32453">
                  <c:v>30.859042509999998</c:v>
                </c:pt>
                <c:pt idx="32454">
                  <c:v>30.860319489999998</c:v>
                </c:pt>
                <c:pt idx="32455">
                  <c:v>30.861596349999999</c:v>
                </c:pt>
                <c:pt idx="32456">
                  <c:v>30.86287308</c:v>
                </c:pt>
                <c:pt idx="32457">
                  <c:v>30.864149699999999</c:v>
                </c:pt>
                <c:pt idx="32458">
                  <c:v>30.865426200000002</c:v>
                </c:pt>
                <c:pt idx="32459">
                  <c:v>30.866702579999998</c:v>
                </c:pt>
                <c:pt idx="32460">
                  <c:v>30.867978839999999</c:v>
                </c:pt>
                <c:pt idx="32461">
                  <c:v>30.869254980000001</c:v>
                </c:pt>
                <c:pt idx="32462">
                  <c:v>30.870531</c:v>
                </c:pt>
                <c:pt idx="32463">
                  <c:v>30.87180691</c:v>
                </c:pt>
                <c:pt idx="32464">
                  <c:v>30.87308269</c:v>
                </c:pt>
                <c:pt idx="32465">
                  <c:v>30.874358350000001</c:v>
                </c:pt>
                <c:pt idx="32466">
                  <c:v>30.8756339</c:v>
                </c:pt>
                <c:pt idx="32467">
                  <c:v>30.876909319999999</c:v>
                </c:pt>
                <c:pt idx="32468">
                  <c:v>30.87818463</c:v>
                </c:pt>
                <c:pt idx="32469">
                  <c:v>30.87945981</c:v>
                </c:pt>
                <c:pt idx="32470">
                  <c:v>30.880734870000001</c:v>
                </c:pt>
                <c:pt idx="32471">
                  <c:v>30.88200982</c:v>
                </c:pt>
                <c:pt idx="32472">
                  <c:v>30.88328465</c:v>
                </c:pt>
                <c:pt idx="32473">
                  <c:v>30.88455935</c:v>
                </c:pt>
                <c:pt idx="32474">
                  <c:v>30.885833940000001</c:v>
                </c:pt>
                <c:pt idx="32475">
                  <c:v>30.887108399999999</c:v>
                </c:pt>
                <c:pt idx="32476">
                  <c:v>30.888382750000002</c:v>
                </c:pt>
                <c:pt idx="32477">
                  <c:v>30.889656970000001</c:v>
                </c:pt>
                <c:pt idx="32478">
                  <c:v>30.890931080000001</c:v>
                </c:pt>
                <c:pt idx="32479">
                  <c:v>30.892205059999998</c:v>
                </c:pt>
                <c:pt idx="32480">
                  <c:v>30.893478930000001</c:v>
                </c:pt>
                <c:pt idx="32481">
                  <c:v>30.894752669999999</c:v>
                </c:pt>
                <c:pt idx="32482">
                  <c:v>30.896026299999999</c:v>
                </c:pt>
                <c:pt idx="32483">
                  <c:v>30.897299799999999</c:v>
                </c:pt>
                <c:pt idx="32484">
                  <c:v>30.89857318</c:v>
                </c:pt>
                <c:pt idx="32485">
                  <c:v>30.899846449999998</c:v>
                </c:pt>
                <c:pt idx="32486">
                  <c:v>30.90111959</c:v>
                </c:pt>
                <c:pt idx="32487">
                  <c:v>30.90239261</c:v>
                </c:pt>
                <c:pt idx="32488">
                  <c:v>30.90366551</c:v>
                </c:pt>
                <c:pt idx="32489">
                  <c:v>30.90493829</c:v>
                </c:pt>
                <c:pt idx="32490">
                  <c:v>30.906210949999998</c:v>
                </c:pt>
                <c:pt idx="32491">
                  <c:v>30.907483490000001</c:v>
                </c:pt>
                <c:pt idx="32492">
                  <c:v>30.90875591</c:v>
                </c:pt>
                <c:pt idx="32493">
                  <c:v>30.91002821</c:v>
                </c:pt>
                <c:pt idx="32494">
                  <c:v>30.91130038</c:v>
                </c:pt>
                <c:pt idx="32495">
                  <c:v>30.912572440000002</c:v>
                </c:pt>
                <c:pt idx="32496">
                  <c:v>30.91384438</c:v>
                </c:pt>
                <c:pt idx="32497">
                  <c:v>30.915116189999999</c:v>
                </c:pt>
                <c:pt idx="32498">
                  <c:v>30.916387879999998</c:v>
                </c:pt>
                <c:pt idx="32499">
                  <c:v>30.917659449999999</c:v>
                </c:pt>
                <c:pt idx="32500">
                  <c:v>30.918930899999999</c:v>
                </c:pt>
                <c:pt idx="32501">
                  <c:v>30.920202230000001</c:v>
                </c:pt>
                <c:pt idx="32502">
                  <c:v>30.92147344</c:v>
                </c:pt>
                <c:pt idx="32503">
                  <c:v>30.922744529999999</c:v>
                </c:pt>
                <c:pt idx="32504">
                  <c:v>30.924015489999999</c:v>
                </c:pt>
                <c:pt idx="32505">
                  <c:v>30.92528634</c:v>
                </c:pt>
                <c:pt idx="32506">
                  <c:v>30.92655706</c:v>
                </c:pt>
                <c:pt idx="32507">
                  <c:v>30.927827659999998</c:v>
                </c:pt>
                <c:pt idx="32508">
                  <c:v>30.929098140000001</c:v>
                </c:pt>
                <c:pt idx="32509">
                  <c:v>30.9303685</c:v>
                </c:pt>
                <c:pt idx="32510">
                  <c:v>30.93163874</c:v>
                </c:pt>
                <c:pt idx="32511">
                  <c:v>30.93290885</c:v>
                </c:pt>
                <c:pt idx="32512">
                  <c:v>30.934178840000001</c:v>
                </c:pt>
                <c:pt idx="32513">
                  <c:v>30.93544872</c:v>
                </c:pt>
                <c:pt idx="32514">
                  <c:v>30.936718469999999</c:v>
                </c:pt>
                <c:pt idx="32515">
                  <c:v>30.937988090000001</c:v>
                </c:pt>
                <c:pt idx="32516">
                  <c:v>30.939257600000001</c:v>
                </c:pt>
                <c:pt idx="32517">
                  <c:v>30.940526980000001</c:v>
                </c:pt>
                <c:pt idx="32518">
                  <c:v>30.941796249999999</c:v>
                </c:pt>
                <c:pt idx="32519">
                  <c:v>30.943065390000001</c:v>
                </c:pt>
                <c:pt idx="32520">
                  <c:v>30.94433441</c:v>
                </c:pt>
                <c:pt idx="32521">
                  <c:v>30.945603299999998</c:v>
                </c:pt>
                <c:pt idx="32522">
                  <c:v>30.946872079999999</c:v>
                </c:pt>
                <c:pt idx="32523">
                  <c:v>30.948140729999999</c:v>
                </c:pt>
                <c:pt idx="32524">
                  <c:v>30.949409259999999</c:v>
                </c:pt>
                <c:pt idx="32525">
                  <c:v>30.95067766</c:v>
                </c:pt>
                <c:pt idx="32526">
                  <c:v>30.951945949999999</c:v>
                </c:pt>
                <c:pt idx="32527">
                  <c:v>30.953214110000001</c:v>
                </c:pt>
                <c:pt idx="32528">
                  <c:v>30.95448215</c:v>
                </c:pt>
                <c:pt idx="32529">
                  <c:v>30.955750070000001</c:v>
                </c:pt>
                <c:pt idx="32530">
                  <c:v>30.957017870000001</c:v>
                </c:pt>
                <c:pt idx="32531">
                  <c:v>30.958285539999999</c:v>
                </c:pt>
                <c:pt idx="32532">
                  <c:v>30.95955309</c:v>
                </c:pt>
                <c:pt idx="32533">
                  <c:v>30.960820510000001</c:v>
                </c:pt>
                <c:pt idx="32534">
                  <c:v>30.962087820000001</c:v>
                </c:pt>
                <c:pt idx="32535">
                  <c:v>30.963355</c:v>
                </c:pt>
                <c:pt idx="32536">
                  <c:v>30.96462206</c:v>
                </c:pt>
                <c:pt idx="32537">
                  <c:v>30.965889000000001</c:v>
                </c:pt>
                <c:pt idx="32538">
                  <c:v>30.967155810000001</c:v>
                </c:pt>
                <c:pt idx="32539">
                  <c:v>30.968422499999999</c:v>
                </c:pt>
                <c:pt idx="32540">
                  <c:v>30.969689070000001</c:v>
                </c:pt>
                <c:pt idx="32541">
                  <c:v>30.97095551</c:v>
                </c:pt>
                <c:pt idx="32542">
                  <c:v>30.97222184</c:v>
                </c:pt>
                <c:pt idx="32543">
                  <c:v>30.973488029999999</c:v>
                </c:pt>
                <c:pt idx="32544">
                  <c:v>30.974754109999999</c:v>
                </c:pt>
                <c:pt idx="32545">
                  <c:v>30.97602006</c:v>
                </c:pt>
                <c:pt idx="32546">
                  <c:v>30.977285890000001</c:v>
                </c:pt>
                <c:pt idx="32547">
                  <c:v>30.978551599999999</c:v>
                </c:pt>
                <c:pt idx="32548">
                  <c:v>30.979817180000001</c:v>
                </c:pt>
                <c:pt idx="32549">
                  <c:v>30.98108264</c:v>
                </c:pt>
                <c:pt idx="32550">
                  <c:v>30.98234798</c:v>
                </c:pt>
                <c:pt idx="32551">
                  <c:v>30.98361319</c:v>
                </c:pt>
                <c:pt idx="32552">
                  <c:v>30.98487828</c:v>
                </c:pt>
                <c:pt idx="32553">
                  <c:v>30.986143240000001</c:v>
                </c:pt>
                <c:pt idx="32554">
                  <c:v>30.987408080000002</c:v>
                </c:pt>
                <c:pt idx="32555">
                  <c:v>30.9886728</c:v>
                </c:pt>
                <c:pt idx="32556">
                  <c:v>30.989937399999999</c:v>
                </c:pt>
                <c:pt idx="32557">
                  <c:v>30.991201870000001</c:v>
                </c:pt>
                <c:pt idx="32558">
                  <c:v>30.99246621</c:v>
                </c:pt>
                <c:pt idx="32559">
                  <c:v>30.99373044</c:v>
                </c:pt>
                <c:pt idx="32560">
                  <c:v>30.99499454</c:v>
                </c:pt>
                <c:pt idx="32561">
                  <c:v>30.996258510000001</c:v>
                </c:pt>
                <c:pt idx="32562">
                  <c:v>30.997522360000001</c:v>
                </c:pt>
                <c:pt idx="32563">
                  <c:v>30.998786089999999</c:v>
                </c:pt>
                <c:pt idx="32564">
                  <c:v>31.000049690000001</c:v>
                </c:pt>
                <c:pt idx="32565">
                  <c:v>31.00131317</c:v>
                </c:pt>
                <c:pt idx="32566">
                  <c:v>31.002576529999999</c:v>
                </c:pt>
                <c:pt idx="32567">
                  <c:v>31.003839760000002</c:v>
                </c:pt>
                <c:pt idx="32568">
                  <c:v>31.005102870000002</c:v>
                </c:pt>
                <c:pt idx="32569">
                  <c:v>31.006365850000002</c:v>
                </c:pt>
                <c:pt idx="32570">
                  <c:v>31.007628709999999</c:v>
                </c:pt>
                <c:pt idx="32571">
                  <c:v>31.008891439999999</c:v>
                </c:pt>
                <c:pt idx="32572">
                  <c:v>31.010154050000001</c:v>
                </c:pt>
                <c:pt idx="32573">
                  <c:v>31.011416539999999</c:v>
                </c:pt>
                <c:pt idx="32574">
                  <c:v>31.012678900000001</c:v>
                </c:pt>
                <c:pt idx="32575">
                  <c:v>31.013941129999999</c:v>
                </c:pt>
                <c:pt idx="32576">
                  <c:v>31.015203240000002</c:v>
                </c:pt>
                <c:pt idx="32577">
                  <c:v>31.016465230000001</c:v>
                </c:pt>
                <c:pt idx="32578">
                  <c:v>31.017727090000001</c:v>
                </c:pt>
                <c:pt idx="32579">
                  <c:v>31.018988830000001</c:v>
                </c:pt>
                <c:pt idx="32580">
                  <c:v>31.020250440000002</c:v>
                </c:pt>
                <c:pt idx="32581">
                  <c:v>31.021511929999999</c:v>
                </c:pt>
                <c:pt idx="32582">
                  <c:v>31.02277329</c:v>
                </c:pt>
                <c:pt idx="32583">
                  <c:v>31.024034530000002</c:v>
                </c:pt>
                <c:pt idx="32584">
                  <c:v>31.02529564</c:v>
                </c:pt>
                <c:pt idx="32585">
                  <c:v>31.026556630000002</c:v>
                </c:pt>
                <c:pt idx="32586">
                  <c:v>31.02781749</c:v>
                </c:pt>
                <c:pt idx="32587">
                  <c:v>31.02907823</c:v>
                </c:pt>
                <c:pt idx="32588">
                  <c:v>31.03033885</c:v>
                </c:pt>
                <c:pt idx="32589">
                  <c:v>31.031599329999999</c:v>
                </c:pt>
                <c:pt idx="32590">
                  <c:v>31.032859699999999</c:v>
                </c:pt>
                <c:pt idx="32591">
                  <c:v>31.034119929999999</c:v>
                </c:pt>
                <c:pt idx="32592">
                  <c:v>31.035380050000001</c:v>
                </c:pt>
                <c:pt idx="32593">
                  <c:v>31.036640030000001</c:v>
                </c:pt>
                <c:pt idx="32594">
                  <c:v>31.037899899999999</c:v>
                </c:pt>
                <c:pt idx="32595">
                  <c:v>31.03915963</c:v>
                </c:pt>
                <c:pt idx="32596">
                  <c:v>31.040419239999999</c:v>
                </c:pt>
                <c:pt idx="32597">
                  <c:v>31.041678730000001</c:v>
                </c:pt>
                <c:pt idx="32598">
                  <c:v>31.04293809</c:v>
                </c:pt>
                <c:pt idx="32599">
                  <c:v>31.044197319999999</c:v>
                </c:pt>
                <c:pt idx="32600">
                  <c:v>31.045456430000002</c:v>
                </c:pt>
                <c:pt idx="32601">
                  <c:v>31.046715410000001</c:v>
                </c:pt>
                <c:pt idx="32602">
                  <c:v>31.047974270000001</c:v>
                </c:pt>
                <c:pt idx="32603">
                  <c:v>31.049233000000001</c:v>
                </c:pt>
                <c:pt idx="32604">
                  <c:v>31.050491600000001</c:v>
                </c:pt>
                <c:pt idx="32605">
                  <c:v>31.051750080000001</c:v>
                </c:pt>
                <c:pt idx="32606">
                  <c:v>31.053008429999998</c:v>
                </c:pt>
                <c:pt idx="32607">
                  <c:v>31.05426666</c:v>
                </c:pt>
                <c:pt idx="32608">
                  <c:v>31.055524760000001</c:v>
                </c:pt>
                <c:pt idx="32609">
                  <c:v>31.056782739999999</c:v>
                </c:pt>
                <c:pt idx="32610">
                  <c:v>31.058040590000001</c:v>
                </c:pt>
                <c:pt idx="32611">
                  <c:v>31.059298309999999</c:v>
                </c:pt>
                <c:pt idx="32612">
                  <c:v>31.060555900000001</c:v>
                </c:pt>
                <c:pt idx="32613">
                  <c:v>31.061813369999999</c:v>
                </c:pt>
                <c:pt idx="32614">
                  <c:v>31.063070719999999</c:v>
                </c:pt>
                <c:pt idx="32615">
                  <c:v>31.064327939999998</c:v>
                </c:pt>
                <c:pt idx="32616">
                  <c:v>31.065585030000001</c:v>
                </c:pt>
                <c:pt idx="32617">
                  <c:v>31.066842000000001</c:v>
                </c:pt>
                <c:pt idx="32618">
                  <c:v>31.06809883</c:v>
                </c:pt>
                <c:pt idx="32619">
                  <c:v>31.069355550000001</c:v>
                </c:pt>
                <c:pt idx="32620">
                  <c:v>31.070612130000001</c:v>
                </c:pt>
                <c:pt idx="32621">
                  <c:v>31.071868590000001</c:v>
                </c:pt>
                <c:pt idx="32622">
                  <c:v>31.073124920000001</c:v>
                </c:pt>
                <c:pt idx="32623">
                  <c:v>31.074381129999999</c:v>
                </c:pt>
                <c:pt idx="32624">
                  <c:v>31.07563721</c:v>
                </c:pt>
                <c:pt idx="32625">
                  <c:v>31.076893160000001</c:v>
                </c:pt>
                <c:pt idx="32626">
                  <c:v>31.078148980000002</c:v>
                </c:pt>
                <c:pt idx="32627">
                  <c:v>31.07940468</c:v>
                </c:pt>
                <c:pt idx="32628">
                  <c:v>31.080660250000001</c:v>
                </c:pt>
                <c:pt idx="32629">
                  <c:v>31.0819157</c:v>
                </c:pt>
                <c:pt idx="32630">
                  <c:v>31.083171010000001</c:v>
                </c:pt>
                <c:pt idx="32631">
                  <c:v>31.084426199999999</c:v>
                </c:pt>
                <c:pt idx="32632">
                  <c:v>31.085681269999998</c:v>
                </c:pt>
                <c:pt idx="32633">
                  <c:v>31.0869362</c:v>
                </c:pt>
                <c:pt idx="32634">
                  <c:v>31.088191009999999</c:v>
                </c:pt>
                <c:pt idx="32635">
                  <c:v>31.089445690000002</c:v>
                </c:pt>
                <c:pt idx="32636">
                  <c:v>31.090700250000001</c:v>
                </c:pt>
                <c:pt idx="32637">
                  <c:v>31.09195467</c:v>
                </c:pt>
                <c:pt idx="32638">
                  <c:v>31.093208969999999</c:v>
                </c:pt>
                <c:pt idx="32639">
                  <c:v>31.094463149999999</c:v>
                </c:pt>
                <c:pt idx="32640">
                  <c:v>31.095717189999998</c:v>
                </c:pt>
                <c:pt idx="32641">
                  <c:v>31.096971109999998</c:v>
                </c:pt>
                <c:pt idx="32642">
                  <c:v>31.098224900000002</c:v>
                </c:pt>
                <c:pt idx="32643">
                  <c:v>31.099478560000001</c:v>
                </c:pt>
                <c:pt idx="32644">
                  <c:v>31.100732099999998</c:v>
                </c:pt>
                <c:pt idx="32645">
                  <c:v>31.101985500000001</c:v>
                </c:pt>
                <c:pt idx="32646">
                  <c:v>31.103238780000002</c:v>
                </c:pt>
                <c:pt idx="32647">
                  <c:v>31.104491929999998</c:v>
                </c:pt>
                <c:pt idx="32648">
                  <c:v>31.105744959999999</c:v>
                </c:pt>
                <c:pt idx="32649">
                  <c:v>31.106997849999999</c:v>
                </c:pt>
                <c:pt idx="32650">
                  <c:v>31.10825062</c:v>
                </c:pt>
                <c:pt idx="32651">
                  <c:v>31.10950326</c:v>
                </c:pt>
                <c:pt idx="32652">
                  <c:v>31.110755770000001</c:v>
                </c:pt>
                <c:pt idx="32653">
                  <c:v>31.112008159999998</c:v>
                </c:pt>
                <c:pt idx="32654">
                  <c:v>31.113260409999999</c:v>
                </c:pt>
                <c:pt idx="32655">
                  <c:v>31.11451254</c:v>
                </c:pt>
                <c:pt idx="32656">
                  <c:v>31.115764540000001</c:v>
                </c:pt>
                <c:pt idx="32657">
                  <c:v>31.117016410000002</c:v>
                </c:pt>
                <c:pt idx="32658">
                  <c:v>31.118268149999999</c:v>
                </c:pt>
                <c:pt idx="32659">
                  <c:v>31.11951977</c:v>
                </c:pt>
                <c:pt idx="32660">
                  <c:v>31.120771250000001</c:v>
                </c:pt>
                <c:pt idx="32661">
                  <c:v>31.122022609999998</c:v>
                </c:pt>
                <c:pt idx="32662">
                  <c:v>31.12327384</c:v>
                </c:pt>
                <c:pt idx="32663">
                  <c:v>31.124524940000001</c:v>
                </c:pt>
                <c:pt idx="32664">
                  <c:v>31.125775919999999</c:v>
                </c:pt>
                <c:pt idx="32665">
                  <c:v>31.12702676</c:v>
                </c:pt>
                <c:pt idx="32666">
                  <c:v>31.12827747</c:v>
                </c:pt>
                <c:pt idx="32667">
                  <c:v>31.129528059999998</c:v>
                </c:pt>
                <c:pt idx="32668">
                  <c:v>31.13077852</c:v>
                </c:pt>
                <c:pt idx="32669">
                  <c:v>31.132028850000001</c:v>
                </c:pt>
                <c:pt idx="32670">
                  <c:v>31.133279049999999</c:v>
                </c:pt>
                <c:pt idx="32671">
                  <c:v>31.13452912</c:v>
                </c:pt>
                <c:pt idx="32672">
                  <c:v>31.135779060000001</c:v>
                </c:pt>
                <c:pt idx="32673">
                  <c:v>31.137028870000002</c:v>
                </c:pt>
                <c:pt idx="32674">
                  <c:v>31.13827856</c:v>
                </c:pt>
                <c:pt idx="32675">
                  <c:v>31.139528110000001</c:v>
                </c:pt>
                <c:pt idx="32676">
                  <c:v>31.140777539999998</c:v>
                </c:pt>
                <c:pt idx="32677">
                  <c:v>31.14202684</c:v>
                </c:pt>
                <c:pt idx="32678">
                  <c:v>31.143276010000001</c:v>
                </c:pt>
                <c:pt idx="32679">
                  <c:v>31.144525040000001</c:v>
                </c:pt>
                <c:pt idx="32680">
                  <c:v>31.145773949999999</c:v>
                </c:pt>
                <c:pt idx="32681">
                  <c:v>31.14702273</c:v>
                </c:pt>
                <c:pt idx="32682">
                  <c:v>31.148271390000001</c:v>
                </c:pt>
                <c:pt idx="32683">
                  <c:v>31.149519909999999</c:v>
                </c:pt>
                <c:pt idx="32684">
                  <c:v>31.150768299999999</c:v>
                </c:pt>
                <c:pt idx="32685">
                  <c:v>31.15201656</c:v>
                </c:pt>
                <c:pt idx="32686">
                  <c:v>31.153264700000001</c:v>
                </c:pt>
                <c:pt idx="32687">
                  <c:v>31.154512700000002</c:v>
                </c:pt>
                <c:pt idx="32688">
                  <c:v>31.155760579999999</c:v>
                </c:pt>
                <c:pt idx="32689">
                  <c:v>31.157008319999999</c:v>
                </c:pt>
                <c:pt idx="32690">
                  <c:v>31.15825594</c:v>
                </c:pt>
                <c:pt idx="32691">
                  <c:v>31.15950342</c:v>
                </c:pt>
                <c:pt idx="32692">
                  <c:v>31.160750780000001</c:v>
                </c:pt>
                <c:pt idx="32693">
                  <c:v>31.161998000000001</c:v>
                </c:pt>
                <c:pt idx="32694">
                  <c:v>31.163245100000001</c:v>
                </c:pt>
                <c:pt idx="32695">
                  <c:v>31.164492060000001</c:v>
                </c:pt>
                <c:pt idx="32696">
                  <c:v>31.165738900000001</c:v>
                </c:pt>
                <c:pt idx="32697">
                  <c:v>31.1669856</c:v>
                </c:pt>
                <c:pt idx="32698">
                  <c:v>31.16823218</c:v>
                </c:pt>
                <c:pt idx="32699">
                  <c:v>31.16947862</c:v>
                </c:pt>
                <c:pt idx="32700">
                  <c:v>31.170724939999999</c:v>
                </c:pt>
                <c:pt idx="32701">
                  <c:v>31.171971129999999</c:v>
                </c:pt>
                <c:pt idx="32702">
                  <c:v>31.173217180000002</c:v>
                </c:pt>
                <c:pt idx="32703">
                  <c:v>31.174463100000001</c:v>
                </c:pt>
                <c:pt idx="32704">
                  <c:v>31.1757089</c:v>
                </c:pt>
                <c:pt idx="32705">
                  <c:v>31.176954559999999</c:v>
                </c:pt>
                <c:pt idx="32706">
                  <c:v>31.178200100000002</c:v>
                </c:pt>
                <c:pt idx="32707">
                  <c:v>31.1794455</c:v>
                </c:pt>
                <c:pt idx="32708">
                  <c:v>31.180690769999998</c:v>
                </c:pt>
                <c:pt idx="32709">
                  <c:v>31.18193591</c:v>
                </c:pt>
                <c:pt idx="32710">
                  <c:v>31.183180929999999</c:v>
                </c:pt>
                <c:pt idx="32711">
                  <c:v>31.18442581</c:v>
                </c:pt>
                <c:pt idx="32712">
                  <c:v>31.185670559999998</c:v>
                </c:pt>
                <c:pt idx="32713">
                  <c:v>31.18691518</c:v>
                </c:pt>
                <c:pt idx="32714">
                  <c:v>31.188159670000001</c:v>
                </c:pt>
                <c:pt idx="32715">
                  <c:v>31.189404029999999</c:v>
                </c:pt>
                <c:pt idx="32716">
                  <c:v>31.190648249999999</c:v>
                </c:pt>
                <c:pt idx="32717">
                  <c:v>31.19189235</c:v>
                </c:pt>
                <c:pt idx="32718">
                  <c:v>31.19313631</c:v>
                </c:pt>
                <c:pt idx="32719">
                  <c:v>31.194380150000001</c:v>
                </c:pt>
                <c:pt idx="32720">
                  <c:v>31.19562385</c:v>
                </c:pt>
                <c:pt idx="32721">
                  <c:v>31.19686742</c:v>
                </c:pt>
                <c:pt idx="32722">
                  <c:v>31.19811086</c:v>
                </c:pt>
                <c:pt idx="32723">
                  <c:v>31.199354169999999</c:v>
                </c:pt>
                <c:pt idx="32724">
                  <c:v>31.200597349999999</c:v>
                </c:pt>
                <c:pt idx="32725">
                  <c:v>31.201840399999998</c:v>
                </c:pt>
                <c:pt idx="32726">
                  <c:v>31.203083320000001</c:v>
                </c:pt>
                <c:pt idx="32727">
                  <c:v>31.204326099999999</c:v>
                </c:pt>
                <c:pt idx="32728">
                  <c:v>31.205568750000001</c:v>
                </c:pt>
                <c:pt idx="32729">
                  <c:v>31.20681128</c:v>
                </c:pt>
                <c:pt idx="32730">
                  <c:v>31.208053670000002</c:v>
                </c:pt>
                <c:pt idx="32731">
                  <c:v>31.209295919999999</c:v>
                </c:pt>
                <c:pt idx="32732">
                  <c:v>31.21053805</c:v>
                </c:pt>
                <c:pt idx="32733">
                  <c:v>31.211780050000002</c:v>
                </c:pt>
                <c:pt idx="32734">
                  <c:v>31.213021909999998</c:v>
                </c:pt>
                <c:pt idx="32735">
                  <c:v>31.214263639999999</c:v>
                </c:pt>
                <c:pt idx="32736">
                  <c:v>31.21550525</c:v>
                </c:pt>
                <c:pt idx="32737">
                  <c:v>31.21674672</c:v>
                </c:pt>
                <c:pt idx="32738">
                  <c:v>31.217988049999999</c:v>
                </c:pt>
                <c:pt idx="32739">
                  <c:v>31.219229259999999</c:v>
                </c:pt>
                <c:pt idx="32740">
                  <c:v>31.220470330000001</c:v>
                </c:pt>
                <c:pt idx="32741">
                  <c:v>31.22171127</c:v>
                </c:pt>
                <c:pt idx="32742">
                  <c:v>31.222952079999999</c:v>
                </c:pt>
                <c:pt idx="32743">
                  <c:v>31.224192760000001</c:v>
                </c:pt>
                <c:pt idx="32744">
                  <c:v>31.225433299999999</c:v>
                </c:pt>
                <c:pt idx="32745">
                  <c:v>31.226673720000001</c:v>
                </c:pt>
                <c:pt idx="32746">
                  <c:v>31.227913999999998</c:v>
                </c:pt>
                <c:pt idx="32747">
                  <c:v>31.229154139999999</c:v>
                </c:pt>
                <c:pt idx="32748">
                  <c:v>31.230394159999999</c:v>
                </c:pt>
                <c:pt idx="32749">
                  <c:v>31.231634039999999</c:v>
                </c:pt>
                <c:pt idx="32750">
                  <c:v>31.2328738</c:v>
                </c:pt>
                <c:pt idx="32751">
                  <c:v>31.234113409999999</c:v>
                </c:pt>
                <c:pt idx="32752">
                  <c:v>31.235352899999999</c:v>
                </c:pt>
                <c:pt idx="32753">
                  <c:v>31.236592259999998</c:v>
                </c:pt>
                <c:pt idx="32754">
                  <c:v>31.237831480000001</c:v>
                </c:pt>
                <c:pt idx="32755">
                  <c:v>31.239070569999999</c:v>
                </c:pt>
                <c:pt idx="32756">
                  <c:v>31.24030952</c:v>
                </c:pt>
                <c:pt idx="32757">
                  <c:v>31.241548349999999</c:v>
                </c:pt>
                <c:pt idx="32758">
                  <c:v>31.24278704</c:v>
                </c:pt>
                <c:pt idx="32759">
                  <c:v>31.24402559</c:v>
                </c:pt>
                <c:pt idx="32760">
                  <c:v>31.24526402</c:v>
                </c:pt>
                <c:pt idx="32761">
                  <c:v>31.246502320000001</c:v>
                </c:pt>
                <c:pt idx="32762">
                  <c:v>31.24774047</c:v>
                </c:pt>
                <c:pt idx="32763">
                  <c:v>31.2489785</c:v>
                </c:pt>
                <c:pt idx="32764">
                  <c:v>31.250216399999999</c:v>
                </c:pt>
                <c:pt idx="32765">
                  <c:v>31.251454160000002</c:v>
                </c:pt>
                <c:pt idx="32766">
                  <c:v>31.252691779999999</c:v>
                </c:pt>
                <c:pt idx="32767">
                  <c:v>31.253929280000001</c:v>
                </c:pt>
                <c:pt idx="32768">
                  <c:v>31.255166639999999</c:v>
                </c:pt>
                <c:pt idx="32769">
                  <c:v>31.25640387</c:v>
                </c:pt>
                <c:pt idx="32770">
                  <c:v>31.25764096</c:v>
                </c:pt>
                <c:pt idx="32771">
                  <c:v>31.25887792</c:v>
                </c:pt>
                <c:pt idx="32772">
                  <c:v>31.26011475</c:v>
                </c:pt>
                <c:pt idx="32773">
                  <c:v>31.261351449999999</c:v>
                </c:pt>
                <c:pt idx="32774">
                  <c:v>31.262588010000002</c:v>
                </c:pt>
                <c:pt idx="32775">
                  <c:v>31.26382443</c:v>
                </c:pt>
                <c:pt idx="32776">
                  <c:v>31.265060729999998</c:v>
                </c:pt>
                <c:pt idx="32777">
                  <c:v>31.26629689</c:v>
                </c:pt>
                <c:pt idx="32778">
                  <c:v>31.267532920000001</c:v>
                </c:pt>
                <c:pt idx="32779">
                  <c:v>31.268768810000001</c:v>
                </c:pt>
                <c:pt idx="32780">
                  <c:v>31.270004570000001</c:v>
                </c:pt>
                <c:pt idx="32781">
                  <c:v>31.271240200000001</c:v>
                </c:pt>
                <c:pt idx="32782">
                  <c:v>31.27247569</c:v>
                </c:pt>
                <c:pt idx="32783">
                  <c:v>31.273711049999999</c:v>
                </c:pt>
                <c:pt idx="32784">
                  <c:v>31.274946270000001</c:v>
                </c:pt>
                <c:pt idx="32785">
                  <c:v>31.276181359999999</c:v>
                </c:pt>
                <c:pt idx="32786">
                  <c:v>31.27741632</c:v>
                </c:pt>
                <c:pt idx="32787">
                  <c:v>31.278651140000001</c:v>
                </c:pt>
                <c:pt idx="32788">
                  <c:v>31.279885830000001</c:v>
                </c:pt>
                <c:pt idx="32789">
                  <c:v>31.281120390000002</c:v>
                </c:pt>
                <c:pt idx="32790">
                  <c:v>31.282354810000001</c:v>
                </c:pt>
                <c:pt idx="32791">
                  <c:v>31.28358909</c:v>
                </c:pt>
                <c:pt idx="32792">
                  <c:v>31.284823240000001</c:v>
                </c:pt>
                <c:pt idx="32793">
                  <c:v>31.28605726</c:v>
                </c:pt>
                <c:pt idx="32794">
                  <c:v>31.287291140000001</c:v>
                </c:pt>
                <c:pt idx="32795">
                  <c:v>31.288524890000001</c:v>
                </c:pt>
                <c:pt idx="32796">
                  <c:v>31.289758509999999</c:v>
                </c:pt>
                <c:pt idx="32797">
                  <c:v>31.290991989999998</c:v>
                </c:pt>
                <c:pt idx="32798">
                  <c:v>31.292225330000001</c:v>
                </c:pt>
                <c:pt idx="32799">
                  <c:v>31.29345854</c:v>
                </c:pt>
                <c:pt idx="32800">
                  <c:v>31.294691619999998</c:v>
                </c:pt>
                <c:pt idx="32801">
                  <c:v>31.29592456</c:v>
                </c:pt>
                <c:pt idx="32802">
                  <c:v>31.297157370000001</c:v>
                </c:pt>
                <c:pt idx="32803">
                  <c:v>31.298390040000001</c:v>
                </c:pt>
                <c:pt idx="32804">
                  <c:v>31.299622580000001</c:v>
                </c:pt>
                <c:pt idx="32805">
                  <c:v>31.30085498</c:v>
                </c:pt>
                <c:pt idx="32806">
                  <c:v>31.30208725</c:v>
                </c:pt>
                <c:pt idx="32807">
                  <c:v>31.303319380000001</c:v>
                </c:pt>
                <c:pt idx="32808">
                  <c:v>31.304551379999999</c:v>
                </c:pt>
                <c:pt idx="32809">
                  <c:v>31.305783250000001</c:v>
                </c:pt>
                <c:pt idx="32810">
                  <c:v>31.307014980000002</c:v>
                </c:pt>
                <c:pt idx="32811">
                  <c:v>31.308246570000001</c:v>
                </c:pt>
                <c:pt idx="32812">
                  <c:v>31.309478030000001</c:v>
                </c:pt>
                <c:pt idx="32813">
                  <c:v>31.31070935</c:v>
                </c:pt>
                <c:pt idx="32814">
                  <c:v>31.311940539999998</c:v>
                </c:pt>
                <c:pt idx="32815">
                  <c:v>31.31317159</c:v>
                </c:pt>
                <c:pt idx="32816">
                  <c:v>31.314402510000001</c:v>
                </c:pt>
                <c:pt idx="32817">
                  <c:v>31.315633290000001</c:v>
                </c:pt>
                <c:pt idx="32818">
                  <c:v>31.31686393</c:v>
                </c:pt>
                <c:pt idx="32819">
                  <c:v>31.318094439999999</c:v>
                </c:pt>
                <c:pt idx="32820">
                  <c:v>31.319324819999999</c:v>
                </c:pt>
                <c:pt idx="32821">
                  <c:v>31.32055506</c:v>
                </c:pt>
                <c:pt idx="32822">
                  <c:v>31.321785160000001</c:v>
                </c:pt>
                <c:pt idx="32823">
                  <c:v>31.323015130000002</c:v>
                </c:pt>
                <c:pt idx="32824">
                  <c:v>31.324244969999999</c:v>
                </c:pt>
                <c:pt idx="32825">
                  <c:v>31.325474660000001</c:v>
                </c:pt>
                <c:pt idx="32826">
                  <c:v>31.32670422</c:v>
                </c:pt>
                <c:pt idx="32827">
                  <c:v>31.327933649999999</c:v>
                </c:pt>
                <c:pt idx="32828">
                  <c:v>31.32916294</c:v>
                </c:pt>
                <c:pt idx="32829">
                  <c:v>31.33039209</c:v>
                </c:pt>
                <c:pt idx="32830">
                  <c:v>31.33162111</c:v>
                </c:pt>
                <c:pt idx="32831">
                  <c:v>31.332850000000001</c:v>
                </c:pt>
                <c:pt idx="32832">
                  <c:v>31.334078739999999</c:v>
                </c:pt>
                <c:pt idx="32833">
                  <c:v>31.335307350000001</c:v>
                </c:pt>
                <c:pt idx="32834">
                  <c:v>31.336535829999999</c:v>
                </c:pt>
                <c:pt idx="32835">
                  <c:v>31.33776417</c:v>
                </c:pt>
                <c:pt idx="32836">
                  <c:v>31.33899237</c:v>
                </c:pt>
                <c:pt idx="32837">
                  <c:v>31.340220429999999</c:v>
                </c:pt>
                <c:pt idx="32838">
                  <c:v>31.341448360000001</c:v>
                </c:pt>
                <c:pt idx="32839">
                  <c:v>31.34267616</c:v>
                </c:pt>
                <c:pt idx="32840">
                  <c:v>31.34390381</c:v>
                </c:pt>
                <c:pt idx="32841">
                  <c:v>31.345131330000001</c:v>
                </c:pt>
                <c:pt idx="32842">
                  <c:v>31.346358720000001</c:v>
                </c:pt>
                <c:pt idx="32843">
                  <c:v>31.347585970000001</c:v>
                </c:pt>
                <c:pt idx="32844">
                  <c:v>31.348813079999999</c:v>
                </c:pt>
                <c:pt idx="32845">
                  <c:v>31.35004005</c:v>
                </c:pt>
                <c:pt idx="32846">
                  <c:v>31.351266890000002</c:v>
                </c:pt>
                <c:pt idx="32847">
                  <c:v>31.352493590000002</c:v>
                </c:pt>
                <c:pt idx="32848">
                  <c:v>31.353720150000001</c:v>
                </c:pt>
                <c:pt idx="32849">
                  <c:v>31.35494658</c:v>
                </c:pt>
                <c:pt idx="32850">
                  <c:v>31.356172870000002</c:v>
                </c:pt>
                <c:pt idx="32851">
                  <c:v>31.35739903</c:v>
                </c:pt>
                <c:pt idx="32852">
                  <c:v>31.35862504</c:v>
                </c:pt>
                <c:pt idx="32853">
                  <c:v>31.35985092</c:v>
                </c:pt>
                <c:pt idx="32854">
                  <c:v>31.361076669999999</c:v>
                </c:pt>
                <c:pt idx="32855">
                  <c:v>31.362302270000001</c:v>
                </c:pt>
                <c:pt idx="32856">
                  <c:v>31.363527739999999</c:v>
                </c:pt>
                <c:pt idx="32857">
                  <c:v>31.36475308</c:v>
                </c:pt>
                <c:pt idx="32858">
                  <c:v>31.365978269999999</c:v>
                </c:pt>
                <c:pt idx="32859">
                  <c:v>31.367203329999999</c:v>
                </c:pt>
                <c:pt idx="32860">
                  <c:v>31.368428250000001</c:v>
                </c:pt>
                <c:pt idx="32861">
                  <c:v>31.369653029999998</c:v>
                </c:pt>
                <c:pt idx="32862">
                  <c:v>31.37087768</c:v>
                </c:pt>
                <c:pt idx="32863">
                  <c:v>31.37210219</c:v>
                </c:pt>
                <c:pt idx="32864">
                  <c:v>31.373326559999999</c:v>
                </c:pt>
                <c:pt idx="32865">
                  <c:v>31.374550790000001</c:v>
                </c:pt>
                <c:pt idx="32866">
                  <c:v>31.375774889999999</c:v>
                </c:pt>
                <c:pt idx="32867">
                  <c:v>31.376998839999999</c:v>
                </c:pt>
                <c:pt idx="32868">
                  <c:v>31.37822267</c:v>
                </c:pt>
                <c:pt idx="32869">
                  <c:v>31.379446349999998</c:v>
                </c:pt>
                <c:pt idx="32870">
                  <c:v>31.38066989</c:v>
                </c:pt>
                <c:pt idx="32871">
                  <c:v>31.381893300000002</c:v>
                </c:pt>
                <c:pt idx="32872">
                  <c:v>31.383116569999999</c:v>
                </c:pt>
                <c:pt idx="32873">
                  <c:v>31.384339709999999</c:v>
                </c:pt>
                <c:pt idx="32874">
                  <c:v>31.385562700000001</c:v>
                </c:pt>
                <c:pt idx="32875">
                  <c:v>31.38678556</c:v>
                </c:pt>
                <c:pt idx="32876">
                  <c:v>31.38800827</c:v>
                </c:pt>
                <c:pt idx="32877">
                  <c:v>31.389230860000001</c:v>
                </c:pt>
                <c:pt idx="32878">
                  <c:v>31.390453300000001</c:v>
                </c:pt>
                <c:pt idx="32879">
                  <c:v>31.391675599999999</c:v>
                </c:pt>
                <c:pt idx="32880">
                  <c:v>31.392897770000001</c:v>
                </c:pt>
                <c:pt idx="32881">
                  <c:v>31.394119799999999</c:v>
                </c:pt>
                <c:pt idx="32882">
                  <c:v>31.395341689999999</c:v>
                </c:pt>
                <c:pt idx="32883">
                  <c:v>31.396563440000001</c:v>
                </c:pt>
                <c:pt idx="32884">
                  <c:v>31.39778506</c:v>
                </c:pt>
                <c:pt idx="32885">
                  <c:v>31.399006530000001</c:v>
                </c:pt>
                <c:pt idx="32886">
                  <c:v>31.400227869999998</c:v>
                </c:pt>
                <c:pt idx="32887">
                  <c:v>31.401449070000002</c:v>
                </c:pt>
                <c:pt idx="32888">
                  <c:v>31.402670130000001</c:v>
                </c:pt>
                <c:pt idx="32889">
                  <c:v>31.403891049999999</c:v>
                </c:pt>
                <c:pt idx="32890">
                  <c:v>31.405111829999999</c:v>
                </c:pt>
                <c:pt idx="32891">
                  <c:v>31.40633248</c:v>
                </c:pt>
                <c:pt idx="32892">
                  <c:v>31.407552979999998</c:v>
                </c:pt>
                <c:pt idx="32893">
                  <c:v>31.408773350000001</c:v>
                </c:pt>
                <c:pt idx="32894">
                  <c:v>31.409993579999998</c:v>
                </c:pt>
                <c:pt idx="32895">
                  <c:v>31.411213669999999</c:v>
                </c:pt>
                <c:pt idx="32896">
                  <c:v>31.412433620000002</c:v>
                </c:pt>
                <c:pt idx="32897">
                  <c:v>31.41365343</c:v>
                </c:pt>
                <c:pt idx="32898">
                  <c:v>31.414873100000001</c:v>
                </c:pt>
                <c:pt idx="32899">
                  <c:v>31.416092639999999</c:v>
                </c:pt>
                <c:pt idx="32900">
                  <c:v>31.417312030000001</c:v>
                </c:pt>
                <c:pt idx="32901">
                  <c:v>31.418531290000001</c:v>
                </c:pt>
                <c:pt idx="32902">
                  <c:v>31.419750400000002</c:v>
                </c:pt>
                <c:pt idx="32903">
                  <c:v>31.420969379999999</c:v>
                </c:pt>
                <c:pt idx="32904">
                  <c:v>31.422188219999999</c:v>
                </c:pt>
                <c:pt idx="32905">
                  <c:v>31.423406920000001</c:v>
                </c:pt>
                <c:pt idx="32906">
                  <c:v>31.42462548</c:v>
                </c:pt>
                <c:pt idx="32907">
                  <c:v>31.4258439</c:v>
                </c:pt>
                <c:pt idx="32908">
                  <c:v>31.42706218</c:v>
                </c:pt>
                <c:pt idx="32909">
                  <c:v>31.42828033</c:v>
                </c:pt>
                <c:pt idx="32910">
                  <c:v>31.429498330000001</c:v>
                </c:pt>
                <c:pt idx="32911">
                  <c:v>31.430716189999998</c:v>
                </c:pt>
                <c:pt idx="32912">
                  <c:v>31.431933919999999</c:v>
                </c:pt>
                <c:pt idx="32913">
                  <c:v>31.433151500000001</c:v>
                </c:pt>
                <c:pt idx="32914">
                  <c:v>31.434368939999999</c:v>
                </c:pt>
                <c:pt idx="32915">
                  <c:v>31.43558625</c:v>
                </c:pt>
                <c:pt idx="32916">
                  <c:v>31.43680341</c:v>
                </c:pt>
                <c:pt idx="32917">
                  <c:v>31.438020439999999</c:v>
                </c:pt>
                <c:pt idx="32918">
                  <c:v>31.439237330000001</c:v>
                </c:pt>
                <c:pt idx="32919">
                  <c:v>31.440454070000001</c:v>
                </c:pt>
                <c:pt idx="32920">
                  <c:v>31.441670680000001</c:v>
                </c:pt>
                <c:pt idx="32921">
                  <c:v>31.44288714</c:v>
                </c:pt>
                <c:pt idx="32922">
                  <c:v>31.444103470000002</c:v>
                </c:pt>
                <c:pt idx="32923">
                  <c:v>31.445319659999999</c:v>
                </c:pt>
                <c:pt idx="32924">
                  <c:v>31.446535699999998</c:v>
                </c:pt>
                <c:pt idx="32925">
                  <c:v>31.447751610000001</c:v>
                </c:pt>
                <c:pt idx="32926">
                  <c:v>31.448967369999998</c:v>
                </c:pt>
                <c:pt idx="32927">
                  <c:v>31.450182999999999</c:v>
                </c:pt>
                <c:pt idx="32928">
                  <c:v>31.451398489999999</c:v>
                </c:pt>
                <c:pt idx="32929">
                  <c:v>31.452613830000001</c:v>
                </c:pt>
                <c:pt idx="32930">
                  <c:v>31.453829039999999</c:v>
                </c:pt>
                <c:pt idx="32931">
                  <c:v>31.455044099999999</c:v>
                </c:pt>
                <c:pt idx="32932">
                  <c:v>31.456259029999998</c:v>
                </c:pt>
                <c:pt idx="32933">
                  <c:v>31.45747381</c:v>
                </c:pt>
                <c:pt idx="32934">
                  <c:v>31.45868845</c:v>
                </c:pt>
                <c:pt idx="32935">
                  <c:v>31.459902960000001</c:v>
                </c:pt>
                <c:pt idx="32936">
                  <c:v>31.46111732</c:v>
                </c:pt>
                <c:pt idx="32937">
                  <c:v>31.462331540000001</c:v>
                </c:pt>
                <c:pt idx="32938">
                  <c:v>31.463545620000001</c:v>
                </c:pt>
                <c:pt idx="32939">
                  <c:v>31.464759560000001</c:v>
                </c:pt>
                <c:pt idx="32940">
                  <c:v>31.46597336</c:v>
                </c:pt>
                <c:pt idx="32941">
                  <c:v>31.467187020000001</c:v>
                </c:pt>
                <c:pt idx="32942">
                  <c:v>31.468400540000001</c:v>
                </c:pt>
                <c:pt idx="32943">
                  <c:v>31.46961391</c:v>
                </c:pt>
                <c:pt idx="32944">
                  <c:v>31.470827150000002</c:v>
                </c:pt>
                <c:pt idx="32945">
                  <c:v>31.472040249999999</c:v>
                </c:pt>
                <c:pt idx="32946">
                  <c:v>31.473253199999998</c:v>
                </c:pt>
                <c:pt idx="32947">
                  <c:v>31.47446601</c:v>
                </c:pt>
                <c:pt idx="32948">
                  <c:v>31.475678689999999</c:v>
                </c:pt>
                <c:pt idx="32949">
                  <c:v>31.476891219999999</c:v>
                </c:pt>
                <c:pt idx="32950">
                  <c:v>31.478103610000002</c:v>
                </c:pt>
                <c:pt idx="32951">
                  <c:v>31.479315849999999</c:v>
                </c:pt>
                <c:pt idx="32952">
                  <c:v>31.48052796</c:v>
                </c:pt>
                <c:pt idx="32953">
                  <c:v>31.48173993</c:v>
                </c:pt>
                <c:pt idx="32954">
                  <c:v>31.482951750000002</c:v>
                </c:pt>
                <c:pt idx="32955">
                  <c:v>31.48416344</c:v>
                </c:pt>
                <c:pt idx="32956">
                  <c:v>31.48537498</c:v>
                </c:pt>
                <c:pt idx="32957">
                  <c:v>31.486586379999999</c:v>
                </c:pt>
                <c:pt idx="32958">
                  <c:v>31.48779764</c:v>
                </c:pt>
                <c:pt idx="32959">
                  <c:v>31.489008760000001</c:v>
                </c:pt>
                <c:pt idx="32960">
                  <c:v>31.49021973</c:v>
                </c:pt>
                <c:pt idx="32961">
                  <c:v>31.491430560000001</c:v>
                </c:pt>
                <c:pt idx="32962">
                  <c:v>31.492641259999999</c:v>
                </c:pt>
                <c:pt idx="32963">
                  <c:v>31.493851809999999</c:v>
                </c:pt>
                <c:pt idx="32964">
                  <c:v>31.495062220000001</c:v>
                </c:pt>
                <c:pt idx="32965">
                  <c:v>31.496272479999998</c:v>
                </c:pt>
                <c:pt idx="32966">
                  <c:v>31.497482609999999</c:v>
                </c:pt>
                <c:pt idx="32967">
                  <c:v>31.498692590000001</c:v>
                </c:pt>
                <c:pt idx="32968">
                  <c:v>31.499902429999999</c:v>
                </c:pt>
                <c:pt idx="32969">
                  <c:v>31.501112129999999</c:v>
                </c:pt>
                <c:pt idx="32970">
                  <c:v>31.502321689999999</c:v>
                </c:pt>
                <c:pt idx="32971">
                  <c:v>31.5035311</c:v>
                </c:pt>
                <c:pt idx="32972">
                  <c:v>31.504740380000001</c:v>
                </c:pt>
                <c:pt idx="32973">
                  <c:v>31.505949510000001</c:v>
                </c:pt>
                <c:pt idx="32974">
                  <c:v>31.507158489999998</c:v>
                </c:pt>
                <c:pt idx="32975">
                  <c:v>31.50836734</c:v>
                </c:pt>
                <c:pt idx="32976">
                  <c:v>31.50957605</c:v>
                </c:pt>
                <c:pt idx="32977">
                  <c:v>31.510784610000002</c:v>
                </c:pt>
                <c:pt idx="32978">
                  <c:v>31.511993029999999</c:v>
                </c:pt>
                <c:pt idx="32979">
                  <c:v>31.513201299999999</c:v>
                </c:pt>
                <c:pt idx="32980">
                  <c:v>31.514409440000001</c:v>
                </c:pt>
                <c:pt idx="32981">
                  <c:v>31.515617429999999</c:v>
                </c:pt>
                <c:pt idx="32982">
                  <c:v>31.516825279999999</c:v>
                </c:pt>
                <c:pt idx="32983">
                  <c:v>31.518032980000001</c:v>
                </c:pt>
                <c:pt idx="32984">
                  <c:v>31.519240549999999</c:v>
                </c:pt>
                <c:pt idx="32985">
                  <c:v>31.520447969999999</c:v>
                </c:pt>
                <c:pt idx="32986">
                  <c:v>31.521655249999998</c:v>
                </c:pt>
                <c:pt idx="32987">
                  <c:v>31.522862379999999</c:v>
                </c:pt>
                <c:pt idx="32988">
                  <c:v>31.52406938</c:v>
                </c:pt>
                <c:pt idx="32989">
                  <c:v>31.525276229999999</c:v>
                </c:pt>
                <c:pt idx="32990">
                  <c:v>31.52648293</c:v>
                </c:pt>
                <c:pt idx="32991">
                  <c:v>31.527689500000001</c:v>
                </c:pt>
                <c:pt idx="32992">
                  <c:v>31.52889592</c:v>
                </c:pt>
                <c:pt idx="32993">
                  <c:v>31.530102200000002</c:v>
                </c:pt>
                <c:pt idx="32994">
                  <c:v>31.531308330000002</c:v>
                </c:pt>
                <c:pt idx="32995">
                  <c:v>31.532514320000001</c:v>
                </c:pt>
                <c:pt idx="32996">
                  <c:v>31.533720169999999</c:v>
                </c:pt>
                <c:pt idx="32997">
                  <c:v>31.534925879999999</c:v>
                </c:pt>
                <c:pt idx="32998">
                  <c:v>31.536131439999998</c:v>
                </c:pt>
                <c:pt idx="32999">
                  <c:v>31.53733686</c:v>
                </c:pt>
                <c:pt idx="33000">
                  <c:v>31.53854213</c:v>
                </c:pt>
                <c:pt idx="33001">
                  <c:v>31.539747269999999</c:v>
                </c:pt>
                <c:pt idx="33002">
                  <c:v>31.54095225</c:v>
                </c:pt>
                <c:pt idx="33003">
                  <c:v>31.542157100000001</c:v>
                </c:pt>
                <c:pt idx="33004">
                  <c:v>31.5433618</c:v>
                </c:pt>
                <c:pt idx="33005">
                  <c:v>31.544566360000001</c:v>
                </c:pt>
                <c:pt idx="33006">
                  <c:v>31.545770770000001</c:v>
                </c:pt>
                <c:pt idx="33007">
                  <c:v>31.54697504</c:v>
                </c:pt>
                <c:pt idx="33008">
                  <c:v>31.548179170000001</c:v>
                </c:pt>
                <c:pt idx="33009">
                  <c:v>31.549383150000001</c:v>
                </c:pt>
                <c:pt idx="33010">
                  <c:v>31.550586989999999</c:v>
                </c:pt>
                <c:pt idx="33011">
                  <c:v>31.551790690000001</c:v>
                </c:pt>
                <c:pt idx="33012">
                  <c:v>31.55299424</c:v>
                </c:pt>
                <c:pt idx="33013">
                  <c:v>31.554197649999999</c:v>
                </c:pt>
                <c:pt idx="33014">
                  <c:v>31.555400909999999</c:v>
                </c:pt>
                <c:pt idx="33015">
                  <c:v>31.556604029999999</c:v>
                </c:pt>
                <c:pt idx="33016">
                  <c:v>31.557807010000001</c:v>
                </c:pt>
                <c:pt idx="33017">
                  <c:v>31.559009840000002</c:v>
                </c:pt>
                <c:pt idx="33018">
                  <c:v>31.560212530000001</c:v>
                </c:pt>
                <c:pt idx="33019">
                  <c:v>31.561415069999999</c:v>
                </c:pt>
                <c:pt idx="33020">
                  <c:v>31.562617469999999</c:v>
                </c:pt>
                <c:pt idx="33021">
                  <c:v>31.563819720000001</c:v>
                </c:pt>
                <c:pt idx="33022">
                  <c:v>31.565021829999999</c:v>
                </c:pt>
                <c:pt idx="33023">
                  <c:v>31.566223799999999</c:v>
                </c:pt>
                <c:pt idx="33024">
                  <c:v>31.567425620000002</c:v>
                </c:pt>
                <c:pt idx="33025">
                  <c:v>31.568627299999999</c:v>
                </c:pt>
                <c:pt idx="33026">
                  <c:v>31.569828829999999</c:v>
                </c:pt>
                <c:pt idx="33027">
                  <c:v>31.571030220000001</c:v>
                </c:pt>
                <c:pt idx="33028">
                  <c:v>31.572231469999998</c:v>
                </c:pt>
                <c:pt idx="33029">
                  <c:v>31.573432570000001</c:v>
                </c:pt>
                <c:pt idx="33030">
                  <c:v>31.574633519999999</c:v>
                </c:pt>
                <c:pt idx="33031">
                  <c:v>31.575834329999999</c:v>
                </c:pt>
                <c:pt idx="33032">
                  <c:v>31.577034999999999</c:v>
                </c:pt>
                <c:pt idx="33033">
                  <c:v>31.57823552</c:v>
                </c:pt>
                <c:pt idx="33034">
                  <c:v>31.579435889999999</c:v>
                </c:pt>
                <c:pt idx="33035">
                  <c:v>31.580636120000001</c:v>
                </c:pt>
                <c:pt idx="33036">
                  <c:v>31.581836209999999</c:v>
                </c:pt>
                <c:pt idx="33037">
                  <c:v>31.583036150000002</c:v>
                </c:pt>
                <c:pt idx="33038">
                  <c:v>31.584235939999999</c:v>
                </c:pt>
                <c:pt idx="33039">
                  <c:v>31.585435589999999</c:v>
                </c:pt>
                <c:pt idx="33040">
                  <c:v>31.586635099999999</c:v>
                </c:pt>
                <c:pt idx="33041">
                  <c:v>31.58783446</c:v>
                </c:pt>
                <c:pt idx="33042">
                  <c:v>31.58903368</c:v>
                </c:pt>
                <c:pt idx="33043">
                  <c:v>31.590232749999998</c:v>
                </c:pt>
                <c:pt idx="33044">
                  <c:v>31.591431669999999</c:v>
                </c:pt>
                <c:pt idx="33045">
                  <c:v>31.592630450000001</c:v>
                </c:pt>
                <c:pt idx="33046">
                  <c:v>31.593829079999999</c:v>
                </c:pt>
                <c:pt idx="33047">
                  <c:v>31.595027569999999</c:v>
                </c:pt>
                <c:pt idx="33048">
                  <c:v>31.596225919999998</c:v>
                </c:pt>
                <c:pt idx="33049">
                  <c:v>31.597424119999999</c:v>
                </c:pt>
                <c:pt idx="33050">
                  <c:v>31.598622169999999</c:v>
                </c:pt>
                <c:pt idx="33051">
                  <c:v>31.599820080000001</c:v>
                </c:pt>
                <c:pt idx="33052">
                  <c:v>31.601017840000001</c:v>
                </c:pt>
                <c:pt idx="33053">
                  <c:v>31.602215449999999</c:v>
                </c:pt>
                <c:pt idx="33054">
                  <c:v>31.60341292</c:v>
                </c:pt>
                <c:pt idx="33055">
                  <c:v>31.60461025</c:v>
                </c:pt>
                <c:pt idx="33056">
                  <c:v>31.605807429999999</c:v>
                </c:pt>
                <c:pt idx="33057">
                  <c:v>31.607004459999999</c:v>
                </c:pt>
                <c:pt idx="33058">
                  <c:v>31.608201340000001</c:v>
                </c:pt>
                <c:pt idx="33059">
                  <c:v>31.609398089999999</c:v>
                </c:pt>
                <c:pt idx="33060">
                  <c:v>31.610594679999998</c:v>
                </c:pt>
                <c:pt idx="33061">
                  <c:v>31.61179113</c:v>
                </c:pt>
                <c:pt idx="33062">
                  <c:v>31.61298743</c:v>
                </c:pt>
                <c:pt idx="33063">
                  <c:v>31.61418359</c:v>
                </c:pt>
                <c:pt idx="33064">
                  <c:v>31.615379600000001</c:v>
                </c:pt>
                <c:pt idx="33065">
                  <c:v>31.61657546</c:v>
                </c:pt>
                <c:pt idx="33066">
                  <c:v>31.617771179999998</c:v>
                </c:pt>
                <c:pt idx="33067">
                  <c:v>31.618966749999998</c:v>
                </c:pt>
                <c:pt idx="33068">
                  <c:v>31.620162180000001</c:v>
                </c:pt>
                <c:pt idx="33069">
                  <c:v>31.621357459999999</c:v>
                </c:pt>
                <c:pt idx="33070">
                  <c:v>31.622552590000002</c:v>
                </c:pt>
                <c:pt idx="33071">
                  <c:v>31.62374758</c:v>
                </c:pt>
                <c:pt idx="33072">
                  <c:v>31.62494242</c:v>
                </c:pt>
                <c:pt idx="33073">
                  <c:v>31.626137109999998</c:v>
                </c:pt>
                <c:pt idx="33074">
                  <c:v>31.627331659999999</c:v>
                </c:pt>
                <c:pt idx="33075">
                  <c:v>31.628526059999999</c:v>
                </c:pt>
                <c:pt idx="33076">
                  <c:v>31.629720320000001</c:v>
                </c:pt>
                <c:pt idx="33077">
                  <c:v>31.63091442</c:v>
                </c:pt>
                <c:pt idx="33078">
                  <c:v>31.632108379999998</c:v>
                </c:pt>
                <c:pt idx="33079">
                  <c:v>31.633302199999999</c:v>
                </c:pt>
                <c:pt idx="33080">
                  <c:v>31.634495860000001</c:v>
                </c:pt>
                <c:pt idx="33081">
                  <c:v>31.635689379999999</c:v>
                </c:pt>
                <c:pt idx="33082">
                  <c:v>31.636882759999999</c:v>
                </c:pt>
                <c:pt idx="33083">
                  <c:v>31.63807598</c:v>
                </c:pt>
                <c:pt idx="33084">
                  <c:v>31.63926906</c:v>
                </c:pt>
                <c:pt idx="33085">
                  <c:v>31.640461989999999</c:v>
                </c:pt>
                <c:pt idx="33086">
                  <c:v>31.64165478</c:v>
                </c:pt>
                <c:pt idx="33087">
                  <c:v>31.642847419999999</c:v>
                </c:pt>
                <c:pt idx="33088">
                  <c:v>31.64403991</c:v>
                </c:pt>
                <c:pt idx="33089">
                  <c:v>31.645232249999999</c:v>
                </c:pt>
                <c:pt idx="33090">
                  <c:v>31.646424450000001</c:v>
                </c:pt>
                <c:pt idx="33091">
                  <c:v>31.647616500000002</c:v>
                </c:pt>
                <c:pt idx="33092">
                  <c:v>31.6488084</c:v>
                </c:pt>
                <c:pt idx="33093">
                  <c:v>31.65000015</c:v>
                </c:pt>
                <c:pt idx="33094">
                  <c:v>31.65119176</c:v>
                </c:pt>
                <c:pt idx="33095">
                  <c:v>31.652383220000001</c:v>
                </c:pt>
                <c:pt idx="33096">
                  <c:v>31.65357453</c:v>
                </c:pt>
                <c:pt idx="33097">
                  <c:v>31.654765699999999</c:v>
                </c:pt>
                <c:pt idx="33098">
                  <c:v>31.655956710000002</c:v>
                </c:pt>
                <c:pt idx="33099">
                  <c:v>31.65714758</c:v>
                </c:pt>
                <c:pt idx="33100">
                  <c:v>31.6583383</c:v>
                </c:pt>
                <c:pt idx="33101">
                  <c:v>31.65952888</c:v>
                </c:pt>
                <c:pt idx="33102">
                  <c:v>31.6607193</c:v>
                </c:pt>
                <c:pt idx="33103">
                  <c:v>31.66190958</c:v>
                </c:pt>
                <c:pt idx="33104">
                  <c:v>31.663099710000001</c:v>
                </c:pt>
                <c:pt idx="33105">
                  <c:v>31.66428969</c:v>
                </c:pt>
                <c:pt idx="33106">
                  <c:v>31.665479529999999</c:v>
                </c:pt>
                <c:pt idx="33107">
                  <c:v>31.666669219999999</c:v>
                </c:pt>
                <c:pt idx="33108">
                  <c:v>31.667858750000001</c:v>
                </c:pt>
                <c:pt idx="33109">
                  <c:v>31.669048140000001</c:v>
                </c:pt>
                <c:pt idx="33110">
                  <c:v>31.67023739</c:v>
                </c:pt>
                <c:pt idx="33111">
                  <c:v>31.671426480000001</c:v>
                </c:pt>
                <c:pt idx="33112">
                  <c:v>31.67261543</c:v>
                </c:pt>
                <c:pt idx="33113">
                  <c:v>31.673804229999998</c:v>
                </c:pt>
                <c:pt idx="33114">
                  <c:v>31.674992870000001</c:v>
                </c:pt>
                <c:pt idx="33115">
                  <c:v>31.676181379999999</c:v>
                </c:pt>
                <c:pt idx="33116">
                  <c:v>31.677369729999999</c:v>
                </c:pt>
                <c:pt idx="33117">
                  <c:v>31.67855793</c:v>
                </c:pt>
                <c:pt idx="33118">
                  <c:v>31.679745990000001</c:v>
                </c:pt>
                <c:pt idx="33119">
                  <c:v>31.680933899999999</c:v>
                </c:pt>
                <c:pt idx="33120">
                  <c:v>31.68212166</c:v>
                </c:pt>
                <c:pt idx="33121">
                  <c:v>31.683309269999999</c:v>
                </c:pt>
                <c:pt idx="33122">
                  <c:v>31.684496729999999</c:v>
                </c:pt>
                <c:pt idx="33123">
                  <c:v>31.685684040000002</c:v>
                </c:pt>
                <c:pt idx="33124">
                  <c:v>31.68687121</c:v>
                </c:pt>
                <c:pt idx="33125">
                  <c:v>31.688058219999998</c:v>
                </c:pt>
                <c:pt idx="33126">
                  <c:v>31.68924509</c:v>
                </c:pt>
                <c:pt idx="33127">
                  <c:v>31.69043181</c:v>
                </c:pt>
                <c:pt idx="33128">
                  <c:v>31.691618380000001</c:v>
                </c:pt>
                <c:pt idx="33129">
                  <c:v>31.692804800000001</c:v>
                </c:pt>
                <c:pt idx="33130">
                  <c:v>31.693991069999999</c:v>
                </c:pt>
                <c:pt idx="33131">
                  <c:v>31.695177189999999</c:v>
                </c:pt>
                <c:pt idx="33132">
                  <c:v>31.696363170000001</c:v>
                </c:pt>
                <c:pt idx="33133">
                  <c:v>31.697548990000001</c:v>
                </c:pt>
                <c:pt idx="33134">
                  <c:v>31.69873466</c:v>
                </c:pt>
                <c:pt idx="33135">
                  <c:v>31.69992019</c:v>
                </c:pt>
                <c:pt idx="33136">
                  <c:v>31.701105569999999</c:v>
                </c:pt>
                <c:pt idx="33137">
                  <c:v>31.7022908</c:v>
                </c:pt>
                <c:pt idx="33138">
                  <c:v>31.703475869999998</c:v>
                </c:pt>
                <c:pt idx="33139">
                  <c:v>31.704660799999999</c:v>
                </c:pt>
                <c:pt idx="33140">
                  <c:v>31.705845579999998</c:v>
                </c:pt>
                <c:pt idx="33141">
                  <c:v>31.707030209999999</c:v>
                </c:pt>
                <c:pt idx="33142">
                  <c:v>31.708214689999998</c:v>
                </c:pt>
                <c:pt idx="33143">
                  <c:v>31.709399019999999</c:v>
                </c:pt>
                <c:pt idx="33144">
                  <c:v>31.710583209999999</c:v>
                </c:pt>
                <c:pt idx="33145">
                  <c:v>31.71176724</c:v>
                </c:pt>
                <c:pt idx="33146">
                  <c:v>31.71295112</c:v>
                </c:pt>
                <c:pt idx="33147">
                  <c:v>31.714134850000001</c:v>
                </c:pt>
                <c:pt idx="33148">
                  <c:v>31.715318440000001</c:v>
                </c:pt>
                <c:pt idx="33149">
                  <c:v>31.716501869999998</c:v>
                </c:pt>
                <c:pt idx="33150">
                  <c:v>31.717685150000001</c:v>
                </c:pt>
                <c:pt idx="33151">
                  <c:v>31.71886829</c:v>
                </c:pt>
                <c:pt idx="33152">
                  <c:v>31.720051269999999</c:v>
                </c:pt>
                <c:pt idx="33153">
                  <c:v>31.7212341</c:v>
                </c:pt>
                <c:pt idx="33154">
                  <c:v>31.72241679</c:v>
                </c:pt>
                <c:pt idx="33155">
                  <c:v>31.723599320000002</c:v>
                </c:pt>
                <c:pt idx="33156">
                  <c:v>31.724781700000001</c:v>
                </c:pt>
                <c:pt idx="33157">
                  <c:v>31.72596394</c:v>
                </c:pt>
                <c:pt idx="33158">
                  <c:v>31.727146019999999</c:v>
                </c:pt>
                <c:pt idx="33159">
                  <c:v>31.728327950000001</c:v>
                </c:pt>
                <c:pt idx="33160">
                  <c:v>31.72950973</c:v>
                </c:pt>
                <c:pt idx="33161">
                  <c:v>31.730691369999999</c:v>
                </c:pt>
                <c:pt idx="33162">
                  <c:v>31.731872849999998</c:v>
                </c:pt>
                <c:pt idx="33163">
                  <c:v>31.73305418</c:v>
                </c:pt>
                <c:pt idx="33164">
                  <c:v>31.73423536</c:v>
                </c:pt>
                <c:pt idx="33165">
                  <c:v>31.735416390000001</c:v>
                </c:pt>
                <c:pt idx="33166">
                  <c:v>31.736597270000001</c:v>
                </c:pt>
                <c:pt idx="33167">
                  <c:v>31.737777999999999</c:v>
                </c:pt>
                <c:pt idx="33168">
                  <c:v>31.738958579999998</c:v>
                </c:pt>
                <c:pt idx="33169">
                  <c:v>31.74013901</c:v>
                </c:pt>
                <c:pt idx="33170">
                  <c:v>31.74131929</c:v>
                </c:pt>
                <c:pt idx="33171">
                  <c:v>31.742499420000001</c:v>
                </c:pt>
                <c:pt idx="33172">
                  <c:v>31.74367939</c:v>
                </c:pt>
                <c:pt idx="33173">
                  <c:v>31.744859219999999</c:v>
                </c:pt>
                <c:pt idx="33174">
                  <c:v>31.746038890000001</c:v>
                </c:pt>
                <c:pt idx="33175">
                  <c:v>31.747218419999999</c:v>
                </c:pt>
                <c:pt idx="33176">
                  <c:v>31.748397789999999</c:v>
                </c:pt>
                <c:pt idx="33177">
                  <c:v>31.749577009999999</c:v>
                </c:pt>
                <c:pt idx="33178">
                  <c:v>31.750756079999999</c:v>
                </c:pt>
                <c:pt idx="33179">
                  <c:v>31.751935</c:v>
                </c:pt>
                <c:pt idx="33180">
                  <c:v>31.753113769999999</c:v>
                </c:pt>
                <c:pt idx="33181">
                  <c:v>31.75429239</c:v>
                </c:pt>
                <c:pt idx="33182">
                  <c:v>31.755470859999999</c:v>
                </c:pt>
                <c:pt idx="33183">
                  <c:v>31.756649169999999</c:v>
                </c:pt>
                <c:pt idx="33184">
                  <c:v>31.757827339999999</c:v>
                </c:pt>
                <c:pt idx="33185">
                  <c:v>31.759005349999999</c:v>
                </c:pt>
                <c:pt idx="33186">
                  <c:v>31.760183210000001</c:v>
                </c:pt>
                <c:pt idx="33187">
                  <c:v>31.761360920000001</c:v>
                </c:pt>
                <c:pt idx="33188">
                  <c:v>31.76253848</c:v>
                </c:pt>
                <c:pt idx="33189">
                  <c:v>31.76371589</c:v>
                </c:pt>
                <c:pt idx="33190">
                  <c:v>31.764893140000002</c:v>
                </c:pt>
                <c:pt idx="33191">
                  <c:v>31.766070249999999</c:v>
                </c:pt>
                <c:pt idx="33192">
                  <c:v>31.7672472</c:v>
                </c:pt>
                <c:pt idx="33193">
                  <c:v>31.768424</c:v>
                </c:pt>
                <c:pt idx="33194">
                  <c:v>31.769600650000001</c:v>
                </c:pt>
                <c:pt idx="33195">
                  <c:v>31.770777150000001</c:v>
                </c:pt>
                <c:pt idx="33196">
                  <c:v>31.771953490000001</c:v>
                </c:pt>
                <c:pt idx="33197">
                  <c:v>31.773129690000001</c:v>
                </c:pt>
                <c:pt idx="33198">
                  <c:v>31.774305729999998</c:v>
                </c:pt>
                <c:pt idx="33199">
                  <c:v>31.775481620000001</c:v>
                </c:pt>
                <c:pt idx="33200">
                  <c:v>31.776657360000002</c:v>
                </c:pt>
                <c:pt idx="33201">
                  <c:v>31.77783294</c:v>
                </c:pt>
                <c:pt idx="33202">
                  <c:v>31.77900838</c:v>
                </c:pt>
                <c:pt idx="33203">
                  <c:v>31.780183659999999</c:v>
                </c:pt>
                <c:pt idx="33204">
                  <c:v>31.781358789999999</c:v>
                </c:pt>
                <c:pt idx="33205">
                  <c:v>31.782533770000001</c:v>
                </c:pt>
                <c:pt idx="33206">
                  <c:v>31.78370859</c:v>
                </c:pt>
                <c:pt idx="33207">
                  <c:v>31.784883270000002</c:v>
                </c:pt>
                <c:pt idx="33208">
                  <c:v>31.786057790000001</c:v>
                </c:pt>
                <c:pt idx="33209">
                  <c:v>31.787232150000001</c:v>
                </c:pt>
                <c:pt idx="33210">
                  <c:v>31.788406370000001</c:v>
                </c:pt>
                <c:pt idx="33211">
                  <c:v>31.789580430000001</c:v>
                </c:pt>
                <c:pt idx="33212">
                  <c:v>31.79075435</c:v>
                </c:pt>
                <c:pt idx="33213">
                  <c:v>31.791928110000001</c:v>
                </c:pt>
                <c:pt idx="33214">
                  <c:v>31.793101709999998</c:v>
                </c:pt>
                <c:pt idx="33215">
                  <c:v>31.794275169999999</c:v>
                </c:pt>
                <c:pt idx="33216">
                  <c:v>31.79544847</c:v>
                </c:pt>
                <c:pt idx="33217">
                  <c:v>31.79662162</c:v>
                </c:pt>
                <c:pt idx="33218">
                  <c:v>31.79779461</c:v>
                </c:pt>
                <c:pt idx="33219">
                  <c:v>31.79896746</c:v>
                </c:pt>
                <c:pt idx="33220">
                  <c:v>31.800140150000001</c:v>
                </c:pt>
                <c:pt idx="33221">
                  <c:v>31.801312679999999</c:v>
                </c:pt>
                <c:pt idx="33222">
                  <c:v>31.802485069999999</c:v>
                </c:pt>
                <c:pt idx="33223">
                  <c:v>31.803657300000001</c:v>
                </c:pt>
                <c:pt idx="33224">
                  <c:v>31.804829380000001</c:v>
                </c:pt>
                <c:pt idx="33225">
                  <c:v>31.806001299999998</c:v>
                </c:pt>
                <c:pt idx="33226">
                  <c:v>31.807173079999998</c:v>
                </c:pt>
                <c:pt idx="33227">
                  <c:v>31.808344689999998</c:v>
                </c:pt>
                <c:pt idx="33228">
                  <c:v>31.809516160000001</c:v>
                </c:pt>
                <c:pt idx="33229">
                  <c:v>31.810687470000001</c:v>
                </c:pt>
                <c:pt idx="33230">
                  <c:v>31.81185863</c:v>
                </c:pt>
                <c:pt idx="33231">
                  <c:v>31.81302964</c:v>
                </c:pt>
                <c:pt idx="33232">
                  <c:v>31.814200490000001</c:v>
                </c:pt>
                <c:pt idx="33233">
                  <c:v>31.81537119</c:v>
                </c:pt>
                <c:pt idx="33234">
                  <c:v>31.816541740000002</c:v>
                </c:pt>
                <c:pt idx="33235">
                  <c:v>31.81771213</c:v>
                </c:pt>
                <c:pt idx="33236">
                  <c:v>31.818882370000001</c:v>
                </c:pt>
                <c:pt idx="33237">
                  <c:v>31.820052459999999</c:v>
                </c:pt>
                <c:pt idx="33238">
                  <c:v>31.821222389999999</c:v>
                </c:pt>
                <c:pt idx="33239">
                  <c:v>31.822392170000001</c:v>
                </c:pt>
                <c:pt idx="33240">
                  <c:v>31.8235618</c:v>
                </c:pt>
                <c:pt idx="33241">
                  <c:v>31.824731270000001</c:v>
                </c:pt>
                <c:pt idx="33242">
                  <c:v>31.82590059</c:v>
                </c:pt>
                <c:pt idx="33243">
                  <c:v>31.82706975</c:v>
                </c:pt>
                <c:pt idx="33244">
                  <c:v>31.828238760000001</c:v>
                </c:pt>
                <c:pt idx="33245">
                  <c:v>31.829407620000001</c:v>
                </c:pt>
                <c:pt idx="33246">
                  <c:v>31.830576319999999</c:v>
                </c:pt>
                <c:pt idx="33247">
                  <c:v>31.831744870000001</c:v>
                </c:pt>
                <c:pt idx="33248">
                  <c:v>31.832913269999999</c:v>
                </c:pt>
                <c:pt idx="33249">
                  <c:v>31.834081510000001</c:v>
                </c:pt>
                <c:pt idx="33250">
                  <c:v>31.83524959</c:v>
                </c:pt>
                <c:pt idx="33251">
                  <c:v>31.836417520000001</c:v>
                </c:pt>
                <c:pt idx="33252">
                  <c:v>31.837585300000001</c:v>
                </c:pt>
                <c:pt idx="33253">
                  <c:v>31.838752929999998</c:v>
                </c:pt>
                <c:pt idx="33254">
                  <c:v>31.8399204</c:v>
                </c:pt>
                <c:pt idx="33255">
                  <c:v>31.84108771</c:v>
                </c:pt>
                <c:pt idx="33256">
                  <c:v>31.842254870000001</c:v>
                </c:pt>
                <c:pt idx="33257">
                  <c:v>31.843421880000001</c:v>
                </c:pt>
                <c:pt idx="33258">
                  <c:v>31.844588730000002</c:v>
                </c:pt>
                <c:pt idx="33259">
                  <c:v>31.845755430000001</c:v>
                </c:pt>
                <c:pt idx="33260">
                  <c:v>31.846921980000001</c:v>
                </c:pt>
                <c:pt idx="33261">
                  <c:v>31.848088359999998</c:v>
                </c:pt>
                <c:pt idx="33262">
                  <c:v>31.849254599999998</c:v>
                </c:pt>
                <c:pt idx="33263">
                  <c:v>31.850420679999999</c:v>
                </c:pt>
                <c:pt idx="33264">
                  <c:v>31.851586609999998</c:v>
                </c:pt>
                <c:pt idx="33265">
                  <c:v>31.852752379999998</c:v>
                </c:pt>
                <c:pt idx="33266">
                  <c:v>31.853917989999999</c:v>
                </c:pt>
                <c:pt idx="33267">
                  <c:v>31.855083449999999</c:v>
                </c:pt>
                <c:pt idx="33268">
                  <c:v>31.85624876</c:v>
                </c:pt>
                <c:pt idx="33269">
                  <c:v>31.857413909999998</c:v>
                </c:pt>
                <c:pt idx="33270">
                  <c:v>31.858578909999999</c:v>
                </c:pt>
                <c:pt idx="33271">
                  <c:v>31.85974375</c:v>
                </c:pt>
                <c:pt idx="33272">
                  <c:v>31.860908439999999</c:v>
                </c:pt>
                <c:pt idx="33273">
                  <c:v>31.86207297</c:v>
                </c:pt>
                <c:pt idx="33274">
                  <c:v>31.863237340000001</c:v>
                </c:pt>
                <c:pt idx="33275">
                  <c:v>31.864401560000001</c:v>
                </c:pt>
                <c:pt idx="33276">
                  <c:v>31.865565629999999</c:v>
                </c:pt>
                <c:pt idx="33277">
                  <c:v>31.866729540000001</c:v>
                </c:pt>
                <c:pt idx="33278">
                  <c:v>31.867893299999999</c:v>
                </c:pt>
                <c:pt idx="33279">
                  <c:v>31.8690569</c:v>
                </c:pt>
                <c:pt idx="33280">
                  <c:v>31.870220339999999</c:v>
                </c:pt>
                <c:pt idx="33281">
                  <c:v>31.87138363</c:v>
                </c:pt>
                <c:pt idx="33282">
                  <c:v>31.87254677</c:v>
                </c:pt>
                <c:pt idx="33283">
                  <c:v>31.873709739999999</c:v>
                </c:pt>
                <c:pt idx="33284">
                  <c:v>31.874872570000001</c:v>
                </c:pt>
                <c:pt idx="33285">
                  <c:v>31.87603524</c:v>
                </c:pt>
                <c:pt idx="33286">
                  <c:v>31.877197750000001</c:v>
                </c:pt>
                <c:pt idx="33287">
                  <c:v>31.878360099999998</c:v>
                </c:pt>
                <c:pt idx="33288">
                  <c:v>31.879522309999999</c:v>
                </c:pt>
                <c:pt idx="33289">
                  <c:v>31.880684349999999</c:v>
                </c:pt>
                <c:pt idx="33290">
                  <c:v>31.881846240000002</c:v>
                </c:pt>
                <c:pt idx="33291">
                  <c:v>31.883007970000001</c:v>
                </c:pt>
                <c:pt idx="33292">
                  <c:v>31.884169549999999</c:v>
                </c:pt>
                <c:pt idx="33293">
                  <c:v>31.885330969999998</c:v>
                </c:pt>
                <c:pt idx="33294">
                  <c:v>31.886492239999999</c:v>
                </c:pt>
                <c:pt idx="33295">
                  <c:v>31.887653350000001</c:v>
                </c:pt>
                <c:pt idx="33296">
                  <c:v>31.8888143</c:v>
                </c:pt>
                <c:pt idx="33297">
                  <c:v>31.889975100000001</c:v>
                </c:pt>
                <c:pt idx="33298">
                  <c:v>31.891135739999999</c:v>
                </c:pt>
                <c:pt idx="33299">
                  <c:v>31.892296229999999</c:v>
                </c:pt>
                <c:pt idx="33300">
                  <c:v>31.893456560000001</c:v>
                </c:pt>
                <c:pt idx="33301">
                  <c:v>31.894616729999999</c:v>
                </c:pt>
                <c:pt idx="33302">
                  <c:v>31.89577675</c:v>
                </c:pt>
                <c:pt idx="33303">
                  <c:v>31.896936610000001</c:v>
                </c:pt>
                <c:pt idx="33304">
                  <c:v>31.89809631</c:v>
                </c:pt>
                <c:pt idx="33305">
                  <c:v>31.89925586</c:v>
                </c:pt>
                <c:pt idx="33306">
                  <c:v>31.900415250000002</c:v>
                </c:pt>
                <c:pt idx="33307">
                  <c:v>31.901574490000002</c:v>
                </c:pt>
                <c:pt idx="33308">
                  <c:v>31.902733569999999</c:v>
                </c:pt>
                <c:pt idx="33309">
                  <c:v>31.90389249</c:v>
                </c:pt>
                <c:pt idx="33310">
                  <c:v>31.90505126</c:v>
                </c:pt>
                <c:pt idx="33311">
                  <c:v>31.906209860000001</c:v>
                </c:pt>
                <c:pt idx="33312">
                  <c:v>31.90736832</c:v>
                </c:pt>
                <c:pt idx="33313">
                  <c:v>31.908526609999999</c:v>
                </c:pt>
                <c:pt idx="33314">
                  <c:v>31.90968475</c:v>
                </c:pt>
                <c:pt idx="33315">
                  <c:v>31.910842729999999</c:v>
                </c:pt>
                <c:pt idx="33316">
                  <c:v>31.912000559999999</c:v>
                </c:pt>
                <c:pt idx="33317">
                  <c:v>31.913158230000001</c:v>
                </c:pt>
                <c:pt idx="33318">
                  <c:v>31.914315739999999</c:v>
                </c:pt>
                <c:pt idx="33319">
                  <c:v>31.915473089999999</c:v>
                </c:pt>
                <c:pt idx="33320">
                  <c:v>31.916630290000001</c:v>
                </c:pt>
                <c:pt idx="33321">
                  <c:v>31.917787329999999</c:v>
                </c:pt>
                <c:pt idx="33322">
                  <c:v>31.918944209999999</c:v>
                </c:pt>
                <c:pt idx="33323">
                  <c:v>31.920100940000001</c:v>
                </c:pt>
                <c:pt idx="33324">
                  <c:v>31.92125751</c:v>
                </c:pt>
                <c:pt idx="33325">
                  <c:v>31.92241392</c:v>
                </c:pt>
                <c:pt idx="33326">
                  <c:v>31.923570170000001</c:v>
                </c:pt>
                <c:pt idx="33327">
                  <c:v>31.924726270000001</c:v>
                </c:pt>
                <c:pt idx="33328">
                  <c:v>31.925882210000001</c:v>
                </c:pt>
                <c:pt idx="33329">
                  <c:v>31.927037989999999</c:v>
                </c:pt>
                <c:pt idx="33330">
                  <c:v>31.928193619999998</c:v>
                </c:pt>
                <c:pt idx="33331">
                  <c:v>31.929349080000001</c:v>
                </c:pt>
                <c:pt idx="33332">
                  <c:v>31.930504389999999</c:v>
                </c:pt>
                <c:pt idx="33333">
                  <c:v>31.931659549999999</c:v>
                </c:pt>
                <c:pt idx="33334">
                  <c:v>31.932814539999999</c:v>
                </c:pt>
                <c:pt idx="33335">
                  <c:v>31.933969380000001</c:v>
                </c:pt>
                <c:pt idx="33336">
                  <c:v>31.93512406</c:v>
                </c:pt>
                <c:pt idx="33337">
                  <c:v>31.93627858</c:v>
                </c:pt>
                <c:pt idx="33338">
                  <c:v>31.937432940000001</c:v>
                </c:pt>
                <c:pt idx="33339">
                  <c:v>31.93858715</c:v>
                </c:pt>
                <c:pt idx="33340">
                  <c:v>31.9397412</c:v>
                </c:pt>
                <c:pt idx="33341">
                  <c:v>31.940895090000001</c:v>
                </c:pt>
                <c:pt idx="33342">
                  <c:v>31.94204882</c:v>
                </c:pt>
                <c:pt idx="33343">
                  <c:v>31.94320239</c:v>
                </c:pt>
                <c:pt idx="33344">
                  <c:v>31.944355810000001</c:v>
                </c:pt>
                <c:pt idx="33345">
                  <c:v>31.94550907</c:v>
                </c:pt>
                <c:pt idx="33346">
                  <c:v>31.94666217</c:v>
                </c:pt>
                <c:pt idx="33347">
                  <c:v>31.947815110000001</c:v>
                </c:pt>
                <c:pt idx="33348">
                  <c:v>31.9489679</c:v>
                </c:pt>
                <c:pt idx="33349">
                  <c:v>31.950120519999999</c:v>
                </c:pt>
                <c:pt idx="33350">
                  <c:v>31.95127299</c:v>
                </c:pt>
                <c:pt idx="33351">
                  <c:v>31.952425300000002</c:v>
                </c:pt>
                <c:pt idx="33352">
                  <c:v>31.953577450000001</c:v>
                </c:pt>
                <c:pt idx="33353">
                  <c:v>31.954729440000001</c:v>
                </c:pt>
                <c:pt idx="33354">
                  <c:v>31.955881269999999</c:v>
                </c:pt>
                <c:pt idx="33355">
                  <c:v>31.957032949999999</c:v>
                </c:pt>
                <c:pt idx="33356">
                  <c:v>31.958184469999999</c:v>
                </c:pt>
                <c:pt idx="33357">
                  <c:v>31.95933582</c:v>
                </c:pt>
                <c:pt idx="33358">
                  <c:v>31.960487019999999</c:v>
                </c:pt>
                <c:pt idx="33359">
                  <c:v>31.961638069999999</c:v>
                </c:pt>
                <c:pt idx="33360">
                  <c:v>31.96278895</c:v>
                </c:pt>
                <c:pt idx="33361">
                  <c:v>31.963939669999998</c:v>
                </c:pt>
                <c:pt idx="33362">
                  <c:v>31.965090239999999</c:v>
                </c:pt>
                <c:pt idx="33363">
                  <c:v>31.966240639999999</c:v>
                </c:pt>
                <c:pt idx="33364">
                  <c:v>31.967390890000001</c:v>
                </c:pt>
                <c:pt idx="33365">
                  <c:v>31.96854098</c:v>
                </c:pt>
                <c:pt idx="33366">
                  <c:v>31.969690910000001</c:v>
                </c:pt>
                <c:pt idx="33367">
                  <c:v>31.970840679999998</c:v>
                </c:pt>
                <c:pt idx="33368">
                  <c:v>31.971990290000001</c:v>
                </c:pt>
                <c:pt idx="33369">
                  <c:v>31.973139740000001</c:v>
                </c:pt>
                <c:pt idx="33370">
                  <c:v>31.974289039999999</c:v>
                </c:pt>
                <c:pt idx="33371">
                  <c:v>31.97543817</c:v>
                </c:pt>
                <c:pt idx="33372">
                  <c:v>31.976587139999999</c:v>
                </c:pt>
                <c:pt idx="33373">
                  <c:v>31.97773596</c:v>
                </c:pt>
                <c:pt idx="33374">
                  <c:v>31.978884619999999</c:v>
                </c:pt>
                <c:pt idx="33375">
                  <c:v>31.980033110000001</c:v>
                </c:pt>
                <c:pt idx="33376">
                  <c:v>31.981181450000001</c:v>
                </c:pt>
                <c:pt idx="33377">
                  <c:v>31.982329629999999</c:v>
                </c:pt>
                <c:pt idx="33378">
                  <c:v>31.983477650000001</c:v>
                </c:pt>
                <c:pt idx="33379">
                  <c:v>31.984625510000001</c:v>
                </c:pt>
                <c:pt idx="33380">
                  <c:v>31.985773210000001</c:v>
                </c:pt>
                <c:pt idx="33381">
                  <c:v>31.986920749999999</c:v>
                </c:pt>
                <c:pt idx="33382">
                  <c:v>31.988068129999998</c:v>
                </c:pt>
                <c:pt idx="33383">
                  <c:v>31.989215349999998</c:v>
                </c:pt>
                <c:pt idx="33384">
                  <c:v>31.990362409999999</c:v>
                </c:pt>
                <c:pt idx="33385">
                  <c:v>31.991509310000001</c:v>
                </c:pt>
                <c:pt idx="33386">
                  <c:v>31.992656060000002</c:v>
                </c:pt>
                <c:pt idx="33387">
                  <c:v>31.993802639999998</c:v>
                </c:pt>
                <c:pt idx="33388">
                  <c:v>31.99494906</c:v>
                </c:pt>
                <c:pt idx="33389">
                  <c:v>31.996095319999998</c:v>
                </c:pt>
                <c:pt idx="33390">
                  <c:v>31.997241420000002</c:v>
                </c:pt>
                <c:pt idx="33391">
                  <c:v>31.99838737</c:v>
                </c:pt>
                <c:pt idx="33392">
                  <c:v>31.999533150000001</c:v>
                </c:pt>
                <c:pt idx="33393">
                  <c:v>32.00067877</c:v>
                </c:pt>
                <c:pt idx="33394">
                  <c:v>32.001824229999997</c:v>
                </c:pt>
                <c:pt idx="33395">
                  <c:v>32.002969540000002</c:v>
                </c:pt>
                <c:pt idx="33396">
                  <c:v>32.004114680000001</c:v>
                </c:pt>
                <c:pt idx="33397">
                  <c:v>32.00525966</c:v>
                </c:pt>
                <c:pt idx="33398">
                  <c:v>32.00640448</c:v>
                </c:pt>
                <c:pt idx="33399">
                  <c:v>32.007549140000002</c:v>
                </c:pt>
                <c:pt idx="33400">
                  <c:v>32.008693639999997</c:v>
                </c:pt>
                <c:pt idx="33401">
                  <c:v>32.00983798</c:v>
                </c:pt>
                <c:pt idx="33402">
                  <c:v>32.010982159999998</c:v>
                </c:pt>
                <c:pt idx="33403">
                  <c:v>32.012126180000003</c:v>
                </c:pt>
                <c:pt idx="33404">
                  <c:v>32.013270040000002</c:v>
                </c:pt>
                <c:pt idx="33405">
                  <c:v>32.014413740000002</c:v>
                </c:pt>
                <c:pt idx="33406">
                  <c:v>32.015557280000003</c:v>
                </c:pt>
                <c:pt idx="33407">
                  <c:v>32.016700649999997</c:v>
                </c:pt>
                <c:pt idx="33408">
                  <c:v>32.01784387</c:v>
                </c:pt>
                <c:pt idx="33409">
                  <c:v>32.018986929999997</c:v>
                </c:pt>
                <c:pt idx="33410">
                  <c:v>32.020129820000001</c:v>
                </c:pt>
                <c:pt idx="33411">
                  <c:v>32.02127256</c:v>
                </c:pt>
                <c:pt idx="33412">
                  <c:v>32.022415129999999</c:v>
                </c:pt>
                <c:pt idx="33413">
                  <c:v>32.023557539999999</c:v>
                </c:pt>
                <c:pt idx="33414">
                  <c:v>32.02469979</c:v>
                </c:pt>
                <c:pt idx="33415">
                  <c:v>32.025841880000002</c:v>
                </c:pt>
                <c:pt idx="33416">
                  <c:v>32.026983809999997</c:v>
                </c:pt>
                <c:pt idx="33417">
                  <c:v>32.028125580000001</c:v>
                </c:pt>
                <c:pt idx="33418">
                  <c:v>32.029267189999999</c:v>
                </c:pt>
                <c:pt idx="33419">
                  <c:v>32.030408629999997</c:v>
                </c:pt>
                <c:pt idx="33420">
                  <c:v>32.031549920000003</c:v>
                </c:pt>
                <c:pt idx="33421">
                  <c:v>32.032691040000003</c:v>
                </c:pt>
                <c:pt idx="33422">
                  <c:v>32.033832009999998</c:v>
                </c:pt>
                <c:pt idx="33423">
                  <c:v>32.034972809999999</c:v>
                </c:pt>
                <c:pt idx="33424">
                  <c:v>32.036113450000002</c:v>
                </c:pt>
                <c:pt idx="33425">
                  <c:v>32.037253919999998</c:v>
                </c:pt>
                <c:pt idx="33426">
                  <c:v>32.038394240000002</c:v>
                </c:pt>
                <c:pt idx="33427">
                  <c:v>32.039534400000001</c:v>
                </c:pt>
                <c:pt idx="33428">
                  <c:v>32.04067439</c:v>
                </c:pt>
                <c:pt idx="33429">
                  <c:v>32.041814219999999</c:v>
                </c:pt>
                <c:pt idx="33430">
                  <c:v>32.04295389</c:v>
                </c:pt>
                <c:pt idx="33431">
                  <c:v>32.044093400000001</c:v>
                </c:pt>
                <c:pt idx="33432">
                  <c:v>32.045232749999997</c:v>
                </c:pt>
                <c:pt idx="33433">
                  <c:v>32.04637194</c:v>
                </c:pt>
                <c:pt idx="33434">
                  <c:v>32.047510959999997</c:v>
                </c:pt>
                <c:pt idx="33435">
                  <c:v>32.048649820000001</c:v>
                </c:pt>
                <c:pt idx="33436">
                  <c:v>32.04978852</c:v>
                </c:pt>
                <c:pt idx="33437">
                  <c:v>32.050927059999999</c:v>
                </c:pt>
                <c:pt idx="33438">
                  <c:v>32.05206544</c:v>
                </c:pt>
                <c:pt idx="33439">
                  <c:v>32.05320365</c:v>
                </c:pt>
                <c:pt idx="33440">
                  <c:v>32.054341710000003</c:v>
                </c:pt>
                <c:pt idx="33441">
                  <c:v>32.055479599999998</c:v>
                </c:pt>
                <c:pt idx="33442">
                  <c:v>32.056617330000002</c:v>
                </c:pt>
                <c:pt idx="33443">
                  <c:v>32.057754889999998</c:v>
                </c:pt>
                <c:pt idx="33444">
                  <c:v>32.058892299999997</c:v>
                </c:pt>
                <c:pt idx="33445">
                  <c:v>32.060029540000002</c:v>
                </c:pt>
                <c:pt idx="33446">
                  <c:v>32.061166620000002</c:v>
                </c:pt>
                <c:pt idx="33447">
                  <c:v>32.062303530000001</c:v>
                </c:pt>
                <c:pt idx="33448">
                  <c:v>32.063440290000003</c:v>
                </c:pt>
                <c:pt idx="33449">
                  <c:v>32.064576879999997</c:v>
                </c:pt>
                <c:pt idx="33450">
                  <c:v>32.06571331</c:v>
                </c:pt>
                <c:pt idx="33451">
                  <c:v>32.066849580000003</c:v>
                </c:pt>
                <c:pt idx="33452">
                  <c:v>32.06798569</c:v>
                </c:pt>
                <c:pt idx="33453">
                  <c:v>32.069121629999998</c:v>
                </c:pt>
                <c:pt idx="33454">
                  <c:v>32.070257410000004</c:v>
                </c:pt>
                <c:pt idx="33455">
                  <c:v>32.071393030000003</c:v>
                </c:pt>
                <c:pt idx="33456">
                  <c:v>32.072528480000003</c:v>
                </c:pt>
                <c:pt idx="33457">
                  <c:v>32.073663770000003</c:v>
                </c:pt>
                <c:pt idx="33458">
                  <c:v>32.074798899999998</c:v>
                </c:pt>
                <c:pt idx="33459">
                  <c:v>32.07593387</c:v>
                </c:pt>
                <c:pt idx="33460">
                  <c:v>32.077068670000003</c:v>
                </c:pt>
                <c:pt idx="33461">
                  <c:v>32.078203309999999</c:v>
                </c:pt>
                <c:pt idx="33462">
                  <c:v>32.079337789999997</c:v>
                </c:pt>
                <c:pt idx="33463">
                  <c:v>32.080472110000002</c:v>
                </c:pt>
                <c:pt idx="33464">
                  <c:v>32.081606260000001</c:v>
                </c:pt>
                <c:pt idx="33465">
                  <c:v>32.082740250000001</c:v>
                </c:pt>
                <c:pt idx="33466">
                  <c:v>32.08387407</c:v>
                </c:pt>
                <c:pt idx="33467">
                  <c:v>32.085007740000002</c:v>
                </c:pt>
                <c:pt idx="33468">
                  <c:v>32.086141240000003</c:v>
                </c:pt>
                <c:pt idx="33469">
                  <c:v>32.087274569999998</c:v>
                </c:pt>
                <c:pt idx="33470">
                  <c:v>32.088407750000002</c:v>
                </c:pt>
                <c:pt idx="33471">
                  <c:v>32.089540759999998</c:v>
                </c:pt>
                <c:pt idx="33472">
                  <c:v>32.090673600000002</c:v>
                </c:pt>
                <c:pt idx="33473">
                  <c:v>32.09180628</c:v>
                </c:pt>
                <c:pt idx="33474">
                  <c:v>32.092938799999999</c:v>
                </c:pt>
                <c:pt idx="33475">
                  <c:v>32.094071159999999</c:v>
                </c:pt>
                <c:pt idx="33476">
                  <c:v>32.095203349999998</c:v>
                </c:pt>
                <c:pt idx="33477">
                  <c:v>32.096335379999999</c:v>
                </c:pt>
                <c:pt idx="33478">
                  <c:v>32.097467250000001</c:v>
                </c:pt>
                <c:pt idx="33479">
                  <c:v>32.098598950000003</c:v>
                </c:pt>
                <c:pt idx="33480">
                  <c:v>32.099730489999999</c:v>
                </c:pt>
                <c:pt idx="33481">
                  <c:v>32.100861860000002</c:v>
                </c:pt>
                <c:pt idx="33482">
                  <c:v>32.10199308</c:v>
                </c:pt>
                <c:pt idx="33483">
                  <c:v>32.103124119999997</c:v>
                </c:pt>
                <c:pt idx="33484">
                  <c:v>32.104255010000003</c:v>
                </c:pt>
                <c:pt idx="33485">
                  <c:v>32.105385730000002</c:v>
                </c:pt>
                <c:pt idx="33486">
                  <c:v>32.106516280000001</c:v>
                </c:pt>
                <c:pt idx="33487">
                  <c:v>32.107646670000001</c:v>
                </c:pt>
                <c:pt idx="33488">
                  <c:v>32.108776900000002</c:v>
                </c:pt>
                <c:pt idx="33489">
                  <c:v>32.109906960000004</c:v>
                </c:pt>
                <c:pt idx="33490">
                  <c:v>32.111036859999999</c:v>
                </c:pt>
                <c:pt idx="33491">
                  <c:v>32.112166600000002</c:v>
                </c:pt>
                <c:pt idx="33492">
                  <c:v>32.113296169999998</c:v>
                </c:pt>
                <c:pt idx="33493">
                  <c:v>32.114425580000002</c:v>
                </c:pt>
                <c:pt idx="33494">
                  <c:v>32.11555482</c:v>
                </c:pt>
                <c:pt idx="33495">
                  <c:v>32.116683899999998</c:v>
                </c:pt>
                <c:pt idx="33496">
                  <c:v>32.117812809999997</c:v>
                </c:pt>
                <c:pt idx="33497">
                  <c:v>32.118941560000003</c:v>
                </c:pt>
                <c:pt idx="33498">
                  <c:v>32.120070149999997</c:v>
                </c:pt>
                <c:pt idx="33499">
                  <c:v>32.121198569999997</c:v>
                </c:pt>
                <c:pt idx="33500">
                  <c:v>32.122326819999998</c:v>
                </c:pt>
                <c:pt idx="33501">
                  <c:v>32.12345492</c:v>
                </c:pt>
                <c:pt idx="33502">
                  <c:v>32.124582840000002</c:v>
                </c:pt>
                <c:pt idx="33503">
                  <c:v>32.125710609999999</c:v>
                </c:pt>
                <c:pt idx="33504">
                  <c:v>32.126838210000003</c:v>
                </c:pt>
                <c:pt idx="33505">
                  <c:v>32.127965639999999</c:v>
                </c:pt>
                <c:pt idx="33506">
                  <c:v>32.129092909999997</c:v>
                </c:pt>
                <c:pt idx="33507">
                  <c:v>32.130220010000002</c:v>
                </c:pt>
                <c:pt idx="33508">
                  <c:v>32.131346950000001</c:v>
                </c:pt>
                <c:pt idx="33509">
                  <c:v>32.132473730000001</c:v>
                </c:pt>
                <c:pt idx="33510">
                  <c:v>32.133600340000001</c:v>
                </c:pt>
                <c:pt idx="33511">
                  <c:v>32.134726780000001</c:v>
                </c:pt>
                <c:pt idx="33512">
                  <c:v>32.135853060000002</c:v>
                </c:pt>
                <c:pt idx="33513">
                  <c:v>32.136979169999996</c:v>
                </c:pt>
                <c:pt idx="33514">
                  <c:v>32.138105119999999</c:v>
                </c:pt>
                <c:pt idx="33515">
                  <c:v>32.139230910000002</c:v>
                </c:pt>
                <c:pt idx="33516">
                  <c:v>32.140356529999998</c:v>
                </c:pt>
                <c:pt idx="33517">
                  <c:v>32.141481980000002</c:v>
                </c:pt>
                <c:pt idx="33518">
                  <c:v>32.142607269999999</c:v>
                </c:pt>
                <c:pt idx="33519">
                  <c:v>32.143732389999997</c:v>
                </c:pt>
                <c:pt idx="33520">
                  <c:v>32.144857350000002</c:v>
                </c:pt>
                <c:pt idx="33521">
                  <c:v>32.145982150000002</c:v>
                </c:pt>
                <c:pt idx="33522">
                  <c:v>32.147106770000001</c:v>
                </c:pt>
                <c:pt idx="33523">
                  <c:v>32.14823123</c:v>
                </c:pt>
                <c:pt idx="33524">
                  <c:v>32.149355530000001</c:v>
                </c:pt>
                <c:pt idx="33525">
                  <c:v>32.150479660000002</c:v>
                </c:pt>
                <c:pt idx="33526">
                  <c:v>32.151603629999997</c:v>
                </c:pt>
                <c:pt idx="33527">
                  <c:v>32.152727429999999</c:v>
                </c:pt>
                <c:pt idx="33528">
                  <c:v>32.153851060000001</c:v>
                </c:pt>
                <c:pt idx="33529">
                  <c:v>32.154974529999997</c:v>
                </c:pt>
                <c:pt idx="33530">
                  <c:v>32.156097840000001</c:v>
                </c:pt>
                <c:pt idx="33531">
                  <c:v>32.157220969999997</c:v>
                </c:pt>
                <c:pt idx="33532">
                  <c:v>32.158343940000002</c:v>
                </c:pt>
                <c:pt idx="33533">
                  <c:v>32.15946675</c:v>
                </c:pt>
                <c:pt idx="33534">
                  <c:v>32.160589389999998</c:v>
                </c:pt>
                <c:pt idx="33535">
                  <c:v>32.161711859999997</c:v>
                </c:pt>
                <c:pt idx="33536">
                  <c:v>32.162834169999996</c:v>
                </c:pt>
                <c:pt idx="33537">
                  <c:v>32.163956310000003</c:v>
                </c:pt>
                <c:pt idx="33538">
                  <c:v>32.165078289999997</c:v>
                </c:pt>
                <c:pt idx="33539">
                  <c:v>32.166200099999998</c:v>
                </c:pt>
                <c:pt idx="33540">
                  <c:v>32.167321739999998</c:v>
                </c:pt>
                <c:pt idx="33541">
                  <c:v>32.16844322</c:v>
                </c:pt>
                <c:pt idx="33542">
                  <c:v>32.169564530000002</c:v>
                </c:pt>
                <c:pt idx="33543">
                  <c:v>32.170685679999998</c:v>
                </c:pt>
                <c:pt idx="33544">
                  <c:v>32.171806660000001</c:v>
                </c:pt>
                <c:pt idx="33545">
                  <c:v>32.172927469999998</c:v>
                </c:pt>
                <c:pt idx="33546">
                  <c:v>32.174048110000001</c:v>
                </c:pt>
                <c:pt idx="33547">
                  <c:v>32.175168589999998</c:v>
                </c:pt>
                <c:pt idx="33548">
                  <c:v>32.176288909999997</c:v>
                </c:pt>
                <c:pt idx="33549">
                  <c:v>32.177409050000001</c:v>
                </c:pt>
                <c:pt idx="33550">
                  <c:v>32.17852903</c:v>
                </c:pt>
                <c:pt idx="33551">
                  <c:v>32.17964885</c:v>
                </c:pt>
                <c:pt idx="33552">
                  <c:v>32.180768499999999</c:v>
                </c:pt>
                <c:pt idx="33553">
                  <c:v>32.181887979999999</c:v>
                </c:pt>
                <c:pt idx="33554">
                  <c:v>32.183007289999999</c:v>
                </c:pt>
                <c:pt idx="33555">
                  <c:v>32.18412644</c:v>
                </c:pt>
                <c:pt idx="33556">
                  <c:v>32.185245420000001</c:v>
                </c:pt>
                <c:pt idx="33557">
                  <c:v>32.186364230000002</c:v>
                </c:pt>
                <c:pt idx="33558">
                  <c:v>32.187482879999997</c:v>
                </c:pt>
                <c:pt idx="33559">
                  <c:v>32.18860136</c:v>
                </c:pt>
                <c:pt idx="33560">
                  <c:v>32.189719670000002</c:v>
                </c:pt>
                <c:pt idx="33561">
                  <c:v>32.190837819999999</c:v>
                </c:pt>
                <c:pt idx="33562">
                  <c:v>32.191955790000002</c:v>
                </c:pt>
                <c:pt idx="33563">
                  <c:v>32.193073609999999</c:v>
                </c:pt>
                <c:pt idx="33564">
                  <c:v>32.194191250000003</c:v>
                </c:pt>
                <c:pt idx="33565">
                  <c:v>32.195308730000001</c:v>
                </c:pt>
                <c:pt idx="33566">
                  <c:v>32.196426039999999</c:v>
                </c:pt>
                <c:pt idx="33567">
                  <c:v>32.197543179999997</c:v>
                </c:pt>
                <c:pt idx="33568">
                  <c:v>32.198660160000003</c:v>
                </c:pt>
                <c:pt idx="33569">
                  <c:v>32.199776970000002</c:v>
                </c:pt>
                <c:pt idx="33570">
                  <c:v>32.200893610000001</c:v>
                </c:pt>
                <c:pt idx="33571">
                  <c:v>32.202010080000001</c:v>
                </c:pt>
                <c:pt idx="33572">
                  <c:v>32.203126390000001</c:v>
                </c:pt>
                <c:pt idx="33573">
                  <c:v>32.204242530000002</c:v>
                </c:pt>
                <c:pt idx="33574">
                  <c:v>32.205358500000003</c:v>
                </c:pt>
                <c:pt idx="33575">
                  <c:v>32.206474299999996</c:v>
                </c:pt>
                <c:pt idx="33576">
                  <c:v>32.207589939999998</c:v>
                </c:pt>
                <c:pt idx="33577">
                  <c:v>32.20870541</c:v>
                </c:pt>
                <c:pt idx="33578">
                  <c:v>32.209820710000002</c:v>
                </c:pt>
                <c:pt idx="33579">
                  <c:v>32.210935839999998</c:v>
                </c:pt>
                <c:pt idx="33580">
                  <c:v>32.212050810000001</c:v>
                </c:pt>
                <c:pt idx="33581">
                  <c:v>32.213165609999997</c:v>
                </c:pt>
                <c:pt idx="33582">
                  <c:v>32.21428023</c:v>
                </c:pt>
                <c:pt idx="33583">
                  <c:v>32.215394699999997</c:v>
                </c:pt>
                <c:pt idx="33584">
                  <c:v>32.216508990000001</c:v>
                </c:pt>
                <c:pt idx="33585">
                  <c:v>32.217623119999999</c:v>
                </c:pt>
                <c:pt idx="33586">
                  <c:v>32.218737079999997</c:v>
                </c:pt>
                <c:pt idx="33587">
                  <c:v>32.219850870000002</c:v>
                </c:pt>
                <c:pt idx="33588">
                  <c:v>32.22096449</c:v>
                </c:pt>
                <c:pt idx="33589">
                  <c:v>32.222077939999998</c:v>
                </c:pt>
                <c:pt idx="33590">
                  <c:v>32.223191229999998</c:v>
                </c:pt>
                <c:pt idx="33591">
                  <c:v>32.224304349999997</c:v>
                </c:pt>
                <c:pt idx="33592">
                  <c:v>32.225417290000003</c:v>
                </c:pt>
                <c:pt idx="33593">
                  <c:v>32.226530080000003</c:v>
                </c:pt>
                <c:pt idx="33594">
                  <c:v>32.227642690000003</c:v>
                </c:pt>
                <c:pt idx="33595">
                  <c:v>32.228755130000003</c:v>
                </c:pt>
                <c:pt idx="33596">
                  <c:v>32.229867409999997</c:v>
                </c:pt>
                <c:pt idx="33597">
                  <c:v>32.230979519999998</c:v>
                </c:pt>
                <c:pt idx="33598">
                  <c:v>32.232091459999999</c:v>
                </c:pt>
                <c:pt idx="33599">
                  <c:v>32.233203230000001</c:v>
                </c:pt>
                <c:pt idx="33600">
                  <c:v>32.234314830000002</c:v>
                </c:pt>
                <c:pt idx="33601">
                  <c:v>32.235426259999997</c:v>
                </c:pt>
                <c:pt idx="33602">
                  <c:v>32.23653753</c:v>
                </c:pt>
                <c:pt idx="33603">
                  <c:v>32.237648620000002</c:v>
                </c:pt>
                <c:pt idx="33604">
                  <c:v>32.238759549999997</c:v>
                </c:pt>
                <c:pt idx="33605">
                  <c:v>32.239870310000001</c:v>
                </c:pt>
                <c:pt idx="33606">
                  <c:v>32.240980899999997</c:v>
                </c:pt>
                <c:pt idx="33607">
                  <c:v>32.24209132</c:v>
                </c:pt>
                <c:pt idx="33608">
                  <c:v>32.243201569999997</c:v>
                </c:pt>
                <c:pt idx="33609">
                  <c:v>32.244311660000001</c:v>
                </c:pt>
                <c:pt idx="33610">
                  <c:v>32.245421569999998</c:v>
                </c:pt>
                <c:pt idx="33611">
                  <c:v>32.246531320000003</c:v>
                </c:pt>
                <c:pt idx="33612">
                  <c:v>32.24764089</c:v>
                </c:pt>
                <c:pt idx="33613">
                  <c:v>32.248750299999998</c:v>
                </c:pt>
                <c:pt idx="33614">
                  <c:v>32.249859540000003</c:v>
                </c:pt>
                <c:pt idx="33615">
                  <c:v>32.250968610000001</c:v>
                </c:pt>
                <c:pt idx="33616">
                  <c:v>32.252077509999999</c:v>
                </c:pt>
                <c:pt idx="33617">
                  <c:v>32.253186239999998</c:v>
                </c:pt>
                <c:pt idx="33618">
                  <c:v>32.254294799999997</c:v>
                </c:pt>
                <c:pt idx="33619">
                  <c:v>32.255403190000003</c:v>
                </c:pt>
                <c:pt idx="33620">
                  <c:v>32.256511410000002</c:v>
                </c:pt>
                <c:pt idx="33621">
                  <c:v>32.257619470000002</c:v>
                </c:pt>
                <c:pt idx="33622">
                  <c:v>32.258727350000001</c:v>
                </c:pt>
                <c:pt idx="33623">
                  <c:v>32.25983506</c:v>
                </c:pt>
                <c:pt idx="33624">
                  <c:v>32.260942610000001</c:v>
                </c:pt>
                <c:pt idx="33625">
                  <c:v>32.26204998</c:v>
                </c:pt>
                <c:pt idx="33626">
                  <c:v>32.263157190000001</c:v>
                </c:pt>
                <c:pt idx="33627">
                  <c:v>32.264264220000001</c:v>
                </c:pt>
                <c:pt idx="33628">
                  <c:v>32.265371090000002</c:v>
                </c:pt>
                <c:pt idx="33629">
                  <c:v>32.266477790000003</c:v>
                </c:pt>
                <c:pt idx="33630">
                  <c:v>32.267584309999997</c:v>
                </c:pt>
                <c:pt idx="33631">
                  <c:v>32.268690669999998</c:v>
                </c:pt>
                <c:pt idx="33632">
                  <c:v>32.26979686</c:v>
                </c:pt>
                <c:pt idx="33633">
                  <c:v>32.27090287</c:v>
                </c:pt>
                <c:pt idx="33634">
                  <c:v>32.272008720000002</c:v>
                </c:pt>
                <c:pt idx="33635">
                  <c:v>32.273114399999997</c:v>
                </c:pt>
                <c:pt idx="33636">
                  <c:v>32.274219909999999</c:v>
                </c:pt>
                <c:pt idx="33637">
                  <c:v>32.275325240000001</c:v>
                </c:pt>
                <c:pt idx="33638">
                  <c:v>32.276430410000003</c:v>
                </c:pt>
                <c:pt idx="33639">
                  <c:v>32.277535409999999</c:v>
                </c:pt>
                <c:pt idx="33640">
                  <c:v>32.278640230000001</c:v>
                </c:pt>
                <c:pt idx="33641">
                  <c:v>32.279744890000003</c:v>
                </c:pt>
                <c:pt idx="33642">
                  <c:v>32.280849379999999</c:v>
                </c:pt>
                <c:pt idx="33643">
                  <c:v>32.281953690000002</c:v>
                </c:pt>
                <c:pt idx="33644">
                  <c:v>32.283057839999998</c:v>
                </c:pt>
                <c:pt idx="33645">
                  <c:v>32.284161810000001</c:v>
                </c:pt>
                <c:pt idx="33646">
                  <c:v>32.285265619999997</c:v>
                </c:pt>
                <c:pt idx="33647">
                  <c:v>32.28636925</c:v>
                </c:pt>
                <c:pt idx="33648">
                  <c:v>32.287472719999997</c:v>
                </c:pt>
                <c:pt idx="33649">
                  <c:v>32.28857601</c:v>
                </c:pt>
                <c:pt idx="33650">
                  <c:v>32.289679130000003</c:v>
                </c:pt>
                <c:pt idx="33651">
                  <c:v>32.29078208</c:v>
                </c:pt>
                <c:pt idx="33652">
                  <c:v>32.291884869999997</c:v>
                </c:pt>
                <c:pt idx="33653">
                  <c:v>32.292987480000001</c:v>
                </c:pt>
                <c:pt idx="33654">
                  <c:v>32.294089919999998</c:v>
                </c:pt>
                <c:pt idx="33655">
                  <c:v>32.295192190000002</c:v>
                </c:pt>
                <c:pt idx="33656">
                  <c:v>32.296294279999998</c:v>
                </c:pt>
                <c:pt idx="33657">
                  <c:v>32.297396210000002</c:v>
                </c:pt>
                <c:pt idx="33658">
                  <c:v>32.29849797</c:v>
                </c:pt>
                <c:pt idx="33659">
                  <c:v>32.299599550000003</c:v>
                </c:pt>
                <c:pt idx="33660">
                  <c:v>32.300700970000001</c:v>
                </c:pt>
                <c:pt idx="33661">
                  <c:v>32.301802209999998</c:v>
                </c:pt>
                <c:pt idx="33662">
                  <c:v>32.302903280000002</c:v>
                </c:pt>
                <c:pt idx="33663">
                  <c:v>32.304004190000001</c:v>
                </c:pt>
                <c:pt idx="33664">
                  <c:v>32.305104919999998</c:v>
                </c:pt>
                <c:pt idx="33665">
                  <c:v>32.306205480000003</c:v>
                </c:pt>
                <c:pt idx="33666">
                  <c:v>32.30730586</c:v>
                </c:pt>
                <c:pt idx="33667">
                  <c:v>32.308406079999997</c:v>
                </c:pt>
                <c:pt idx="33668">
                  <c:v>32.309506130000003</c:v>
                </c:pt>
                <c:pt idx="33669">
                  <c:v>32.310606</c:v>
                </c:pt>
                <c:pt idx="33670">
                  <c:v>32.311705699999997</c:v>
                </c:pt>
                <c:pt idx="33671">
                  <c:v>32.312805230000002</c:v>
                </c:pt>
                <c:pt idx="33672">
                  <c:v>32.31390459</c:v>
                </c:pt>
                <c:pt idx="33673">
                  <c:v>32.315003779999998</c:v>
                </c:pt>
                <c:pt idx="33674">
                  <c:v>32.316102800000003</c:v>
                </c:pt>
                <c:pt idx="33675">
                  <c:v>32.317201650000001</c:v>
                </c:pt>
                <c:pt idx="33676">
                  <c:v>32.318300319999999</c:v>
                </c:pt>
                <c:pt idx="33677">
                  <c:v>32.319398820000004</c:v>
                </c:pt>
                <c:pt idx="33678">
                  <c:v>32.320497150000001</c:v>
                </c:pt>
                <c:pt idx="33679">
                  <c:v>32.321595309999999</c:v>
                </c:pt>
                <c:pt idx="33680">
                  <c:v>32.322693299999997</c:v>
                </c:pt>
                <c:pt idx="33681">
                  <c:v>32.323791110000002</c:v>
                </c:pt>
                <c:pt idx="33682">
                  <c:v>32.32488875</c:v>
                </c:pt>
                <c:pt idx="33683">
                  <c:v>32.325986229999998</c:v>
                </c:pt>
                <c:pt idx="33684">
                  <c:v>32.327083520000002</c:v>
                </c:pt>
                <c:pt idx="33685">
                  <c:v>32.32818065</c:v>
                </c:pt>
                <c:pt idx="33686">
                  <c:v>32.329277609999998</c:v>
                </c:pt>
                <c:pt idx="33687">
                  <c:v>32.330374390000003</c:v>
                </c:pt>
                <c:pt idx="33688">
                  <c:v>32.331471000000001</c:v>
                </c:pt>
                <c:pt idx="33689">
                  <c:v>32.332567439999998</c:v>
                </c:pt>
                <c:pt idx="33690">
                  <c:v>32.333663710000003</c:v>
                </c:pt>
                <c:pt idx="33691">
                  <c:v>32.3347598</c:v>
                </c:pt>
                <c:pt idx="33692">
                  <c:v>32.335855719999998</c:v>
                </c:pt>
                <c:pt idx="33693">
                  <c:v>32.336951470000002</c:v>
                </c:pt>
                <c:pt idx="33694">
                  <c:v>32.33804705</c:v>
                </c:pt>
                <c:pt idx="33695">
                  <c:v>32.339142459999998</c:v>
                </c:pt>
                <c:pt idx="33696">
                  <c:v>32.340237690000002</c:v>
                </c:pt>
                <c:pt idx="33697">
                  <c:v>32.341332749999999</c:v>
                </c:pt>
                <c:pt idx="33698">
                  <c:v>32.342427639999997</c:v>
                </c:pt>
                <c:pt idx="33699">
                  <c:v>32.343522350000001</c:v>
                </c:pt>
                <c:pt idx="33700">
                  <c:v>32.344616899999998</c:v>
                </c:pt>
                <c:pt idx="33701">
                  <c:v>32.345711270000002</c:v>
                </c:pt>
                <c:pt idx="33702">
                  <c:v>32.346805459999999</c:v>
                </c:pt>
                <c:pt idx="33703">
                  <c:v>32.347899490000003</c:v>
                </c:pt>
                <c:pt idx="33704">
                  <c:v>32.34899334</c:v>
                </c:pt>
                <c:pt idx="33705">
                  <c:v>32.350087019999997</c:v>
                </c:pt>
                <c:pt idx="33706">
                  <c:v>32.351180530000001</c:v>
                </c:pt>
                <c:pt idx="33707">
                  <c:v>32.352273859999997</c:v>
                </c:pt>
                <c:pt idx="33708">
                  <c:v>32.35336702</c:v>
                </c:pt>
                <c:pt idx="33709">
                  <c:v>32.354460009999997</c:v>
                </c:pt>
                <c:pt idx="33710">
                  <c:v>32.35555282</c:v>
                </c:pt>
                <c:pt idx="33711">
                  <c:v>32.356645460000003</c:v>
                </c:pt>
                <c:pt idx="33712">
                  <c:v>32.357737929999999</c:v>
                </c:pt>
                <c:pt idx="33713">
                  <c:v>32.358830230000002</c:v>
                </c:pt>
                <c:pt idx="33714">
                  <c:v>32.359922349999998</c:v>
                </c:pt>
                <c:pt idx="33715">
                  <c:v>32.361014300000001</c:v>
                </c:pt>
                <c:pt idx="33716">
                  <c:v>32.362106079999997</c:v>
                </c:pt>
                <c:pt idx="33717">
                  <c:v>32.363197679999999</c:v>
                </c:pt>
                <c:pt idx="33718">
                  <c:v>32.364289110000001</c:v>
                </c:pt>
                <c:pt idx="33719">
                  <c:v>32.365380360000003</c:v>
                </c:pt>
                <c:pt idx="33720">
                  <c:v>32.366471449999999</c:v>
                </c:pt>
                <c:pt idx="33721">
                  <c:v>32.367562360000001</c:v>
                </c:pt>
                <c:pt idx="33722">
                  <c:v>32.368653090000002</c:v>
                </c:pt>
                <c:pt idx="33723">
                  <c:v>32.369743649999997</c:v>
                </c:pt>
                <c:pt idx="33724">
                  <c:v>32.370834039999998</c:v>
                </c:pt>
                <c:pt idx="33725">
                  <c:v>32.37192426</c:v>
                </c:pt>
                <c:pt idx="33726">
                  <c:v>32.373014300000001</c:v>
                </c:pt>
                <c:pt idx="33727">
                  <c:v>32.374104170000003</c:v>
                </c:pt>
                <c:pt idx="33728">
                  <c:v>32.375193860000003</c:v>
                </c:pt>
                <c:pt idx="33729">
                  <c:v>32.376283379999997</c:v>
                </c:pt>
                <c:pt idx="33730">
                  <c:v>32.377372729999998</c:v>
                </c:pt>
                <c:pt idx="33731">
                  <c:v>32.378461899999998</c:v>
                </c:pt>
                <c:pt idx="33732">
                  <c:v>32.379550899999998</c:v>
                </c:pt>
                <c:pt idx="33733">
                  <c:v>32.380639729999999</c:v>
                </c:pt>
                <c:pt idx="33734">
                  <c:v>32.381728379999998</c:v>
                </c:pt>
                <c:pt idx="33735">
                  <c:v>32.382816859999998</c:v>
                </c:pt>
                <c:pt idx="33736">
                  <c:v>32.383905159999998</c:v>
                </c:pt>
                <c:pt idx="33737">
                  <c:v>32.384993289999997</c:v>
                </c:pt>
                <c:pt idx="33738">
                  <c:v>32.386081240000003</c:v>
                </c:pt>
                <c:pt idx="33739">
                  <c:v>32.387169020000002</c:v>
                </c:pt>
                <c:pt idx="33740">
                  <c:v>32.388256630000001</c:v>
                </c:pt>
                <c:pt idx="33741">
                  <c:v>32.389344059999999</c:v>
                </c:pt>
                <c:pt idx="33742">
                  <c:v>32.390431319999998</c:v>
                </c:pt>
                <c:pt idx="33743">
                  <c:v>32.391518410000003</c:v>
                </c:pt>
                <c:pt idx="33744">
                  <c:v>32.392605320000001</c:v>
                </c:pt>
                <c:pt idx="33745">
                  <c:v>32.393692049999999</c:v>
                </c:pt>
                <c:pt idx="33746">
                  <c:v>32.394778610000003</c:v>
                </c:pt>
                <c:pt idx="33747">
                  <c:v>32.395865000000001</c:v>
                </c:pt>
                <c:pt idx="33748">
                  <c:v>32.396951209999997</c:v>
                </c:pt>
                <c:pt idx="33749">
                  <c:v>32.398037250000002</c:v>
                </c:pt>
              </c:numCache>
            </c:numRef>
          </c:cat>
          <c:val>
            <c:numRef>
              <c:f>'ReportFile2_GSO-Inc7deg-Lat55-L'!$D$2:$D$33751</c:f>
              <c:numCache>
                <c:formatCode>General</c:formatCode>
                <c:ptCount val="33750"/>
                <c:pt idx="0">
                  <c:v>0.123510857</c:v>
                </c:pt>
                <c:pt idx="1">
                  <c:v>0.12348985</c:v>
                </c:pt>
                <c:pt idx="2">
                  <c:v>0.12346884</c:v>
                </c:pt>
                <c:pt idx="3">
                  <c:v>0.123447827</c:v>
                </c:pt>
                <c:pt idx="4">
                  <c:v>0.123426809</c:v>
                </c:pt>
                <c:pt idx="5">
                  <c:v>0.123405788</c:v>
                </c:pt>
                <c:pt idx="6">
                  <c:v>0.12338476299999999</c:v>
                </c:pt>
                <c:pt idx="7">
                  <c:v>0.123363735</c:v>
                </c:pt>
                <c:pt idx="8">
                  <c:v>0.123342703</c:v>
                </c:pt>
                <c:pt idx="9">
                  <c:v>0.123321667</c:v>
                </c:pt>
                <c:pt idx="10">
                  <c:v>0.123300627</c:v>
                </c:pt>
                <c:pt idx="11">
                  <c:v>0.123279584</c:v>
                </c:pt>
                <c:pt idx="12">
                  <c:v>0.123258538</c:v>
                </c:pt>
                <c:pt idx="13">
                  <c:v>0.12323748700000001</c:v>
                </c:pt>
                <c:pt idx="14">
                  <c:v>0.123216433</c:v>
                </c:pt>
                <c:pt idx="15">
                  <c:v>0.123195375</c:v>
                </c:pt>
                <c:pt idx="16">
                  <c:v>0.12317431399999999</c:v>
                </c:pt>
                <c:pt idx="17">
                  <c:v>0.12315324800000001</c:v>
                </c:pt>
                <c:pt idx="18">
                  <c:v>0.12313217999999999</c:v>
                </c:pt>
                <c:pt idx="19">
                  <c:v>0.123111107</c:v>
                </c:pt>
                <c:pt idx="20">
                  <c:v>0.123090031</c:v>
                </c:pt>
                <c:pt idx="21">
                  <c:v>0.123068951</c:v>
                </c:pt>
                <c:pt idx="22">
                  <c:v>0.123047868</c:v>
                </c:pt>
                <c:pt idx="23">
                  <c:v>0.12302678</c:v>
                </c:pt>
                <c:pt idx="24">
                  <c:v>0.123005689</c:v>
                </c:pt>
                <c:pt idx="25">
                  <c:v>0.122984595</c:v>
                </c:pt>
                <c:pt idx="26">
                  <c:v>0.122963497</c:v>
                </c:pt>
                <c:pt idx="27">
                  <c:v>0.122942395</c:v>
                </c:pt>
                <c:pt idx="28">
                  <c:v>0.122921289</c:v>
                </c:pt>
                <c:pt idx="29">
                  <c:v>0.12290018</c:v>
                </c:pt>
                <c:pt idx="30">
                  <c:v>0.12287906699999999</c:v>
                </c:pt>
                <c:pt idx="31">
                  <c:v>0.12285795100000001</c:v>
                </c:pt>
                <c:pt idx="32">
                  <c:v>0.12283683099999999</c:v>
                </c:pt>
                <c:pt idx="33">
                  <c:v>0.122815707</c:v>
                </c:pt>
                <c:pt idx="34">
                  <c:v>0.12279458</c:v>
                </c:pt>
                <c:pt idx="35">
                  <c:v>0.12277344900000001</c:v>
                </c:pt>
                <c:pt idx="36">
                  <c:v>0.122752314</c:v>
                </c:pt>
                <c:pt idx="37">
                  <c:v>0.122731176</c:v>
                </c:pt>
                <c:pt idx="38">
                  <c:v>0.122710034</c:v>
                </c:pt>
                <c:pt idx="39">
                  <c:v>0.122688888</c:v>
                </c:pt>
                <c:pt idx="40">
                  <c:v>0.122667739</c:v>
                </c:pt>
                <c:pt idx="41">
                  <c:v>0.122646586</c:v>
                </c:pt>
                <c:pt idx="42">
                  <c:v>0.12262542899999999</c:v>
                </c:pt>
                <c:pt idx="43">
                  <c:v>0.122604269</c:v>
                </c:pt>
                <c:pt idx="44">
                  <c:v>0.122583105</c:v>
                </c:pt>
                <c:pt idx="45">
                  <c:v>0.122561937</c:v>
                </c:pt>
                <c:pt idx="46">
                  <c:v>0.122540766</c:v>
                </c:pt>
                <c:pt idx="47">
                  <c:v>0.122519591</c:v>
                </c:pt>
                <c:pt idx="48">
                  <c:v>0.122498412</c:v>
                </c:pt>
                <c:pt idx="49">
                  <c:v>0.12247723000000001</c:v>
                </c:pt>
                <c:pt idx="50">
                  <c:v>0.122456044</c:v>
                </c:pt>
                <c:pt idx="51">
                  <c:v>0.122434855</c:v>
                </c:pt>
                <c:pt idx="52">
                  <c:v>0.12241366200000001</c:v>
                </c:pt>
                <c:pt idx="53">
                  <c:v>0.12239246500000001</c:v>
                </c:pt>
                <c:pt idx="54">
                  <c:v>0.12237126500000001</c:v>
                </c:pt>
                <c:pt idx="55">
                  <c:v>0.122350061</c:v>
                </c:pt>
                <c:pt idx="56">
                  <c:v>0.122328853</c:v>
                </c:pt>
                <c:pt idx="57">
                  <c:v>0.12230764199999999</c:v>
                </c:pt>
                <c:pt idx="58">
                  <c:v>0.122286427</c:v>
                </c:pt>
                <c:pt idx="59">
                  <c:v>0.122265209</c:v>
                </c:pt>
                <c:pt idx="60">
                  <c:v>0.122243986</c:v>
                </c:pt>
                <c:pt idx="61">
                  <c:v>0.122222761</c:v>
                </c:pt>
                <c:pt idx="62">
                  <c:v>0.122201531</c:v>
                </c:pt>
                <c:pt idx="63">
                  <c:v>0.12218029800000001</c:v>
                </c:pt>
                <c:pt idx="64">
                  <c:v>0.122159061</c:v>
                </c:pt>
                <c:pt idx="65">
                  <c:v>0.12213782099999999</c:v>
                </c:pt>
                <c:pt idx="66">
                  <c:v>0.122116577</c:v>
                </c:pt>
                <c:pt idx="67">
                  <c:v>0.122095329</c:v>
                </c:pt>
                <c:pt idx="68">
                  <c:v>0.122074078</c:v>
                </c:pt>
                <c:pt idx="69">
                  <c:v>0.122052823</c:v>
                </c:pt>
                <c:pt idx="70">
                  <c:v>0.12203156499999999</c:v>
                </c:pt>
                <c:pt idx="71">
                  <c:v>0.122010303</c:v>
                </c:pt>
                <c:pt idx="72">
                  <c:v>0.12198903699999999</c:v>
                </c:pt>
                <c:pt idx="73">
                  <c:v>0.121967767</c:v>
                </c:pt>
                <c:pt idx="74">
                  <c:v>0.121946494</c:v>
                </c:pt>
                <c:pt idx="75">
                  <c:v>0.121925218</c:v>
                </c:pt>
                <c:pt idx="76">
                  <c:v>0.121903938</c:v>
                </c:pt>
                <c:pt idx="77">
                  <c:v>0.12188265400000001</c:v>
                </c:pt>
                <c:pt idx="78">
                  <c:v>0.121861366</c:v>
                </c:pt>
                <c:pt idx="79">
                  <c:v>0.12184007500000001</c:v>
                </c:pt>
                <c:pt idx="80">
                  <c:v>0.121818781</c:v>
                </c:pt>
                <c:pt idx="81">
                  <c:v>0.121797482</c:v>
                </c:pt>
                <c:pt idx="82">
                  <c:v>0.12177618</c:v>
                </c:pt>
                <c:pt idx="83">
                  <c:v>0.121754875</c:v>
                </c:pt>
                <c:pt idx="84">
                  <c:v>0.121733566</c:v>
                </c:pt>
                <c:pt idx="85">
                  <c:v>0.12171225300000001</c:v>
                </c:pt>
                <c:pt idx="86">
                  <c:v>0.121690936</c:v>
                </c:pt>
                <c:pt idx="87">
                  <c:v>0.12166961599999999</c:v>
                </c:pt>
                <c:pt idx="88">
                  <c:v>0.121648293</c:v>
                </c:pt>
                <c:pt idx="89">
                  <c:v>0.121626965</c:v>
                </c:pt>
                <c:pt idx="90">
                  <c:v>0.121605635</c:v>
                </c:pt>
                <c:pt idx="91">
                  <c:v>0.12158430000000001</c:v>
                </c:pt>
                <c:pt idx="92">
                  <c:v>0.121562962</c:v>
                </c:pt>
                <c:pt idx="93">
                  <c:v>0.12154162</c:v>
                </c:pt>
                <c:pt idx="94">
                  <c:v>0.121520275</c:v>
                </c:pt>
                <c:pt idx="95">
                  <c:v>0.12149892599999999</c:v>
                </c:pt>
                <c:pt idx="96">
                  <c:v>0.12147757300000001</c:v>
                </c:pt>
                <c:pt idx="97">
                  <c:v>0.12145621700000001</c:v>
                </c:pt>
                <c:pt idx="98">
                  <c:v>0.12143485800000001</c:v>
                </c:pt>
                <c:pt idx="99">
                  <c:v>0.121413494</c:v>
                </c:pt>
                <c:pt idx="100">
                  <c:v>0.121392127</c:v>
                </c:pt>
                <c:pt idx="101">
                  <c:v>0.121370757</c:v>
                </c:pt>
                <c:pt idx="102">
                  <c:v>0.12134938300000001</c:v>
                </c:pt>
                <c:pt idx="103">
                  <c:v>0.121328005</c:v>
                </c:pt>
                <c:pt idx="104">
                  <c:v>0.121306624</c:v>
                </c:pt>
                <c:pt idx="105">
                  <c:v>0.121285239</c:v>
                </c:pt>
                <c:pt idx="106">
                  <c:v>0.12126385000000001</c:v>
                </c:pt>
                <c:pt idx="107">
                  <c:v>0.121242458</c:v>
                </c:pt>
                <c:pt idx="108">
                  <c:v>0.121221062</c:v>
                </c:pt>
                <c:pt idx="109">
                  <c:v>0.121199663</c:v>
                </c:pt>
                <c:pt idx="110">
                  <c:v>0.12117826</c:v>
                </c:pt>
                <c:pt idx="111">
                  <c:v>0.12115685399999999</c:v>
                </c:pt>
                <c:pt idx="112">
                  <c:v>0.121135443</c:v>
                </c:pt>
                <c:pt idx="113">
                  <c:v>0.12111403</c:v>
                </c:pt>
                <c:pt idx="114">
                  <c:v>0.121092612</c:v>
                </c:pt>
                <c:pt idx="115">
                  <c:v>0.12107119199999999</c:v>
                </c:pt>
                <c:pt idx="116">
                  <c:v>0.121049767</c:v>
                </c:pt>
                <c:pt idx="117">
                  <c:v>0.121028339</c:v>
                </c:pt>
                <c:pt idx="118">
                  <c:v>0.121006907</c:v>
                </c:pt>
                <c:pt idx="119">
                  <c:v>0.120985472</c:v>
                </c:pt>
                <c:pt idx="120">
                  <c:v>0.120964033</c:v>
                </c:pt>
                <c:pt idx="121">
                  <c:v>0.120942591</c:v>
                </c:pt>
                <c:pt idx="122">
                  <c:v>0.12092114499999999</c:v>
                </c:pt>
                <c:pt idx="123">
                  <c:v>0.120899695</c:v>
                </c:pt>
                <c:pt idx="124">
                  <c:v>0.120878242</c:v>
                </c:pt>
                <c:pt idx="125">
                  <c:v>0.12085678499999999</c:v>
                </c:pt>
                <c:pt idx="126">
                  <c:v>0.12083532499999999</c:v>
                </c:pt>
                <c:pt idx="127">
                  <c:v>0.12081386099999999</c:v>
                </c:pt>
                <c:pt idx="128">
                  <c:v>0.120792393</c:v>
                </c:pt>
                <c:pt idx="129">
                  <c:v>0.120770922</c:v>
                </c:pt>
                <c:pt idx="130">
                  <c:v>0.120749448</c:v>
                </c:pt>
                <c:pt idx="131">
                  <c:v>0.120727969</c:v>
                </c:pt>
                <c:pt idx="132">
                  <c:v>0.120706488</c:v>
                </c:pt>
                <c:pt idx="133">
                  <c:v>0.120685002</c:v>
                </c:pt>
                <c:pt idx="134">
                  <c:v>0.120663513</c:v>
                </c:pt>
                <c:pt idx="135">
                  <c:v>0.120642021</c:v>
                </c:pt>
                <c:pt idx="136">
                  <c:v>0.12062052400000001</c:v>
                </c:pt>
                <c:pt idx="137">
                  <c:v>0.120599025</c:v>
                </c:pt>
                <c:pt idx="138">
                  <c:v>0.12057752200000001</c:v>
                </c:pt>
                <c:pt idx="139">
                  <c:v>0.120556015</c:v>
                </c:pt>
                <c:pt idx="140">
                  <c:v>0.120534504</c:v>
                </c:pt>
                <c:pt idx="141">
                  <c:v>0.12051299</c:v>
                </c:pt>
                <c:pt idx="142">
                  <c:v>0.120491473</c:v>
                </c:pt>
                <c:pt idx="143">
                  <c:v>0.12046995200000001</c:v>
                </c:pt>
                <c:pt idx="144">
                  <c:v>0.120448427</c:v>
                </c:pt>
                <c:pt idx="145">
                  <c:v>0.120426898</c:v>
                </c:pt>
                <c:pt idx="146">
                  <c:v>0.120405366</c:v>
                </c:pt>
                <c:pt idx="147">
                  <c:v>0.120383831</c:v>
                </c:pt>
                <c:pt idx="148">
                  <c:v>0.120362292</c:v>
                </c:pt>
                <c:pt idx="149">
                  <c:v>0.12034075</c:v>
                </c:pt>
                <c:pt idx="150">
                  <c:v>0.120319203</c:v>
                </c:pt>
                <c:pt idx="151">
                  <c:v>0.120297654</c:v>
                </c:pt>
                <c:pt idx="152">
                  <c:v>0.120276101</c:v>
                </c:pt>
                <c:pt idx="153">
                  <c:v>0.120254544</c:v>
                </c:pt>
                <c:pt idx="154">
                  <c:v>0.120232983</c:v>
                </c:pt>
                <c:pt idx="155">
                  <c:v>0.12021142</c:v>
                </c:pt>
                <c:pt idx="156">
                  <c:v>0.120189852</c:v>
                </c:pt>
                <c:pt idx="157">
                  <c:v>0.120168281</c:v>
                </c:pt>
                <c:pt idx="158">
                  <c:v>0.12014670600000001</c:v>
                </c:pt>
                <c:pt idx="159">
                  <c:v>0.120125128</c:v>
                </c:pt>
                <c:pt idx="160">
                  <c:v>0.120103547</c:v>
                </c:pt>
                <c:pt idx="161">
                  <c:v>0.120081961</c:v>
                </c:pt>
                <c:pt idx="162">
                  <c:v>0.120060373</c:v>
                </c:pt>
                <c:pt idx="163">
                  <c:v>0.12003878</c:v>
                </c:pt>
                <c:pt idx="164">
                  <c:v>0.120017184</c:v>
                </c:pt>
                <c:pt idx="165">
                  <c:v>0.119995585</c:v>
                </c:pt>
                <c:pt idx="166">
                  <c:v>0.11997398200000001</c:v>
                </c:pt>
                <c:pt idx="167">
                  <c:v>0.119952375</c:v>
                </c:pt>
                <c:pt idx="168">
                  <c:v>0.11993076499999999</c:v>
                </c:pt>
                <c:pt idx="169">
                  <c:v>0.11990915100000001</c:v>
                </c:pt>
                <c:pt idx="170">
                  <c:v>0.119887534</c:v>
                </c:pt>
                <c:pt idx="171">
                  <c:v>0.119865913</c:v>
                </c:pt>
                <c:pt idx="172">
                  <c:v>0.11984428900000001</c:v>
                </c:pt>
                <c:pt idx="173">
                  <c:v>0.119822661</c:v>
                </c:pt>
                <c:pt idx="174">
                  <c:v>0.11980103</c:v>
                </c:pt>
                <c:pt idx="175">
                  <c:v>0.119779395</c:v>
                </c:pt>
                <c:pt idx="176">
                  <c:v>0.11975775600000001</c:v>
                </c:pt>
                <c:pt idx="177">
                  <c:v>0.119736114</c:v>
                </c:pt>
                <c:pt idx="178">
                  <c:v>0.119714468</c:v>
                </c:pt>
                <c:pt idx="179">
                  <c:v>0.11969281900000001</c:v>
                </c:pt>
                <c:pt idx="180">
                  <c:v>0.11967116699999999</c:v>
                </c:pt>
                <c:pt idx="181">
                  <c:v>0.11964951</c:v>
                </c:pt>
                <c:pt idx="182">
                  <c:v>0.11962785099999999</c:v>
                </c:pt>
                <c:pt idx="183">
                  <c:v>0.119606187</c:v>
                </c:pt>
                <c:pt idx="184">
                  <c:v>0.119584521</c:v>
                </c:pt>
                <c:pt idx="185">
                  <c:v>0.11956285</c:v>
                </c:pt>
                <c:pt idx="186">
                  <c:v>0.119541176</c:v>
                </c:pt>
                <c:pt idx="187">
                  <c:v>0.119519499</c:v>
                </c:pt>
                <c:pt idx="188">
                  <c:v>0.11949781800000001</c:v>
                </c:pt>
                <c:pt idx="189">
                  <c:v>0.119476134</c:v>
                </c:pt>
                <c:pt idx="190">
                  <c:v>0.11945444500000001</c:v>
                </c:pt>
                <c:pt idx="191">
                  <c:v>0.119432754</c:v>
                </c:pt>
                <c:pt idx="192">
                  <c:v>0.119411059</c:v>
                </c:pt>
                <c:pt idx="193">
                  <c:v>0.11938936</c:v>
                </c:pt>
                <c:pt idx="194">
                  <c:v>0.119367658</c:v>
                </c:pt>
                <c:pt idx="195">
                  <c:v>0.11934595200000001</c:v>
                </c:pt>
                <c:pt idx="196">
                  <c:v>0.119324243</c:v>
                </c:pt>
                <c:pt idx="197">
                  <c:v>0.11930253</c:v>
                </c:pt>
                <c:pt idx="198">
                  <c:v>0.119280814</c:v>
                </c:pt>
                <c:pt idx="199">
                  <c:v>0.119259094</c:v>
                </c:pt>
                <c:pt idx="200">
                  <c:v>0.11923737099999999</c:v>
                </c:pt>
                <c:pt idx="201">
                  <c:v>0.119215644</c:v>
                </c:pt>
                <c:pt idx="202">
                  <c:v>0.119193914</c:v>
                </c:pt>
                <c:pt idx="203">
                  <c:v>0.11917218</c:v>
                </c:pt>
                <c:pt idx="204">
                  <c:v>0.119150442</c:v>
                </c:pt>
                <c:pt idx="205">
                  <c:v>0.119128701</c:v>
                </c:pt>
                <c:pt idx="206">
                  <c:v>0.119106957</c:v>
                </c:pt>
                <c:pt idx="207">
                  <c:v>0.119085209</c:v>
                </c:pt>
                <c:pt idx="208">
                  <c:v>0.119063458</c:v>
                </c:pt>
                <c:pt idx="209">
                  <c:v>0.119041703</c:v>
                </c:pt>
                <c:pt idx="210">
                  <c:v>0.119019944</c:v>
                </c:pt>
                <c:pt idx="211">
                  <c:v>0.11899818199999999</c:v>
                </c:pt>
                <c:pt idx="212">
                  <c:v>0.118976416</c:v>
                </c:pt>
                <c:pt idx="213">
                  <c:v>0.118954647</c:v>
                </c:pt>
                <c:pt idx="214">
                  <c:v>0.11893287499999999</c:v>
                </c:pt>
                <c:pt idx="215">
                  <c:v>0.11891109900000001</c:v>
                </c:pt>
                <c:pt idx="216">
                  <c:v>0.11888931899999999</c:v>
                </c:pt>
                <c:pt idx="217">
                  <c:v>0.118867536</c:v>
                </c:pt>
                <c:pt idx="218">
                  <c:v>0.118845749</c:v>
                </c:pt>
                <c:pt idx="219">
                  <c:v>0.11882395900000001</c:v>
                </c:pt>
                <c:pt idx="220">
                  <c:v>0.118802165</c:v>
                </c:pt>
                <c:pt idx="221">
                  <c:v>0.118780368</c:v>
                </c:pt>
                <c:pt idx="222">
                  <c:v>0.118758567</c:v>
                </c:pt>
                <c:pt idx="223">
                  <c:v>0.118736763</c:v>
                </c:pt>
                <c:pt idx="224">
                  <c:v>0.118714956</c:v>
                </c:pt>
                <c:pt idx="225">
                  <c:v>0.118693144</c:v>
                </c:pt>
                <c:pt idx="226">
                  <c:v>0.11867133000000001</c:v>
                </c:pt>
                <c:pt idx="227">
                  <c:v>0.118649512</c:v>
                </c:pt>
                <c:pt idx="228">
                  <c:v>0.11862768999999999</c:v>
                </c:pt>
                <c:pt idx="229">
                  <c:v>0.118605865</c:v>
                </c:pt>
                <c:pt idx="230">
                  <c:v>0.118584036</c:v>
                </c:pt>
                <c:pt idx="231">
                  <c:v>0.118562204</c:v>
                </c:pt>
                <c:pt idx="232">
                  <c:v>0.11854036799999999</c:v>
                </c:pt>
                <c:pt idx="233">
                  <c:v>0.118518529</c:v>
                </c:pt>
                <c:pt idx="234">
                  <c:v>0.118496686</c:v>
                </c:pt>
                <c:pt idx="235">
                  <c:v>0.11847484</c:v>
                </c:pt>
                <c:pt idx="236">
                  <c:v>0.11845298999999999</c:v>
                </c:pt>
                <c:pt idx="237">
                  <c:v>0.11843113700000001</c:v>
                </c:pt>
                <c:pt idx="238">
                  <c:v>0.11840928000000001</c:v>
                </c:pt>
                <c:pt idx="239">
                  <c:v>0.11838741999999999</c:v>
                </c:pt>
                <c:pt idx="240">
                  <c:v>0.118365556</c:v>
                </c:pt>
                <c:pt idx="241">
                  <c:v>0.118343689</c:v>
                </c:pt>
                <c:pt idx="242">
                  <c:v>0.11832181899999999</c:v>
                </c:pt>
                <c:pt idx="243">
                  <c:v>0.118299944</c:v>
                </c:pt>
                <c:pt idx="244">
                  <c:v>0.118278067</c:v>
                </c:pt>
                <c:pt idx="245">
                  <c:v>0.118256186</c:v>
                </c:pt>
                <c:pt idx="246">
                  <c:v>0.118234301</c:v>
                </c:pt>
                <c:pt idx="247">
                  <c:v>0.118212413</c:v>
                </c:pt>
                <c:pt idx="248">
                  <c:v>0.11819052100000001</c:v>
                </c:pt>
                <c:pt idx="249">
                  <c:v>0.118168626</c:v>
                </c:pt>
                <c:pt idx="250">
                  <c:v>0.11814672800000001</c:v>
                </c:pt>
                <c:pt idx="251">
                  <c:v>0.118124826</c:v>
                </c:pt>
                <c:pt idx="252">
                  <c:v>0.11810292</c:v>
                </c:pt>
                <c:pt idx="253">
                  <c:v>0.118081011</c:v>
                </c:pt>
                <c:pt idx="254">
                  <c:v>0.118059099</c:v>
                </c:pt>
                <c:pt idx="255">
                  <c:v>0.118037183</c:v>
                </c:pt>
                <c:pt idx="256">
                  <c:v>0.118015263</c:v>
                </c:pt>
                <c:pt idx="257">
                  <c:v>0.11799334</c:v>
                </c:pt>
                <c:pt idx="258">
                  <c:v>0.117971414</c:v>
                </c:pt>
                <c:pt idx="259">
                  <c:v>0.11794948399999999</c:v>
                </c:pt>
                <c:pt idx="260">
                  <c:v>0.11792755100000001</c:v>
                </c:pt>
                <c:pt idx="261">
                  <c:v>0.11790561400000001</c:v>
                </c:pt>
                <c:pt idx="262">
                  <c:v>0.11788367299999999</c:v>
                </c:pt>
                <c:pt idx="263">
                  <c:v>0.11786173</c:v>
                </c:pt>
                <c:pt idx="264">
                  <c:v>0.117839782</c:v>
                </c:pt>
                <c:pt idx="265">
                  <c:v>0.117817831</c:v>
                </c:pt>
                <c:pt idx="266">
                  <c:v>0.11779587699999999</c:v>
                </c:pt>
                <c:pt idx="267">
                  <c:v>0.11777392</c:v>
                </c:pt>
                <c:pt idx="268">
                  <c:v>0.117751958</c:v>
                </c:pt>
                <c:pt idx="269">
                  <c:v>0.117729994</c:v>
                </c:pt>
                <c:pt idx="270">
                  <c:v>0.11770802599999999</c:v>
                </c:pt>
                <c:pt idx="271">
                  <c:v>0.117686054</c:v>
                </c:pt>
                <c:pt idx="272">
                  <c:v>0.117664079</c:v>
                </c:pt>
                <c:pt idx="273">
                  <c:v>0.117642101</c:v>
                </c:pt>
                <c:pt idx="274">
                  <c:v>0.117620119</c:v>
                </c:pt>
                <c:pt idx="275">
                  <c:v>0.11759813299999999</c:v>
                </c:pt>
                <c:pt idx="276">
                  <c:v>0.11757614399999999</c:v>
                </c:pt>
                <c:pt idx="277">
                  <c:v>0.117554152</c:v>
                </c:pt>
                <c:pt idx="278">
                  <c:v>0.117532156</c:v>
                </c:pt>
                <c:pt idx="279">
                  <c:v>0.117510157</c:v>
                </c:pt>
                <c:pt idx="280">
                  <c:v>0.117488154</c:v>
                </c:pt>
                <c:pt idx="281">
                  <c:v>0.11746614800000001</c:v>
                </c:pt>
                <c:pt idx="282">
                  <c:v>0.117444138</c:v>
                </c:pt>
                <c:pt idx="283">
                  <c:v>0.117422125</c:v>
                </c:pt>
                <c:pt idx="284">
                  <c:v>0.117400108</c:v>
                </c:pt>
                <c:pt idx="285">
                  <c:v>0.11737808800000001</c:v>
                </c:pt>
                <c:pt idx="286">
                  <c:v>0.117356065</c:v>
                </c:pt>
                <c:pt idx="287">
                  <c:v>0.117334038</c:v>
                </c:pt>
                <c:pt idx="288">
                  <c:v>0.117312007</c:v>
                </c:pt>
                <c:pt idx="289">
                  <c:v>0.11728997300000001</c:v>
                </c:pt>
                <c:pt idx="290">
                  <c:v>0.117267936</c:v>
                </c:pt>
                <c:pt idx="291">
                  <c:v>0.117245895</c:v>
                </c:pt>
                <c:pt idx="292">
                  <c:v>0.117223851</c:v>
                </c:pt>
                <c:pt idx="293">
                  <c:v>0.11720180299999999</c:v>
                </c:pt>
                <c:pt idx="294">
                  <c:v>0.117179752</c:v>
                </c:pt>
                <c:pt idx="295">
                  <c:v>0.11715769700000001</c:v>
                </c:pt>
                <c:pt idx="296">
                  <c:v>0.117135639</c:v>
                </c:pt>
                <c:pt idx="297">
                  <c:v>0.117113578</c:v>
                </c:pt>
                <c:pt idx="298">
                  <c:v>0.11709151299999999</c:v>
                </c:pt>
                <c:pt idx="299">
                  <c:v>0.11706944499999999</c:v>
                </c:pt>
                <c:pt idx="300">
                  <c:v>0.117047373</c:v>
                </c:pt>
                <c:pt idx="301">
                  <c:v>0.117025298</c:v>
                </c:pt>
                <c:pt idx="302">
                  <c:v>0.11700321900000001</c:v>
                </c:pt>
                <c:pt idx="303">
                  <c:v>0.116981137</c:v>
                </c:pt>
                <c:pt idx="304">
                  <c:v>0.11695905099999999</c:v>
                </c:pt>
                <c:pt idx="305">
                  <c:v>0.11693696200000001</c:v>
                </c:pt>
                <c:pt idx="306">
                  <c:v>0.116914869</c:v>
                </c:pt>
                <c:pt idx="307">
                  <c:v>0.116892774</c:v>
                </c:pt>
                <c:pt idx="308">
                  <c:v>0.11687067399999999</c:v>
                </c:pt>
                <c:pt idx="309">
                  <c:v>0.116848571</c:v>
                </c:pt>
                <c:pt idx="310">
                  <c:v>0.116826465</c:v>
                </c:pt>
                <c:pt idx="311">
                  <c:v>0.116804355</c:v>
                </c:pt>
                <c:pt idx="312">
                  <c:v>0.11678224199999999</c:v>
                </c:pt>
                <c:pt idx="313">
                  <c:v>0.11676012600000001</c:v>
                </c:pt>
                <c:pt idx="314">
                  <c:v>0.11673800600000001</c:v>
                </c:pt>
                <c:pt idx="315">
                  <c:v>0.11671588200000001</c:v>
                </c:pt>
                <c:pt idx="316">
                  <c:v>0.116693755</c:v>
                </c:pt>
                <c:pt idx="317">
                  <c:v>0.116671625</c:v>
                </c:pt>
                <c:pt idx="318">
                  <c:v>0.11664949099999999</c:v>
                </c:pt>
                <c:pt idx="319">
                  <c:v>0.116627354</c:v>
                </c:pt>
                <c:pt idx="320">
                  <c:v>0.116605214</c:v>
                </c:pt>
                <c:pt idx="321">
                  <c:v>0.11658307</c:v>
                </c:pt>
                <c:pt idx="322">
                  <c:v>0.116560922</c:v>
                </c:pt>
                <c:pt idx="323">
                  <c:v>0.116538771</c:v>
                </c:pt>
                <c:pt idx="324">
                  <c:v>0.116516617</c:v>
                </c:pt>
                <c:pt idx="325">
                  <c:v>0.11649445899999999</c:v>
                </c:pt>
                <c:pt idx="326">
                  <c:v>0.116472298</c:v>
                </c:pt>
                <c:pt idx="327">
                  <c:v>0.116450133</c:v>
                </c:pt>
                <c:pt idx="328">
                  <c:v>0.11642796499999999</c:v>
                </c:pt>
                <c:pt idx="329">
                  <c:v>0.11640579400000001</c:v>
                </c:pt>
                <c:pt idx="330">
                  <c:v>0.11638361899999999</c:v>
                </c:pt>
                <c:pt idx="331">
                  <c:v>0.116361441</c:v>
                </c:pt>
                <c:pt idx="332">
                  <c:v>0.116339259</c:v>
                </c:pt>
                <c:pt idx="333">
                  <c:v>0.11631707400000001</c:v>
                </c:pt>
                <c:pt idx="334">
                  <c:v>0.116294886</c:v>
                </c:pt>
                <c:pt idx="335">
                  <c:v>0.116272694</c:v>
                </c:pt>
                <c:pt idx="336">
                  <c:v>0.11625049799999999</c:v>
                </c:pt>
                <c:pt idx="337">
                  <c:v>0.11622829899999999</c:v>
                </c:pt>
                <c:pt idx="338">
                  <c:v>0.11620609699999999</c:v>
                </c:pt>
                <c:pt idx="339">
                  <c:v>0.116183892</c:v>
                </c:pt>
                <c:pt idx="340">
                  <c:v>0.116161682</c:v>
                </c:pt>
                <c:pt idx="341">
                  <c:v>0.11613946999999999</c:v>
                </c:pt>
                <c:pt idx="342">
                  <c:v>0.116117254</c:v>
                </c:pt>
                <c:pt idx="343">
                  <c:v>0.116095035</c:v>
                </c:pt>
                <c:pt idx="344">
                  <c:v>0.116072812</c:v>
                </c:pt>
                <c:pt idx="345">
                  <c:v>0.116050586</c:v>
                </c:pt>
                <c:pt idx="346">
                  <c:v>0.116028357</c:v>
                </c:pt>
                <c:pt idx="347">
                  <c:v>0.116006124</c:v>
                </c:pt>
                <c:pt idx="348">
                  <c:v>0.11598388699999999</c:v>
                </c:pt>
                <c:pt idx="349">
                  <c:v>0.115961648</c:v>
                </c:pt>
                <c:pt idx="350">
                  <c:v>0.115939405</c:v>
                </c:pt>
                <c:pt idx="351">
                  <c:v>0.11591715800000001</c:v>
                </c:pt>
                <c:pt idx="352">
                  <c:v>0.115894908</c:v>
                </c:pt>
                <c:pt idx="353">
                  <c:v>0.115872655</c:v>
                </c:pt>
                <c:pt idx="354">
                  <c:v>0.11585039799999999</c:v>
                </c:pt>
                <c:pt idx="355">
                  <c:v>0.115828138</c:v>
                </c:pt>
                <c:pt idx="356">
                  <c:v>0.115805874</c:v>
                </c:pt>
                <c:pt idx="357">
                  <c:v>0.115783607</c:v>
                </c:pt>
                <c:pt idx="358">
                  <c:v>0.11576133700000001</c:v>
                </c:pt>
                <c:pt idx="359">
                  <c:v>0.115739063</c:v>
                </c:pt>
                <c:pt idx="360">
                  <c:v>0.115716786</c:v>
                </c:pt>
                <c:pt idx="361">
                  <c:v>0.115694505</c:v>
                </c:pt>
                <c:pt idx="362">
                  <c:v>0.11567222100000001</c:v>
                </c:pt>
                <c:pt idx="363">
                  <c:v>0.115649934</c:v>
                </c:pt>
                <c:pt idx="364">
                  <c:v>0.115627643</c:v>
                </c:pt>
                <c:pt idx="365">
                  <c:v>0.115605349</c:v>
                </c:pt>
                <c:pt idx="366">
                  <c:v>0.11558305200000001</c:v>
                </c:pt>
                <c:pt idx="367">
                  <c:v>0.115560751</c:v>
                </c:pt>
                <c:pt idx="368">
                  <c:v>0.115538447</c:v>
                </c:pt>
                <c:pt idx="369">
                  <c:v>0.115516139</c:v>
                </c:pt>
                <c:pt idx="370">
                  <c:v>0.11549382800000001</c:v>
                </c:pt>
                <c:pt idx="371">
                  <c:v>0.115471513</c:v>
                </c:pt>
                <c:pt idx="372">
                  <c:v>0.115449195</c:v>
                </c:pt>
                <c:pt idx="373">
                  <c:v>0.115426874</c:v>
                </c:pt>
                <c:pt idx="374">
                  <c:v>0.11540454999999999</c:v>
                </c:pt>
                <c:pt idx="375">
                  <c:v>0.11538222200000001</c:v>
                </c:pt>
                <c:pt idx="376">
                  <c:v>0.11535989000000001</c:v>
                </c:pt>
                <c:pt idx="377">
                  <c:v>0.11533755499999999</c:v>
                </c:pt>
                <c:pt idx="378">
                  <c:v>0.115315217</c:v>
                </c:pt>
                <c:pt idx="379">
                  <c:v>0.115292876</c:v>
                </c:pt>
                <c:pt idx="380">
                  <c:v>0.115270531</c:v>
                </c:pt>
                <c:pt idx="381">
                  <c:v>0.115248182</c:v>
                </c:pt>
                <c:pt idx="382">
                  <c:v>0.115225831</c:v>
                </c:pt>
                <c:pt idx="383">
                  <c:v>0.115203475</c:v>
                </c:pt>
                <c:pt idx="384">
                  <c:v>0.115181117</c:v>
                </c:pt>
                <c:pt idx="385">
                  <c:v>0.115158755</c:v>
                </c:pt>
                <c:pt idx="386">
                  <c:v>0.11513639000000001</c:v>
                </c:pt>
                <c:pt idx="387">
                  <c:v>0.115114021</c:v>
                </c:pt>
                <c:pt idx="388">
                  <c:v>0.115091649</c:v>
                </c:pt>
                <c:pt idx="389">
                  <c:v>0.115069274</c:v>
                </c:pt>
                <c:pt idx="390">
                  <c:v>0.115046895</c:v>
                </c:pt>
                <c:pt idx="391">
                  <c:v>0.11502451299999999</c:v>
                </c:pt>
                <c:pt idx="392">
                  <c:v>0.115002127</c:v>
                </c:pt>
                <c:pt idx="393">
                  <c:v>0.114979739</c:v>
                </c:pt>
                <c:pt idx="394">
                  <c:v>0.114957346</c:v>
                </c:pt>
                <c:pt idx="395">
                  <c:v>0.11493495099999999</c:v>
                </c:pt>
                <c:pt idx="396">
                  <c:v>0.114912552</c:v>
                </c:pt>
                <c:pt idx="397">
                  <c:v>0.114890149</c:v>
                </c:pt>
                <c:pt idx="398">
                  <c:v>0.11486774399999999</c:v>
                </c:pt>
                <c:pt idx="399">
                  <c:v>0.11484533500000001</c:v>
                </c:pt>
                <c:pt idx="400">
                  <c:v>0.11482292199999999</c:v>
                </c:pt>
                <c:pt idx="401">
                  <c:v>0.114800506</c:v>
                </c:pt>
                <c:pt idx="402">
                  <c:v>0.114778087</c:v>
                </c:pt>
                <c:pt idx="403">
                  <c:v>0.11475566500000001</c:v>
                </c:pt>
                <c:pt idx="404">
                  <c:v>0.114733239</c:v>
                </c:pt>
                <c:pt idx="405">
                  <c:v>0.11471081</c:v>
                </c:pt>
                <c:pt idx="406">
                  <c:v>0.11468837699999999</c:v>
                </c:pt>
                <c:pt idx="407">
                  <c:v>0.11466594099999999</c:v>
                </c:pt>
                <c:pt idx="408">
                  <c:v>0.11464350099999999</c:v>
                </c:pt>
                <c:pt idx="409">
                  <c:v>0.114621059</c:v>
                </c:pt>
                <c:pt idx="410">
                  <c:v>0.114598613</c:v>
                </c:pt>
                <c:pt idx="411">
                  <c:v>0.11457616299999999</c:v>
                </c:pt>
                <c:pt idx="412">
                  <c:v>0.11455371</c:v>
                </c:pt>
                <c:pt idx="413">
                  <c:v>0.114531254</c:v>
                </c:pt>
                <c:pt idx="414">
                  <c:v>0.114508795</c:v>
                </c:pt>
                <c:pt idx="415">
                  <c:v>0.114486332</c:v>
                </c:pt>
                <c:pt idx="416">
                  <c:v>0.114463866</c:v>
                </c:pt>
                <c:pt idx="417">
                  <c:v>0.114441396</c:v>
                </c:pt>
                <c:pt idx="418">
                  <c:v>0.11441892300000001</c:v>
                </c:pt>
                <c:pt idx="419">
                  <c:v>0.114396447</c:v>
                </c:pt>
                <c:pt idx="420">
                  <c:v>0.11437396700000001</c:v>
                </c:pt>
                <c:pt idx="421">
                  <c:v>0.114351484</c:v>
                </c:pt>
                <c:pt idx="422">
                  <c:v>0.114328998</c:v>
                </c:pt>
                <c:pt idx="423">
                  <c:v>0.114306508</c:v>
                </c:pt>
                <c:pt idx="424">
                  <c:v>0.114284015</c:v>
                </c:pt>
                <c:pt idx="425">
                  <c:v>0.11426151900000001</c:v>
                </c:pt>
                <c:pt idx="426">
                  <c:v>0.114239019</c:v>
                </c:pt>
                <c:pt idx="427">
                  <c:v>0.114216516</c:v>
                </c:pt>
                <c:pt idx="428">
                  <c:v>0.11419401</c:v>
                </c:pt>
                <c:pt idx="429">
                  <c:v>0.1141715</c:v>
                </c:pt>
                <c:pt idx="430">
                  <c:v>0.11414898699999999</c:v>
                </c:pt>
                <c:pt idx="431">
                  <c:v>0.11412647099999999</c:v>
                </c:pt>
                <c:pt idx="432">
                  <c:v>0.114103951</c:v>
                </c:pt>
                <c:pt idx="433">
                  <c:v>0.114081428</c:v>
                </c:pt>
                <c:pt idx="434">
                  <c:v>0.114058901</c:v>
                </c:pt>
                <c:pt idx="435">
                  <c:v>0.114036371</c:v>
                </c:pt>
                <c:pt idx="436">
                  <c:v>0.11401383800000001</c:v>
                </c:pt>
                <c:pt idx="437">
                  <c:v>0.113991302</c:v>
                </c:pt>
                <c:pt idx="438">
                  <c:v>0.113968762</c:v>
                </c:pt>
                <c:pt idx="439">
                  <c:v>0.113946219</c:v>
                </c:pt>
                <c:pt idx="440">
                  <c:v>0.113923672</c:v>
                </c:pt>
                <c:pt idx="441">
                  <c:v>0.11390112300000001</c:v>
                </c:pt>
                <c:pt idx="442">
                  <c:v>0.113878569</c:v>
                </c:pt>
                <c:pt idx="443">
                  <c:v>0.11385601300000001</c:v>
                </c:pt>
                <c:pt idx="444">
                  <c:v>0.113833453</c:v>
                </c:pt>
                <c:pt idx="445">
                  <c:v>0.11381089</c:v>
                </c:pt>
                <c:pt idx="446">
                  <c:v>0.113788324</c:v>
                </c:pt>
                <c:pt idx="447">
                  <c:v>0.113765754</c:v>
                </c:pt>
                <c:pt idx="448">
                  <c:v>0.113743181</c:v>
                </c:pt>
                <c:pt idx="449">
                  <c:v>0.113720604</c:v>
                </c:pt>
                <c:pt idx="450">
                  <c:v>0.11369802499999999</c:v>
                </c:pt>
                <c:pt idx="451">
                  <c:v>0.113675441</c:v>
                </c:pt>
                <c:pt idx="452">
                  <c:v>0.113652855</c:v>
                </c:pt>
                <c:pt idx="453">
                  <c:v>0.11363026499999999</c:v>
                </c:pt>
                <c:pt idx="454">
                  <c:v>0.11360767200000001</c:v>
                </c:pt>
                <c:pt idx="455">
                  <c:v>0.11358507599999999</c:v>
                </c:pt>
                <c:pt idx="456">
                  <c:v>0.113562476</c:v>
                </c:pt>
                <c:pt idx="457">
                  <c:v>0.113539873</c:v>
                </c:pt>
                <c:pt idx="458">
                  <c:v>0.11351726600000001</c:v>
                </c:pt>
                <c:pt idx="459">
                  <c:v>0.113494657</c:v>
                </c:pt>
                <c:pt idx="460">
                  <c:v>0.11347204399999999</c:v>
                </c:pt>
                <c:pt idx="461">
                  <c:v>0.11344942700000001</c:v>
                </c:pt>
                <c:pt idx="462">
                  <c:v>0.113426808</c:v>
                </c:pt>
                <c:pt idx="463">
                  <c:v>0.113404185</c:v>
                </c:pt>
                <c:pt idx="464">
                  <c:v>0.11338155900000001</c:v>
                </c:pt>
                <c:pt idx="465">
                  <c:v>0.113358929</c:v>
                </c:pt>
                <c:pt idx="466">
                  <c:v>0.113336296</c:v>
                </c:pt>
                <c:pt idx="467">
                  <c:v>0.11331366</c:v>
                </c:pt>
                <c:pt idx="468">
                  <c:v>0.11329102000000001</c:v>
                </c:pt>
                <c:pt idx="469">
                  <c:v>0.113268378</c:v>
                </c:pt>
                <c:pt idx="470">
                  <c:v>0.113245731</c:v>
                </c:pt>
                <c:pt idx="471">
                  <c:v>0.113223082</c:v>
                </c:pt>
                <c:pt idx="472">
                  <c:v>0.11320042900000001</c:v>
                </c:pt>
                <c:pt idx="473">
                  <c:v>0.113177773</c:v>
                </c:pt>
                <c:pt idx="474">
                  <c:v>0.113155114</c:v>
                </c:pt>
                <c:pt idx="475">
                  <c:v>0.11313245099999999</c:v>
                </c:pt>
                <c:pt idx="476">
                  <c:v>0.113109785</c:v>
                </c:pt>
                <c:pt idx="477">
                  <c:v>0.113087116</c:v>
                </c:pt>
                <c:pt idx="478">
                  <c:v>0.113064443</c:v>
                </c:pt>
                <c:pt idx="479">
                  <c:v>0.113041767</c:v>
                </c:pt>
                <c:pt idx="480">
                  <c:v>0.113019088</c:v>
                </c:pt>
                <c:pt idx="481">
                  <c:v>0.11299640499999999</c:v>
                </c:pt>
                <c:pt idx="482">
                  <c:v>0.112973719</c:v>
                </c:pt>
                <c:pt idx="483">
                  <c:v>0.11295102999999999</c:v>
                </c:pt>
                <c:pt idx="484">
                  <c:v>0.112928338</c:v>
                </c:pt>
                <c:pt idx="485">
                  <c:v>0.112905642</c:v>
                </c:pt>
                <c:pt idx="486">
                  <c:v>0.112882943</c:v>
                </c:pt>
                <c:pt idx="487">
                  <c:v>0.112860241</c:v>
                </c:pt>
                <c:pt idx="488">
                  <c:v>0.112837535</c:v>
                </c:pt>
                <c:pt idx="489">
                  <c:v>0.11281482600000001</c:v>
                </c:pt>
                <c:pt idx="490">
                  <c:v>0.112792114</c:v>
                </c:pt>
                <c:pt idx="491">
                  <c:v>0.11276939900000001</c:v>
                </c:pt>
                <c:pt idx="492">
                  <c:v>0.11274668</c:v>
                </c:pt>
                <c:pt idx="493">
                  <c:v>0.112723958</c:v>
                </c:pt>
                <c:pt idx="494">
                  <c:v>0.112701232</c:v>
                </c:pt>
                <c:pt idx="495">
                  <c:v>0.112678504</c:v>
                </c:pt>
                <c:pt idx="496">
                  <c:v>0.112655772</c:v>
                </c:pt>
                <c:pt idx="497">
                  <c:v>0.11263303600000001</c:v>
                </c:pt>
                <c:pt idx="498">
                  <c:v>0.112610298</c:v>
                </c:pt>
                <c:pt idx="499">
                  <c:v>0.11258755600000001</c:v>
                </c:pt>
                <c:pt idx="500">
                  <c:v>0.112564811</c:v>
                </c:pt>
                <c:pt idx="501">
                  <c:v>0.112542062</c:v>
                </c:pt>
                <c:pt idx="502">
                  <c:v>0.112519311</c:v>
                </c:pt>
                <c:pt idx="503">
                  <c:v>0.112496556</c:v>
                </c:pt>
                <c:pt idx="504">
                  <c:v>0.112473797</c:v>
                </c:pt>
                <c:pt idx="505">
                  <c:v>0.112451036</c:v>
                </c:pt>
                <c:pt idx="506">
                  <c:v>0.112428271</c:v>
                </c:pt>
                <c:pt idx="507">
                  <c:v>0.112405503</c:v>
                </c:pt>
                <c:pt idx="508">
                  <c:v>0.112382731</c:v>
                </c:pt>
                <c:pt idx="509">
                  <c:v>0.112359957</c:v>
                </c:pt>
                <c:pt idx="510">
                  <c:v>0.112337179</c:v>
                </c:pt>
                <c:pt idx="511">
                  <c:v>0.112314398</c:v>
                </c:pt>
                <c:pt idx="512">
                  <c:v>0.112291613</c:v>
                </c:pt>
                <c:pt idx="513">
                  <c:v>0.112268825</c:v>
                </c:pt>
                <c:pt idx="514">
                  <c:v>0.11224603399999999</c:v>
                </c:pt>
                <c:pt idx="515">
                  <c:v>0.11222324</c:v>
                </c:pt>
                <c:pt idx="516">
                  <c:v>0.112200442</c:v>
                </c:pt>
                <c:pt idx="517">
                  <c:v>0.11217764099999999</c:v>
                </c:pt>
                <c:pt idx="518">
                  <c:v>0.11215483699999999</c:v>
                </c:pt>
                <c:pt idx="519">
                  <c:v>0.11213202999999999</c:v>
                </c:pt>
                <c:pt idx="520">
                  <c:v>0.112109219</c:v>
                </c:pt>
                <c:pt idx="521">
                  <c:v>0.112086405</c:v>
                </c:pt>
                <c:pt idx="522">
                  <c:v>0.11206358800000001</c:v>
                </c:pt>
                <c:pt idx="523">
                  <c:v>0.112040767</c:v>
                </c:pt>
                <c:pt idx="524">
                  <c:v>0.11201794399999999</c:v>
                </c:pt>
                <c:pt idx="525">
                  <c:v>0.11199511700000001</c:v>
                </c:pt>
                <c:pt idx="526">
                  <c:v>0.111972286</c:v>
                </c:pt>
                <c:pt idx="527">
                  <c:v>0.111949453</c:v>
                </c:pt>
                <c:pt idx="528">
                  <c:v>0.11192661600000001</c:v>
                </c:pt>
                <c:pt idx="529">
                  <c:v>0.111903776</c:v>
                </c:pt>
                <c:pt idx="530">
                  <c:v>0.111880932</c:v>
                </c:pt>
                <c:pt idx="531">
                  <c:v>0.111858086</c:v>
                </c:pt>
                <c:pt idx="532">
                  <c:v>0.111835236</c:v>
                </c:pt>
                <c:pt idx="533">
                  <c:v>0.111812382</c:v>
                </c:pt>
                <c:pt idx="534">
                  <c:v>0.111789526</c:v>
                </c:pt>
                <c:pt idx="535">
                  <c:v>0.111766666</c:v>
                </c:pt>
                <c:pt idx="536">
                  <c:v>0.111743803</c:v>
                </c:pt>
                <c:pt idx="537">
                  <c:v>0.11172093700000001</c:v>
                </c:pt>
                <c:pt idx="538">
                  <c:v>0.111698068</c:v>
                </c:pt>
                <c:pt idx="539">
                  <c:v>0.111675195</c:v>
                </c:pt>
                <c:pt idx="540">
                  <c:v>0.111652319</c:v>
                </c:pt>
                <c:pt idx="541">
                  <c:v>0.11162944</c:v>
                </c:pt>
                <c:pt idx="542">
                  <c:v>0.111606557</c:v>
                </c:pt>
                <c:pt idx="543">
                  <c:v>0.11158367199999999</c:v>
                </c:pt>
                <c:pt idx="544">
                  <c:v>0.111560783</c:v>
                </c:pt>
                <c:pt idx="545">
                  <c:v>0.11153789</c:v>
                </c:pt>
                <c:pt idx="546">
                  <c:v>0.11151499500000001</c:v>
                </c:pt>
                <c:pt idx="547">
                  <c:v>0.111492096</c:v>
                </c:pt>
                <c:pt idx="548">
                  <c:v>0.11146919399999999</c:v>
                </c:pt>
                <c:pt idx="549">
                  <c:v>0.111446289</c:v>
                </c:pt>
                <c:pt idx="550">
                  <c:v>0.111423381</c:v>
                </c:pt>
                <c:pt idx="551">
                  <c:v>0.111400469</c:v>
                </c:pt>
                <c:pt idx="552">
                  <c:v>0.111377554</c:v>
                </c:pt>
                <c:pt idx="553">
                  <c:v>0.11135463499999999</c:v>
                </c:pt>
                <c:pt idx="554">
                  <c:v>0.111331714</c:v>
                </c:pt>
                <c:pt idx="555">
                  <c:v>0.11130878900000001</c:v>
                </c:pt>
                <c:pt idx="556">
                  <c:v>0.111285861</c:v>
                </c:pt>
                <c:pt idx="557">
                  <c:v>0.11126293</c:v>
                </c:pt>
                <c:pt idx="558">
                  <c:v>0.11123999599999999</c:v>
                </c:pt>
                <c:pt idx="559">
                  <c:v>0.11121705799999999</c:v>
                </c:pt>
                <c:pt idx="560">
                  <c:v>0.111194117</c:v>
                </c:pt>
                <c:pt idx="561">
                  <c:v>0.111171173</c:v>
                </c:pt>
                <c:pt idx="562">
                  <c:v>0.111148226</c:v>
                </c:pt>
                <c:pt idx="563">
                  <c:v>0.111125275</c:v>
                </c:pt>
                <c:pt idx="564">
                  <c:v>0.111102321</c:v>
                </c:pt>
                <c:pt idx="565">
                  <c:v>0.111079364</c:v>
                </c:pt>
                <c:pt idx="566">
                  <c:v>0.111056404</c:v>
                </c:pt>
                <c:pt idx="567">
                  <c:v>0.11103344</c:v>
                </c:pt>
                <c:pt idx="568">
                  <c:v>0.111010473</c:v>
                </c:pt>
                <c:pt idx="569">
                  <c:v>0.110987503</c:v>
                </c:pt>
                <c:pt idx="570">
                  <c:v>0.11096453000000001</c:v>
                </c:pt>
                <c:pt idx="571">
                  <c:v>0.110941554</c:v>
                </c:pt>
                <c:pt idx="572">
                  <c:v>0.11091857400000001</c:v>
                </c:pt>
                <c:pt idx="573">
                  <c:v>0.110895591</c:v>
                </c:pt>
                <c:pt idx="574">
                  <c:v>0.110872605</c:v>
                </c:pt>
                <c:pt idx="575">
                  <c:v>0.110849615</c:v>
                </c:pt>
                <c:pt idx="576">
                  <c:v>0.110826622</c:v>
                </c:pt>
                <c:pt idx="577">
                  <c:v>0.110803627</c:v>
                </c:pt>
                <c:pt idx="578">
                  <c:v>0.11078062800000001</c:v>
                </c:pt>
                <c:pt idx="579">
                  <c:v>0.110757625</c:v>
                </c:pt>
                <c:pt idx="580">
                  <c:v>0.11073462000000001</c:v>
                </c:pt>
                <c:pt idx="581">
                  <c:v>0.110711611</c:v>
                </c:pt>
                <c:pt idx="582">
                  <c:v>0.110688599</c:v>
                </c:pt>
                <c:pt idx="583">
                  <c:v>0.110665584</c:v>
                </c:pt>
                <c:pt idx="584">
                  <c:v>0.110642565</c:v>
                </c:pt>
                <c:pt idx="585">
                  <c:v>0.110619544</c:v>
                </c:pt>
                <c:pt idx="586">
                  <c:v>0.110596519</c:v>
                </c:pt>
                <c:pt idx="587">
                  <c:v>0.110573491</c:v>
                </c:pt>
                <c:pt idx="588">
                  <c:v>0.110550459</c:v>
                </c:pt>
                <c:pt idx="589">
                  <c:v>0.110527425</c:v>
                </c:pt>
                <c:pt idx="590">
                  <c:v>0.110504387</c:v>
                </c:pt>
                <c:pt idx="591">
                  <c:v>0.11048134599999999</c:v>
                </c:pt>
                <c:pt idx="592">
                  <c:v>0.11045830199999999</c:v>
                </c:pt>
                <c:pt idx="593">
                  <c:v>0.110435255</c:v>
                </c:pt>
                <c:pt idx="594">
                  <c:v>0.110412204</c:v>
                </c:pt>
                <c:pt idx="595">
                  <c:v>0.11038915000000001</c:v>
                </c:pt>
                <c:pt idx="596">
                  <c:v>0.110366093</c:v>
                </c:pt>
                <c:pt idx="597">
                  <c:v>0.11034303299999999</c:v>
                </c:pt>
                <c:pt idx="598">
                  <c:v>0.11031997</c:v>
                </c:pt>
                <c:pt idx="599">
                  <c:v>0.110296903</c:v>
                </c:pt>
                <c:pt idx="600">
                  <c:v>0.110273833</c:v>
                </c:pt>
                <c:pt idx="601">
                  <c:v>0.11025076</c:v>
                </c:pt>
                <c:pt idx="602">
                  <c:v>0.11022768400000001</c:v>
                </c:pt>
                <c:pt idx="603">
                  <c:v>0.110204604</c:v>
                </c:pt>
                <c:pt idx="604">
                  <c:v>0.110181522</c:v>
                </c:pt>
                <c:pt idx="605">
                  <c:v>0.110158436</c:v>
                </c:pt>
                <c:pt idx="606">
                  <c:v>0.11013534699999999</c:v>
                </c:pt>
                <c:pt idx="607">
                  <c:v>0.11011225400000001</c:v>
                </c:pt>
                <c:pt idx="608">
                  <c:v>0.11008915900000001</c:v>
                </c:pt>
                <c:pt idx="609">
                  <c:v>0.11006605999999999</c:v>
                </c:pt>
                <c:pt idx="610">
                  <c:v>0.110042958</c:v>
                </c:pt>
                <c:pt idx="611">
                  <c:v>0.110019853</c:v>
                </c:pt>
                <c:pt idx="612">
                  <c:v>0.10999674500000001</c:v>
                </c:pt>
                <c:pt idx="613">
                  <c:v>0.109973634</c:v>
                </c:pt>
                <c:pt idx="614">
                  <c:v>0.109950519</c:v>
                </c:pt>
                <c:pt idx="615">
                  <c:v>0.10992740099999999</c:v>
                </c:pt>
                <c:pt idx="616">
                  <c:v>0.10990427999999999</c:v>
                </c:pt>
                <c:pt idx="617">
                  <c:v>0.10988115599999999</c:v>
                </c:pt>
                <c:pt idx="618">
                  <c:v>0.109858028</c:v>
                </c:pt>
                <c:pt idx="619">
                  <c:v>0.109834898</c:v>
                </c:pt>
                <c:pt idx="620">
                  <c:v>0.10981176400000001</c:v>
                </c:pt>
                <c:pt idx="621">
                  <c:v>0.109788627</c:v>
                </c:pt>
                <c:pt idx="622">
                  <c:v>0.10976548699999999</c:v>
                </c:pt>
                <c:pt idx="623">
                  <c:v>0.10974234300000001</c:v>
                </c:pt>
                <c:pt idx="624">
                  <c:v>0.109719196</c:v>
                </c:pt>
                <c:pt idx="625">
                  <c:v>0.109696047</c:v>
                </c:pt>
                <c:pt idx="626">
                  <c:v>0.10967289400000001</c:v>
                </c:pt>
                <c:pt idx="627">
                  <c:v>0.109649737</c:v>
                </c:pt>
                <c:pt idx="628">
                  <c:v>0.109626578</c:v>
                </c:pt>
                <c:pt idx="629">
                  <c:v>0.109603416</c:v>
                </c:pt>
                <c:pt idx="630">
                  <c:v>0.10958025</c:v>
                </c:pt>
                <c:pt idx="631">
                  <c:v>0.109557081</c:v>
                </c:pt>
                <c:pt idx="632">
                  <c:v>0.109533909</c:v>
                </c:pt>
                <c:pt idx="633">
                  <c:v>0.109510734</c:v>
                </c:pt>
                <c:pt idx="634">
                  <c:v>0.109487555</c:v>
                </c:pt>
                <c:pt idx="635">
                  <c:v>0.109464374</c:v>
                </c:pt>
                <c:pt idx="636">
                  <c:v>0.10944118899999999</c:v>
                </c:pt>
                <c:pt idx="637">
                  <c:v>0.109418001</c:v>
                </c:pt>
                <c:pt idx="638">
                  <c:v>0.10939481</c:v>
                </c:pt>
                <c:pt idx="639">
                  <c:v>0.10937161500000001</c:v>
                </c:pt>
                <c:pt idx="640">
                  <c:v>0.109348418</c:v>
                </c:pt>
                <c:pt idx="641">
                  <c:v>0.109325217</c:v>
                </c:pt>
                <c:pt idx="642">
                  <c:v>0.109302013</c:v>
                </c:pt>
                <c:pt idx="643">
                  <c:v>0.10927880600000001</c:v>
                </c:pt>
                <c:pt idx="644">
                  <c:v>0.109255596</c:v>
                </c:pt>
                <c:pt idx="645">
                  <c:v>0.109232383</c:v>
                </c:pt>
                <c:pt idx="646">
                  <c:v>0.109209166</c:v>
                </c:pt>
                <c:pt idx="647">
                  <c:v>0.10918594700000001</c:v>
                </c:pt>
                <c:pt idx="648">
                  <c:v>0.109162724</c:v>
                </c:pt>
                <c:pt idx="649">
                  <c:v>0.109139497</c:v>
                </c:pt>
                <c:pt idx="650">
                  <c:v>0.109116268</c:v>
                </c:pt>
                <c:pt idx="651">
                  <c:v>0.109093036</c:v>
                </c:pt>
                <c:pt idx="652">
                  <c:v>0.10906979999999999</c:v>
                </c:pt>
                <c:pt idx="653">
                  <c:v>0.109046562</c:v>
                </c:pt>
                <c:pt idx="654">
                  <c:v>0.10902332000000001</c:v>
                </c:pt>
                <c:pt idx="655">
                  <c:v>0.109000075</c:v>
                </c:pt>
                <c:pt idx="656">
                  <c:v>0.108976827</c:v>
                </c:pt>
                <c:pt idx="657">
                  <c:v>0.108953575</c:v>
                </c:pt>
                <c:pt idx="658">
                  <c:v>0.108930321</c:v>
                </c:pt>
                <c:pt idx="659">
                  <c:v>0.108907063</c:v>
                </c:pt>
                <c:pt idx="660">
                  <c:v>0.108883802</c:v>
                </c:pt>
                <c:pt idx="661">
                  <c:v>0.10886053800000001</c:v>
                </c:pt>
                <c:pt idx="662">
                  <c:v>0.108837271</c:v>
                </c:pt>
                <c:pt idx="663">
                  <c:v>0.10881400099999999</c:v>
                </c:pt>
                <c:pt idx="664">
                  <c:v>0.108790727</c:v>
                </c:pt>
                <c:pt idx="665">
                  <c:v>0.108767451</c:v>
                </c:pt>
                <c:pt idx="666">
                  <c:v>0.108744171</c:v>
                </c:pt>
                <c:pt idx="667">
                  <c:v>0.108720888</c:v>
                </c:pt>
                <c:pt idx="668">
                  <c:v>0.108697602</c:v>
                </c:pt>
                <c:pt idx="669">
                  <c:v>0.108674312</c:v>
                </c:pt>
                <c:pt idx="670">
                  <c:v>0.10865102</c:v>
                </c:pt>
                <c:pt idx="671">
                  <c:v>0.10862772399999999</c:v>
                </c:pt>
                <c:pt idx="672">
                  <c:v>0.108604426</c:v>
                </c:pt>
                <c:pt idx="673">
                  <c:v>0.108581124</c:v>
                </c:pt>
                <c:pt idx="674">
                  <c:v>0.108557819</c:v>
                </c:pt>
                <c:pt idx="675">
                  <c:v>0.108534511</c:v>
                </c:pt>
                <c:pt idx="676">
                  <c:v>0.108511199</c:v>
                </c:pt>
                <c:pt idx="677">
                  <c:v>0.10848788500000001</c:v>
                </c:pt>
                <c:pt idx="678">
                  <c:v>0.108464567</c:v>
                </c:pt>
                <c:pt idx="679">
                  <c:v>0.10844124600000001</c:v>
                </c:pt>
                <c:pt idx="680">
                  <c:v>0.108417923</c:v>
                </c:pt>
                <c:pt idx="681">
                  <c:v>0.108394596</c:v>
                </c:pt>
                <c:pt idx="682">
                  <c:v>0.10837126499999999</c:v>
                </c:pt>
                <c:pt idx="683">
                  <c:v>0.10834793199999999</c:v>
                </c:pt>
                <c:pt idx="684">
                  <c:v>0.108324596</c:v>
                </c:pt>
                <c:pt idx="685">
                  <c:v>0.108301256</c:v>
                </c:pt>
                <c:pt idx="686">
                  <c:v>0.108277913</c:v>
                </c:pt>
                <c:pt idx="687">
                  <c:v>0.108254568</c:v>
                </c:pt>
                <c:pt idx="688">
                  <c:v>0.108231219</c:v>
                </c:pt>
                <c:pt idx="689">
                  <c:v>0.108207866</c:v>
                </c:pt>
                <c:pt idx="690">
                  <c:v>0.108184511</c:v>
                </c:pt>
                <c:pt idx="691">
                  <c:v>0.108161153</c:v>
                </c:pt>
                <c:pt idx="692">
                  <c:v>0.108137791</c:v>
                </c:pt>
                <c:pt idx="693">
                  <c:v>0.108114427</c:v>
                </c:pt>
                <c:pt idx="694">
                  <c:v>0.108091059</c:v>
                </c:pt>
                <c:pt idx="695">
                  <c:v>0.108067688</c:v>
                </c:pt>
                <c:pt idx="696">
                  <c:v>0.108044313</c:v>
                </c:pt>
                <c:pt idx="697">
                  <c:v>0.108020936</c:v>
                </c:pt>
                <c:pt idx="698">
                  <c:v>0.10799755599999999</c:v>
                </c:pt>
                <c:pt idx="699">
                  <c:v>0.10797417199999999</c:v>
                </c:pt>
                <c:pt idx="700">
                  <c:v>0.10795078600000001</c:v>
                </c:pt>
                <c:pt idx="701">
                  <c:v>0.10792739599999999</c:v>
                </c:pt>
                <c:pt idx="702">
                  <c:v>0.107904003</c:v>
                </c:pt>
                <c:pt idx="703">
                  <c:v>0.107880607</c:v>
                </c:pt>
                <c:pt idx="704">
                  <c:v>0.107857208</c:v>
                </c:pt>
                <c:pt idx="705">
                  <c:v>0.107833806</c:v>
                </c:pt>
                <c:pt idx="706">
                  <c:v>0.107810401</c:v>
                </c:pt>
                <c:pt idx="707">
                  <c:v>0.107786992</c:v>
                </c:pt>
                <c:pt idx="708">
                  <c:v>0.107763581</c:v>
                </c:pt>
                <c:pt idx="709">
                  <c:v>0.107740166</c:v>
                </c:pt>
                <c:pt idx="710">
                  <c:v>0.107716748</c:v>
                </c:pt>
                <c:pt idx="711">
                  <c:v>0.10769332700000001</c:v>
                </c:pt>
                <c:pt idx="712">
                  <c:v>0.107669903</c:v>
                </c:pt>
                <c:pt idx="713">
                  <c:v>0.107646476</c:v>
                </c:pt>
                <c:pt idx="714">
                  <c:v>0.107623046</c:v>
                </c:pt>
                <c:pt idx="715">
                  <c:v>0.107599612</c:v>
                </c:pt>
                <c:pt idx="716">
                  <c:v>0.107576176</c:v>
                </c:pt>
                <c:pt idx="717">
                  <c:v>0.107552736</c:v>
                </c:pt>
                <c:pt idx="718">
                  <c:v>0.107529293</c:v>
                </c:pt>
                <c:pt idx="719">
                  <c:v>0.107505848</c:v>
                </c:pt>
                <c:pt idx="720">
                  <c:v>0.10748239800000001</c:v>
                </c:pt>
                <c:pt idx="721">
                  <c:v>0.107458946</c:v>
                </c:pt>
                <c:pt idx="722">
                  <c:v>0.10743549099999999</c:v>
                </c:pt>
                <c:pt idx="723">
                  <c:v>0.107412033</c:v>
                </c:pt>
                <c:pt idx="724">
                  <c:v>0.107388571</c:v>
                </c:pt>
                <c:pt idx="725">
                  <c:v>0.107365107</c:v>
                </c:pt>
                <c:pt idx="726">
                  <c:v>0.107341639</c:v>
                </c:pt>
                <c:pt idx="727">
                  <c:v>0.10731816800000001</c:v>
                </c:pt>
                <c:pt idx="728">
                  <c:v>0.107294695</c:v>
                </c:pt>
                <c:pt idx="729">
                  <c:v>0.107271218</c:v>
                </c:pt>
                <c:pt idx="730">
                  <c:v>0.107247738</c:v>
                </c:pt>
                <c:pt idx="731">
                  <c:v>0.107224254</c:v>
                </c:pt>
                <c:pt idx="732">
                  <c:v>0.107200768</c:v>
                </c:pt>
                <c:pt idx="733">
                  <c:v>0.107177279</c:v>
                </c:pt>
                <c:pt idx="734">
                  <c:v>0.107153786</c:v>
                </c:pt>
                <c:pt idx="735">
                  <c:v>0.107130291</c:v>
                </c:pt>
                <c:pt idx="736">
                  <c:v>0.10710679200000001</c:v>
                </c:pt>
                <c:pt idx="737">
                  <c:v>0.10708329</c:v>
                </c:pt>
                <c:pt idx="738">
                  <c:v>0.107059786</c:v>
                </c:pt>
                <c:pt idx="739">
                  <c:v>0.107036278</c:v>
                </c:pt>
                <c:pt idx="740">
                  <c:v>0.10701276699999999</c:v>
                </c:pt>
                <c:pt idx="741">
                  <c:v>0.10698925200000001</c:v>
                </c:pt>
                <c:pt idx="742">
                  <c:v>0.10696573500000001</c:v>
                </c:pt>
                <c:pt idx="743">
                  <c:v>0.10694221499999999</c:v>
                </c:pt>
                <c:pt idx="744">
                  <c:v>0.106918691</c:v>
                </c:pt>
                <c:pt idx="745">
                  <c:v>0.106895165</c:v>
                </c:pt>
                <c:pt idx="746">
                  <c:v>0.10687163500000001</c:v>
                </c:pt>
                <c:pt idx="747">
                  <c:v>0.106848102</c:v>
                </c:pt>
                <c:pt idx="748">
                  <c:v>0.106824567</c:v>
                </c:pt>
                <c:pt idx="749">
                  <c:v>0.10680102800000001</c:v>
                </c:pt>
                <c:pt idx="750">
                  <c:v>0.106777486</c:v>
                </c:pt>
                <c:pt idx="751">
                  <c:v>0.106753941</c:v>
                </c:pt>
                <c:pt idx="752">
                  <c:v>0.10673039300000001</c:v>
                </c:pt>
                <c:pt idx="753">
                  <c:v>0.106706841</c:v>
                </c:pt>
                <c:pt idx="754">
                  <c:v>0.106683287</c:v>
                </c:pt>
                <c:pt idx="755">
                  <c:v>0.10665972999999999</c:v>
                </c:pt>
                <c:pt idx="756">
                  <c:v>0.106636169</c:v>
                </c:pt>
                <c:pt idx="757">
                  <c:v>0.106612606</c:v>
                </c:pt>
                <c:pt idx="758">
                  <c:v>0.106589039</c:v>
                </c:pt>
                <c:pt idx="759">
                  <c:v>0.106565469</c:v>
                </c:pt>
                <c:pt idx="760">
                  <c:v>0.106541897</c:v>
                </c:pt>
                <c:pt idx="761">
                  <c:v>0.106518321</c:v>
                </c:pt>
                <c:pt idx="762">
                  <c:v>0.106494742</c:v>
                </c:pt>
                <c:pt idx="763">
                  <c:v>0.10647116</c:v>
                </c:pt>
                <c:pt idx="764">
                  <c:v>0.106447575</c:v>
                </c:pt>
                <c:pt idx="765">
                  <c:v>0.106423986</c:v>
                </c:pt>
                <c:pt idx="766">
                  <c:v>0.10640039499999999</c:v>
                </c:pt>
                <c:pt idx="767">
                  <c:v>0.10637680099999999</c:v>
                </c:pt>
                <c:pt idx="768">
                  <c:v>0.10635320299999999</c:v>
                </c:pt>
                <c:pt idx="769">
                  <c:v>0.10632960299999999</c:v>
                </c:pt>
                <c:pt idx="770">
                  <c:v>0.106305999</c:v>
                </c:pt>
                <c:pt idx="771">
                  <c:v>0.106282393</c:v>
                </c:pt>
                <c:pt idx="772">
                  <c:v>0.106258783</c:v>
                </c:pt>
                <c:pt idx="773">
                  <c:v>0.10623517</c:v>
                </c:pt>
                <c:pt idx="774">
                  <c:v>0.106211554</c:v>
                </c:pt>
                <c:pt idx="775">
                  <c:v>0.106187935</c:v>
                </c:pt>
                <c:pt idx="776">
                  <c:v>0.106164313</c:v>
                </c:pt>
                <c:pt idx="777">
                  <c:v>0.106140688</c:v>
                </c:pt>
                <c:pt idx="778">
                  <c:v>0.10611706</c:v>
                </c:pt>
                <c:pt idx="779">
                  <c:v>0.106093429</c:v>
                </c:pt>
                <c:pt idx="780">
                  <c:v>0.10606979499999999</c:v>
                </c:pt>
                <c:pt idx="781">
                  <c:v>0.106046158</c:v>
                </c:pt>
                <c:pt idx="782">
                  <c:v>0.106022517</c:v>
                </c:pt>
                <c:pt idx="783">
                  <c:v>0.10599887400000001</c:v>
                </c:pt>
                <c:pt idx="784">
                  <c:v>0.10597522700000001</c:v>
                </c:pt>
                <c:pt idx="785">
                  <c:v>0.105951578</c:v>
                </c:pt>
                <c:pt idx="786">
                  <c:v>0.10592792500000001</c:v>
                </c:pt>
                <c:pt idx="787">
                  <c:v>0.10590426999999999</c:v>
                </c:pt>
                <c:pt idx="788">
                  <c:v>0.105880611</c:v>
                </c:pt>
                <c:pt idx="789">
                  <c:v>0.10585694900000001</c:v>
                </c:pt>
                <c:pt idx="790">
                  <c:v>0.105833284</c:v>
                </c:pt>
                <c:pt idx="791">
                  <c:v>0.105809616</c:v>
                </c:pt>
                <c:pt idx="792">
                  <c:v>0.10578594500000001</c:v>
                </c:pt>
                <c:pt idx="793">
                  <c:v>0.105762271</c:v>
                </c:pt>
                <c:pt idx="794">
                  <c:v>0.10573859400000001</c:v>
                </c:pt>
                <c:pt idx="795">
                  <c:v>0.10571491399999999</c:v>
                </c:pt>
                <c:pt idx="796">
                  <c:v>0.105691231</c:v>
                </c:pt>
                <c:pt idx="797">
                  <c:v>0.105667545</c:v>
                </c:pt>
                <c:pt idx="798">
                  <c:v>0.10564385599999999</c:v>
                </c:pt>
                <c:pt idx="799">
                  <c:v>0.105620163</c:v>
                </c:pt>
                <c:pt idx="800">
                  <c:v>0.105596468</c:v>
                </c:pt>
                <c:pt idx="801">
                  <c:v>0.10557277</c:v>
                </c:pt>
                <c:pt idx="802">
                  <c:v>0.105549068</c:v>
                </c:pt>
                <c:pt idx="803">
                  <c:v>0.105525364</c:v>
                </c:pt>
                <c:pt idx="804">
                  <c:v>0.105501656</c:v>
                </c:pt>
                <c:pt idx="805">
                  <c:v>0.105477946</c:v>
                </c:pt>
                <c:pt idx="806">
                  <c:v>0.10545423199999999</c:v>
                </c:pt>
                <c:pt idx="807">
                  <c:v>0.105430515</c:v>
                </c:pt>
                <c:pt idx="808">
                  <c:v>0.105406796</c:v>
                </c:pt>
                <c:pt idx="809">
                  <c:v>0.10538307299999999</c:v>
                </c:pt>
                <c:pt idx="810">
                  <c:v>0.10535934700000001</c:v>
                </c:pt>
                <c:pt idx="811">
                  <c:v>0.10533561800000001</c:v>
                </c:pt>
                <c:pt idx="812">
                  <c:v>0.10531188700000001</c:v>
                </c:pt>
                <c:pt idx="813">
                  <c:v>0.105288152</c:v>
                </c:pt>
                <c:pt idx="814">
                  <c:v>0.105264414</c:v>
                </c:pt>
                <c:pt idx="815">
                  <c:v>0.10524067300000001</c:v>
                </c:pt>
                <c:pt idx="816">
                  <c:v>0.105216929</c:v>
                </c:pt>
                <c:pt idx="817">
                  <c:v>0.105193182</c:v>
                </c:pt>
                <c:pt idx="818">
                  <c:v>0.10516943099999999</c:v>
                </c:pt>
                <c:pt idx="819">
                  <c:v>0.10514567800000001</c:v>
                </c:pt>
                <c:pt idx="820">
                  <c:v>0.10512192200000001</c:v>
                </c:pt>
                <c:pt idx="821">
                  <c:v>0.10509816299999999</c:v>
                </c:pt>
                <c:pt idx="822">
                  <c:v>0.105074401</c:v>
                </c:pt>
                <c:pt idx="823">
                  <c:v>0.105050636</c:v>
                </c:pt>
                <c:pt idx="824">
                  <c:v>0.105026867</c:v>
                </c:pt>
                <c:pt idx="825">
                  <c:v>0.105003096</c:v>
                </c:pt>
                <c:pt idx="826">
                  <c:v>0.104979322</c:v>
                </c:pt>
                <c:pt idx="827">
                  <c:v>0.104955545</c:v>
                </c:pt>
                <c:pt idx="828">
                  <c:v>0.104931764</c:v>
                </c:pt>
                <c:pt idx="829">
                  <c:v>0.104907981</c:v>
                </c:pt>
                <c:pt idx="830">
                  <c:v>0.104884194</c:v>
                </c:pt>
                <c:pt idx="831">
                  <c:v>0.104860405</c:v>
                </c:pt>
                <c:pt idx="832">
                  <c:v>0.104836613</c:v>
                </c:pt>
                <c:pt idx="833">
                  <c:v>0.104812817</c:v>
                </c:pt>
                <c:pt idx="834">
                  <c:v>0.104789019</c:v>
                </c:pt>
                <c:pt idx="835">
                  <c:v>0.10476521699999999</c:v>
                </c:pt>
                <c:pt idx="836">
                  <c:v>0.10474141300000001</c:v>
                </c:pt>
                <c:pt idx="837">
                  <c:v>0.10471760500000001</c:v>
                </c:pt>
                <c:pt idx="838">
                  <c:v>0.10469379500000001</c:v>
                </c:pt>
                <c:pt idx="839">
                  <c:v>0.104669981</c:v>
                </c:pt>
                <c:pt idx="840">
                  <c:v>0.104646164</c:v>
                </c:pt>
                <c:pt idx="841">
                  <c:v>0.10462234500000001</c:v>
                </c:pt>
                <c:pt idx="842">
                  <c:v>0.104598522</c:v>
                </c:pt>
                <c:pt idx="843">
                  <c:v>0.10457469599999999</c:v>
                </c:pt>
                <c:pt idx="844">
                  <c:v>0.10455086800000001</c:v>
                </c:pt>
                <c:pt idx="845">
                  <c:v>0.104527036</c:v>
                </c:pt>
                <c:pt idx="846">
                  <c:v>0.104503201</c:v>
                </c:pt>
                <c:pt idx="847">
                  <c:v>0.10447936400000001</c:v>
                </c:pt>
                <c:pt idx="848">
                  <c:v>0.10445552299999999</c:v>
                </c:pt>
                <c:pt idx="849">
                  <c:v>0.104431679</c:v>
                </c:pt>
                <c:pt idx="850">
                  <c:v>0.10440783300000001</c:v>
                </c:pt>
                <c:pt idx="851">
                  <c:v>0.104383983</c:v>
                </c:pt>
                <c:pt idx="852">
                  <c:v>0.10436013</c:v>
                </c:pt>
                <c:pt idx="853">
                  <c:v>0.10433627400000001</c:v>
                </c:pt>
                <c:pt idx="854">
                  <c:v>0.10431241600000001</c:v>
                </c:pt>
                <c:pt idx="855">
                  <c:v>0.10428855400000001</c:v>
                </c:pt>
                <c:pt idx="856">
                  <c:v>0.10426468899999999</c:v>
                </c:pt>
                <c:pt idx="857">
                  <c:v>0.104240821</c:v>
                </c:pt>
                <c:pt idx="858">
                  <c:v>0.104216951</c:v>
                </c:pt>
                <c:pt idx="859">
                  <c:v>0.104193077</c:v>
                </c:pt>
                <c:pt idx="860">
                  <c:v>0.1041692</c:v>
                </c:pt>
                <c:pt idx="861">
                  <c:v>0.104145321</c:v>
                </c:pt>
                <c:pt idx="862">
                  <c:v>0.104121438</c:v>
                </c:pt>
                <c:pt idx="863">
                  <c:v>0.104097552</c:v>
                </c:pt>
                <c:pt idx="864">
                  <c:v>0.104073663</c:v>
                </c:pt>
                <c:pt idx="865">
                  <c:v>0.104049771</c:v>
                </c:pt>
                <c:pt idx="866">
                  <c:v>0.104025877</c:v>
                </c:pt>
                <c:pt idx="867">
                  <c:v>0.10400197899999999</c:v>
                </c:pt>
                <c:pt idx="868">
                  <c:v>0.103978078</c:v>
                </c:pt>
                <c:pt idx="869">
                  <c:v>0.103954175</c:v>
                </c:pt>
                <c:pt idx="870">
                  <c:v>0.10393026800000001</c:v>
                </c:pt>
                <c:pt idx="871">
                  <c:v>0.103906358</c:v>
                </c:pt>
                <c:pt idx="872">
                  <c:v>0.103882446</c:v>
                </c:pt>
                <c:pt idx="873">
                  <c:v>0.10385853</c:v>
                </c:pt>
                <c:pt idx="874">
                  <c:v>0.10383461099999999</c:v>
                </c:pt>
                <c:pt idx="875">
                  <c:v>0.10381069</c:v>
                </c:pt>
                <c:pt idx="876">
                  <c:v>0.103786765</c:v>
                </c:pt>
                <c:pt idx="877">
                  <c:v>0.103762837</c:v>
                </c:pt>
                <c:pt idx="878">
                  <c:v>0.10373890700000001</c:v>
                </c:pt>
                <c:pt idx="879">
                  <c:v>0.103714973</c:v>
                </c:pt>
                <c:pt idx="880">
                  <c:v>0.103691037</c:v>
                </c:pt>
                <c:pt idx="881">
                  <c:v>0.103667097</c:v>
                </c:pt>
                <c:pt idx="882">
                  <c:v>0.103643155</c:v>
                </c:pt>
                <c:pt idx="883">
                  <c:v>0.103619209</c:v>
                </c:pt>
                <c:pt idx="884">
                  <c:v>0.10359526099999999</c:v>
                </c:pt>
                <c:pt idx="885">
                  <c:v>0.103571309</c:v>
                </c:pt>
                <c:pt idx="886">
                  <c:v>0.10354735499999999</c:v>
                </c:pt>
                <c:pt idx="887">
                  <c:v>0.103523397</c:v>
                </c:pt>
                <c:pt idx="888">
                  <c:v>0.103499437</c:v>
                </c:pt>
                <c:pt idx="889">
                  <c:v>0.103475473</c:v>
                </c:pt>
                <c:pt idx="890">
                  <c:v>0.103451507</c:v>
                </c:pt>
                <c:pt idx="891">
                  <c:v>0.103427537</c:v>
                </c:pt>
                <c:pt idx="892">
                  <c:v>0.103403565</c:v>
                </c:pt>
                <c:pt idx="893">
                  <c:v>0.10337958999999999</c:v>
                </c:pt>
                <c:pt idx="894">
                  <c:v>0.103355612</c:v>
                </c:pt>
                <c:pt idx="895">
                  <c:v>0.10333162999999999</c:v>
                </c:pt>
                <c:pt idx="896">
                  <c:v>0.103307646</c:v>
                </c:pt>
                <c:pt idx="897">
                  <c:v>0.103283659</c:v>
                </c:pt>
                <c:pt idx="898">
                  <c:v>0.103259669</c:v>
                </c:pt>
                <c:pt idx="899">
                  <c:v>0.103235676</c:v>
                </c:pt>
                <c:pt idx="900">
                  <c:v>0.10321168</c:v>
                </c:pt>
                <c:pt idx="901">
                  <c:v>0.103187681</c:v>
                </c:pt>
                <c:pt idx="902">
                  <c:v>0.10316367899999999</c:v>
                </c:pt>
                <c:pt idx="903">
                  <c:v>0.103139674</c:v>
                </c:pt>
                <c:pt idx="904">
                  <c:v>0.10311566599999999</c:v>
                </c:pt>
                <c:pt idx="905">
                  <c:v>0.103091655</c:v>
                </c:pt>
                <c:pt idx="906">
                  <c:v>0.103067641</c:v>
                </c:pt>
                <c:pt idx="907">
                  <c:v>0.103043624</c:v>
                </c:pt>
                <c:pt idx="908">
                  <c:v>0.103019604</c:v>
                </c:pt>
                <c:pt idx="909">
                  <c:v>0.102995582</c:v>
                </c:pt>
                <c:pt idx="910">
                  <c:v>0.10297155600000001</c:v>
                </c:pt>
                <c:pt idx="911">
                  <c:v>0.102947527</c:v>
                </c:pt>
                <c:pt idx="912">
                  <c:v>0.102923496</c:v>
                </c:pt>
                <c:pt idx="913">
                  <c:v>0.102899461</c:v>
                </c:pt>
                <c:pt idx="914">
                  <c:v>0.10287542299999999</c:v>
                </c:pt>
                <c:pt idx="915">
                  <c:v>0.102851383</c:v>
                </c:pt>
                <c:pt idx="916">
                  <c:v>0.102827339</c:v>
                </c:pt>
                <c:pt idx="917">
                  <c:v>0.102803293</c:v>
                </c:pt>
                <c:pt idx="918">
                  <c:v>0.10277924400000001</c:v>
                </c:pt>
                <c:pt idx="919">
                  <c:v>0.102755191</c:v>
                </c:pt>
                <c:pt idx="920">
                  <c:v>0.102731136</c:v>
                </c:pt>
                <c:pt idx="921">
                  <c:v>0.10270707799999999</c:v>
                </c:pt>
                <c:pt idx="922">
                  <c:v>0.102683017</c:v>
                </c:pt>
                <c:pt idx="923">
                  <c:v>0.102658953</c:v>
                </c:pt>
                <c:pt idx="924">
                  <c:v>0.10263488599999999</c:v>
                </c:pt>
                <c:pt idx="925">
                  <c:v>0.10261081599999999</c:v>
                </c:pt>
                <c:pt idx="926">
                  <c:v>0.10258674299999999</c:v>
                </c:pt>
                <c:pt idx="927">
                  <c:v>0.102562667</c:v>
                </c:pt>
                <c:pt idx="928">
                  <c:v>0.102538588</c:v>
                </c:pt>
                <c:pt idx="929">
                  <c:v>0.10251450600000001</c:v>
                </c:pt>
                <c:pt idx="930">
                  <c:v>0.102490421</c:v>
                </c:pt>
                <c:pt idx="931">
                  <c:v>0.10246633400000001</c:v>
                </c:pt>
                <c:pt idx="932">
                  <c:v>0.102442243</c:v>
                </c:pt>
                <c:pt idx="933">
                  <c:v>0.10241815</c:v>
                </c:pt>
                <c:pt idx="934">
                  <c:v>0.102394053</c:v>
                </c:pt>
                <c:pt idx="935">
                  <c:v>0.102369954</c:v>
                </c:pt>
                <c:pt idx="936">
                  <c:v>0.102345851</c:v>
                </c:pt>
                <c:pt idx="937">
                  <c:v>0.10232174600000001</c:v>
                </c:pt>
                <c:pt idx="938">
                  <c:v>0.102297638</c:v>
                </c:pt>
                <c:pt idx="939">
                  <c:v>0.102273526</c:v>
                </c:pt>
                <c:pt idx="940">
                  <c:v>0.102249412</c:v>
                </c:pt>
                <c:pt idx="941">
                  <c:v>0.10222529499999999</c:v>
                </c:pt>
                <c:pt idx="942">
                  <c:v>0.10220117500000001</c:v>
                </c:pt>
                <c:pt idx="943">
                  <c:v>0.102177052</c:v>
                </c:pt>
                <c:pt idx="944">
                  <c:v>0.10215292600000001</c:v>
                </c:pt>
                <c:pt idx="945">
                  <c:v>0.10212879800000001</c:v>
                </c:pt>
                <c:pt idx="946">
                  <c:v>0.102104666</c:v>
                </c:pt>
                <c:pt idx="947">
                  <c:v>0.102080531</c:v>
                </c:pt>
                <c:pt idx="948">
                  <c:v>0.10205639399999999</c:v>
                </c:pt>
                <c:pt idx="949">
                  <c:v>0.102032253</c:v>
                </c:pt>
                <c:pt idx="950">
                  <c:v>0.10200811</c:v>
                </c:pt>
                <c:pt idx="951">
                  <c:v>0.101983963</c:v>
                </c:pt>
                <c:pt idx="952">
                  <c:v>0.101959814</c:v>
                </c:pt>
                <c:pt idx="953">
                  <c:v>0.101935662</c:v>
                </c:pt>
                <c:pt idx="954">
                  <c:v>0.101911507</c:v>
                </c:pt>
                <c:pt idx="955">
                  <c:v>0.101887349</c:v>
                </c:pt>
                <c:pt idx="956">
                  <c:v>0.10186318799999999</c:v>
                </c:pt>
                <c:pt idx="957">
                  <c:v>0.101839024</c:v>
                </c:pt>
                <c:pt idx="958">
                  <c:v>0.10181485699999999</c:v>
                </c:pt>
                <c:pt idx="959">
                  <c:v>0.101790687</c:v>
                </c:pt>
                <c:pt idx="960">
                  <c:v>0.101766515</c:v>
                </c:pt>
                <c:pt idx="961">
                  <c:v>0.101742339</c:v>
                </c:pt>
                <c:pt idx="962">
                  <c:v>0.10171816</c:v>
                </c:pt>
                <c:pt idx="963">
                  <c:v>0.101693979</c:v>
                </c:pt>
                <c:pt idx="964">
                  <c:v>0.10166979499999999</c:v>
                </c:pt>
                <c:pt idx="965">
                  <c:v>0.101645607</c:v>
                </c:pt>
                <c:pt idx="966">
                  <c:v>0.10162141700000001</c:v>
                </c:pt>
                <c:pt idx="967">
                  <c:v>0.101597224</c:v>
                </c:pt>
                <c:pt idx="968">
                  <c:v>0.101573028</c:v>
                </c:pt>
                <c:pt idx="969">
                  <c:v>0.10154882899999999</c:v>
                </c:pt>
                <c:pt idx="970">
                  <c:v>0.10152462800000001</c:v>
                </c:pt>
                <c:pt idx="971">
                  <c:v>0.10150042300000001</c:v>
                </c:pt>
                <c:pt idx="972">
                  <c:v>0.10147621499999999</c:v>
                </c:pt>
                <c:pt idx="973">
                  <c:v>0.101452005</c:v>
                </c:pt>
                <c:pt idx="974">
                  <c:v>0.101427791</c:v>
                </c:pt>
                <c:pt idx="975">
                  <c:v>0.101403575</c:v>
                </c:pt>
                <c:pt idx="976">
                  <c:v>0.101379356</c:v>
                </c:pt>
                <c:pt idx="977">
                  <c:v>0.101355133</c:v>
                </c:pt>
                <c:pt idx="978">
                  <c:v>0.101330908</c:v>
                </c:pt>
                <c:pt idx="979">
                  <c:v>0.10130668</c:v>
                </c:pt>
                <c:pt idx="980">
                  <c:v>0.101282449</c:v>
                </c:pt>
                <c:pt idx="981">
                  <c:v>0.101258216</c:v>
                </c:pt>
                <c:pt idx="982">
                  <c:v>0.101233979</c:v>
                </c:pt>
                <c:pt idx="983">
                  <c:v>0.10120973900000001</c:v>
                </c:pt>
                <c:pt idx="984">
                  <c:v>0.101185497</c:v>
                </c:pt>
                <c:pt idx="985">
                  <c:v>0.10116125099999999</c:v>
                </c:pt>
                <c:pt idx="986">
                  <c:v>0.101137003</c:v>
                </c:pt>
                <c:pt idx="987">
                  <c:v>0.101112752</c:v>
                </c:pt>
                <c:pt idx="988">
                  <c:v>0.101088498</c:v>
                </c:pt>
                <c:pt idx="989">
                  <c:v>0.101064241</c:v>
                </c:pt>
                <c:pt idx="990">
                  <c:v>0.101039981</c:v>
                </c:pt>
                <c:pt idx="991">
                  <c:v>0.101015718</c:v>
                </c:pt>
                <c:pt idx="992">
                  <c:v>0.10099145299999999</c:v>
                </c:pt>
                <c:pt idx="993">
                  <c:v>0.100967184</c:v>
                </c:pt>
                <c:pt idx="994">
                  <c:v>0.100942913</c:v>
                </c:pt>
                <c:pt idx="995">
                  <c:v>0.100918638</c:v>
                </c:pt>
                <c:pt idx="996">
                  <c:v>0.100894361</c:v>
                </c:pt>
                <c:pt idx="997">
                  <c:v>0.100870081</c:v>
                </c:pt>
                <c:pt idx="998">
                  <c:v>0.100845798</c:v>
                </c:pt>
                <c:pt idx="999">
                  <c:v>0.100821512</c:v>
                </c:pt>
                <c:pt idx="1000">
                  <c:v>0.10079722300000001</c:v>
                </c:pt>
                <c:pt idx="1001">
                  <c:v>0.100772932</c:v>
                </c:pt>
                <c:pt idx="1002">
                  <c:v>0.100748637</c:v>
                </c:pt>
                <c:pt idx="1003">
                  <c:v>0.10072434</c:v>
                </c:pt>
                <c:pt idx="1004">
                  <c:v>0.10070003900000001</c:v>
                </c:pt>
                <c:pt idx="1005">
                  <c:v>0.100675736</c:v>
                </c:pt>
                <c:pt idx="1006">
                  <c:v>0.10065143</c:v>
                </c:pt>
                <c:pt idx="1007">
                  <c:v>0.100627121</c:v>
                </c:pt>
                <c:pt idx="1008">
                  <c:v>0.100602809</c:v>
                </c:pt>
                <c:pt idx="1009">
                  <c:v>0.100578494</c:v>
                </c:pt>
                <c:pt idx="1010">
                  <c:v>0.10055417699999999</c:v>
                </c:pt>
                <c:pt idx="1011">
                  <c:v>0.100529856</c:v>
                </c:pt>
                <c:pt idx="1012">
                  <c:v>0.10050553299999999</c:v>
                </c:pt>
                <c:pt idx="1013">
                  <c:v>0.100481206</c:v>
                </c:pt>
                <c:pt idx="1014">
                  <c:v>0.100456877</c:v>
                </c:pt>
                <c:pt idx="1015">
                  <c:v>0.100432545</c:v>
                </c:pt>
                <c:pt idx="1016">
                  <c:v>0.100408211</c:v>
                </c:pt>
                <c:pt idx="1017">
                  <c:v>0.100383873</c:v>
                </c:pt>
                <c:pt idx="1018">
                  <c:v>0.100359532</c:v>
                </c:pt>
                <c:pt idx="1019">
                  <c:v>0.10033518900000001</c:v>
                </c:pt>
                <c:pt idx="1020">
                  <c:v>0.100310842</c:v>
                </c:pt>
                <c:pt idx="1021">
                  <c:v>0.100286493</c:v>
                </c:pt>
                <c:pt idx="1022">
                  <c:v>0.100262141</c:v>
                </c:pt>
                <c:pt idx="1023">
                  <c:v>0.100237786</c:v>
                </c:pt>
                <c:pt idx="1024">
                  <c:v>0.10021342799999999</c:v>
                </c:pt>
                <c:pt idx="1025">
                  <c:v>0.10018906800000001</c:v>
                </c:pt>
                <c:pt idx="1026">
                  <c:v>0.10016470399999999</c:v>
                </c:pt>
                <c:pt idx="1027">
                  <c:v>0.100140338</c:v>
                </c:pt>
                <c:pt idx="1028">
                  <c:v>0.100115968</c:v>
                </c:pt>
                <c:pt idx="1029">
                  <c:v>0.100091596</c:v>
                </c:pt>
                <c:pt idx="1030">
                  <c:v>0.100067221</c:v>
                </c:pt>
                <c:pt idx="1031">
                  <c:v>0.10004284300000001</c:v>
                </c:pt>
                <c:pt idx="1032">
                  <c:v>0.100018462</c:v>
                </c:pt>
                <c:pt idx="1033">
                  <c:v>9.9994079E-2</c:v>
                </c:pt>
                <c:pt idx="1034">
                  <c:v>9.9969691999999999E-2</c:v>
                </c:pt>
                <c:pt idx="1035">
                  <c:v>9.9945302999999999E-2</c:v>
                </c:pt>
                <c:pt idx="1036">
                  <c:v>9.9920911000000001E-2</c:v>
                </c:pt>
                <c:pt idx="1037">
                  <c:v>9.9896516000000005E-2</c:v>
                </c:pt>
                <c:pt idx="1038">
                  <c:v>9.9872117999999996E-2</c:v>
                </c:pt>
                <c:pt idx="1039">
                  <c:v>9.9847717000000002E-2</c:v>
                </c:pt>
                <c:pt idx="1040">
                  <c:v>9.9823312999999997E-2</c:v>
                </c:pt>
                <c:pt idx="1041">
                  <c:v>9.9798907000000006E-2</c:v>
                </c:pt>
                <c:pt idx="1042">
                  <c:v>9.9774497000000004E-2</c:v>
                </c:pt>
                <c:pt idx="1043">
                  <c:v>9.9750085000000002E-2</c:v>
                </c:pt>
                <c:pt idx="1044">
                  <c:v>9.9725670000000002E-2</c:v>
                </c:pt>
                <c:pt idx="1045">
                  <c:v>9.9701252000000004E-2</c:v>
                </c:pt>
                <c:pt idx="1046">
                  <c:v>9.9676832000000007E-2</c:v>
                </c:pt>
                <c:pt idx="1047">
                  <c:v>9.9652407999999998E-2</c:v>
                </c:pt>
                <c:pt idx="1048">
                  <c:v>9.9627982000000004E-2</c:v>
                </c:pt>
                <c:pt idx="1049">
                  <c:v>9.9603551999999998E-2</c:v>
                </c:pt>
                <c:pt idx="1050">
                  <c:v>9.9579119999999993E-2</c:v>
                </c:pt>
                <c:pt idx="1051">
                  <c:v>9.9554685000000004E-2</c:v>
                </c:pt>
                <c:pt idx="1052">
                  <c:v>9.9530248000000002E-2</c:v>
                </c:pt>
                <c:pt idx="1053">
                  <c:v>9.9505807000000002E-2</c:v>
                </c:pt>
                <c:pt idx="1054">
                  <c:v>9.9481363000000003E-2</c:v>
                </c:pt>
                <c:pt idx="1055">
                  <c:v>9.9456917000000006E-2</c:v>
                </c:pt>
                <c:pt idx="1056">
                  <c:v>9.9432467999999996E-2</c:v>
                </c:pt>
                <c:pt idx="1057">
                  <c:v>9.9408016000000002E-2</c:v>
                </c:pt>
                <c:pt idx="1058">
                  <c:v>9.9383560999999995E-2</c:v>
                </c:pt>
                <c:pt idx="1059">
                  <c:v>9.9359103000000004E-2</c:v>
                </c:pt>
                <c:pt idx="1060">
                  <c:v>9.9334642000000001E-2</c:v>
                </c:pt>
                <c:pt idx="1061">
                  <c:v>9.9310178999999998E-2</c:v>
                </c:pt>
                <c:pt idx="1062">
                  <c:v>9.9285712999999998E-2</c:v>
                </c:pt>
                <c:pt idx="1063">
                  <c:v>9.9261243999999998E-2</c:v>
                </c:pt>
                <c:pt idx="1064">
                  <c:v>9.9236772000000001E-2</c:v>
                </c:pt>
                <c:pt idx="1065">
                  <c:v>9.9212297000000005E-2</c:v>
                </c:pt>
                <c:pt idx="1066">
                  <c:v>9.9187819999999996E-2</c:v>
                </c:pt>
                <c:pt idx="1067">
                  <c:v>9.9163339000000003E-2</c:v>
                </c:pt>
                <c:pt idx="1068">
                  <c:v>9.9138855999999997E-2</c:v>
                </c:pt>
                <c:pt idx="1069">
                  <c:v>9.9114369999999993E-2</c:v>
                </c:pt>
                <c:pt idx="1070">
                  <c:v>9.9089881000000005E-2</c:v>
                </c:pt>
                <c:pt idx="1071">
                  <c:v>9.9065389000000004E-2</c:v>
                </c:pt>
                <c:pt idx="1072">
                  <c:v>9.9040895000000004E-2</c:v>
                </c:pt>
                <c:pt idx="1073">
                  <c:v>9.9016397000000006E-2</c:v>
                </c:pt>
                <c:pt idx="1074">
                  <c:v>9.8991896999999995E-2</c:v>
                </c:pt>
                <c:pt idx="1075">
                  <c:v>9.8967394E-2</c:v>
                </c:pt>
                <c:pt idx="1076">
                  <c:v>9.8942888000000007E-2</c:v>
                </c:pt>
                <c:pt idx="1077">
                  <c:v>9.891838E-2</c:v>
                </c:pt>
                <c:pt idx="1078">
                  <c:v>9.8893867999999996E-2</c:v>
                </c:pt>
                <c:pt idx="1079">
                  <c:v>9.8869354000000007E-2</c:v>
                </c:pt>
                <c:pt idx="1080">
                  <c:v>9.8844836000000005E-2</c:v>
                </c:pt>
                <c:pt idx="1081">
                  <c:v>9.8820316000000005E-2</c:v>
                </c:pt>
                <c:pt idx="1082">
                  <c:v>9.8795794000000006E-2</c:v>
                </c:pt>
                <c:pt idx="1083">
                  <c:v>9.8771267999999995E-2</c:v>
                </c:pt>
                <c:pt idx="1084">
                  <c:v>9.8746739E-2</c:v>
                </c:pt>
                <c:pt idx="1085">
                  <c:v>9.8722208000000006E-2</c:v>
                </c:pt>
                <c:pt idx="1086">
                  <c:v>9.8697673999999999E-2</c:v>
                </c:pt>
                <c:pt idx="1087">
                  <c:v>9.8673136999999994E-2</c:v>
                </c:pt>
                <c:pt idx="1088">
                  <c:v>9.8648598000000004E-2</c:v>
                </c:pt>
                <c:pt idx="1089">
                  <c:v>9.8624055000000002E-2</c:v>
                </c:pt>
                <c:pt idx="1090">
                  <c:v>9.8599510000000001E-2</c:v>
                </c:pt>
                <c:pt idx="1091">
                  <c:v>9.8574961000000003E-2</c:v>
                </c:pt>
                <c:pt idx="1092">
                  <c:v>9.8550411000000004E-2</c:v>
                </c:pt>
                <c:pt idx="1093">
                  <c:v>9.8525856999999994E-2</c:v>
                </c:pt>
                <c:pt idx="1094">
                  <c:v>9.85013E-2</c:v>
                </c:pt>
                <c:pt idx="1095">
                  <c:v>9.8476741000000007E-2</c:v>
                </c:pt>
                <c:pt idx="1096">
                  <c:v>9.8452179000000001E-2</c:v>
                </c:pt>
                <c:pt idx="1097">
                  <c:v>9.8427612999999997E-2</c:v>
                </c:pt>
                <c:pt idx="1098">
                  <c:v>9.8403045999999994E-2</c:v>
                </c:pt>
                <c:pt idx="1099">
                  <c:v>9.8378475000000007E-2</c:v>
                </c:pt>
                <c:pt idx="1100">
                  <c:v>9.8353902000000007E-2</c:v>
                </c:pt>
                <c:pt idx="1101">
                  <c:v>9.8329324999999995E-2</c:v>
                </c:pt>
                <c:pt idx="1102">
                  <c:v>9.8304745999999998E-2</c:v>
                </c:pt>
                <c:pt idx="1103">
                  <c:v>9.8280164000000003E-2</c:v>
                </c:pt>
                <c:pt idx="1104">
                  <c:v>9.8255578999999996E-2</c:v>
                </c:pt>
                <c:pt idx="1105">
                  <c:v>9.8230992000000003E-2</c:v>
                </c:pt>
                <c:pt idx="1106">
                  <c:v>9.8206401999999998E-2</c:v>
                </c:pt>
                <c:pt idx="1107">
                  <c:v>9.8181808999999995E-2</c:v>
                </c:pt>
                <c:pt idx="1108">
                  <c:v>9.8157212999999993E-2</c:v>
                </c:pt>
                <c:pt idx="1109">
                  <c:v>9.8132614000000007E-2</c:v>
                </c:pt>
                <c:pt idx="1110">
                  <c:v>9.8108012999999994E-2</c:v>
                </c:pt>
                <c:pt idx="1111">
                  <c:v>9.8083407999999997E-2</c:v>
                </c:pt>
                <c:pt idx="1112">
                  <c:v>9.8058801000000001E-2</c:v>
                </c:pt>
                <c:pt idx="1113">
                  <c:v>9.8034191000000007E-2</c:v>
                </c:pt>
                <c:pt idx="1114">
                  <c:v>9.8009578999999999E-2</c:v>
                </c:pt>
                <c:pt idx="1115">
                  <c:v>9.7984962999999994E-2</c:v>
                </c:pt>
                <c:pt idx="1116">
                  <c:v>9.7960345000000004E-2</c:v>
                </c:pt>
                <c:pt idx="1117">
                  <c:v>9.7935724000000002E-2</c:v>
                </c:pt>
                <c:pt idx="1118">
                  <c:v>9.7911100000000001E-2</c:v>
                </c:pt>
                <c:pt idx="1119">
                  <c:v>9.7886474000000001E-2</c:v>
                </c:pt>
                <c:pt idx="1120">
                  <c:v>9.7861844000000003E-2</c:v>
                </c:pt>
                <c:pt idx="1121">
                  <c:v>9.7837212000000007E-2</c:v>
                </c:pt>
                <c:pt idx="1122">
                  <c:v>9.7812576999999998E-2</c:v>
                </c:pt>
                <c:pt idx="1123">
                  <c:v>9.7787939000000004E-2</c:v>
                </c:pt>
                <c:pt idx="1124">
                  <c:v>9.7763298999999998E-2</c:v>
                </c:pt>
                <c:pt idx="1125">
                  <c:v>9.7738654999999994E-2</c:v>
                </c:pt>
                <c:pt idx="1126">
                  <c:v>9.7714009000000004E-2</c:v>
                </c:pt>
                <c:pt idx="1127">
                  <c:v>9.7689360000000003E-2</c:v>
                </c:pt>
                <c:pt idx="1128">
                  <c:v>9.7664708000000003E-2</c:v>
                </c:pt>
                <c:pt idx="1129">
                  <c:v>9.7640054000000004E-2</c:v>
                </c:pt>
                <c:pt idx="1130">
                  <c:v>9.7615395999999993E-2</c:v>
                </c:pt>
                <c:pt idx="1131">
                  <c:v>9.7590735999999997E-2</c:v>
                </c:pt>
                <c:pt idx="1132">
                  <c:v>9.7566073000000003E-2</c:v>
                </c:pt>
                <c:pt idx="1133">
                  <c:v>9.7541407999999996E-2</c:v>
                </c:pt>
                <c:pt idx="1134">
                  <c:v>9.7516739000000005E-2</c:v>
                </c:pt>
                <c:pt idx="1135">
                  <c:v>9.7492068000000001E-2</c:v>
                </c:pt>
                <c:pt idx="1136">
                  <c:v>9.7467393999999999E-2</c:v>
                </c:pt>
                <c:pt idx="1137">
                  <c:v>9.7442717999999998E-2</c:v>
                </c:pt>
                <c:pt idx="1138">
                  <c:v>9.7418037999999998E-2</c:v>
                </c:pt>
                <c:pt idx="1139">
                  <c:v>9.7393356E-2</c:v>
                </c:pt>
                <c:pt idx="1140">
                  <c:v>9.7368671000000004E-2</c:v>
                </c:pt>
                <c:pt idx="1141">
                  <c:v>9.7343982999999995E-2</c:v>
                </c:pt>
                <c:pt idx="1142">
                  <c:v>9.7319292000000002E-2</c:v>
                </c:pt>
                <c:pt idx="1143">
                  <c:v>9.7294598999999996E-2</c:v>
                </c:pt>
                <c:pt idx="1144">
                  <c:v>9.7269903000000005E-2</c:v>
                </c:pt>
                <c:pt idx="1145">
                  <c:v>9.7245204000000002E-2</c:v>
                </c:pt>
                <c:pt idx="1146">
                  <c:v>9.7220502E-2</c:v>
                </c:pt>
                <c:pt idx="1147">
                  <c:v>9.7195798E-2</c:v>
                </c:pt>
                <c:pt idx="1148">
                  <c:v>9.7171090000000002E-2</c:v>
                </c:pt>
                <c:pt idx="1149">
                  <c:v>9.7146380000000004E-2</c:v>
                </c:pt>
                <c:pt idx="1150">
                  <c:v>9.7121667999999994E-2</c:v>
                </c:pt>
                <c:pt idx="1151">
                  <c:v>9.7096952E-2</c:v>
                </c:pt>
                <c:pt idx="1152">
                  <c:v>9.7072233999999993E-2</c:v>
                </c:pt>
                <c:pt idx="1153">
                  <c:v>9.7047512000000002E-2</c:v>
                </c:pt>
                <c:pt idx="1154">
                  <c:v>9.7022788999999998E-2</c:v>
                </c:pt>
                <c:pt idx="1155">
                  <c:v>9.6998061999999996E-2</c:v>
                </c:pt>
                <c:pt idx="1156">
                  <c:v>9.6973332999999995E-2</c:v>
                </c:pt>
                <c:pt idx="1157">
                  <c:v>9.6948600999999995E-2</c:v>
                </c:pt>
                <c:pt idx="1158">
                  <c:v>9.6923865999999997E-2</c:v>
                </c:pt>
                <c:pt idx="1159">
                  <c:v>9.6899128000000001E-2</c:v>
                </c:pt>
                <c:pt idx="1160">
                  <c:v>9.6874388000000006E-2</c:v>
                </c:pt>
                <c:pt idx="1161">
                  <c:v>9.6849644999999998E-2</c:v>
                </c:pt>
                <c:pt idx="1162">
                  <c:v>9.6824899000000006E-2</c:v>
                </c:pt>
                <c:pt idx="1163">
                  <c:v>9.6800150000000001E-2</c:v>
                </c:pt>
                <c:pt idx="1164">
                  <c:v>9.6775398999999998E-2</c:v>
                </c:pt>
                <c:pt idx="1165">
                  <c:v>9.6750643999999997E-2</c:v>
                </c:pt>
                <c:pt idx="1166">
                  <c:v>9.6725886999999997E-2</c:v>
                </c:pt>
                <c:pt idx="1167">
                  <c:v>9.6701127999999997E-2</c:v>
                </c:pt>
                <c:pt idx="1168">
                  <c:v>9.6676365E-2</c:v>
                </c:pt>
                <c:pt idx="1169">
                  <c:v>9.6651600000000004E-2</c:v>
                </c:pt>
                <c:pt idx="1170">
                  <c:v>9.6626831999999996E-2</c:v>
                </c:pt>
                <c:pt idx="1171">
                  <c:v>9.6602062000000002E-2</c:v>
                </c:pt>
                <c:pt idx="1172">
                  <c:v>9.6577287999999997E-2</c:v>
                </c:pt>
                <c:pt idx="1173">
                  <c:v>9.6552511999999993E-2</c:v>
                </c:pt>
                <c:pt idx="1174">
                  <c:v>9.6527733000000004E-2</c:v>
                </c:pt>
                <c:pt idx="1175">
                  <c:v>9.6502951000000003E-2</c:v>
                </c:pt>
                <c:pt idx="1176">
                  <c:v>9.6478167000000004E-2</c:v>
                </c:pt>
                <c:pt idx="1177">
                  <c:v>9.6453379000000006E-2</c:v>
                </c:pt>
                <c:pt idx="1178">
                  <c:v>9.6428589999999995E-2</c:v>
                </c:pt>
                <c:pt idx="1179">
                  <c:v>9.6403796999999999E-2</c:v>
                </c:pt>
                <c:pt idx="1180">
                  <c:v>9.6379002000000005E-2</c:v>
                </c:pt>
                <c:pt idx="1181">
                  <c:v>9.6354202999999999E-2</c:v>
                </c:pt>
                <c:pt idx="1182">
                  <c:v>9.6329402999999994E-2</c:v>
                </c:pt>
                <c:pt idx="1183">
                  <c:v>9.6304599000000005E-2</c:v>
                </c:pt>
                <c:pt idx="1184">
                  <c:v>9.6279793000000002E-2</c:v>
                </c:pt>
                <c:pt idx="1185">
                  <c:v>9.6254983000000002E-2</c:v>
                </c:pt>
                <c:pt idx="1186">
                  <c:v>9.6230172000000003E-2</c:v>
                </c:pt>
                <c:pt idx="1187">
                  <c:v>9.6205357000000005E-2</c:v>
                </c:pt>
                <c:pt idx="1188">
                  <c:v>9.6180539999999995E-2</c:v>
                </c:pt>
                <c:pt idx="1189">
                  <c:v>9.615572E-2</c:v>
                </c:pt>
                <c:pt idx="1190">
                  <c:v>9.6130897000000007E-2</c:v>
                </c:pt>
                <c:pt idx="1191">
                  <c:v>9.6106071000000001E-2</c:v>
                </c:pt>
                <c:pt idx="1192">
                  <c:v>9.6081242999999997E-2</c:v>
                </c:pt>
                <c:pt idx="1193">
                  <c:v>9.6056411999999994E-2</c:v>
                </c:pt>
                <c:pt idx="1194">
                  <c:v>9.6031578000000006E-2</c:v>
                </c:pt>
                <c:pt idx="1195">
                  <c:v>9.6006742000000006E-2</c:v>
                </c:pt>
                <c:pt idx="1196">
                  <c:v>9.5981902999999993E-2</c:v>
                </c:pt>
                <c:pt idx="1197">
                  <c:v>9.5957060999999996E-2</c:v>
                </c:pt>
                <c:pt idx="1198">
                  <c:v>9.5932216000000001E-2</c:v>
                </c:pt>
                <c:pt idx="1199">
                  <c:v>9.5907369000000006E-2</c:v>
                </c:pt>
                <c:pt idx="1200">
                  <c:v>9.5882518999999999E-2</c:v>
                </c:pt>
                <c:pt idx="1201">
                  <c:v>9.5857665999999994E-2</c:v>
                </c:pt>
                <c:pt idx="1202">
                  <c:v>9.5832810000000004E-2</c:v>
                </c:pt>
                <c:pt idx="1203">
                  <c:v>9.5807952000000002E-2</c:v>
                </c:pt>
                <c:pt idx="1204">
                  <c:v>9.5783091000000001E-2</c:v>
                </c:pt>
                <c:pt idx="1205">
                  <c:v>9.5758227000000001E-2</c:v>
                </c:pt>
                <c:pt idx="1206">
                  <c:v>9.5733361000000003E-2</c:v>
                </c:pt>
                <c:pt idx="1207">
                  <c:v>9.5708492000000006E-2</c:v>
                </c:pt>
                <c:pt idx="1208">
                  <c:v>9.5683619999999997E-2</c:v>
                </c:pt>
                <c:pt idx="1209">
                  <c:v>9.5658745000000003E-2</c:v>
                </c:pt>
                <c:pt idx="1210">
                  <c:v>9.5633867999999997E-2</c:v>
                </c:pt>
                <c:pt idx="1211">
                  <c:v>9.5608988000000006E-2</c:v>
                </c:pt>
                <c:pt idx="1212">
                  <c:v>9.5584105000000003E-2</c:v>
                </c:pt>
                <c:pt idx="1213">
                  <c:v>9.555922E-2</c:v>
                </c:pt>
                <c:pt idx="1214">
                  <c:v>9.5534332E-2</c:v>
                </c:pt>
                <c:pt idx="1215">
                  <c:v>9.5509441E-2</c:v>
                </c:pt>
                <c:pt idx="1216">
                  <c:v>9.5484547000000003E-2</c:v>
                </c:pt>
                <c:pt idx="1217">
                  <c:v>9.5459651000000006E-2</c:v>
                </c:pt>
                <c:pt idx="1218">
                  <c:v>9.5434751999999998E-2</c:v>
                </c:pt>
                <c:pt idx="1219">
                  <c:v>9.5409850000000004E-2</c:v>
                </c:pt>
                <c:pt idx="1220">
                  <c:v>9.5384945999999998E-2</c:v>
                </c:pt>
                <c:pt idx="1221">
                  <c:v>9.5360038999999994E-2</c:v>
                </c:pt>
                <c:pt idx="1222">
                  <c:v>9.5335129000000005E-2</c:v>
                </c:pt>
                <c:pt idx="1223">
                  <c:v>9.5310216000000003E-2</c:v>
                </c:pt>
                <c:pt idx="1224">
                  <c:v>9.5285301000000003E-2</c:v>
                </c:pt>
                <c:pt idx="1225">
                  <c:v>9.5260383000000004E-2</c:v>
                </c:pt>
                <c:pt idx="1226">
                  <c:v>9.5235462000000007E-2</c:v>
                </c:pt>
                <c:pt idx="1227">
                  <c:v>9.5210538999999997E-2</c:v>
                </c:pt>
                <c:pt idx="1228">
                  <c:v>9.5185613000000002E-2</c:v>
                </c:pt>
                <c:pt idx="1229">
                  <c:v>9.5160683999999995E-2</c:v>
                </c:pt>
                <c:pt idx="1230">
                  <c:v>9.5135752000000004E-2</c:v>
                </c:pt>
                <c:pt idx="1231">
                  <c:v>9.5110818E-2</c:v>
                </c:pt>
                <c:pt idx="1232">
                  <c:v>9.5085880999999997E-2</c:v>
                </c:pt>
                <c:pt idx="1233">
                  <c:v>9.5060941999999995E-2</c:v>
                </c:pt>
                <c:pt idx="1234">
                  <c:v>9.5035998999999996E-2</c:v>
                </c:pt>
                <c:pt idx="1235">
                  <c:v>9.5011053999999998E-2</c:v>
                </c:pt>
                <c:pt idx="1236">
                  <c:v>9.4986107E-2</c:v>
                </c:pt>
                <c:pt idx="1237">
                  <c:v>9.4961156000000005E-2</c:v>
                </c:pt>
                <c:pt idx="1238">
                  <c:v>9.4936202999999997E-2</c:v>
                </c:pt>
                <c:pt idx="1239">
                  <c:v>9.4911247000000004E-2</c:v>
                </c:pt>
                <c:pt idx="1240">
                  <c:v>9.4886288999999999E-2</c:v>
                </c:pt>
                <c:pt idx="1241">
                  <c:v>9.4861327999999995E-2</c:v>
                </c:pt>
                <c:pt idx="1242">
                  <c:v>9.4836364000000006E-2</c:v>
                </c:pt>
                <c:pt idx="1243">
                  <c:v>9.4811397000000006E-2</c:v>
                </c:pt>
                <c:pt idx="1244">
                  <c:v>9.4786428000000006E-2</c:v>
                </c:pt>
                <c:pt idx="1245">
                  <c:v>9.4761455999999994E-2</c:v>
                </c:pt>
                <c:pt idx="1246">
                  <c:v>9.4736481999999997E-2</c:v>
                </c:pt>
                <c:pt idx="1247">
                  <c:v>9.4711504000000002E-2</c:v>
                </c:pt>
                <c:pt idx="1248">
                  <c:v>9.4686523999999994E-2</c:v>
                </c:pt>
                <c:pt idx="1249">
                  <c:v>9.4661541000000002E-2</c:v>
                </c:pt>
                <c:pt idx="1250">
                  <c:v>9.4636555999999997E-2</c:v>
                </c:pt>
                <c:pt idx="1251">
                  <c:v>9.4611567999999993E-2</c:v>
                </c:pt>
                <c:pt idx="1252">
                  <c:v>9.4586577000000005E-2</c:v>
                </c:pt>
                <c:pt idx="1253">
                  <c:v>9.4561584000000004E-2</c:v>
                </c:pt>
                <c:pt idx="1254">
                  <c:v>9.4536588000000005E-2</c:v>
                </c:pt>
                <c:pt idx="1255">
                  <c:v>9.4511588999999993E-2</c:v>
                </c:pt>
                <c:pt idx="1256">
                  <c:v>9.4486586999999997E-2</c:v>
                </c:pt>
                <c:pt idx="1257">
                  <c:v>9.4461583000000002E-2</c:v>
                </c:pt>
                <c:pt idx="1258">
                  <c:v>9.4436576999999994E-2</c:v>
                </c:pt>
                <c:pt idx="1259">
                  <c:v>9.4411567000000002E-2</c:v>
                </c:pt>
                <c:pt idx="1260">
                  <c:v>9.4386554999999997E-2</c:v>
                </c:pt>
                <c:pt idx="1261">
                  <c:v>9.4361539999999994E-2</c:v>
                </c:pt>
                <c:pt idx="1262">
                  <c:v>9.4336522000000006E-2</c:v>
                </c:pt>
                <c:pt idx="1263">
                  <c:v>9.4311502000000005E-2</c:v>
                </c:pt>
                <c:pt idx="1264">
                  <c:v>9.4286479000000006E-2</c:v>
                </c:pt>
                <c:pt idx="1265">
                  <c:v>9.4261453999999995E-2</c:v>
                </c:pt>
                <c:pt idx="1266">
                  <c:v>9.4236424999999999E-2</c:v>
                </c:pt>
                <c:pt idx="1267">
                  <c:v>9.4211395000000003E-2</c:v>
                </c:pt>
                <c:pt idx="1268">
                  <c:v>9.4186360999999996E-2</c:v>
                </c:pt>
                <c:pt idx="1269">
                  <c:v>9.4161325000000004E-2</c:v>
                </c:pt>
                <c:pt idx="1270">
                  <c:v>9.4136286E-2</c:v>
                </c:pt>
                <c:pt idx="1271">
                  <c:v>9.4111243999999997E-2</c:v>
                </c:pt>
                <c:pt idx="1272">
                  <c:v>9.4086199999999995E-2</c:v>
                </c:pt>
                <c:pt idx="1273">
                  <c:v>9.4061152999999995E-2</c:v>
                </c:pt>
                <c:pt idx="1274">
                  <c:v>9.4036102999999996E-2</c:v>
                </c:pt>
                <c:pt idx="1275">
                  <c:v>9.4011050999999998E-2</c:v>
                </c:pt>
                <c:pt idx="1276">
                  <c:v>9.3985996000000002E-2</c:v>
                </c:pt>
                <c:pt idx="1277">
                  <c:v>9.3960937999999994E-2</c:v>
                </c:pt>
                <c:pt idx="1278">
                  <c:v>9.3935878E-2</c:v>
                </c:pt>
                <c:pt idx="1279">
                  <c:v>9.3910814999999995E-2</c:v>
                </c:pt>
                <c:pt idx="1280">
                  <c:v>9.3885750000000004E-2</c:v>
                </c:pt>
                <c:pt idx="1281">
                  <c:v>9.3860681000000001E-2</c:v>
                </c:pt>
                <c:pt idx="1282">
                  <c:v>9.3835610999999999E-2</c:v>
                </c:pt>
                <c:pt idx="1283">
                  <c:v>9.3810536999999999E-2</c:v>
                </c:pt>
                <c:pt idx="1284">
                  <c:v>9.3785461000000001E-2</c:v>
                </c:pt>
                <c:pt idx="1285">
                  <c:v>9.3760382000000003E-2</c:v>
                </c:pt>
                <c:pt idx="1286">
                  <c:v>9.3735299999999994E-2</c:v>
                </c:pt>
                <c:pt idx="1287">
                  <c:v>9.3710215999999999E-2</c:v>
                </c:pt>
                <c:pt idx="1288">
                  <c:v>9.3685129000000006E-2</c:v>
                </c:pt>
                <c:pt idx="1289">
                  <c:v>9.366004E-2</c:v>
                </c:pt>
                <c:pt idx="1290">
                  <c:v>9.3634947999999996E-2</c:v>
                </c:pt>
                <c:pt idx="1291">
                  <c:v>9.3609853000000007E-2</c:v>
                </c:pt>
                <c:pt idx="1292">
                  <c:v>9.3584755000000006E-2</c:v>
                </c:pt>
                <c:pt idx="1293">
                  <c:v>9.3559655000000005E-2</c:v>
                </c:pt>
                <c:pt idx="1294">
                  <c:v>9.3534552000000007E-2</c:v>
                </c:pt>
                <c:pt idx="1295">
                  <c:v>9.3509446999999996E-2</c:v>
                </c:pt>
                <c:pt idx="1296">
                  <c:v>9.3484339E-2</c:v>
                </c:pt>
                <c:pt idx="1297">
                  <c:v>9.3459228000000005E-2</c:v>
                </c:pt>
                <c:pt idx="1298">
                  <c:v>9.3434114999999998E-2</c:v>
                </c:pt>
                <c:pt idx="1299">
                  <c:v>9.3408999000000006E-2</c:v>
                </c:pt>
                <c:pt idx="1300">
                  <c:v>9.3383880000000002E-2</c:v>
                </c:pt>
                <c:pt idx="1301">
                  <c:v>9.3358758999999999E-2</c:v>
                </c:pt>
                <c:pt idx="1302">
                  <c:v>9.3333634999999998E-2</c:v>
                </c:pt>
                <c:pt idx="1303">
                  <c:v>9.3308507999999998E-2</c:v>
                </c:pt>
                <c:pt idx="1304">
                  <c:v>9.3283379E-2</c:v>
                </c:pt>
                <c:pt idx="1305">
                  <c:v>9.3258247000000002E-2</c:v>
                </c:pt>
                <c:pt idx="1306">
                  <c:v>9.3233113000000006E-2</c:v>
                </c:pt>
                <c:pt idx="1307">
                  <c:v>9.3207975999999998E-2</c:v>
                </c:pt>
                <c:pt idx="1308">
                  <c:v>9.3182836000000005E-2</c:v>
                </c:pt>
                <c:pt idx="1309">
                  <c:v>9.3157693E-2</c:v>
                </c:pt>
                <c:pt idx="1310">
                  <c:v>9.3132547999999996E-2</c:v>
                </c:pt>
                <c:pt idx="1311">
                  <c:v>9.3107401000000006E-2</c:v>
                </c:pt>
                <c:pt idx="1312">
                  <c:v>9.3082250000000005E-2</c:v>
                </c:pt>
                <c:pt idx="1313">
                  <c:v>9.3057097000000005E-2</c:v>
                </c:pt>
                <c:pt idx="1314">
                  <c:v>9.3031942000000006E-2</c:v>
                </c:pt>
                <c:pt idx="1315">
                  <c:v>9.3006782999999996E-2</c:v>
                </c:pt>
                <c:pt idx="1316">
                  <c:v>9.2981622E-2</c:v>
                </c:pt>
                <c:pt idx="1317">
                  <c:v>9.2956459000000005E-2</c:v>
                </c:pt>
                <c:pt idx="1318">
                  <c:v>9.2931292999999998E-2</c:v>
                </c:pt>
                <c:pt idx="1319">
                  <c:v>9.2906124000000007E-2</c:v>
                </c:pt>
                <c:pt idx="1320">
                  <c:v>9.2880952000000003E-2</c:v>
                </c:pt>
                <c:pt idx="1321">
                  <c:v>9.2855778E-2</c:v>
                </c:pt>
                <c:pt idx="1322">
                  <c:v>9.2830601999999998E-2</c:v>
                </c:pt>
                <c:pt idx="1323">
                  <c:v>9.2805422999999998E-2</c:v>
                </c:pt>
                <c:pt idx="1324">
                  <c:v>9.2780240999999999E-2</c:v>
                </c:pt>
                <c:pt idx="1325">
                  <c:v>9.2755056000000002E-2</c:v>
                </c:pt>
                <c:pt idx="1326">
                  <c:v>9.2729869000000006E-2</c:v>
                </c:pt>
                <c:pt idx="1327">
                  <c:v>9.2704678999999998E-2</c:v>
                </c:pt>
                <c:pt idx="1328">
                  <c:v>9.2679487000000005E-2</c:v>
                </c:pt>
                <c:pt idx="1329">
                  <c:v>9.2654291999999999E-2</c:v>
                </c:pt>
                <c:pt idx="1330">
                  <c:v>9.2629093999999995E-2</c:v>
                </c:pt>
                <c:pt idx="1331">
                  <c:v>9.2603894000000006E-2</c:v>
                </c:pt>
                <c:pt idx="1332">
                  <c:v>9.2578691000000005E-2</c:v>
                </c:pt>
                <c:pt idx="1333">
                  <c:v>9.2553485000000005E-2</c:v>
                </c:pt>
                <c:pt idx="1334">
                  <c:v>9.2528277000000006E-2</c:v>
                </c:pt>
                <c:pt idx="1335">
                  <c:v>9.2503065999999995E-2</c:v>
                </c:pt>
                <c:pt idx="1336">
                  <c:v>9.2477852999999999E-2</c:v>
                </c:pt>
                <c:pt idx="1337">
                  <c:v>9.2452637000000004E-2</c:v>
                </c:pt>
                <c:pt idx="1338">
                  <c:v>9.2427418999999997E-2</c:v>
                </c:pt>
                <c:pt idx="1339">
                  <c:v>9.2402197000000005E-2</c:v>
                </c:pt>
                <c:pt idx="1340">
                  <c:v>9.2376973000000001E-2</c:v>
                </c:pt>
                <c:pt idx="1341">
                  <c:v>9.2351746999999998E-2</c:v>
                </c:pt>
                <c:pt idx="1342">
                  <c:v>9.2326517999999996E-2</c:v>
                </c:pt>
                <c:pt idx="1343">
                  <c:v>9.2301285999999996E-2</c:v>
                </c:pt>
                <c:pt idx="1344">
                  <c:v>9.2276051999999997E-2</c:v>
                </c:pt>
                <c:pt idx="1345">
                  <c:v>9.2250815E-2</c:v>
                </c:pt>
                <c:pt idx="1346">
                  <c:v>9.2225575000000004E-2</c:v>
                </c:pt>
                <c:pt idx="1347">
                  <c:v>9.2200332999999995E-2</c:v>
                </c:pt>
                <c:pt idx="1348">
                  <c:v>9.2175089000000002E-2</c:v>
                </c:pt>
                <c:pt idx="1349">
                  <c:v>9.2149840999999996E-2</c:v>
                </c:pt>
                <c:pt idx="1350">
                  <c:v>9.2124591000000006E-2</c:v>
                </c:pt>
                <c:pt idx="1351">
                  <c:v>9.2099339000000002E-2</c:v>
                </c:pt>
                <c:pt idx="1352">
                  <c:v>9.2074084E-2</c:v>
                </c:pt>
                <c:pt idx="1353">
                  <c:v>9.2048826E-2</c:v>
                </c:pt>
                <c:pt idx="1354">
                  <c:v>9.2023566000000001E-2</c:v>
                </c:pt>
                <c:pt idx="1355">
                  <c:v>9.1998303000000003E-2</c:v>
                </c:pt>
                <c:pt idx="1356">
                  <c:v>9.1973036999999994E-2</c:v>
                </c:pt>
                <c:pt idx="1357">
                  <c:v>9.1947768999999999E-2</c:v>
                </c:pt>
                <c:pt idx="1358">
                  <c:v>9.1922498000000005E-2</c:v>
                </c:pt>
                <c:pt idx="1359">
                  <c:v>9.1897224999999999E-2</c:v>
                </c:pt>
                <c:pt idx="1360">
                  <c:v>9.1871948999999994E-2</c:v>
                </c:pt>
                <c:pt idx="1361">
                  <c:v>9.1846671000000005E-2</c:v>
                </c:pt>
                <c:pt idx="1362">
                  <c:v>9.1821390000000003E-2</c:v>
                </c:pt>
                <c:pt idx="1363">
                  <c:v>9.1796106000000002E-2</c:v>
                </c:pt>
                <c:pt idx="1364">
                  <c:v>9.1770819000000003E-2</c:v>
                </c:pt>
                <c:pt idx="1365">
                  <c:v>9.1745531000000005E-2</c:v>
                </c:pt>
                <c:pt idx="1366">
                  <c:v>9.1720238999999995E-2</c:v>
                </c:pt>
                <c:pt idx="1367">
                  <c:v>9.1694945E-2</c:v>
                </c:pt>
                <c:pt idx="1368">
                  <c:v>9.1669648000000006E-2</c:v>
                </c:pt>
                <c:pt idx="1369">
                  <c:v>9.1644349E-2</c:v>
                </c:pt>
                <c:pt idx="1370">
                  <c:v>9.1619046999999995E-2</c:v>
                </c:pt>
                <c:pt idx="1371">
                  <c:v>9.1593743000000005E-2</c:v>
                </c:pt>
                <c:pt idx="1372">
                  <c:v>9.1568436000000003E-2</c:v>
                </c:pt>
                <c:pt idx="1373">
                  <c:v>9.1543126000000002E-2</c:v>
                </c:pt>
                <c:pt idx="1374">
                  <c:v>9.1517814000000003E-2</c:v>
                </c:pt>
                <c:pt idx="1375">
                  <c:v>9.1492499000000005E-2</c:v>
                </c:pt>
                <c:pt idx="1376">
                  <c:v>9.1467181999999994E-2</c:v>
                </c:pt>
                <c:pt idx="1377">
                  <c:v>9.1441861999999999E-2</c:v>
                </c:pt>
                <c:pt idx="1378">
                  <c:v>9.1416539000000005E-2</c:v>
                </c:pt>
                <c:pt idx="1379">
                  <c:v>9.1391213999999998E-2</c:v>
                </c:pt>
                <c:pt idx="1380">
                  <c:v>9.1365885999999993E-2</c:v>
                </c:pt>
                <c:pt idx="1381">
                  <c:v>9.1340556000000003E-2</c:v>
                </c:pt>
                <c:pt idx="1382">
                  <c:v>9.1315223000000001E-2</c:v>
                </c:pt>
                <c:pt idx="1383">
                  <c:v>9.1289888E-2</c:v>
                </c:pt>
                <c:pt idx="1384">
                  <c:v>9.126455E-2</c:v>
                </c:pt>
                <c:pt idx="1385">
                  <c:v>9.1239209000000002E-2</c:v>
                </c:pt>
                <c:pt idx="1386">
                  <c:v>9.1213866000000005E-2</c:v>
                </c:pt>
                <c:pt idx="1387">
                  <c:v>9.1188519999999995E-2</c:v>
                </c:pt>
                <c:pt idx="1388">
                  <c:v>9.1163172000000001E-2</c:v>
                </c:pt>
                <c:pt idx="1389">
                  <c:v>9.1137820999999994E-2</c:v>
                </c:pt>
                <c:pt idx="1390">
                  <c:v>9.1112467000000003E-2</c:v>
                </c:pt>
                <c:pt idx="1391">
                  <c:v>9.1087110999999998E-2</c:v>
                </c:pt>
                <c:pt idx="1392">
                  <c:v>9.1061751999999996E-2</c:v>
                </c:pt>
                <c:pt idx="1393">
                  <c:v>9.1036390999999994E-2</c:v>
                </c:pt>
                <c:pt idx="1394">
                  <c:v>9.1011026999999994E-2</c:v>
                </c:pt>
                <c:pt idx="1395">
                  <c:v>9.0985660999999995E-2</c:v>
                </c:pt>
                <c:pt idx="1396">
                  <c:v>9.0960291999999998E-2</c:v>
                </c:pt>
                <c:pt idx="1397">
                  <c:v>9.0934921000000002E-2</c:v>
                </c:pt>
                <c:pt idx="1398">
                  <c:v>9.0909546999999993E-2</c:v>
                </c:pt>
                <c:pt idx="1399">
                  <c:v>9.088417E-2</c:v>
                </c:pt>
                <c:pt idx="1400">
                  <c:v>9.0858790999999994E-2</c:v>
                </c:pt>
                <c:pt idx="1401">
                  <c:v>9.0833409000000004E-2</c:v>
                </c:pt>
                <c:pt idx="1402">
                  <c:v>9.0808025000000001E-2</c:v>
                </c:pt>
                <c:pt idx="1403">
                  <c:v>9.0782637999999999E-2</c:v>
                </c:pt>
                <c:pt idx="1404">
                  <c:v>9.0757248999999998E-2</c:v>
                </c:pt>
                <c:pt idx="1405">
                  <c:v>9.0731856999999999E-2</c:v>
                </c:pt>
                <c:pt idx="1406">
                  <c:v>9.0706462000000002E-2</c:v>
                </c:pt>
                <c:pt idx="1407">
                  <c:v>9.0681065000000005E-2</c:v>
                </c:pt>
                <c:pt idx="1408">
                  <c:v>9.0655664999999996E-2</c:v>
                </c:pt>
                <c:pt idx="1409">
                  <c:v>9.0630263000000003E-2</c:v>
                </c:pt>
                <c:pt idx="1410">
                  <c:v>9.0604857999999996E-2</c:v>
                </c:pt>
                <c:pt idx="1411">
                  <c:v>9.0579451000000005E-2</c:v>
                </c:pt>
                <c:pt idx="1412">
                  <c:v>9.0554041000000002E-2</c:v>
                </c:pt>
                <c:pt idx="1413">
                  <c:v>9.0528628999999999E-2</c:v>
                </c:pt>
                <c:pt idx="1414">
                  <c:v>9.0503213999999998E-2</c:v>
                </c:pt>
                <c:pt idx="1415">
                  <c:v>9.0477795999999999E-2</c:v>
                </c:pt>
                <c:pt idx="1416">
                  <c:v>9.0452376000000001E-2</c:v>
                </c:pt>
                <c:pt idx="1417">
                  <c:v>9.0426953000000004E-2</c:v>
                </c:pt>
                <c:pt idx="1418">
                  <c:v>9.0401527999999995E-2</c:v>
                </c:pt>
                <c:pt idx="1419">
                  <c:v>9.0376100000000001E-2</c:v>
                </c:pt>
                <c:pt idx="1420">
                  <c:v>9.0350669999999994E-2</c:v>
                </c:pt>
                <c:pt idx="1421">
                  <c:v>9.0325237000000003E-2</c:v>
                </c:pt>
                <c:pt idx="1422">
                  <c:v>9.0299801999999998E-2</c:v>
                </c:pt>
                <c:pt idx="1423">
                  <c:v>9.0274363999999996E-2</c:v>
                </c:pt>
                <c:pt idx="1424">
                  <c:v>9.0248922999999995E-2</c:v>
                </c:pt>
                <c:pt idx="1425">
                  <c:v>9.0223479999999995E-2</c:v>
                </c:pt>
                <c:pt idx="1426">
                  <c:v>9.0198034999999996E-2</c:v>
                </c:pt>
                <c:pt idx="1427">
                  <c:v>9.0172585999999999E-2</c:v>
                </c:pt>
                <c:pt idx="1428">
                  <c:v>9.0147136000000003E-2</c:v>
                </c:pt>
                <c:pt idx="1429">
                  <c:v>9.0121682999999994E-2</c:v>
                </c:pt>
                <c:pt idx="1430">
                  <c:v>9.0096227000000001E-2</c:v>
                </c:pt>
                <c:pt idx="1431">
                  <c:v>9.0070768999999995E-2</c:v>
                </c:pt>
                <c:pt idx="1432">
                  <c:v>9.0045308000000004E-2</c:v>
                </c:pt>
                <c:pt idx="1433">
                  <c:v>9.0019844000000002E-2</c:v>
                </c:pt>
                <c:pt idx="1434">
                  <c:v>8.9994378E-2</c:v>
                </c:pt>
                <c:pt idx="1435">
                  <c:v>8.9968909999999999E-2</c:v>
                </c:pt>
                <c:pt idx="1436">
                  <c:v>8.9943439E-2</c:v>
                </c:pt>
                <c:pt idx="1437">
                  <c:v>8.9917965000000002E-2</c:v>
                </c:pt>
                <c:pt idx="1438">
                  <c:v>8.9892489000000006E-2</c:v>
                </c:pt>
                <c:pt idx="1439">
                  <c:v>8.9867010999999997E-2</c:v>
                </c:pt>
                <c:pt idx="1440">
                  <c:v>8.9841530000000003E-2</c:v>
                </c:pt>
                <c:pt idx="1441">
                  <c:v>8.9816045999999997E-2</c:v>
                </c:pt>
                <c:pt idx="1442">
                  <c:v>8.9790560000000005E-2</c:v>
                </c:pt>
                <c:pt idx="1443">
                  <c:v>8.9765071000000002E-2</c:v>
                </c:pt>
                <c:pt idx="1444">
                  <c:v>8.9739579999999999E-2</c:v>
                </c:pt>
                <c:pt idx="1445">
                  <c:v>8.9714085999999998E-2</c:v>
                </c:pt>
                <c:pt idx="1446">
                  <c:v>8.9688589999999999E-2</c:v>
                </c:pt>
                <c:pt idx="1447">
                  <c:v>8.9663091E-2</c:v>
                </c:pt>
                <c:pt idx="1448">
                  <c:v>8.9637589000000004E-2</c:v>
                </c:pt>
                <c:pt idx="1449">
                  <c:v>8.9612085999999994E-2</c:v>
                </c:pt>
                <c:pt idx="1450">
                  <c:v>8.9586579E-2</c:v>
                </c:pt>
                <c:pt idx="1451">
                  <c:v>8.9561070000000007E-2</c:v>
                </c:pt>
                <c:pt idx="1452">
                  <c:v>8.9535559000000001E-2</c:v>
                </c:pt>
                <c:pt idx="1453">
                  <c:v>8.9510044999999996E-2</c:v>
                </c:pt>
                <c:pt idx="1454">
                  <c:v>8.9484527999999994E-2</c:v>
                </c:pt>
                <c:pt idx="1455">
                  <c:v>8.9459009000000006E-2</c:v>
                </c:pt>
                <c:pt idx="1456">
                  <c:v>8.9433488000000005E-2</c:v>
                </c:pt>
                <c:pt idx="1457">
                  <c:v>8.9407964000000006E-2</c:v>
                </c:pt>
                <c:pt idx="1458">
                  <c:v>8.9382436999999995E-2</c:v>
                </c:pt>
                <c:pt idx="1459">
                  <c:v>8.9356907999999999E-2</c:v>
                </c:pt>
                <c:pt idx="1460">
                  <c:v>8.9331376000000004E-2</c:v>
                </c:pt>
                <c:pt idx="1461">
                  <c:v>8.9305841999999996E-2</c:v>
                </c:pt>
                <c:pt idx="1462">
                  <c:v>8.9280306000000004E-2</c:v>
                </c:pt>
                <c:pt idx="1463">
                  <c:v>8.9254766999999999E-2</c:v>
                </c:pt>
                <c:pt idx="1464">
                  <c:v>8.9229224999999995E-2</c:v>
                </c:pt>
                <c:pt idx="1465">
                  <c:v>8.9203679999999994E-2</c:v>
                </c:pt>
                <c:pt idx="1466">
                  <c:v>8.9178134000000006E-2</c:v>
                </c:pt>
                <c:pt idx="1467">
                  <c:v>8.9152585000000006E-2</c:v>
                </c:pt>
                <c:pt idx="1468">
                  <c:v>8.9127032999999994E-2</c:v>
                </c:pt>
                <c:pt idx="1469">
                  <c:v>8.9101478999999997E-2</c:v>
                </c:pt>
                <c:pt idx="1470">
                  <c:v>8.9075922000000002E-2</c:v>
                </c:pt>
                <c:pt idx="1471">
                  <c:v>8.9050362999999993E-2</c:v>
                </c:pt>
                <c:pt idx="1472">
                  <c:v>8.9024801000000001E-2</c:v>
                </c:pt>
                <c:pt idx="1473">
                  <c:v>8.8999236999999995E-2</c:v>
                </c:pt>
                <c:pt idx="1474">
                  <c:v>8.8973670000000005E-2</c:v>
                </c:pt>
                <c:pt idx="1475">
                  <c:v>8.8948101000000002E-2</c:v>
                </c:pt>
                <c:pt idx="1476">
                  <c:v>8.8922529E-2</c:v>
                </c:pt>
                <c:pt idx="1477">
                  <c:v>8.8896955E-2</c:v>
                </c:pt>
                <c:pt idx="1478">
                  <c:v>8.8871378000000001E-2</c:v>
                </c:pt>
                <c:pt idx="1479">
                  <c:v>8.8845799000000003E-2</c:v>
                </c:pt>
                <c:pt idx="1480">
                  <c:v>8.8820217000000007E-2</c:v>
                </c:pt>
                <c:pt idx="1481">
                  <c:v>8.8794631999999998E-2</c:v>
                </c:pt>
                <c:pt idx="1482">
                  <c:v>8.8769046000000004E-2</c:v>
                </c:pt>
                <c:pt idx="1483">
                  <c:v>8.8743455999999998E-2</c:v>
                </c:pt>
                <c:pt idx="1484">
                  <c:v>8.8717865000000007E-2</c:v>
                </c:pt>
                <c:pt idx="1485">
                  <c:v>8.8692270000000004E-2</c:v>
                </c:pt>
                <c:pt idx="1486">
                  <c:v>8.8666674000000001E-2</c:v>
                </c:pt>
                <c:pt idx="1487">
                  <c:v>8.8641074E-2</c:v>
                </c:pt>
                <c:pt idx="1488">
                  <c:v>8.8615472000000001E-2</c:v>
                </c:pt>
                <c:pt idx="1489">
                  <c:v>8.8589868000000002E-2</c:v>
                </c:pt>
                <c:pt idx="1490">
                  <c:v>8.8564261000000005E-2</c:v>
                </c:pt>
                <c:pt idx="1491">
                  <c:v>8.8538651999999995E-2</c:v>
                </c:pt>
                <c:pt idx="1492">
                  <c:v>8.8513040000000001E-2</c:v>
                </c:pt>
                <c:pt idx="1493">
                  <c:v>8.8487425999999994E-2</c:v>
                </c:pt>
                <c:pt idx="1494">
                  <c:v>8.8461810000000002E-2</c:v>
                </c:pt>
                <c:pt idx="1495">
                  <c:v>8.8436189999999998E-2</c:v>
                </c:pt>
                <c:pt idx="1496">
                  <c:v>8.8410568999999994E-2</c:v>
                </c:pt>
                <c:pt idx="1497">
                  <c:v>8.8384943999999993E-2</c:v>
                </c:pt>
                <c:pt idx="1498">
                  <c:v>8.8359318000000006E-2</c:v>
                </c:pt>
                <c:pt idx="1499">
                  <c:v>8.8333689000000007E-2</c:v>
                </c:pt>
                <c:pt idx="1500">
                  <c:v>8.8308056999999995E-2</c:v>
                </c:pt>
                <c:pt idx="1501">
                  <c:v>8.8282422999999999E-2</c:v>
                </c:pt>
                <c:pt idx="1502">
                  <c:v>8.8256786000000004E-2</c:v>
                </c:pt>
                <c:pt idx="1503">
                  <c:v>8.8231146999999996E-2</c:v>
                </c:pt>
                <c:pt idx="1504">
                  <c:v>8.8205506000000003E-2</c:v>
                </c:pt>
                <c:pt idx="1505">
                  <c:v>8.8179861999999998E-2</c:v>
                </c:pt>
                <c:pt idx="1506">
                  <c:v>8.8154214999999994E-2</c:v>
                </c:pt>
                <c:pt idx="1507">
                  <c:v>8.8128566000000005E-2</c:v>
                </c:pt>
                <c:pt idx="1508">
                  <c:v>8.8102915000000004E-2</c:v>
                </c:pt>
                <c:pt idx="1509">
                  <c:v>8.8077261000000004E-2</c:v>
                </c:pt>
                <c:pt idx="1510">
                  <c:v>8.8051604000000006E-2</c:v>
                </c:pt>
                <c:pt idx="1511">
                  <c:v>8.8025944999999994E-2</c:v>
                </c:pt>
                <c:pt idx="1512">
                  <c:v>8.8000283999999998E-2</c:v>
                </c:pt>
                <c:pt idx="1513">
                  <c:v>8.7974620000000003E-2</c:v>
                </c:pt>
                <c:pt idx="1514">
                  <c:v>8.7948953999999996E-2</c:v>
                </c:pt>
                <c:pt idx="1515">
                  <c:v>8.7923285000000004E-2</c:v>
                </c:pt>
                <c:pt idx="1516">
                  <c:v>8.7897613999999999E-2</c:v>
                </c:pt>
                <c:pt idx="1517">
                  <c:v>8.7871939999999996E-2</c:v>
                </c:pt>
                <c:pt idx="1518">
                  <c:v>8.7846263999999993E-2</c:v>
                </c:pt>
                <c:pt idx="1519">
                  <c:v>8.7820585000000007E-2</c:v>
                </c:pt>
                <c:pt idx="1520">
                  <c:v>8.7794904000000007E-2</c:v>
                </c:pt>
                <c:pt idx="1521">
                  <c:v>8.7769219999999995E-2</c:v>
                </c:pt>
                <c:pt idx="1522">
                  <c:v>8.7743533999999998E-2</c:v>
                </c:pt>
                <c:pt idx="1523">
                  <c:v>8.7717846000000002E-2</c:v>
                </c:pt>
                <c:pt idx="1524">
                  <c:v>8.7692154999999994E-2</c:v>
                </c:pt>
                <c:pt idx="1525">
                  <c:v>8.7666461000000001E-2</c:v>
                </c:pt>
                <c:pt idx="1526">
                  <c:v>8.7640764999999995E-2</c:v>
                </c:pt>
                <c:pt idx="1527">
                  <c:v>8.7615067000000005E-2</c:v>
                </c:pt>
                <c:pt idx="1528">
                  <c:v>8.7589366000000002E-2</c:v>
                </c:pt>
                <c:pt idx="1529">
                  <c:v>8.7563663E-2</c:v>
                </c:pt>
                <c:pt idx="1530">
                  <c:v>8.7537957E-2</c:v>
                </c:pt>
                <c:pt idx="1531">
                  <c:v>8.7512248000000001E-2</c:v>
                </c:pt>
                <c:pt idx="1532">
                  <c:v>8.7486538000000003E-2</c:v>
                </c:pt>
                <c:pt idx="1533">
                  <c:v>8.7460825000000006E-2</c:v>
                </c:pt>
                <c:pt idx="1534">
                  <c:v>8.7435108999999997E-2</c:v>
                </c:pt>
                <c:pt idx="1535">
                  <c:v>8.7409391000000003E-2</c:v>
                </c:pt>
                <c:pt idx="1536">
                  <c:v>8.7383669999999997E-2</c:v>
                </c:pt>
                <c:pt idx="1537">
                  <c:v>8.7357947000000005E-2</c:v>
                </c:pt>
                <c:pt idx="1538">
                  <c:v>8.7332222000000001E-2</c:v>
                </c:pt>
                <c:pt idx="1539">
                  <c:v>8.7306493999999998E-2</c:v>
                </c:pt>
                <c:pt idx="1540">
                  <c:v>8.7280762999999997E-2</c:v>
                </c:pt>
                <c:pt idx="1541">
                  <c:v>8.7255030999999997E-2</c:v>
                </c:pt>
                <c:pt idx="1542">
                  <c:v>8.7229294999999998E-2</c:v>
                </c:pt>
                <c:pt idx="1543">
                  <c:v>8.7203558E-2</c:v>
                </c:pt>
                <c:pt idx="1544">
                  <c:v>8.7177818000000004E-2</c:v>
                </c:pt>
                <c:pt idx="1545">
                  <c:v>8.7152074999999996E-2</c:v>
                </c:pt>
                <c:pt idx="1546">
                  <c:v>8.7126330000000002E-2</c:v>
                </c:pt>
                <c:pt idx="1547">
                  <c:v>8.7100581999999996E-2</c:v>
                </c:pt>
                <c:pt idx="1548">
                  <c:v>8.7074832000000005E-2</c:v>
                </c:pt>
                <c:pt idx="1549">
                  <c:v>8.7049080000000001E-2</c:v>
                </c:pt>
                <c:pt idx="1550">
                  <c:v>8.7023324999999999E-2</c:v>
                </c:pt>
                <c:pt idx="1551">
                  <c:v>8.6997567999999997E-2</c:v>
                </c:pt>
                <c:pt idx="1552">
                  <c:v>8.6971807999999998E-2</c:v>
                </c:pt>
                <c:pt idx="1553">
                  <c:v>8.6946045999999999E-2</c:v>
                </c:pt>
                <c:pt idx="1554">
                  <c:v>8.6920282000000001E-2</c:v>
                </c:pt>
                <c:pt idx="1555">
                  <c:v>8.6894514000000006E-2</c:v>
                </c:pt>
                <c:pt idx="1556">
                  <c:v>8.6868744999999997E-2</c:v>
                </c:pt>
                <c:pt idx="1557">
                  <c:v>8.6842973000000004E-2</c:v>
                </c:pt>
                <c:pt idx="1558">
                  <c:v>8.6817198999999998E-2</c:v>
                </c:pt>
                <c:pt idx="1559">
                  <c:v>8.6791421999999993E-2</c:v>
                </c:pt>
                <c:pt idx="1560">
                  <c:v>8.6765642000000004E-2</c:v>
                </c:pt>
                <c:pt idx="1561">
                  <c:v>8.6739861000000001E-2</c:v>
                </c:pt>
                <c:pt idx="1562">
                  <c:v>8.6714077000000001E-2</c:v>
                </c:pt>
                <c:pt idx="1563">
                  <c:v>8.6688290000000001E-2</c:v>
                </c:pt>
                <c:pt idx="1564">
                  <c:v>8.6662501000000003E-2</c:v>
                </c:pt>
                <c:pt idx="1565">
                  <c:v>8.6636710000000006E-2</c:v>
                </c:pt>
                <c:pt idx="1566">
                  <c:v>8.6610915999999996E-2</c:v>
                </c:pt>
                <c:pt idx="1567">
                  <c:v>8.6585120000000002E-2</c:v>
                </c:pt>
                <c:pt idx="1568">
                  <c:v>8.6559320999999995E-2</c:v>
                </c:pt>
                <c:pt idx="1569">
                  <c:v>8.6533520000000003E-2</c:v>
                </c:pt>
                <c:pt idx="1570">
                  <c:v>8.6507715999999998E-2</c:v>
                </c:pt>
                <c:pt idx="1571">
                  <c:v>8.6481909999999995E-2</c:v>
                </c:pt>
                <c:pt idx="1572">
                  <c:v>8.6456102000000007E-2</c:v>
                </c:pt>
                <c:pt idx="1573">
                  <c:v>8.6430291000000006E-2</c:v>
                </c:pt>
                <c:pt idx="1574">
                  <c:v>8.6404478000000007E-2</c:v>
                </c:pt>
                <c:pt idx="1575">
                  <c:v>8.6378661999999995E-2</c:v>
                </c:pt>
                <c:pt idx="1576">
                  <c:v>8.6352843999999998E-2</c:v>
                </c:pt>
                <c:pt idx="1577">
                  <c:v>8.6327024000000002E-2</c:v>
                </c:pt>
                <c:pt idx="1578">
                  <c:v>8.6301200999999994E-2</c:v>
                </c:pt>
                <c:pt idx="1579">
                  <c:v>8.6275375000000001E-2</c:v>
                </c:pt>
                <c:pt idx="1580">
                  <c:v>8.6249546999999996E-2</c:v>
                </c:pt>
                <c:pt idx="1581">
                  <c:v>8.6223717000000005E-2</c:v>
                </c:pt>
                <c:pt idx="1582">
                  <c:v>8.6197885000000002E-2</c:v>
                </c:pt>
                <c:pt idx="1583">
                  <c:v>8.617205E-2</c:v>
                </c:pt>
                <c:pt idx="1584">
                  <c:v>8.6146212E-2</c:v>
                </c:pt>
                <c:pt idx="1585">
                  <c:v>8.6120372000000001E-2</c:v>
                </c:pt>
                <c:pt idx="1586">
                  <c:v>8.6094530000000002E-2</c:v>
                </c:pt>
                <c:pt idx="1587">
                  <c:v>8.6068685000000006E-2</c:v>
                </c:pt>
                <c:pt idx="1588">
                  <c:v>8.6042837999999996E-2</c:v>
                </c:pt>
                <c:pt idx="1589">
                  <c:v>8.6016988000000003E-2</c:v>
                </c:pt>
                <c:pt idx="1590">
                  <c:v>8.5991135999999996E-2</c:v>
                </c:pt>
                <c:pt idx="1591">
                  <c:v>8.5965282000000004E-2</c:v>
                </c:pt>
                <c:pt idx="1592">
                  <c:v>8.5939425E-2</c:v>
                </c:pt>
                <c:pt idx="1593">
                  <c:v>8.5913565999999997E-2</c:v>
                </c:pt>
                <c:pt idx="1594">
                  <c:v>8.5887704999999995E-2</c:v>
                </c:pt>
                <c:pt idx="1595">
                  <c:v>8.5861840999999994E-2</c:v>
                </c:pt>
                <c:pt idx="1596">
                  <c:v>8.5835973999999995E-2</c:v>
                </c:pt>
                <c:pt idx="1597">
                  <c:v>8.5810104999999998E-2</c:v>
                </c:pt>
                <c:pt idx="1598">
                  <c:v>8.5784234000000001E-2</c:v>
                </c:pt>
                <c:pt idx="1599">
                  <c:v>8.5758361000000005E-2</c:v>
                </c:pt>
                <c:pt idx="1600">
                  <c:v>8.5732484999999997E-2</c:v>
                </c:pt>
                <c:pt idx="1601">
                  <c:v>8.5706606000000005E-2</c:v>
                </c:pt>
                <c:pt idx="1602">
                  <c:v>8.5680724999999999E-2</c:v>
                </c:pt>
                <c:pt idx="1603">
                  <c:v>8.5654841999999995E-2</c:v>
                </c:pt>
                <c:pt idx="1604">
                  <c:v>8.5628956000000006E-2</c:v>
                </c:pt>
                <c:pt idx="1605">
                  <c:v>8.5603068000000004E-2</c:v>
                </c:pt>
                <c:pt idx="1606">
                  <c:v>8.5577178000000004E-2</c:v>
                </c:pt>
                <c:pt idx="1607">
                  <c:v>8.5551285000000005E-2</c:v>
                </c:pt>
                <c:pt idx="1608">
                  <c:v>8.5525390000000007E-2</c:v>
                </c:pt>
                <c:pt idx="1609">
                  <c:v>8.5499491999999996E-2</c:v>
                </c:pt>
                <c:pt idx="1610">
                  <c:v>8.5473592000000001E-2</c:v>
                </c:pt>
                <c:pt idx="1611">
                  <c:v>8.5447690000000007E-2</c:v>
                </c:pt>
                <c:pt idx="1612">
                  <c:v>8.5421785E-2</c:v>
                </c:pt>
                <c:pt idx="1613">
                  <c:v>8.5395877999999995E-2</c:v>
                </c:pt>
                <c:pt idx="1614">
                  <c:v>8.5369968000000004E-2</c:v>
                </c:pt>
                <c:pt idx="1615">
                  <c:v>8.5344056000000001E-2</c:v>
                </c:pt>
                <c:pt idx="1616">
                  <c:v>8.5318142E-2</c:v>
                </c:pt>
                <c:pt idx="1617">
                  <c:v>8.5292224999999999E-2</c:v>
                </c:pt>
                <c:pt idx="1618">
                  <c:v>8.5266306E-2</c:v>
                </c:pt>
                <c:pt idx="1619">
                  <c:v>8.5240384000000002E-2</c:v>
                </c:pt>
                <c:pt idx="1620">
                  <c:v>8.5214460000000006E-2</c:v>
                </c:pt>
                <c:pt idx="1621">
                  <c:v>8.5188533999999996E-2</c:v>
                </c:pt>
                <c:pt idx="1622">
                  <c:v>8.5162605000000002E-2</c:v>
                </c:pt>
                <c:pt idx="1623">
                  <c:v>8.5136673999999996E-2</c:v>
                </c:pt>
                <c:pt idx="1624">
                  <c:v>8.5110741000000004E-2</c:v>
                </c:pt>
                <c:pt idx="1625">
                  <c:v>8.5084804999999999E-2</c:v>
                </c:pt>
                <c:pt idx="1626">
                  <c:v>8.5058866999999996E-2</c:v>
                </c:pt>
                <c:pt idx="1627">
                  <c:v>8.5032925999999995E-2</c:v>
                </c:pt>
                <c:pt idx="1628">
                  <c:v>8.5006982999999994E-2</c:v>
                </c:pt>
                <c:pt idx="1629">
                  <c:v>8.4981037999999995E-2</c:v>
                </c:pt>
                <c:pt idx="1630">
                  <c:v>8.4955089999999997E-2</c:v>
                </c:pt>
                <c:pt idx="1631">
                  <c:v>8.492914E-2</c:v>
                </c:pt>
                <c:pt idx="1632">
                  <c:v>8.4903187000000005E-2</c:v>
                </c:pt>
                <c:pt idx="1633">
                  <c:v>8.4877231999999997E-2</c:v>
                </c:pt>
                <c:pt idx="1634">
                  <c:v>8.4851275000000004E-2</c:v>
                </c:pt>
                <c:pt idx="1635">
                  <c:v>8.4825314999999998E-2</c:v>
                </c:pt>
                <c:pt idx="1636">
                  <c:v>8.4799352999999994E-2</c:v>
                </c:pt>
                <c:pt idx="1637">
                  <c:v>8.4773389000000005E-2</c:v>
                </c:pt>
                <c:pt idx="1638">
                  <c:v>8.4747422000000003E-2</c:v>
                </c:pt>
                <c:pt idx="1639">
                  <c:v>8.4721453000000002E-2</c:v>
                </c:pt>
                <c:pt idx="1640">
                  <c:v>8.4695481000000003E-2</c:v>
                </c:pt>
                <c:pt idx="1641">
                  <c:v>8.4669507000000005E-2</c:v>
                </c:pt>
                <c:pt idx="1642">
                  <c:v>8.4643530999999994E-2</c:v>
                </c:pt>
                <c:pt idx="1643">
                  <c:v>8.4617551999999999E-2</c:v>
                </c:pt>
                <c:pt idx="1644">
                  <c:v>8.4591571000000004E-2</c:v>
                </c:pt>
                <c:pt idx="1645">
                  <c:v>8.4565587999999997E-2</c:v>
                </c:pt>
                <c:pt idx="1646">
                  <c:v>8.4539602000000005E-2</c:v>
                </c:pt>
                <c:pt idx="1647">
                  <c:v>8.4513614000000001E-2</c:v>
                </c:pt>
                <c:pt idx="1648">
                  <c:v>8.4487623999999997E-2</c:v>
                </c:pt>
                <c:pt idx="1649">
                  <c:v>8.4461630999999995E-2</c:v>
                </c:pt>
                <c:pt idx="1650">
                  <c:v>8.4435635999999994E-2</c:v>
                </c:pt>
                <c:pt idx="1651">
                  <c:v>8.4409637999999995E-2</c:v>
                </c:pt>
                <c:pt idx="1652">
                  <c:v>8.4383637999999997E-2</c:v>
                </c:pt>
                <c:pt idx="1653">
                  <c:v>8.4357636E-2</c:v>
                </c:pt>
                <c:pt idx="1654">
                  <c:v>8.4331631000000004E-2</c:v>
                </c:pt>
                <c:pt idx="1655">
                  <c:v>8.4305623999999996E-2</c:v>
                </c:pt>
                <c:pt idx="1656">
                  <c:v>8.4279615000000002E-2</c:v>
                </c:pt>
                <c:pt idx="1657">
                  <c:v>8.4253602999999996E-2</c:v>
                </c:pt>
                <c:pt idx="1658">
                  <c:v>8.4227589000000005E-2</c:v>
                </c:pt>
                <c:pt idx="1659">
                  <c:v>8.4201572000000002E-2</c:v>
                </c:pt>
                <c:pt idx="1660">
                  <c:v>8.4175554E-2</c:v>
                </c:pt>
                <c:pt idx="1661">
                  <c:v>8.4149532999999999E-2</c:v>
                </c:pt>
                <c:pt idx="1662">
                  <c:v>8.4123508999999999E-2</c:v>
                </c:pt>
                <c:pt idx="1663">
                  <c:v>8.4097483000000001E-2</c:v>
                </c:pt>
                <c:pt idx="1664">
                  <c:v>8.4071455000000003E-2</c:v>
                </c:pt>
                <c:pt idx="1665">
                  <c:v>8.4045423999999994E-2</c:v>
                </c:pt>
                <c:pt idx="1666">
                  <c:v>8.4019390999999999E-2</c:v>
                </c:pt>
                <c:pt idx="1667">
                  <c:v>8.3993356000000005E-2</c:v>
                </c:pt>
                <c:pt idx="1668">
                  <c:v>8.3967318999999999E-2</c:v>
                </c:pt>
                <c:pt idx="1669">
                  <c:v>8.3941278999999994E-2</c:v>
                </c:pt>
                <c:pt idx="1670">
                  <c:v>8.3915236000000004E-2</c:v>
                </c:pt>
                <c:pt idx="1671">
                  <c:v>8.3889192000000001E-2</c:v>
                </c:pt>
                <c:pt idx="1672">
                  <c:v>8.3863145E-2</c:v>
                </c:pt>
                <c:pt idx="1673">
                  <c:v>8.3837095E-2</c:v>
                </c:pt>
                <c:pt idx="1674">
                  <c:v>8.3811044000000001E-2</c:v>
                </c:pt>
                <c:pt idx="1675">
                  <c:v>8.3784990000000004E-2</c:v>
                </c:pt>
                <c:pt idx="1676">
                  <c:v>8.3758932999999994E-2</c:v>
                </c:pt>
                <c:pt idx="1677">
                  <c:v>8.3732874999999998E-2</c:v>
                </c:pt>
                <c:pt idx="1678">
                  <c:v>8.3706814000000004E-2</c:v>
                </c:pt>
                <c:pt idx="1679">
                  <c:v>8.3680749999999998E-2</c:v>
                </c:pt>
                <c:pt idx="1680">
                  <c:v>8.3654684000000007E-2</c:v>
                </c:pt>
                <c:pt idx="1681">
                  <c:v>8.3628616000000003E-2</c:v>
                </c:pt>
                <c:pt idx="1682">
                  <c:v>8.3602546E-2</c:v>
                </c:pt>
                <c:pt idx="1683">
                  <c:v>8.3576472999999998E-2</c:v>
                </c:pt>
                <c:pt idx="1684">
                  <c:v>8.3550397999999998E-2</c:v>
                </c:pt>
                <c:pt idx="1685">
                  <c:v>8.3524319999999999E-2</c:v>
                </c:pt>
                <c:pt idx="1686">
                  <c:v>8.3498241000000001E-2</c:v>
                </c:pt>
                <c:pt idx="1687">
                  <c:v>8.3472159000000004E-2</c:v>
                </c:pt>
                <c:pt idx="1688">
                  <c:v>8.3446073999999995E-2</c:v>
                </c:pt>
                <c:pt idx="1689">
                  <c:v>8.3419987000000001E-2</c:v>
                </c:pt>
                <c:pt idx="1690">
                  <c:v>8.3393897999999994E-2</c:v>
                </c:pt>
                <c:pt idx="1691">
                  <c:v>8.3367807000000002E-2</c:v>
                </c:pt>
                <c:pt idx="1692">
                  <c:v>8.3341712999999998E-2</c:v>
                </c:pt>
                <c:pt idx="1693">
                  <c:v>8.3315616999999995E-2</c:v>
                </c:pt>
                <c:pt idx="1694">
                  <c:v>8.3289519000000006E-2</c:v>
                </c:pt>
                <c:pt idx="1695">
                  <c:v>8.3263418000000006E-2</c:v>
                </c:pt>
                <c:pt idx="1696">
                  <c:v>8.3237315000000006E-2</c:v>
                </c:pt>
                <c:pt idx="1697">
                  <c:v>8.3211208999999994E-2</c:v>
                </c:pt>
                <c:pt idx="1698">
                  <c:v>8.3185101999999997E-2</c:v>
                </c:pt>
                <c:pt idx="1699">
                  <c:v>8.3158992000000001E-2</c:v>
                </c:pt>
                <c:pt idx="1700">
                  <c:v>8.3132879000000007E-2</c:v>
                </c:pt>
                <c:pt idx="1701">
                  <c:v>8.3106764999999999E-2</c:v>
                </c:pt>
                <c:pt idx="1702">
                  <c:v>8.3080648000000007E-2</c:v>
                </c:pt>
                <c:pt idx="1703">
                  <c:v>8.3054528000000002E-2</c:v>
                </c:pt>
                <c:pt idx="1704">
                  <c:v>8.3028406999999999E-2</c:v>
                </c:pt>
                <c:pt idx="1705">
                  <c:v>8.3002282999999996E-2</c:v>
                </c:pt>
                <c:pt idx="1706">
                  <c:v>8.2976155999999995E-2</c:v>
                </c:pt>
                <c:pt idx="1707">
                  <c:v>8.2950027999999995E-2</c:v>
                </c:pt>
                <c:pt idx="1708">
                  <c:v>8.2923896999999996E-2</c:v>
                </c:pt>
                <c:pt idx="1709">
                  <c:v>8.2897763999999999E-2</c:v>
                </c:pt>
                <c:pt idx="1710">
                  <c:v>8.2871628000000003E-2</c:v>
                </c:pt>
                <c:pt idx="1711">
                  <c:v>8.2845489999999994E-2</c:v>
                </c:pt>
                <c:pt idx="1712">
                  <c:v>8.281935E-2</c:v>
                </c:pt>
                <c:pt idx="1713">
                  <c:v>8.2793206999999994E-2</c:v>
                </c:pt>
                <c:pt idx="1714">
                  <c:v>8.2767063000000002E-2</c:v>
                </c:pt>
                <c:pt idx="1715">
                  <c:v>8.2740915999999998E-2</c:v>
                </c:pt>
                <c:pt idx="1716">
                  <c:v>8.2714765999999995E-2</c:v>
                </c:pt>
                <c:pt idx="1717">
                  <c:v>8.2688613999999994E-2</c:v>
                </c:pt>
                <c:pt idx="1718">
                  <c:v>8.2662459999999993E-2</c:v>
                </c:pt>
                <c:pt idx="1719">
                  <c:v>8.2636303999999994E-2</c:v>
                </c:pt>
                <c:pt idx="1720">
                  <c:v>8.2610144999999996E-2</c:v>
                </c:pt>
                <c:pt idx="1721">
                  <c:v>8.2583983999999999E-2</c:v>
                </c:pt>
                <c:pt idx="1722">
                  <c:v>8.2557821000000003E-2</c:v>
                </c:pt>
                <c:pt idx="1723">
                  <c:v>8.2531654999999995E-2</c:v>
                </c:pt>
                <c:pt idx="1724">
                  <c:v>8.2505488000000002E-2</c:v>
                </c:pt>
                <c:pt idx="1725">
                  <c:v>8.2479316999999996E-2</c:v>
                </c:pt>
                <c:pt idx="1726">
                  <c:v>8.2453145000000005E-2</c:v>
                </c:pt>
                <c:pt idx="1727">
                  <c:v>8.2426970000000002E-2</c:v>
                </c:pt>
                <c:pt idx="1728">
                  <c:v>8.2400793E-2</c:v>
                </c:pt>
                <c:pt idx="1729">
                  <c:v>8.2374612999999999E-2</c:v>
                </c:pt>
                <c:pt idx="1730">
                  <c:v>8.2348431999999999E-2</c:v>
                </c:pt>
                <c:pt idx="1731">
                  <c:v>8.2322248000000001E-2</c:v>
                </c:pt>
                <c:pt idx="1732">
                  <c:v>8.2296062000000003E-2</c:v>
                </c:pt>
                <c:pt idx="1733">
                  <c:v>8.2269872999999993E-2</c:v>
                </c:pt>
                <c:pt idx="1734">
                  <c:v>8.2243681999999999E-2</c:v>
                </c:pt>
                <c:pt idx="1735">
                  <c:v>8.2217489000000005E-2</c:v>
                </c:pt>
                <c:pt idx="1736">
                  <c:v>8.2191292999999999E-2</c:v>
                </c:pt>
                <c:pt idx="1737">
                  <c:v>8.2165096000000007E-2</c:v>
                </c:pt>
                <c:pt idx="1738">
                  <c:v>8.2138896000000003E-2</c:v>
                </c:pt>
                <c:pt idx="1739">
                  <c:v>8.2112693E-2</c:v>
                </c:pt>
                <c:pt idx="1740">
                  <c:v>8.2086488999999999E-2</c:v>
                </c:pt>
                <c:pt idx="1741">
                  <c:v>8.2060281999999998E-2</c:v>
                </c:pt>
                <c:pt idx="1742">
                  <c:v>8.2034072E-2</c:v>
                </c:pt>
                <c:pt idx="1743">
                  <c:v>8.2007861000000001E-2</c:v>
                </c:pt>
                <c:pt idx="1744">
                  <c:v>8.1981647000000005E-2</c:v>
                </c:pt>
                <c:pt idx="1745">
                  <c:v>8.1955430999999995E-2</c:v>
                </c:pt>
                <c:pt idx="1746">
                  <c:v>8.1929213000000001E-2</c:v>
                </c:pt>
                <c:pt idx="1747">
                  <c:v>8.1902991999999994E-2</c:v>
                </c:pt>
                <c:pt idx="1748">
                  <c:v>8.1876769000000002E-2</c:v>
                </c:pt>
                <c:pt idx="1749">
                  <c:v>8.1850543999999997E-2</c:v>
                </c:pt>
                <c:pt idx="1750">
                  <c:v>8.1824315999999994E-2</c:v>
                </c:pt>
                <c:pt idx="1751">
                  <c:v>8.1798087000000005E-2</c:v>
                </c:pt>
                <c:pt idx="1752">
                  <c:v>8.1771854000000005E-2</c:v>
                </c:pt>
                <c:pt idx="1753">
                  <c:v>8.1745620000000005E-2</c:v>
                </c:pt>
                <c:pt idx="1754">
                  <c:v>8.1719383000000007E-2</c:v>
                </c:pt>
                <c:pt idx="1755">
                  <c:v>8.1693143999999995E-2</c:v>
                </c:pt>
                <c:pt idx="1756">
                  <c:v>8.1666902999999999E-2</c:v>
                </c:pt>
                <c:pt idx="1757">
                  <c:v>8.1640660000000004E-2</c:v>
                </c:pt>
                <c:pt idx="1758">
                  <c:v>8.1614413999999996E-2</c:v>
                </c:pt>
                <c:pt idx="1759">
                  <c:v>8.1588166000000004E-2</c:v>
                </c:pt>
                <c:pt idx="1760">
                  <c:v>8.1561915999999998E-2</c:v>
                </c:pt>
                <c:pt idx="1761">
                  <c:v>8.1535662999999994E-2</c:v>
                </c:pt>
                <c:pt idx="1762">
                  <c:v>8.1509408000000005E-2</c:v>
                </c:pt>
                <c:pt idx="1763">
                  <c:v>8.1483151000000004E-2</c:v>
                </c:pt>
                <c:pt idx="1764">
                  <c:v>8.1456892000000003E-2</c:v>
                </c:pt>
                <c:pt idx="1765">
                  <c:v>8.1430630000000004E-2</c:v>
                </c:pt>
                <c:pt idx="1766">
                  <c:v>8.1404366000000006E-2</c:v>
                </c:pt>
                <c:pt idx="1767">
                  <c:v>8.1378099999999995E-2</c:v>
                </c:pt>
                <c:pt idx="1768">
                  <c:v>8.1351831999999999E-2</c:v>
                </c:pt>
                <c:pt idx="1769">
                  <c:v>8.1325561000000005E-2</c:v>
                </c:pt>
                <c:pt idx="1770">
                  <c:v>8.1299287999999997E-2</c:v>
                </c:pt>
                <c:pt idx="1771">
                  <c:v>8.1273013000000005E-2</c:v>
                </c:pt>
                <c:pt idx="1772">
                  <c:v>8.1246735E-2</c:v>
                </c:pt>
                <c:pt idx="1773">
                  <c:v>8.1220454999999997E-2</c:v>
                </c:pt>
                <c:pt idx="1774">
                  <c:v>8.1194172999999994E-2</c:v>
                </c:pt>
                <c:pt idx="1775">
                  <c:v>8.1167888999999993E-2</c:v>
                </c:pt>
                <c:pt idx="1776">
                  <c:v>8.1141601999999993E-2</c:v>
                </c:pt>
                <c:pt idx="1777">
                  <c:v>8.1115312999999994E-2</c:v>
                </c:pt>
                <c:pt idx="1778">
                  <c:v>8.1089021999999997E-2</c:v>
                </c:pt>
                <c:pt idx="1779">
                  <c:v>8.1062729E-2</c:v>
                </c:pt>
                <c:pt idx="1780">
                  <c:v>8.1036433000000005E-2</c:v>
                </c:pt>
                <c:pt idx="1781">
                  <c:v>8.1010134999999997E-2</c:v>
                </c:pt>
                <c:pt idx="1782">
                  <c:v>8.0983835000000004E-2</c:v>
                </c:pt>
                <c:pt idx="1783">
                  <c:v>8.0957532999999998E-2</c:v>
                </c:pt>
                <c:pt idx="1784">
                  <c:v>8.0931227999999994E-2</c:v>
                </c:pt>
                <c:pt idx="1785">
                  <c:v>8.0904921000000005E-2</c:v>
                </c:pt>
                <c:pt idx="1786">
                  <c:v>8.0878612000000003E-2</c:v>
                </c:pt>
                <c:pt idx="1787">
                  <c:v>8.0852301000000001E-2</c:v>
                </c:pt>
                <c:pt idx="1788">
                  <c:v>8.0825987000000002E-2</c:v>
                </c:pt>
                <c:pt idx="1789">
                  <c:v>8.0799671000000003E-2</c:v>
                </c:pt>
                <c:pt idx="1790">
                  <c:v>8.0773353000000006E-2</c:v>
                </c:pt>
                <c:pt idx="1791">
                  <c:v>8.0747031999999996E-2</c:v>
                </c:pt>
                <c:pt idx="1792">
                  <c:v>8.0720710000000001E-2</c:v>
                </c:pt>
                <c:pt idx="1793">
                  <c:v>8.0694384999999993E-2</c:v>
                </c:pt>
                <c:pt idx="1794">
                  <c:v>8.0668058000000001E-2</c:v>
                </c:pt>
                <c:pt idx="1795">
                  <c:v>8.0641727999999996E-2</c:v>
                </c:pt>
                <c:pt idx="1796">
                  <c:v>8.0615397000000005E-2</c:v>
                </c:pt>
                <c:pt idx="1797">
                  <c:v>8.0589063000000002E-2</c:v>
                </c:pt>
                <c:pt idx="1798">
                  <c:v>8.0562726000000001E-2</c:v>
                </c:pt>
                <c:pt idx="1799">
                  <c:v>8.0536388E-2</c:v>
                </c:pt>
                <c:pt idx="1800">
                  <c:v>8.0510047000000001E-2</c:v>
                </c:pt>
                <c:pt idx="1801">
                  <c:v>8.0483704000000003E-2</c:v>
                </c:pt>
                <c:pt idx="1802">
                  <c:v>8.0457359000000006E-2</c:v>
                </c:pt>
                <c:pt idx="1803">
                  <c:v>8.0431011999999996E-2</c:v>
                </c:pt>
                <c:pt idx="1804">
                  <c:v>8.0404662000000002E-2</c:v>
                </c:pt>
                <c:pt idx="1805">
                  <c:v>8.0378309999999994E-2</c:v>
                </c:pt>
                <c:pt idx="1806">
                  <c:v>8.0351956000000002E-2</c:v>
                </c:pt>
                <c:pt idx="1807">
                  <c:v>8.0325599999999997E-2</c:v>
                </c:pt>
                <c:pt idx="1808">
                  <c:v>8.0299240999999993E-2</c:v>
                </c:pt>
                <c:pt idx="1809">
                  <c:v>8.0272881000000004E-2</c:v>
                </c:pt>
                <c:pt idx="1810">
                  <c:v>8.0246518000000003E-2</c:v>
                </c:pt>
                <c:pt idx="1811">
                  <c:v>8.0220152000000003E-2</c:v>
                </c:pt>
                <c:pt idx="1812">
                  <c:v>8.0193785000000004E-2</c:v>
                </c:pt>
                <c:pt idx="1813">
                  <c:v>8.0167415000000006E-2</c:v>
                </c:pt>
                <c:pt idx="1814">
                  <c:v>8.0141042999999995E-2</c:v>
                </c:pt>
                <c:pt idx="1815">
                  <c:v>8.0114668999999999E-2</c:v>
                </c:pt>
                <c:pt idx="1816">
                  <c:v>8.0088293000000005E-2</c:v>
                </c:pt>
                <c:pt idx="1817">
                  <c:v>8.0061913999999998E-2</c:v>
                </c:pt>
                <c:pt idx="1818">
                  <c:v>8.0035533000000006E-2</c:v>
                </c:pt>
                <c:pt idx="1819">
                  <c:v>8.0009150000000001E-2</c:v>
                </c:pt>
                <c:pt idx="1820">
                  <c:v>7.9982764999999997E-2</c:v>
                </c:pt>
                <c:pt idx="1821">
                  <c:v>7.9956376999999995E-2</c:v>
                </c:pt>
                <c:pt idx="1822">
                  <c:v>7.9929986999999994E-2</c:v>
                </c:pt>
                <c:pt idx="1823">
                  <c:v>7.9903594999999994E-2</c:v>
                </c:pt>
                <c:pt idx="1824">
                  <c:v>7.9877200999999995E-2</c:v>
                </c:pt>
                <c:pt idx="1825">
                  <c:v>7.9850803999999997E-2</c:v>
                </c:pt>
                <c:pt idx="1826">
                  <c:v>7.9824406000000001E-2</c:v>
                </c:pt>
                <c:pt idx="1827">
                  <c:v>7.9798005000000005E-2</c:v>
                </c:pt>
                <c:pt idx="1828">
                  <c:v>7.9771601999999997E-2</c:v>
                </c:pt>
                <c:pt idx="1829">
                  <c:v>7.9745196000000004E-2</c:v>
                </c:pt>
                <c:pt idx="1830">
                  <c:v>7.9718788999999998E-2</c:v>
                </c:pt>
                <c:pt idx="1831">
                  <c:v>7.9692378999999994E-2</c:v>
                </c:pt>
                <c:pt idx="1832">
                  <c:v>7.9665967000000004E-2</c:v>
                </c:pt>
                <c:pt idx="1833">
                  <c:v>7.9639553000000002E-2</c:v>
                </c:pt>
                <c:pt idx="1834">
                  <c:v>7.9613137E-2</c:v>
                </c:pt>
                <c:pt idx="1835">
                  <c:v>7.9586718000000001E-2</c:v>
                </c:pt>
                <c:pt idx="1836">
                  <c:v>7.9560297000000002E-2</c:v>
                </c:pt>
                <c:pt idx="1837">
                  <c:v>7.9533874000000004E-2</c:v>
                </c:pt>
                <c:pt idx="1838">
                  <c:v>7.9507448999999994E-2</c:v>
                </c:pt>
                <c:pt idx="1839">
                  <c:v>7.9481020999999999E-2</c:v>
                </c:pt>
                <c:pt idx="1840">
                  <c:v>7.9454592000000004E-2</c:v>
                </c:pt>
                <c:pt idx="1841">
                  <c:v>7.9428159999999998E-2</c:v>
                </c:pt>
                <c:pt idx="1842">
                  <c:v>7.9401726000000006E-2</c:v>
                </c:pt>
                <c:pt idx="1843">
                  <c:v>7.9375289000000002E-2</c:v>
                </c:pt>
                <c:pt idx="1844">
                  <c:v>7.9348850999999998E-2</c:v>
                </c:pt>
                <c:pt idx="1845">
                  <c:v>7.9322409999999996E-2</c:v>
                </c:pt>
                <c:pt idx="1846">
                  <c:v>7.9295966999999995E-2</c:v>
                </c:pt>
                <c:pt idx="1847">
                  <c:v>7.9269521999999995E-2</c:v>
                </c:pt>
                <c:pt idx="1848">
                  <c:v>7.9243073999999997E-2</c:v>
                </c:pt>
                <c:pt idx="1849">
                  <c:v>7.9216624999999999E-2</c:v>
                </c:pt>
                <c:pt idx="1850">
                  <c:v>7.9190173000000003E-2</c:v>
                </c:pt>
                <c:pt idx="1851">
                  <c:v>7.9163718999999994E-2</c:v>
                </c:pt>
                <c:pt idx="1852">
                  <c:v>7.9137262999999999E-2</c:v>
                </c:pt>
                <c:pt idx="1853">
                  <c:v>7.9110804000000007E-2</c:v>
                </c:pt>
                <c:pt idx="1854">
                  <c:v>7.9084344000000001E-2</c:v>
                </c:pt>
                <c:pt idx="1855">
                  <c:v>7.9057880999999997E-2</c:v>
                </c:pt>
                <c:pt idx="1856">
                  <c:v>7.9031415999999993E-2</c:v>
                </c:pt>
                <c:pt idx="1857">
                  <c:v>7.9004949000000005E-2</c:v>
                </c:pt>
                <c:pt idx="1858">
                  <c:v>7.8978480000000004E-2</c:v>
                </c:pt>
                <c:pt idx="1859">
                  <c:v>7.8952008000000004E-2</c:v>
                </c:pt>
                <c:pt idx="1860">
                  <c:v>7.8925534000000006E-2</c:v>
                </c:pt>
                <c:pt idx="1861">
                  <c:v>7.8899057999999994E-2</c:v>
                </c:pt>
                <c:pt idx="1862">
                  <c:v>7.8872579999999998E-2</c:v>
                </c:pt>
                <c:pt idx="1863">
                  <c:v>7.8846100000000002E-2</c:v>
                </c:pt>
                <c:pt idx="1864">
                  <c:v>7.8819617999999994E-2</c:v>
                </c:pt>
                <c:pt idx="1865">
                  <c:v>7.8793133000000001E-2</c:v>
                </c:pt>
                <c:pt idx="1866">
                  <c:v>7.8766645999999996E-2</c:v>
                </c:pt>
                <c:pt idx="1867">
                  <c:v>7.8740157000000005E-2</c:v>
                </c:pt>
                <c:pt idx="1868">
                  <c:v>7.8713666000000002E-2</c:v>
                </c:pt>
                <c:pt idx="1869">
                  <c:v>7.8687172E-2</c:v>
                </c:pt>
                <c:pt idx="1870">
                  <c:v>7.8660675999999999E-2</c:v>
                </c:pt>
                <c:pt idx="1871">
                  <c:v>7.8634178999999998E-2</c:v>
                </c:pt>
                <c:pt idx="1872">
                  <c:v>7.8607678E-2</c:v>
                </c:pt>
                <c:pt idx="1873">
                  <c:v>7.8581176000000003E-2</c:v>
                </c:pt>
                <c:pt idx="1874">
                  <c:v>7.8554672000000006E-2</c:v>
                </c:pt>
                <c:pt idx="1875">
                  <c:v>7.8528164999999997E-2</c:v>
                </c:pt>
                <c:pt idx="1876">
                  <c:v>7.8501657000000002E-2</c:v>
                </c:pt>
                <c:pt idx="1877">
                  <c:v>7.8475145999999996E-2</c:v>
                </c:pt>
                <c:pt idx="1878">
                  <c:v>7.8448633000000004E-2</c:v>
                </c:pt>
                <c:pt idx="1879">
                  <c:v>7.8422117E-2</c:v>
                </c:pt>
                <c:pt idx="1880">
                  <c:v>7.8395599999999996E-2</c:v>
                </c:pt>
                <c:pt idx="1881">
                  <c:v>7.8369079999999994E-2</c:v>
                </c:pt>
                <c:pt idx="1882">
                  <c:v>7.8342558000000007E-2</c:v>
                </c:pt>
                <c:pt idx="1883">
                  <c:v>7.8316034000000007E-2</c:v>
                </c:pt>
                <c:pt idx="1884">
                  <c:v>7.8289507999999994E-2</c:v>
                </c:pt>
                <c:pt idx="1885">
                  <c:v>7.8262979999999996E-2</c:v>
                </c:pt>
                <c:pt idx="1886">
                  <c:v>7.8236449E-2</c:v>
                </c:pt>
                <c:pt idx="1887">
                  <c:v>7.8209917000000004E-2</c:v>
                </c:pt>
                <c:pt idx="1888">
                  <c:v>7.8183381999999996E-2</c:v>
                </c:pt>
                <c:pt idx="1889">
                  <c:v>7.8156845000000003E-2</c:v>
                </c:pt>
                <c:pt idx="1890">
                  <c:v>7.8130304999999997E-2</c:v>
                </c:pt>
                <c:pt idx="1891">
                  <c:v>7.8103764000000006E-2</c:v>
                </c:pt>
                <c:pt idx="1892">
                  <c:v>7.8077221000000002E-2</c:v>
                </c:pt>
                <c:pt idx="1893">
                  <c:v>7.8050675E-2</c:v>
                </c:pt>
                <c:pt idx="1894">
                  <c:v>7.8024126999999999E-2</c:v>
                </c:pt>
                <c:pt idx="1895">
                  <c:v>7.7997576999999998E-2</c:v>
                </c:pt>
                <c:pt idx="1896">
                  <c:v>7.7971024999999999E-2</c:v>
                </c:pt>
                <c:pt idx="1897">
                  <c:v>7.7944470000000002E-2</c:v>
                </c:pt>
                <c:pt idx="1898">
                  <c:v>7.7917914000000005E-2</c:v>
                </c:pt>
                <c:pt idx="1899">
                  <c:v>7.7891354999999995E-2</c:v>
                </c:pt>
                <c:pt idx="1900">
                  <c:v>7.7864794000000001E-2</c:v>
                </c:pt>
                <c:pt idx="1901">
                  <c:v>7.7838230999999994E-2</c:v>
                </c:pt>
                <c:pt idx="1902">
                  <c:v>7.7811666000000002E-2</c:v>
                </c:pt>
                <c:pt idx="1903">
                  <c:v>7.7785097999999997E-2</c:v>
                </c:pt>
                <c:pt idx="1904">
                  <c:v>7.7758529000000007E-2</c:v>
                </c:pt>
                <c:pt idx="1905">
                  <c:v>7.7731957000000004E-2</c:v>
                </c:pt>
                <c:pt idx="1906">
                  <c:v>7.7705384000000002E-2</c:v>
                </c:pt>
                <c:pt idx="1907">
                  <c:v>7.7678808000000002E-2</c:v>
                </c:pt>
                <c:pt idx="1908">
                  <c:v>7.7652229000000003E-2</c:v>
                </c:pt>
                <c:pt idx="1909">
                  <c:v>7.7625649000000005E-2</c:v>
                </c:pt>
                <c:pt idx="1910">
                  <c:v>7.7599066999999994E-2</c:v>
                </c:pt>
                <c:pt idx="1911">
                  <c:v>7.7572481999999998E-2</c:v>
                </c:pt>
                <c:pt idx="1912">
                  <c:v>7.7545895000000004E-2</c:v>
                </c:pt>
                <c:pt idx="1913">
                  <c:v>7.7519305999999996E-2</c:v>
                </c:pt>
                <c:pt idx="1914">
                  <c:v>7.7492715000000004E-2</c:v>
                </c:pt>
                <c:pt idx="1915">
                  <c:v>7.7466121999999998E-2</c:v>
                </c:pt>
                <c:pt idx="1916">
                  <c:v>7.7439526999999994E-2</c:v>
                </c:pt>
                <c:pt idx="1917">
                  <c:v>7.7412929000000005E-2</c:v>
                </c:pt>
                <c:pt idx="1918">
                  <c:v>7.7386330000000003E-2</c:v>
                </c:pt>
                <c:pt idx="1919">
                  <c:v>7.7359728000000003E-2</c:v>
                </c:pt>
                <c:pt idx="1920">
                  <c:v>7.7333124000000003E-2</c:v>
                </c:pt>
                <c:pt idx="1921">
                  <c:v>7.7306518000000005E-2</c:v>
                </c:pt>
                <c:pt idx="1922">
                  <c:v>7.7279908999999994E-2</c:v>
                </c:pt>
                <c:pt idx="1923">
                  <c:v>7.7253298999999997E-2</c:v>
                </c:pt>
                <c:pt idx="1924">
                  <c:v>7.7226686000000003E-2</c:v>
                </c:pt>
                <c:pt idx="1925">
                  <c:v>7.7200071999999995E-2</c:v>
                </c:pt>
                <c:pt idx="1926">
                  <c:v>7.7173455000000002E-2</c:v>
                </c:pt>
                <c:pt idx="1927">
                  <c:v>7.7146835999999996E-2</c:v>
                </c:pt>
                <c:pt idx="1928">
                  <c:v>7.7120215000000006E-2</c:v>
                </c:pt>
                <c:pt idx="1929">
                  <c:v>7.7093592000000002E-2</c:v>
                </c:pt>
                <c:pt idx="1930">
                  <c:v>7.7066966000000001E-2</c:v>
                </c:pt>
                <c:pt idx="1931">
                  <c:v>7.7040338999999999E-2</c:v>
                </c:pt>
                <c:pt idx="1932">
                  <c:v>7.7013709E-2</c:v>
                </c:pt>
                <c:pt idx="1933">
                  <c:v>7.6987077000000001E-2</c:v>
                </c:pt>
                <c:pt idx="1934">
                  <c:v>7.6960444000000003E-2</c:v>
                </c:pt>
                <c:pt idx="1935">
                  <c:v>7.6933808000000006E-2</c:v>
                </c:pt>
                <c:pt idx="1936">
                  <c:v>7.6907168999999997E-2</c:v>
                </c:pt>
                <c:pt idx="1937">
                  <c:v>7.6880529000000003E-2</c:v>
                </c:pt>
                <c:pt idx="1938">
                  <c:v>7.6853886999999996E-2</c:v>
                </c:pt>
                <c:pt idx="1939">
                  <c:v>7.6827242000000004E-2</c:v>
                </c:pt>
                <c:pt idx="1940">
                  <c:v>7.6800594999999999E-2</c:v>
                </c:pt>
                <c:pt idx="1941">
                  <c:v>7.6773946999999995E-2</c:v>
                </c:pt>
                <c:pt idx="1942">
                  <c:v>7.6747296000000007E-2</c:v>
                </c:pt>
                <c:pt idx="1943">
                  <c:v>7.6720642000000006E-2</c:v>
                </c:pt>
                <c:pt idx="1944">
                  <c:v>7.6693987000000005E-2</c:v>
                </c:pt>
                <c:pt idx="1945">
                  <c:v>7.6667330000000006E-2</c:v>
                </c:pt>
                <c:pt idx="1946">
                  <c:v>7.6640669999999994E-2</c:v>
                </c:pt>
                <c:pt idx="1947">
                  <c:v>7.6614008999999997E-2</c:v>
                </c:pt>
                <c:pt idx="1948">
                  <c:v>7.6587345000000001E-2</c:v>
                </c:pt>
                <c:pt idx="1949">
                  <c:v>7.6560679000000006E-2</c:v>
                </c:pt>
                <c:pt idx="1950">
                  <c:v>7.6534010999999999E-2</c:v>
                </c:pt>
                <c:pt idx="1951">
                  <c:v>7.6507341000000006E-2</c:v>
                </c:pt>
                <c:pt idx="1952">
                  <c:v>7.6480669000000001E-2</c:v>
                </c:pt>
                <c:pt idx="1953">
                  <c:v>7.6453994999999997E-2</c:v>
                </c:pt>
                <c:pt idx="1954">
                  <c:v>7.6427317999999994E-2</c:v>
                </c:pt>
                <c:pt idx="1955">
                  <c:v>7.6400640000000006E-2</c:v>
                </c:pt>
                <c:pt idx="1956">
                  <c:v>7.6373959000000005E-2</c:v>
                </c:pt>
                <c:pt idx="1957">
                  <c:v>7.6347276000000006E-2</c:v>
                </c:pt>
                <c:pt idx="1958">
                  <c:v>7.6320590999999993E-2</c:v>
                </c:pt>
                <c:pt idx="1959">
                  <c:v>7.6293903999999996E-2</c:v>
                </c:pt>
                <c:pt idx="1960">
                  <c:v>7.6267214999999999E-2</c:v>
                </c:pt>
                <c:pt idx="1961">
                  <c:v>7.6240524000000004E-2</c:v>
                </c:pt>
                <c:pt idx="1962">
                  <c:v>7.6213829999999996E-2</c:v>
                </c:pt>
                <c:pt idx="1963">
                  <c:v>7.6187135000000003E-2</c:v>
                </c:pt>
                <c:pt idx="1964">
                  <c:v>7.6160436999999997E-2</c:v>
                </c:pt>
                <c:pt idx="1965">
                  <c:v>7.6133738000000006E-2</c:v>
                </c:pt>
                <c:pt idx="1966">
                  <c:v>7.6107036000000003E-2</c:v>
                </c:pt>
                <c:pt idx="1967">
                  <c:v>7.6080332000000001E-2</c:v>
                </c:pt>
                <c:pt idx="1968">
                  <c:v>7.6053625999999999E-2</c:v>
                </c:pt>
                <c:pt idx="1969">
                  <c:v>7.6026917999999999E-2</c:v>
                </c:pt>
                <c:pt idx="1970">
                  <c:v>7.6000207E-2</c:v>
                </c:pt>
                <c:pt idx="1971">
                  <c:v>7.5973495000000002E-2</c:v>
                </c:pt>
                <c:pt idx="1972">
                  <c:v>7.5946781000000005E-2</c:v>
                </c:pt>
                <c:pt idx="1973">
                  <c:v>7.5920063999999995E-2</c:v>
                </c:pt>
                <c:pt idx="1974">
                  <c:v>7.5893345000000001E-2</c:v>
                </c:pt>
                <c:pt idx="1975">
                  <c:v>7.5866624999999993E-2</c:v>
                </c:pt>
                <c:pt idx="1976">
                  <c:v>7.5839902000000001E-2</c:v>
                </c:pt>
                <c:pt idx="1977">
                  <c:v>7.5813176999999995E-2</c:v>
                </c:pt>
                <c:pt idx="1978">
                  <c:v>7.5786450000000005E-2</c:v>
                </c:pt>
                <c:pt idx="1979">
                  <c:v>7.5759721000000002E-2</c:v>
                </c:pt>
                <c:pt idx="1980">
                  <c:v>7.5732989000000001E-2</c:v>
                </c:pt>
                <c:pt idx="1981">
                  <c:v>7.5706256E-2</c:v>
                </c:pt>
                <c:pt idx="1982">
                  <c:v>7.5679521E-2</c:v>
                </c:pt>
                <c:pt idx="1983">
                  <c:v>7.5652783000000001E-2</c:v>
                </c:pt>
                <c:pt idx="1984">
                  <c:v>7.5626043000000004E-2</c:v>
                </c:pt>
                <c:pt idx="1985">
                  <c:v>7.5599301999999993E-2</c:v>
                </c:pt>
                <c:pt idx="1986">
                  <c:v>7.5572557999999998E-2</c:v>
                </c:pt>
                <c:pt idx="1987">
                  <c:v>7.5545812000000004E-2</c:v>
                </c:pt>
                <c:pt idx="1988">
                  <c:v>7.5519063999999997E-2</c:v>
                </c:pt>
                <c:pt idx="1989">
                  <c:v>7.5492314000000005E-2</c:v>
                </c:pt>
                <c:pt idx="1990">
                  <c:v>7.5465562E-2</c:v>
                </c:pt>
                <c:pt idx="1991">
                  <c:v>7.5438806999999997E-2</c:v>
                </c:pt>
                <c:pt idx="1992">
                  <c:v>7.5412050999999994E-2</c:v>
                </c:pt>
                <c:pt idx="1993">
                  <c:v>7.5385292000000007E-2</c:v>
                </c:pt>
                <c:pt idx="1994">
                  <c:v>7.5358532000000006E-2</c:v>
                </c:pt>
                <c:pt idx="1995">
                  <c:v>7.5331769000000007E-2</c:v>
                </c:pt>
                <c:pt idx="1996">
                  <c:v>7.5305003999999995E-2</c:v>
                </c:pt>
                <c:pt idx="1997">
                  <c:v>7.5278237999999997E-2</c:v>
                </c:pt>
                <c:pt idx="1998">
                  <c:v>7.5251469000000001E-2</c:v>
                </c:pt>
                <c:pt idx="1999">
                  <c:v>7.5224698000000007E-2</c:v>
                </c:pt>
                <c:pt idx="2000">
                  <c:v>7.5197924999999999E-2</c:v>
                </c:pt>
                <c:pt idx="2001">
                  <c:v>7.5171150000000006E-2</c:v>
                </c:pt>
                <c:pt idx="2002">
                  <c:v>7.5144372000000001E-2</c:v>
                </c:pt>
                <c:pt idx="2003">
                  <c:v>7.5117592999999996E-2</c:v>
                </c:pt>
                <c:pt idx="2004">
                  <c:v>7.5090812000000007E-2</c:v>
                </c:pt>
                <c:pt idx="2005">
                  <c:v>7.5064028000000005E-2</c:v>
                </c:pt>
                <c:pt idx="2006">
                  <c:v>7.5037243000000003E-2</c:v>
                </c:pt>
                <c:pt idx="2007">
                  <c:v>7.5010455000000004E-2</c:v>
                </c:pt>
                <c:pt idx="2008">
                  <c:v>7.4983666000000004E-2</c:v>
                </c:pt>
                <c:pt idx="2009">
                  <c:v>7.4956874000000007E-2</c:v>
                </c:pt>
                <c:pt idx="2010">
                  <c:v>7.4930079999999996E-2</c:v>
                </c:pt>
                <c:pt idx="2011">
                  <c:v>7.4903284000000001E-2</c:v>
                </c:pt>
                <c:pt idx="2012">
                  <c:v>7.4876486000000006E-2</c:v>
                </c:pt>
                <c:pt idx="2013">
                  <c:v>7.4849685999999999E-2</c:v>
                </c:pt>
                <c:pt idx="2014">
                  <c:v>7.4822884000000006E-2</c:v>
                </c:pt>
                <c:pt idx="2015">
                  <c:v>7.4796080000000001E-2</c:v>
                </c:pt>
                <c:pt idx="2016">
                  <c:v>7.4769272999999997E-2</c:v>
                </c:pt>
                <c:pt idx="2017">
                  <c:v>7.4742464999999994E-2</c:v>
                </c:pt>
                <c:pt idx="2018">
                  <c:v>7.4715655000000006E-2</c:v>
                </c:pt>
                <c:pt idx="2019">
                  <c:v>7.4688842000000005E-2</c:v>
                </c:pt>
                <c:pt idx="2020">
                  <c:v>7.4662028000000005E-2</c:v>
                </c:pt>
                <c:pt idx="2021">
                  <c:v>7.4635211000000007E-2</c:v>
                </c:pt>
                <c:pt idx="2022">
                  <c:v>7.4608392999999995E-2</c:v>
                </c:pt>
                <c:pt idx="2023">
                  <c:v>7.4581571999999999E-2</c:v>
                </c:pt>
                <c:pt idx="2024">
                  <c:v>7.4554749000000003E-2</c:v>
                </c:pt>
                <c:pt idx="2025">
                  <c:v>7.4527923999999995E-2</c:v>
                </c:pt>
                <c:pt idx="2026">
                  <c:v>7.4501097000000002E-2</c:v>
                </c:pt>
                <c:pt idx="2027">
                  <c:v>7.4474267999999996E-2</c:v>
                </c:pt>
                <c:pt idx="2028">
                  <c:v>7.4447437000000005E-2</c:v>
                </c:pt>
                <c:pt idx="2029">
                  <c:v>7.4420604000000001E-2</c:v>
                </c:pt>
                <c:pt idx="2030">
                  <c:v>7.4393768999999998E-2</c:v>
                </c:pt>
                <c:pt idx="2031">
                  <c:v>7.4366931999999997E-2</c:v>
                </c:pt>
                <c:pt idx="2032">
                  <c:v>7.4340092999999996E-2</c:v>
                </c:pt>
                <c:pt idx="2033">
                  <c:v>7.4313251999999996E-2</c:v>
                </c:pt>
                <c:pt idx="2034">
                  <c:v>7.4286407999999998E-2</c:v>
                </c:pt>
                <c:pt idx="2035">
                  <c:v>7.4259563000000001E-2</c:v>
                </c:pt>
                <c:pt idx="2036">
                  <c:v>7.4232715000000005E-2</c:v>
                </c:pt>
                <c:pt idx="2037">
                  <c:v>7.4205865999999995E-2</c:v>
                </c:pt>
                <c:pt idx="2038">
                  <c:v>7.4179014000000001E-2</c:v>
                </c:pt>
                <c:pt idx="2039">
                  <c:v>7.4152160999999994E-2</c:v>
                </c:pt>
                <c:pt idx="2040">
                  <c:v>7.4125305000000002E-2</c:v>
                </c:pt>
                <c:pt idx="2041">
                  <c:v>7.4098446999999998E-2</c:v>
                </c:pt>
                <c:pt idx="2042">
                  <c:v>7.4071586999999994E-2</c:v>
                </c:pt>
                <c:pt idx="2043">
                  <c:v>7.4044725000000006E-2</c:v>
                </c:pt>
                <c:pt idx="2044">
                  <c:v>7.4017862000000004E-2</c:v>
                </c:pt>
                <c:pt idx="2045">
                  <c:v>7.3990996000000003E-2</c:v>
                </c:pt>
                <c:pt idx="2046">
                  <c:v>7.3964128000000004E-2</c:v>
                </c:pt>
                <c:pt idx="2047">
                  <c:v>7.3937258000000006E-2</c:v>
                </c:pt>
                <c:pt idx="2048">
                  <c:v>7.3910385999999995E-2</c:v>
                </c:pt>
                <c:pt idx="2049">
                  <c:v>7.3883511999999998E-2</c:v>
                </c:pt>
                <c:pt idx="2050">
                  <c:v>7.3856636000000003E-2</c:v>
                </c:pt>
                <c:pt idx="2051">
                  <c:v>7.3829756999999996E-2</c:v>
                </c:pt>
                <c:pt idx="2052">
                  <c:v>7.3802877000000003E-2</c:v>
                </c:pt>
                <c:pt idx="2053">
                  <c:v>7.3775994999999997E-2</c:v>
                </c:pt>
                <c:pt idx="2054">
                  <c:v>7.3749111000000006E-2</c:v>
                </c:pt>
                <c:pt idx="2055">
                  <c:v>7.3722224000000003E-2</c:v>
                </c:pt>
                <c:pt idx="2056">
                  <c:v>7.3695336E-2</c:v>
                </c:pt>
                <c:pt idx="2057">
                  <c:v>7.3668445999999999E-2</c:v>
                </c:pt>
                <c:pt idx="2058">
                  <c:v>7.3641552999999998E-2</c:v>
                </c:pt>
                <c:pt idx="2059">
                  <c:v>7.3614658999999999E-2</c:v>
                </c:pt>
                <c:pt idx="2060">
                  <c:v>7.3587762000000001E-2</c:v>
                </c:pt>
                <c:pt idx="2061">
                  <c:v>7.3560864000000004E-2</c:v>
                </c:pt>
                <c:pt idx="2062">
                  <c:v>7.3533962999999994E-2</c:v>
                </c:pt>
                <c:pt idx="2063">
                  <c:v>7.3507060999999999E-2</c:v>
                </c:pt>
                <c:pt idx="2064">
                  <c:v>7.3480156000000005E-2</c:v>
                </c:pt>
                <c:pt idx="2065">
                  <c:v>7.3453248999999998E-2</c:v>
                </c:pt>
                <c:pt idx="2066">
                  <c:v>7.3426341000000006E-2</c:v>
                </c:pt>
                <c:pt idx="2067">
                  <c:v>7.3399430000000002E-2</c:v>
                </c:pt>
                <c:pt idx="2068">
                  <c:v>7.3372516999999998E-2</c:v>
                </c:pt>
                <c:pt idx="2069">
                  <c:v>7.3345601999999996E-2</c:v>
                </c:pt>
                <c:pt idx="2070">
                  <c:v>7.3318685999999994E-2</c:v>
                </c:pt>
                <c:pt idx="2071">
                  <c:v>7.3291766999999994E-2</c:v>
                </c:pt>
                <c:pt idx="2072">
                  <c:v>7.3264845999999995E-2</c:v>
                </c:pt>
                <c:pt idx="2073">
                  <c:v>7.3237922999999996E-2</c:v>
                </c:pt>
                <c:pt idx="2074">
                  <c:v>7.3210997999999999E-2</c:v>
                </c:pt>
                <c:pt idx="2075">
                  <c:v>7.3184071000000003E-2</c:v>
                </c:pt>
                <c:pt idx="2076">
                  <c:v>7.3157141999999994E-2</c:v>
                </c:pt>
                <c:pt idx="2077">
                  <c:v>7.3130211000000001E-2</c:v>
                </c:pt>
                <c:pt idx="2078">
                  <c:v>7.3103278999999993E-2</c:v>
                </c:pt>
                <c:pt idx="2079">
                  <c:v>7.3076344000000001E-2</c:v>
                </c:pt>
                <c:pt idx="2080">
                  <c:v>7.3049406999999997E-2</c:v>
                </c:pt>
                <c:pt idx="2081">
                  <c:v>7.3022467999999993E-2</c:v>
                </c:pt>
                <c:pt idx="2082">
                  <c:v>7.2995527000000004E-2</c:v>
                </c:pt>
                <c:pt idx="2083">
                  <c:v>7.2968583000000004E-2</c:v>
                </c:pt>
                <c:pt idx="2084">
                  <c:v>7.2941638000000003E-2</c:v>
                </c:pt>
                <c:pt idx="2085">
                  <c:v>7.2914691000000004E-2</c:v>
                </c:pt>
                <c:pt idx="2086">
                  <c:v>7.2887742000000005E-2</c:v>
                </c:pt>
                <c:pt idx="2087">
                  <c:v>7.2860790999999994E-2</c:v>
                </c:pt>
                <c:pt idx="2088">
                  <c:v>7.2833837999999998E-2</c:v>
                </c:pt>
                <c:pt idx="2089">
                  <c:v>7.2806883000000003E-2</c:v>
                </c:pt>
                <c:pt idx="2090">
                  <c:v>7.2779925999999995E-2</c:v>
                </c:pt>
                <c:pt idx="2091">
                  <c:v>7.2752967000000002E-2</c:v>
                </c:pt>
                <c:pt idx="2092">
                  <c:v>7.2726004999999996E-2</c:v>
                </c:pt>
                <c:pt idx="2093">
                  <c:v>7.2699042000000005E-2</c:v>
                </c:pt>
                <c:pt idx="2094">
                  <c:v>7.2672077000000002E-2</c:v>
                </c:pt>
                <c:pt idx="2095">
                  <c:v>7.2645109999999999E-2</c:v>
                </c:pt>
                <c:pt idx="2096">
                  <c:v>7.2618140999999997E-2</c:v>
                </c:pt>
                <c:pt idx="2097">
                  <c:v>7.2591169999999997E-2</c:v>
                </c:pt>
                <c:pt idx="2098">
                  <c:v>7.2564195999999997E-2</c:v>
                </c:pt>
                <c:pt idx="2099">
                  <c:v>7.2537220999999999E-2</c:v>
                </c:pt>
                <c:pt idx="2100">
                  <c:v>7.2510244000000001E-2</c:v>
                </c:pt>
                <c:pt idx="2101">
                  <c:v>7.2483265000000005E-2</c:v>
                </c:pt>
                <c:pt idx="2102">
                  <c:v>7.2456283999999996E-2</c:v>
                </c:pt>
                <c:pt idx="2103">
                  <c:v>7.2429301000000001E-2</c:v>
                </c:pt>
                <c:pt idx="2104">
                  <c:v>7.2402314999999995E-2</c:v>
                </c:pt>
                <c:pt idx="2105">
                  <c:v>7.2375328000000003E-2</c:v>
                </c:pt>
                <c:pt idx="2106">
                  <c:v>7.2348338999999998E-2</c:v>
                </c:pt>
                <c:pt idx="2107">
                  <c:v>7.2321347999999994E-2</c:v>
                </c:pt>
                <c:pt idx="2108">
                  <c:v>7.2294355000000005E-2</c:v>
                </c:pt>
                <c:pt idx="2109">
                  <c:v>7.2267360000000003E-2</c:v>
                </c:pt>
                <c:pt idx="2110">
                  <c:v>7.2240362000000002E-2</c:v>
                </c:pt>
                <c:pt idx="2111">
                  <c:v>7.2213363000000003E-2</c:v>
                </c:pt>
                <c:pt idx="2112">
                  <c:v>7.2186362000000004E-2</c:v>
                </c:pt>
                <c:pt idx="2113">
                  <c:v>7.2159359000000006E-2</c:v>
                </c:pt>
                <c:pt idx="2114">
                  <c:v>7.2132353999999996E-2</c:v>
                </c:pt>
                <c:pt idx="2115">
                  <c:v>7.2105347E-2</c:v>
                </c:pt>
                <c:pt idx="2116">
                  <c:v>7.2078337000000006E-2</c:v>
                </c:pt>
                <c:pt idx="2117">
                  <c:v>7.2051325999999999E-2</c:v>
                </c:pt>
                <c:pt idx="2118">
                  <c:v>7.2024313000000006E-2</c:v>
                </c:pt>
                <c:pt idx="2119">
                  <c:v>7.1997298000000001E-2</c:v>
                </c:pt>
                <c:pt idx="2120">
                  <c:v>7.1970280999999997E-2</c:v>
                </c:pt>
                <c:pt idx="2121">
                  <c:v>7.1943261999999994E-2</c:v>
                </c:pt>
                <c:pt idx="2122">
                  <c:v>7.1916241000000006E-2</c:v>
                </c:pt>
                <c:pt idx="2123">
                  <c:v>7.1889218000000005E-2</c:v>
                </c:pt>
                <c:pt idx="2124">
                  <c:v>7.1862193000000005E-2</c:v>
                </c:pt>
                <c:pt idx="2125">
                  <c:v>7.1835166000000006E-2</c:v>
                </c:pt>
                <c:pt idx="2126">
                  <c:v>7.1808136999999994E-2</c:v>
                </c:pt>
                <c:pt idx="2127">
                  <c:v>7.1781105999999997E-2</c:v>
                </c:pt>
                <c:pt idx="2128">
                  <c:v>7.1754074000000001E-2</c:v>
                </c:pt>
                <c:pt idx="2129">
                  <c:v>7.1727039000000006E-2</c:v>
                </c:pt>
                <c:pt idx="2130">
                  <c:v>7.1700001999999999E-2</c:v>
                </c:pt>
                <c:pt idx="2131">
                  <c:v>7.1672963000000006E-2</c:v>
                </c:pt>
                <c:pt idx="2132">
                  <c:v>7.1645922000000001E-2</c:v>
                </c:pt>
                <c:pt idx="2133">
                  <c:v>7.1618878999999996E-2</c:v>
                </c:pt>
                <c:pt idx="2134">
                  <c:v>7.1591835000000006E-2</c:v>
                </c:pt>
                <c:pt idx="2135">
                  <c:v>7.1564788000000004E-2</c:v>
                </c:pt>
                <c:pt idx="2136">
                  <c:v>7.1537739000000003E-2</c:v>
                </c:pt>
                <c:pt idx="2137">
                  <c:v>7.1510688000000003E-2</c:v>
                </c:pt>
                <c:pt idx="2138">
                  <c:v>7.1483636000000003E-2</c:v>
                </c:pt>
                <c:pt idx="2139">
                  <c:v>7.1456581000000005E-2</c:v>
                </c:pt>
                <c:pt idx="2140">
                  <c:v>7.1429524999999994E-2</c:v>
                </c:pt>
                <c:pt idx="2141">
                  <c:v>7.1402465999999998E-2</c:v>
                </c:pt>
                <c:pt idx="2142">
                  <c:v>7.1375406000000002E-2</c:v>
                </c:pt>
                <c:pt idx="2143">
                  <c:v>7.1348342999999995E-2</c:v>
                </c:pt>
                <c:pt idx="2144">
                  <c:v>7.1321279000000001E-2</c:v>
                </c:pt>
                <c:pt idx="2145">
                  <c:v>7.1294211999999996E-2</c:v>
                </c:pt>
                <c:pt idx="2146">
                  <c:v>7.1267144000000004E-2</c:v>
                </c:pt>
                <c:pt idx="2147">
                  <c:v>7.1240073000000001E-2</c:v>
                </c:pt>
                <c:pt idx="2148">
                  <c:v>7.1213000999999998E-2</c:v>
                </c:pt>
                <c:pt idx="2149">
                  <c:v>7.1185926999999996E-2</c:v>
                </c:pt>
                <c:pt idx="2150">
                  <c:v>7.1158850999999995E-2</c:v>
                </c:pt>
                <c:pt idx="2151">
                  <c:v>7.1131771999999996E-2</c:v>
                </c:pt>
                <c:pt idx="2152">
                  <c:v>7.1104691999999997E-2</c:v>
                </c:pt>
                <c:pt idx="2153">
                  <c:v>7.1077609999999999E-2</c:v>
                </c:pt>
                <c:pt idx="2154">
                  <c:v>7.1050526000000003E-2</c:v>
                </c:pt>
                <c:pt idx="2155">
                  <c:v>7.1023439999999993E-2</c:v>
                </c:pt>
                <c:pt idx="2156">
                  <c:v>7.0996351999999999E-2</c:v>
                </c:pt>
                <c:pt idx="2157">
                  <c:v>7.0969262000000005E-2</c:v>
                </c:pt>
                <c:pt idx="2158">
                  <c:v>7.0942169999999999E-2</c:v>
                </c:pt>
                <c:pt idx="2159">
                  <c:v>7.0915075999999994E-2</c:v>
                </c:pt>
                <c:pt idx="2160">
                  <c:v>7.0887980000000003E-2</c:v>
                </c:pt>
                <c:pt idx="2161">
                  <c:v>7.0860883E-2</c:v>
                </c:pt>
                <c:pt idx="2162">
                  <c:v>7.0833782999999997E-2</c:v>
                </c:pt>
                <c:pt idx="2163">
                  <c:v>7.0806680999999996E-2</c:v>
                </c:pt>
                <c:pt idx="2164">
                  <c:v>7.0779577999999996E-2</c:v>
                </c:pt>
                <c:pt idx="2165">
                  <c:v>7.0752471999999997E-2</c:v>
                </c:pt>
                <c:pt idx="2166">
                  <c:v>7.0725364999999998E-2</c:v>
                </c:pt>
                <c:pt idx="2167">
                  <c:v>7.0698255000000002E-2</c:v>
                </c:pt>
                <c:pt idx="2168">
                  <c:v>7.0671144000000005E-2</c:v>
                </c:pt>
                <c:pt idx="2169">
                  <c:v>7.0644029999999997E-2</c:v>
                </c:pt>
                <c:pt idx="2170">
                  <c:v>7.0616915000000002E-2</c:v>
                </c:pt>
                <c:pt idx="2171">
                  <c:v>7.0589797999999995E-2</c:v>
                </c:pt>
                <c:pt idx="2172">
                  <c:v>7.0562679000000003E-2</c:v>
                </c:pt>
                <c:pt idx="2173">
                  <c:v>7.0535557999999998E-2</c:v>
                </c:pt>
                <c:pt idx="2174">
                  <c:v>7.0508434999999994E-2</c:v>
                </c:pt>
                <c:pt idx="2175">
                  <c:v>7.0481310000000005E-2</c:v>
                </c:pt>
                <c:pt idx="2176">
                  <c:v>7.0454183000000004E-2</c:v>
                </c:pt>
                <c:pt idx="2177">
                  <c:v>7.0427054000000003E-2</c:v>
                </c:pt>
                <c:pt idx="2178">
                  <c:v>7.0399923000000003E-2</c:v>
                </c:pt>
                <c:pt idx="2179">
                  <c:v>7.0372790000000005E-2</c:v>
                </c:pt>
                <c:pt idx="2180">
                  <c:v>7.0345655000000007E-2</c:v>
                </c:pt>
                <c:pt idx="2181">
                  <c:v>7.0318518999999996E-2</c:v>
                </c:pt>
                <c:pt idx="2182">
                  <c:v>7.0291380000000001E-2</c:v>
                </c:pt>
                <c:pt idx="2183">
                  <c:v>7.0264240000000006E-2</c:v>
                </c:pt>
                <c:pt idx="2184">
                  <c:v>7.0237096999999998E-2</c:v>
                </c:pt>
                <c:pt idx="2185">
                  <c:v>7.0209953000000005E-2</c:v>
                </c:pt>
                <c:pt idx="2186">
                  <c:v>7.0182806E-2</c:v>
                </c:pt>
                <c:pt idx="2187">
                  <c:v>7.0155657999999996E-2</c:v>
                </c:pt>
                <c:pt idx="2188">
                  <c:v>7.0128508000000006E-2</c:v>
                </c:pt>
                <c:pt idx="2189">
                  <c:v>7.0101356000000004E-2</c:v>
                </c:pt>
                <c:pt idx="2190">
                  <c:v>7.0074202000000002E-2</c:v>
                </c:pt>
                <c:pt idx="2191">
                  <c:v>7.0047046000000002E-2</c:v>
                </c:pt>
                <c:pt idx="2192">
                  <c:v>7.0019888000000002E-2</c:v>
                </c:pt>
                <c:pt idx="2193">
                  <c:v>6.9992728000000004E-2</c:v>
                </c:pt>
                <c:pt idx="2194">
                  <c:v>6.9965567000000006E-2</c:v>
                </c:pt>
                <c:pt idx="2195">
                  <c:v>6.9938402999999996E-2</c:v>
                </c:pt>
                <c:pt idx="2196">
                  <c:v>6.9911237000000001E-2</c:v>
                </c:pt>
                <c:pt idx="2197">
                  <c:v>6.9884070000000006E-2</c:v>
                </c:pt>
                <c:pt idx="2198">
                  <c:v>6.98569E-2</c:v>
                </c:pt>
                <c:pt idx="2199">
                  <c:v>6.9829728999999993E-2</c:v>
                </c:pt>
                <c:pt idx="2200">
                  <c:v>6.9802556000000002E-2</c:v>
                </c:pt>
                <c:pt idx="2201">
                  <c:v>6.9775380999999997E-2</c:v>
                </c:pt>
                <c:pt idx="2202">
                  <c:v>6.9748202999999995E-2</c:v>
                </c:pt>
                <c:pt idx="2203">
                  <c:v>6.9721024000000006E-2</c:v>
                </c:pt>
                <c:pt idx="2204">
                  <c:v>6.9693843000000005E-2</c:v>
                </c:pt>
                <c:pt idx="2205">
                  <c:v>6.9666661000000005E-2</c:v>
                </c:pt>
                <c:pt idx="2206">
                  <c:v>6.9639476000000006E-2</c:v>
                </c:pt>
                <c:pt idx="2207">
                  <c:v>6.9612288999999994E-2</c:v>
                </c:pt>
                <c:pt idx="2208">
                  <c:v>6.9585099999999997E-2</c:v>
                </c:pt>
                <c:pt idx="2209">
                  <c:v>6.9557910000000001E-2</c:v>
                </c:pt>
                <c:pt idx="2210">
                  <c:v>6.9530717000000006E-2</c:v>
                </c:pt>
                <c:pt idx="2211">
                  <c:v>6.9503522999999998E-2</c:v>
                </c:pt>
                <c:pt idx="2212">
                  <c:v>6.9476327000000004E-2</c:v>
                </c:pt>
                <c:pt idx="2213">
                  <c:v>6.9449128999999998E-2</c:v>
                </c:pt>
                <c:pt idx="2214">
                  <c:v>6.9421927999999994E-2</c:v>
                </c:pt>
                <c:pt idx="2215">
                  <c:v>6.9394726000000004E-2</c:v>
                </c:pt>
                <c:pt idx="2216">
                  <c:v>6.9367523E-2</c:v>
                </c:pt>
                <c:pt idx="2217">
                  <c:v>6.9340316999999999E-2</c:v>
                </c:pt>
                <c:pt idx="2218">
                  <c:v>6.9313108999999998E-2</c:v>
                </c:pt>
                <c:pt idx="2219">
                  <c:v>6.9285898999999998E-2</c:v>
                </c:pt>
                <c:pt idx="2220">
                  <c:v>6.9258687999999999E-2</c:v>
                </c:pt>
                <c:pt idx="2221">
                  <c:v>6.9231474000000001E-2</c:v>
                </c:pt>
                <c:pt idx="2222">
                  <c:v>6.9204259000000004E-2</c:v>
                </c:pt>
                <c:pt idx="2223">
                  <c:v>6.9177041999999994E-2</c:v>
                </c:pt>
                <c:pt idx="2224">
                  <c:v>6.9149822999999999E-2</c:v>
                </c:pt>
                <c:pt idx="2225">
                  <c:v>6.9122602000000005E-2</c:v>
                </c:pt>
                <c:pt idx="2226">
                  <c:v>6.9095378999999998E-2</c:v>
                </c:pt>
                <c:pt idx="2227">
                  <c:v>6.9068154000000007E-2</c:v>
                </c:pt>
                <c:pt idx="2228">
                  <c:v>6.9040927000000002E-2</c:v>
                </c:pt>
                <c:pt idx="2229">
                  <c:v>6.9013697999999998E-2</c:v>
                </c:pt>
                <c:pt idx="2230">
                  <c:v>6.8986467999999995E-2</c:v>
                </c:pt>
                <c:pt idx="2231">
                  <c:v>6.8959234999999994E-2</c:v>
                </c:pt>
                <c:pt idx="2232">
                  <c:v>6.8932001000000007E-2</c:v>
                </c:pt>
                <c:pt idx="2233">
                  <c:v>6.8904765000000007E-2</c:v>
                </c:pt>
                <c:pt idx="2234">
                  <c:v>6.8877526999999994E-2</c:v>
                </c:pt>
                <c:pt idx="2235">
                  <c:v>6.8850286999999996E-2</c:v>
                </c:pt>
                <c:pt idx="2236">
                  <c:v>6.8823044999999999E-2</c:v>
                </c:pt>
                <c:pt idx="2237">
                  <c:v>6.8795801000000004E-2</c:v>
                </c:pt>
                <c:pt idx="2238">
                  <c:v>6.8768554999999995E-2</c:v>
                </c:pt>
                <c:pt idx="2239">
                  <c:v>6.8741308000000001E-2</c:v>
                </c:pt>
                <c:pt idx="2240">
                  <c:v>6.8714057999999995E-2</c:v>
                </c:pt>
                <c:pt idx="2241">
                  <c:v>6.8686807000000002E-2</c:v>
                </c:pt>
                <c:pt idx="2242">
                  <c:v>6.8659553999999998E-2</c:v>
                </c:pt>
                <c:pt idx="2243">
                  <c:v>6.8632297999999994E-2</c:v>
                </c:pt>
                <c:pt idx="2244">
                  <c:v>6.8605041000000005E-2</c:v>
                </c:pt>
                <c:pt idx="2245">
                  <c:v>6.8577783000000003E-2</c:v>
                </c:pt>
                <c:pt idx="2246">
                  <c:v>6.8550522000000003E-2</c:v>
                </c:pt>
                <c:pt idx="2247">
                  <c:v>6.8523259000000003E-2</c:v>
                </c:pt>
                <c:pt idx="2248">
                  <c:v>6.8495995000000004E-2</c:v>
                </c:pt>
                <c:pt idx="2249">
                  <c:v>6.8468728000000006E-2</c:v>
                </c:pt>
                <c:pt idx="2250">
                  <c:v>6.8441459999999996E-2</c:v>
                </c:pt>
                <c:pt idx="2251">
                  <c:v>6.841419E-2</c:v>
                </c:pt>
                <c:pt idx="2252">
                  <c:v>6.8386918000000005E-2</c:v>
                </c:pt>
                <c:pt idx="2253">
                  <c:v>6.8359643999999997E-2</c:v>
                </c:pt>
                <c:pt idx="2254">
                  <c:v>6.8332368000000004E-2</c:v>
                </c:pt>
                <c:pt idx="2255">
                  <c:v>6.8305089999999999E-2</c:v>
                </c:pt>
                <c:pt idx="2256">
                  <c:v>6.8277809999999994E-2</c:v>
                </c:pt>
                <c:pt idx="2257">
                  <c:v>6.8250529000000004E-2</c:v>
                </c:pt>
                <c:pt idx="2258">
                  <c:v>6.8223245000000002E-2</c:v>
                </c:pt>
                <c:pt idx="2259">
                  <c:v>6.819596E-2</c:v>
                </c:pt>
                <c:pt idx="2260">
                  <c:v>6.8168672999999999E-2</c:v>
                </c:pt>
                <c:pt idx="2261">
                  <c:v>6.8141383999999999E-2</c:v>
                </c:pt>
                <c:pt idx="2262">
                  <c:v>6.8114093000000001E-2</c:v>
                </c:pt>
                <c:pt idx="2263">
                  <c:v>6.8086801000000002E-2</c:v>
                </c:pt>
                <c:pt idx="2264">
                  <c:v>6.8059506000000006E-2</c:v>
                </c:pt>
                <c:pt idx="2265">
                  <c:v>6.8032209999999996E-2</c:v>
                </c:pt>
                <c:pt idx="2266">
                  <c:v>6.8004911000000001E-2</c:v>
                </c:pt>
                <c:pt idx="2267">
                  <c:v>6.7977610999999993E-2</c:v>
                </c:pt>
                <c:pt idx="2268">
                  <c:v>6.7950309E-2</c:v>
                </c:pt>
                <c:pt idx="2269">
                  <c:v>6.7923004999999995E-2</c:v>
                </c:pt>
                <c:pt idx="2270">
                  <c:v>6.7895700000000003E-2</c:v>
                </c:pt>
                <c:pt idx="2271">
                  <c:v>6.7868392E-2</c:v>
                </c:pt>
                <c:pt idx="2272">
                  <c:v>6.7841081999999997E-2</c:v>
                </c:pt>
                <c:pt idx="2273">
                  <c:v>6.7813770999999995E-2</c:v>
                </c:pt>
                <c:pt idx="2274">
                  <c:v>6.7786457999999994E-2</c:v>
                </c:pt>
                <c:pt idx="2275">
                  <c:v>6.7759142999999994E-2</c:v>
                </c:pt>
                <c:pt idx="2276">
                  <c:v>6.7731825999999995E-2</c:v>
                </c:pt>
                <c:pt idx="2277">
                  <c:v>6.7704506999999997E-2</c:v>
                </c:pt>
                <c:pt idx="2278">
                  <c:v>6.7677186E-2</c:v>
                </c:pt>
                <c:pt idx="2279">
                  <c:v>6.7649864000000004E-2</c:v>
                </c:pt>
                <c:pt idx="2280">
                  <c:v>6.7622538999999995E-2</c:v>
                </c:pt>
                <c:pt idx="2281">
                  <c:v>6.7595213000000001E-2</c:v>
                </c:pt>
                <c:pt idx="2282">
                  <c:v>6.7567884999999994E-2</c:v>
                </c:pt>
                <c:pt idx="2283">
                  <c:v>6.7540555000000002E-2</c:v>
                </c:pt>
                <c:pt idx="2284">
                  <c:v>6.7513222999999997E-2</c:v>
                </c:pt>
                <c:pt idx="2285">
                  <c:v>6.7485890000000007E-2</c:v>
                </c:pt>
                <c:pt idx="2286">
                  <c:v>6.7458554000000004E-2</c:v>
                </c:pt>
                <c:pt idx="2287">
                  <c:v>6.7431217000000002E-2</c:v>
                </c:pt>
                <c:pt idx="2288">
                  <c:v>6.7403878E-2</c:v>
                </c:pt>
                <c:pt idx="2289">
                  <c:v>6.7376537E-2</c:v>
                </c:pt>
                <c:pt idx="2290">
                  <c:v>6.7349194000000001E-2</c:v>
                </c:pt>
                <c:pt idx="2291">
                  <c:v>6.7321849000000003E-2</c:v>
                </c:pt>
                <c:pt idx="2292">
                  <c:v>6.7294502000000006E-2</c:v>
                </c:pt>
                <c:pt idx="2293">
                  <c:v>6.7267153999999996E-2</c:v>
                </c:pt>
                <c:pt idx="2294">
                  <c:v>6.7239804E-2</c:v>
                </c:pt>
                <c:pt idx="2295">
                  <c:v>6.7212451000000006E-2</c:v>
                </c:pt>
                <c:pt idx="2296">
                  <c:v>6.7185096999999999E-2</c:v>
                </c:pt>
                <c:pt idx="2297">
                  <c:v>6.7157742000000006E-2</c:v>
                </c:pt>
                <c:pt idx="2298">
                  <c:v>6.7130384000000001E-2</c:v>
                </c:pt>
                <c:pt idx="2299">
                  <c:v>6.7103023999999997E-2</c:v>
                </c:pt>
                <c:pt idx="2300">
                  <c:v>6.7075662999999994E-2</c:v>
                </c:pt>
                <c:pt idx="2301">
                  <c:v>6.7048300000000005E-2</c:v>
                </c:pt>
                <c:pt idx="2302">
                  <c:v>6.7020935000000004E-2</c:v>
                </c:pt>
                <c:pt idx="2303">
                  <c:v>6.6993568000000003E-2</c:v>
                </c:pt>
                <c:pt idx="2304">
                  <c:v>6.6966199000000004E-2</c:v>
                </c:pt>
                <c:pt idx="2305">
                  <c:v>6.6938829000000005E-2</c:v>
                </c:pt>
                <c:pt idx="2306">
                  <c:v>6.6911455999999994E-2</c:v>
                </c:pt>
                <c:pt idx="2307">
                  <c:v>6.6884081999999997E-2</c:v>
                </c:pt>
                <c:pt idx="2308">
                  <c:v>6.6856706000000002E-2</c:v>
                </c:pt>
                <c:pt idx="2309">
                  <c:v>6.6829327999999993E-2</c:v>
                </c:pt>
                <c:pt idx="2310">
                  <c:v>6.6801948E-2</c:v>
                </c:pt>
                <c:pt idx="2311">
                  <c:v>6.6774567000000007E-2</c:v>
                </c:pt>
                <c:pt idx="2312">
                  <c:v>6.6747183000000002E-2</c:v>
                </c:pt>
                <c:pt idx="2313">
                  <c:v>6.6719797999999997E-2</c:v>
                </c:pt>
                <c:pt idx="2314">
                  <c:v>6.6692410999999993E-2</c:v>
                </c:pt>
                <c:pt idx="2315">
                  <c:v>6.6665022000000004E-2</c:v>
                </c:pt>
                <c:pt idx="2316">
                  <c:v>6.6637632000000002E-2</c:v>
                </c:pt>
                <c:pt idx="2317">
                  <c:v>6.6610239000000002E-2</c:v>
                </c:pt>
                <c:pt idx="2318">
                  <c:v>6.6582845000000002E-2</c:v>
                </c:pt>
                <c:pt idx="2319">
                  <c:v>6.6555449000000003E-2</c:v>
                </c:pt>
                <c:pt idx="2320">
                  <c:v>6.6528051000000005E-2</c:v>
                </c:pt>
                <c:pt idx="2321">
                  <c:v>6.6500650999999994E-2</c:v>
                </c:pt>
                <c:pt idx="2322">
                  <c:v>6.6473248999999998E-2</c:v>
                </c:pt>
                <c:pt idx="2323">
                  <c:v>6.6445846000000003E-2</c:v>
                </c:pt>
                <c:pt idx="2324">
                  <c:v>6.6418439999999995E-2</c:v>
                </c:pt>
                <c:pt idx="2325">
                  <c:v>6.6391033000000002E-2</c:v>
                </c:pt>
                <c:pt idx="2326">
                  <c:v>6.6363623999999996E-2</c:v>
                </c:pt>
                <c:pt idx="2327">
                  <c:v>6.6336214000000004E-2</c:v>
                </c:pt>
                <c:pt idx="2328">
                  <c:v>6.6308801000000001E-2</c:v>
                </c:pt>
                <c:pt idx="2329">
                  <c:v>6.6281385999999998E-2</c:v>
                </c:pt>
                <c:pt idx="2330">
                  <c:v>6.6253969999999995E-2</c:v>
                </c:pt>
                <c:pt idx="2331">
                  <c:v>6.6226551999999994E-2</c:v>
                </c:pt>
                <c:pt idx="2332">
                  <c:v>6.6199131999999994E-2</c:v>
                </c:pt>
                <c:pt idx="2333">
                  <c:v>6.6171710999999994E-2</c:v>
                </c:pt>
                <c:pt idx="2334">
                  <c:v>6.6144286999999996E-2</c:v>
                </c:pt>
                <c:pt idx="2335">
                  <c:v>6.6116861999999998E-2</c:v>
                </c:pt>
                <c:pt idx="2336">
                  <c:v>6.6089435000000002E-2</c:v>
                </c:pt>
                <c:pt idx="2337">
                  <c:v>6.6062006000000006E-2</c:v>
                </c:pt>
                <c:pt idx="2338">
                  <c:v>6.6034574999999998E-2</c:v>
                </c:pt>
                <c:pt idx="2339">
                  <c:v>6.6007143000000004E-2</c:v>
                </c:pt>
                <c:pt idx="2340">
                  <c:v>6.5979707999999998E-2</c:v>
                </c:pt>
                <c:pt idx="2341">
                  <c:v>6.5952272000000006E-2</c:v>
                </c:pt>
                <c:pt idx="2342">
                  <c:v>6.5924834000000002E-2</c:v>
                </c:pt>
                <c:pt idx="2343">
                  <c:v>6.5897394999999998E-2</c:v>
                </c:pt>
                <c:pt idx="2344">
                  <c:v>6.5869952999999995E-2</c:v>
                </c:pt>
                <c:pt idx="2345">
                  <c:v>6.5842510000000007E-2</c:v>
                </c:pt>
                <c:pt idx="2346">
                  <c:v>6.5815065000000006E-2</c:v>
                </c:pt>
                <c:pt idx="2347">
                  <c:v>6.5787618000000006E-2</c:v>
                </c:pt>
                <c:pt idx="2348">
                  <c:v>6.5760168999999993E-2</c:v>
                </c:pt>
                <c:pt idx="2349">
                  <c:v>6.5732717999999996E-2</c:v>
                </c:pt>
                <c:pt idx="2350">
                  <c:v>6.5705265999999998E-2</c:v>
                </c:pt>
                <c:pt idx="2351">
                  <c:v>6.5677812000000002E-2</c:v>
                </c:pt>
                <c:pt idx="2352">
                  <c:v>6.5650356000000007E-2</c:v>
                </c:pt>
                <c:pt idx="2353">
                  <c:v>6.5622897999999999E-2</c:v>
                </c:pt>
                <c:pt idx="2354">
                  <c:v>6.5595438000000006E-2</c:v>
                </c:pt>
                <c:pt idx="2355">
                  <c:v>6.5567977E-2</c:v>
                </c:pt>
                <c:pt idx="2356">
                  <c:v>6.5540513999999994E-2</c:v>
                </c:pt>
                <c:pt idx="2357">
                  <c:v>6.5513049000000004E-2</c:v>
                </c:pt>
                <c:pt idx="2358">
                  <c:v>6.5485582000000001E-2</c:v>
                </c:pt>
                <c:pt idx="2359">
                  <c:v>6.5458112999999998E-2</c:v>
                </c:pt>
                <c:pt idx="2360">
                  <c:v>6.5430642999999997E-2</c:v>
                </c:pt>
                <c:pt idx="2361">
                  <c:v>6.5403170999999996E-2</c:v>
                </c:pt>
                <c:pt idx="2362">
                  <c:v>6.5375696999999997E-2</c:v>
                </c:pt>
                <c:pt idx="2363">
                  <c:v>6.5348220999999998E-2</c:v>
                </c:pt>
                <c:pt idx="2364">
                  <c:v>6.5320744E-2</c:v>
                </c:pt>
                <c:pt idx="2365">
                  <c:v>6.5293265000000003E-2</c:v>
                </c:pt>
                <c:pt idx="2366">
                  <c:v>6.5265782999999994E-2</c:v>
                </c:pt>
                <c:pt idx="2367">
                  <c:v>6.5238300999999999E-2</c:v>
                </c:pt>
                <c:pt idx="2368">
                  <c:v>6.5210816000000005E-2</c:v>
                </c:pt>
                <c:pt idx="2369">
                  <c:v>6.5183329999999998E-2</c:v>
                </c:pt>
                <c:pt idx="2370">
                  <c:v>6.5155841000000006E-2</c:v>
                </c:pt>
                <c:pt idx="2371">
                  <c:v>6.5128351000000001E-2</c:v>
                </c:pt>
                <c:pt idx="2372">
                  <c:v>6.5100859999999997E-2</c:v>
                </c:pt>
                <c:pt idx="2373">
                  <c:v>6.5073365999999994E-2</c:v>
                </c:pt>
                <c:pt idx="2374">
                  <c:v>6.5045871000000005E-2</c:v>
                </c:pt>
                <c:pt idx="2375">
                  <c:v>6.5018373000000004E-2</c:v>
                </c:pt>
                <c:pt idx="2376">
                  <c:v>6.4990874000000004E-2</c:v>
                </c:pt>
                <c:pt idx="2377">
                  <c:v>6.4963374000000004E-2</c:v>
                </c:pt>
                <c:pt idx="2378">
                  <c:v>6.4935871000000006E-2</c:v>
                </c:pt>
                <c:pt idx="2379">
                  <c:v>6.4908366999999995E-2</c:v>
                </c:pt>
                <c:pt idx="2380">
                  <c:v>6.4880860999999998E-2</c:v>
                </c:pt>
                <c:pt idx="2381">
                  <c:v>6.4853353000000002E-2</c:v>
                </c:pt>
                <c:pt idx="2382">
                  <c:v>6.4825843999999994E-2</c:v>
                </c:pt>
                <c:pt idx="2383">
                  <c:v>6.4798332E-2</c:v>
                </c:pt>
                <c:pt idx="2384">
                  <c:v>6.4770818999999993E-2</c:v>
                </c:pt>
                <c:pt idx="2385">
                  <c:v>6.4743304000000002E-2</c:v>
                </c:pt>
                <c:pt idx="2386">
                  <c:v>6.4715786999999997E-2</c:v>
                </c:pt>
                <c:pt idx="2387">
                  <c:v>6.4688269000000007E-2</c:v>
                </c:pt>
                <c:pt idx="2388">
                  <c:v>6.4660749000000003E-2</c:v>
                </c:pt>
                <c:pt idx="2389">
                  <c:v>6.4633227000000001E-2</c:v>
                </c:pt>
                <c:pt idx="2390">
                  <c:v>6.4605703E-2</c:v>
                </c:pt>
                <c:pt idx="2391">
                  <c:v>6.4578178E-2</c:v>
                </c:pt>
                <c:pt idx="2392">
                  <c:v>6.4550650000000001E-2</c:v>
                </c:pt>
                <c:pt idx="2393">
                  <c:v>6.4523121000000003E-2</c:v>
                </c:pt>
                <c:pt idx="2394">
                  <c:v>6.4495590000000005E-2</c:v>
                </c:pt>
                <c:pt idx="2395">
                  <c:v>6.4468057999999995E-2</c:v>
                </c:pt>
                <c:pt idx="2396">
                  <c:v>6.4440523E-2</c:v>
                </c:pt>
                <c:pt idx="2397">
                  <c:v>6.4412987000000005E-2</c:v>
                </c:pt>
                <c:pt idx="2398">
                  <c:v>6.4385448999999997E-2</c:v>
                </c:pt>
                <c:pt idx="2399">
                  <c:v>6.4357910000000004E-2</c:v>
                </c:pt>
                <c:pt idx="2400">
                  <c:v>6.4330367999999999E-2</c:v>
                </c:pt>
                <c:pt idx="2401">
                  <c:v>6.4302824999999994E-2</c:v>
                </c:pt>
                <c:pt idx="2402">
                  <c:v>6.4275280000000004E-2</c:v>
                </c:pt>
                <c:pt idx="2403">
                  <c:v>6.4247734000000001E-2</c:v>
                </c:pt>
                <c:pt idx="2404">
                  <c:v>6.4220184999999999E-2</c:v>
                </c:pt>
                <c:pt idx="2405">
                  <c:v>6.4192634999999998E-2</c:v>
                </c:pt>
                <c:pt idx="2406">
                  <c:v>6.4165082999999998E-2</c:v>
                </c:pt>
                <c:pt idx="2407">
                  <c:v>6.4137528999999999E-2</c:v>
                </c:pt>
                <c:pt idx="2408">
                  <c:v>6.4109974E-2</c:v>
                </c:pt>
                <c:pt idx="2409">
                  <c:v>6.4082417000000003E-2</c:v>
                </c:pt>
                <c:pt idx="2410">
                  <c:v>6.4054858000000006E-2</c:v>
                </c:pt>
                <c:pt idx="2411">
                  <c:v>6.4027296999999997E-2</c:v>
                </c:pt>
                <c:pt idx="2412">
                  <c:v>6.3999734000000003E-2</c:v>
                </c:pt>
                <c:pt idx="2413">
                  <c:v>6.3972169999999995E-2</c:v>
                </c:pt>
                <c:pt idx="2414">
                  <c:v>6.3944604000000002E-2</c:v>
                </c:pt>
                <c:pt idx="2415">
                  <c:v>6.3917036999999996E-2</c:v>
                </c:pt>
                <c:pt idx="2416">
                  <c:v>6.3889467000000005E-2</c:v>
                </c:pt>
                <c:pt idx="2417">
                  <c:v>6.3861896000000001E-2</c:v>
                </c:pt>
                <c:pt idx="2418">
                  <c:v>6.3834322999999998E-2</c:v>
                </c:pt>
                <c:pt idx="2419">
                  <c:v>6.3806747999999996E-2</c:v>
                </c:pt>
                <c:pt idx="2420">
                  <c:v>6.3779171999999995E-2</c:v>
                </c:pt>
                <c:pt idx="2421">
                  <c:v>6.3751593999999995E-2</c:v>
                </c:pt>
                <c:pt idx="2422">
                  <c:v>6.3724013999999995E-2</c:v>
                </c:pt>
                <c:pt idx="2423">
                  <c:v>6.3696431999999997E-2</c:v>
                </c:pt>
                <c:pt idx="2424">
                  <c:v>6.3668848E-2</c:v>
                </c:pt>
                <c:pt idx="2425">
                  <c:v>6.3641263000000003E-2</c:v>
                </c:pt>
                <c:pt idx="2426">
                  <c:v>6.3613675999999994E-2</c:v>
                </c:pt>
                <c:pt idx="2427">
                  <c:v>6.3586087999999999E-2</c:v>
                </c:pt>
                <c:pt idx="2428">
                  <c:v>6.3558497000000005E-2</c:v>
                </c:pt>
                <c:pt idx="2429">
                  <c:v>6.3530904999999999E-2</c:v>
                </c:pt>
                <c:pt idx="2430">
                  <c:v>6.3503311000000007E-2</c:v>
                </c:pt>
                <c:pt idx="2431">
                  <c:v>6.3475716000000001E-2</c:v>
                </c:pt>
                <c:pt idx="2432">
                  <c:v>6.3448117999999998E-2</c:v>
                </c:pt>
                <c:pt idx="2433">
                  <c:v>6.3420518999999995E-2</c:v>
                </c:pt>
                <c:pt idx="2434">
                  <c:v>6.3392919000000006E-2</c:v>
                </c:pt>
                <c:pt idx="2435">
                  <c:v>6.3365316000000005E-2</c:v>
                </c:pt>
                <c:pt idx="2436">
                  <c:v>6.3337712000000004E-2</c:v>
                </c:pt>
                <c:pt idx="2437">
                  <c:v>6.3310106000000005E-2</c:v>
                </c:pt>
                <c:pt idx="2438">
                  <c:v>6.3282498000000006E-2</c:v>
                </c:pt>
                <c:pt idx="2439">
                  <c:v>6.3254888999999995E-2</c:v>
                </c:pt>
                <c:pt idx="2440">
                  <c:v>6.3227277999999998E-2</c:v>
                </c:pt>
                <c:pt idx="2441">
                  <c:v>6.3199665000000002E-2</c:v>
                </c:pt>
                <c:pt idx="2442">
                  <c:v>6.3172049999999993E-2</c:v>
                </c:pt>
                <c:pt idx="2443">
                  <c:v>6.3144433999999999E-2</c:v>
                </c:pt>
                <c:pt idx="2444">
                  <c:v>6.3116816000000006E-2</c:v>
                </c:pt>
                <c:pt idx="2445">
                  <c:v>6.3089196E-2</c:v>
                </c:pt>
                <c:pt idx="2446">
                  <c:v>6.3061573999999995E-2</c:v>
                </c:pt>
                <c:pt idx="2447">
                  <c:v>6.3033951000000005E-2</c:v>
                </c:pt>
                <c:pt idx="2448">
                  <c:v>6.3006326000000001E-2</c:v>
                </c:pt>
                <c:pt idx="2449">
                  <c:v>6.2978698999999999E-2</c:v>
                </c:pt>
                <c:pt idx="2450">
                  <c:v>6.2951070999999997E-2</c:v>
                </c:pt>
                <c:pt idx="2451">
                  <c:v>6.2923440999999997E-2</c:v>
                </c:pt>
                <c:pt idx="2452">
                  <c:v>6.2895808999999997E-2</c:v>
                </c:pt>
                <c:pt idx="2453">
                  <c:v>6.2868174999999998E-2</c:v>
                </c:pt>
                <c:pt idx="2454">
                  <c:v>6.284054E-2</c:v>
                </c:pt>
                <c:pt idx="2455">
                  <c:v>6.2812903000000003E-2</c:v>
                </c:pt>
                <c:pt idx="2456">
                  <c:v>6.2785263999999993E-2</c:v>
                </c:pt>
                <c:pt idx="2457">
                  <c:v>6.2757623999999998E-2</c:v>
                </c:pt>
                <c:pt idx="2458">
                  <c:v>6.2729981000000004E-2</c:v>
                </c:pt>
                <c:pt idx="2459">
                  <c:v>6.2702337999999996E-2</c:v>
                </c:pt>
                <c:pt idx="2460">
                  <c:v>6.2674692000000004E-2</c:v>
                </c:pt>
                <c:pt idx="2461">
                  <c:v>6.2647044999999998E-2</c:v>
                </c:pt>
                <c:pt idx="2462">
                  <c:v>6.2619395999999994E-2</c:v>
                </c:pt>
                <c:pt idx="2463">
                  <c:v>6.2591745000000004E-2</c:v>
                </c:pt>
                <c:pt idx="2464">
                  <c:v>6.2564093000000001E-2</c:v>
                </c:pt>
                <c:pt idx="2465">
                  <c:v>6.2536438E-2</c:v>
                </c:pt>
                <c:pt idx="2466">
                  <c:v>6.2508782999999998E-2</c:v>
                </c:pt>
                <c:pt idx="2467">
                  <c:v>6.2481124999999998E-2</c:v>
                </c:pt>
                <c:pt idx="2468">
                  <c:v>6.2453465999999999E-2</c:v>
                </c:pt>
                <c:pt idx="2469">
                  <c:v>6.2425805000000001E-2</c:v>
                </c:pt>
                <c:pt idx="2470">
                  <c:v>6.2398141999999997E-2</c:v>
                </c:pt>
                <c:pt idx="2471">
                  <c:v>6.2370478E-2</c:v>
                </c:pt>
                <c:pt idx="2472">
                  <c:v>6.2342811999999997E-2</c:v>
                </c:pt>
                <c:pt idx="2473">
                  <c:v>6.2315144000000003E-2</c:v>
                </c:pt>
                <c:pt idx="2474">
                  <c:v>6.2287474000000002E-2</c:v>
                </c:pt>
                <c:pt idx="2475">
                  <c:v>6.2259803000000002E-2</c:v>
                </c:pt>
                <c:pt idx="2476">
                  <c:v>6.2232129999999997E-2</c:v>
                </c:pt>
                <c:pt idx="2477">
                  <c:v>6.2204455999999998E-2</c:v>
                </c:pt>
                <c:pt idx="2478">
                  <c:v>6.2176779000000001E-2</c:v>
                </c:pt>
                <c:pt idx="2479">
                  <c:v>6.2149100999999998E-2</c:v>
                </c:pt>
                <c:pt idx="2480">
                  <c:v>6.2121422000000003E-2</c:v>
                </c:pt>
                <c:pt idx="2481">
                  <c:v>6.2093740000000001E-2</c:v>
                </c:pt>
                <c:pt idx="2482">
                  <c:v>6.2066057000000001E-2</c:v>
                </c:pt>
                <c:pt idx="2483">
                  <c:v>6.2038373000000001E-2</c:v>
                </c:pt>
                <c:pt idx="2484">
                  <c:v>6.2010686000000002E-2</c:v>
                </c:pt>
                <c:pt idx="2485">
                  <c:v>6.1982997999999997E-2</c:v>
                </c:pt>
                <c:pt idx="2486">
                  <c:v>6.1955308000000001E-2</c:v>
                </c:pt>
                <c:pt idx="2487">
                  <c:v>6.1927616999999997E-2</c:v>
                </c:pt>
                <c:pt idx="2488">
                  <c:v>6.1899923000000003E-2</c:v>
                </c:pt>
                <c:pt idx="2489">
                  <c:v>6.1872229000000001E-2</c:v>
                </c:pt>
                <c:pt idx="2490">
                  <c:v>6.1844532000000001E-2</c:v>
                </c:pt>
                <c:pt idx="2491">
                  <c:v>6.1816834000000001E-2</c:v>
                </c:pt>
                <c:pt idx="2492">
                  <c:v>6.1789134000000003E-2</c:v>
                </c:pt>
                <c:pt idx="2493">
                  <c:v>6.1761431999999998E-2</c:v>
                </c:pt>
                <c:pt idx="2494">
                  <c:v>6.1733729000000001E-2</c:v>
                </c:pt>
                <c:pt idx="2495">
                  <c:v>6.1706023999999998E-2</c:v>
                </c:pt>
                <c:pt idx="2496">
                  <c:v>6.1678317000000003E-2</c:v>
                </c:pt>
                <c:pt idx="2497">
                  <c:v>6.1650608000000003E-2</c:v>
                </c:pt>
                <c:pt idx="2498">
                  <c:v>6.1622898000000002E-2</c:v>
                </c:pt>
                <c:pt idx="2499">
                  <c:v>6.1595187000000003E-2</c:v>
                </c:pt>
                <c:pt idx="2500">
                  <c:v>6.1567472999999998E-2</c:v>
                </c:pt>
                <c:pt idx="2501">
                  <c:v>6.1539758E-2</c:v>
                </c:pt>
                <c:pt idx="2502">
                  <c:v>6.1512041000000003E-2</c:v>
                </c:pt>
                <c:pt idx="2503">
                  <c:v>6.1484323E-2</c:v>
                </c:pt>
                <c:pt idx="2504">
                  <c:v>6.1456602999999999E-2</c:v>
                </c:pt>
                <c:pt idx="2505">
                  <c:v>6.1428880999999998E-2</c:v>
                </c:pt>
                <c:pt idx="2506">
                  <c:v>6.1401156999999998E-2</c:v>
                </c:pt>
                <c:pt idx="2507">
                  <c:v>6.1373431999999999E-2</c:v>
                </c:pt>
                <c:pt idx="2508">
                  <c:v>6.1345705E-2</c:v>
                </c:pt>
                <c:pt idx="2509">
                  <c:v>6.1317977000000003E-2</c:v>
                </c:pt>
                <c:pt idx="2510">
                  <c:v>6.1290246E-2</c:v>
                </c:pt>
                <c:pt idx="2511">
                  <c:v>6.1262514999999997E-2</c:v>
                </c:pt>
                <c:pt idx="2512">
                  <c:v>6.1234781000000002E-2</c:v>
                </c:pt>
                <c:pt idx="2513">
                  <c:v>6.1207046000000001E-2</c:v>
                </c:pt>
                <c:pt idx="2514">
                  <c:v>6.1179309000000001E-2</c:v>
                </c:pt>
                <c:pt idx="2515">
                  <c:v>6.1151570000000002E-2</c:v>
                </c:pt>
                <c:pt idx="2516">
                  <c:v>6.1123829999999997E-2</c:v>
                </c:pt>
                <c:pt idx="2517">
                  <c:v>6.1096088E-2</c:v>
                </c:pt>
                <c:pt idx="2518">
                  <c:v>6.1068345000000003E-2</c:v>
                </c:pt>
                <c:pt idx="2519">
                  <c:v>6.10406E-2</c:v>
                </c:pt>
                <c:pt idx="2520">
                  <c:v>6.1012851999999999E-2</c:v>
                </c:pt>
                <c:pt idx="2521">
                  <c:v>6.0985103999999998E-2</c:v>
                </c:pt>
                <c:pt idx="2522">
                  <c:v>6.0957353999999998E-2</c:v>
                </c:pt>
                <c:pt idx="2523">
                  <c:v>6.0929601999999999E-2</c:v>
                </c:pt>
                <c:pt idx="2524">
                  <c:v>6.0901848000000001E-2</c:v>
                </c:pt>
                <c:pt idx="2525">
                  <c:v>6.0874092999999997E-2</c:v>
                </c:pt>
                <c:pt idx="2526">
                  <c:v>6.0846336000000001E-2</c:v>
                </c:pt>
                <c:pt idx="2527">
                  <c:v>6.0818577999999998E-2</c:v>
                </c:pt>
                <c:pt idx="2528">
                  <c:v>6.0790818000000003E-2</c:v>
                </c:pt>
                <c:pt idx="2529">
                  <c:v>6.0763056000000003E-2</c:v>
                </c:pt>
                <c:pt idx="2530">
                  <c:v>6.0735292000000003E-2</c:v>
                </c:pt>
                <c:pt idx="2531">
                  <c:v>6.0707526999999997E-2</c:v>
                </c:pt>
                <c:pt idx="2532">
                  <c:v>6.0679759999999999E-2</c:v>
                </c:pt>
                <c:pt idx="2533">
                  <c:v>6.0651992000000002E-2</c:v>
                </c:pt>
                <c:pt idx="2534">
                  <c:v>6.0624221999999998E-2</c:v>
                </c:pt>
                <c:pt idx="2535">
                  <c:v>6.0596450000000003E-2</c:v>
                </c:pt>
                <c:pt idx="2536">
                  <c:v>6.0568677000000001E-2</c:v>
                </c:pt>
                <c:pt idx="2537">
                  <c:v>6.0540901000000001E-2</c:v>
                </c:pt>
                <c:pt idx="2538">
                  <c:v>6.0513125000000001E-2</c:v>
                </c:pt>
                <c:pt idx="2539">
                  <c:v>6.0485346000000002E-2</c:v>
                </c:pt>
                <c:pt idx="2540">
                  <c:v>6.0457565999999997E-2</c:v>
                </c:pt>
                <c:pt idx="2541">
                  <c:v>6.0429785E-2</c:v>
                </c:pt>
                <c:pt idx="2542">
                  <c:v>6.0402000999999997E-2</c:v>
                </c:pt>
                <c:pt idx="2543">
                  <c:v>6.0374216000000001E-2</c:v>
                </c:pt>
                <c:pt idx="2544">
                  <c:v>6.034643E-2</c:v>
                </c:pt>
                <c:pt idx="2545">
                  <c:v>6.0318640999999999E-2</c:v>
                </c:pt>
                <c:pt idx="2546">
                  <c:v>6.0290851999999999E-2</c:v>
                </c:pt>
                <c:pt idx="2547">
                  <c:v>6.026306E-2</c:v>
                </c:pt>
                <c:pt idx="2548">
                  <c:v>6.0235267000000002E-2</c:v>
                </c:pt>
                <c:pt idx="2549">
                  <c:v>6.0207471999999998E-2</c:v>
                </c:pt>
                <c:pt idx="2550">
                  <c:v>6.0179676000000001E-2</c:v>
                </c:pt>
                <c:pt idx="2551">
                  <c:v>6.0151876999999999E-2</c:v>
                </c:pt>
                <c:pt idx="2552">
                  <c:v>6.0124077999999997E-2</c:v>
                </c:pt>
                <c:pt idx="2553">
                  <c:v>6.0096275999999997E-2</c:v>
                </c:pt>
                <c:pt idx="2554">
                  <c:v>6.0068472999999997E-2</c:v>
                </c:pt>
                <c:pt idx="2555">
                  <c:v>6.0040668999999998E-2</c:v>
                </c:pt>
                <c:pt idx="2556">
                  <c:v>6.0012862E-2</c:v>
                </c:pt>
                <c:pt idx="2557">
                  <c:v>5.9985054000000003E-2</c:v>
                </c:pt>
                <c:pt idx="2558">
                  <c:v>5.9957244999999999E-2</c:v>
                </c:pt>
                <c:pt idx="2559">
                  <c:v>5.9929433999999997E-2</c:v>
                </c:pt>
                <c:pt idx="2560">
                  <c:v>5.9901621000000002E-2</c:v>
                </c:pt>
                <c:pt idx="2561">
                  <c:v>5.9873806000000002E-2</c:v>
                </c:pt>
                <c:pt idx="2562">
                  <c:v>5.9845990000000002E-2</c:v>
                </c:pt>
                <c:pt idx="2563">
                  <c:v>5.9818173000000002E-2</c:v>
                </c:pt>
                <c:pt idx="2564">
                  <c:v>5.9790352999999997E-2</c:v>
                </c:pt>
                <c:pt idx="2565">
                  <c:v>5.9762532E-2</c:v>
                </c:pt>
                <c:pt idx="2566">
                  <c:v>5.9734710000000003E-2</c:v>
                </c:pt>
                <c:pt idx="2567">
                  <c:v>5.9706885000000001E-2</c:v>
                </c:pt>
                <c:pt idx="2568">
                  <c:v>5.9679059E-2</c:v>
                </c:pt>
                <c:pt idx="2569">
                  <c:v>5.9651231999999998E-2</c:v>
                </c:pt>
                <c:pt idx="2570">
                  <c:v>5.9623402999999998E-2</c:v>
                </c:pt>
                <c:pt idx="2571">
                  <c:v>5.9595571999999999E-2</c:v>
                </c:pt>
                <c:pt idx="2572">
                  <c:v>5.9567740000000001E-2</c:v>
                </c:pt>
                <c:pt idx="2573">
                  <c:v>5.9539905999999997E-2</c:v>
                </c:pt>
                <c:pt idx="2574">
                  <c:v>5.951207E-2</c:v>
                </c:pt>
                <c:pt idx="2575">
                  <c:v>5.9484232999999997E-2</c:v>
                </c:pt>
                <c:pt idx="2576">
                  <c:v>5.9456394000000003E-2</c:v>
                </c:pt>
                <c:pt idx="2577">
                  <c:v>5.9428554000000001E-2</c:v>
                </c:pt>
                <c:pt idx="2578">
                  <c:v>5.9400712000000001E-2</c:v>
                </c:pt>
                <c:pt idx="2579">
                  <c:v>5.9372868000000002E-2</c:v>
                </c:pt>
                <c:pt idx="2580">
                  <c:v>5.9345022999999997E-2</c:v>
                </c:pt>
                <c:pt idx="2581">
                  <c:v>5.9317175999999999E-2</c:v>
                </c:pt>
                <c:pt idx="2582">
                  <c:v>5.9289327000000003E-2</c:v>
                </c:pt>
                <c:pt idx="2583">
                  <c:v>5.9261477E-2</c:v>
                </c:pt>
                <c:pt idx="2584">
                  <c:v>5.9233624999999998E-2</c:v>
                </c:pt>
                <c:pt idx="2585">
                  <c:v>5.9205771999999997E-2</c:v>
                </c:pt>
                <c:pt idx="2586">
                  <c:v>5.9177916999999997E-2</c:v>
                </c:pt>
                <c:pt idx="2587">
                  <c:v>5.9150059999999997E-2</c:v>
                </c:pt>
                <c:pt idx="2588">
                  <c:v>5.9122201999999999E-2</c:v>
                </c:pt>
                <c:pt idx="2589">
                  <c:v>5.9094342000000001E-2</c:v>
                </c:pt>
                <c:pt idx="2590">
                  <c:v>5.9066480999999997E-2</c:v>
                </c:pt>
                <c:pt idx="2591">
                  <c:v>5.9038618000000001E-2</c:v>
                </c:pt>
                <c:pt idx="2592">
                  <c:v>5.9010752999999999E-2</c:v>
                </c:pt>
                <c:pt idx="2593">
                  <c:v>5.8982886999999998E-2</c:v>
                </c:pt>
                <c:pt idx="2594">
                  <c:v>5.8955018999999997E-2</c:v>
                </c:pt>
                <c:pt idx="2595">
                  <c:v>5.8927148999999998E-2</c:v>
                </c:pt>
                <c:pt idx="2596">
                  <c:v>5.8899277999999999E-2</c:v>
                </c:pt>
                <c:pt idx="2597">
                  <c:v>5.8871406000000001E-2</c:v>
                </c:pt>
                <c:pt idx="2598">
                  <c:v>5.8843530999999998E-2</c:v>
                </c:pt>
                <c:pt idx="2599">
                  <c:v>5.8815655000000001E-2</c:v>
                </c:pt>
                <c:pt idx="2600">
                  <c:v>5.8787777999999999E-2</c:v>
                </c:pt>
                <c:pt idx="2601">
                  <c:v>5.8759898999999997E-2</c:v>
                </c:pt>
                <c:pt idx="2602">
                  <c:v>5.8732017999999997E-2</c:v>
                </c:pt>
                <c:pt idx="2603">
                  <c:v>5.8704135999999997E-2</c:v>
                </c:pt>
                <c:pt idx="2604">
                  <c:v>5.8676251999999998E-2</c:v>
                </c:pt>
                <c:pt idx="2605">
                  <c:v>5.8648367E-2</c:v>
                </c:pt>
                <c:pt idx="2606">
                  <c:v>5.8620480000000003E-2</c:v>
                </c:pt>
                <c:pt idx="2607">
                  <c:v>5.8592590999999999E-2</c:v>
                </c:pt>
                <c:pt idx="2608">
                  <c:v>5.8564700999999997E-2</c:v>
                </c:pt>
                <c:pt idx="2609">
                  <c:v>5.8536809000000002E-2</c:v>
                </c:pt>
                <c:pt idx="2610">
                  <c:v>5.8508915000000002E-2</c:v>
                </c:pt>
                <c:pt idx="2611">
                  <c:v>5.8481020000000002E-2</c:v>
                </c:pt>
                <c:pt idx="2612">
                  <c:v>5.8453124000000002E-2</c:v>
                </c:pt>
                <c:pt idx="2613">
                  <c:v>5.8425224999999997E-2</c:v>
                </c:pt>
                <c:pt idx="2614">
                  <c:v>5.8397325999999999E-2</c:v>
                </c:pt>
                <c:pt idx="2615">
                  <c:v>5.8369424000000003E-2</c:v>
                </c:pt>
                <c:pt idx="2616">
                  <c:v>5.8341521E-2</c:v>
                </c:pt>
                <c:pt idx="2617">
                  <c:v>5.8313616999999998E-2</c:v>
                </c:pt>
                <c:pt idx="2618">
                  <c:v>5.8285709999999998E-2</c:v>
                </c:pt>
                <c:pt idx="2619">
                  <c:v>5.8257802999999997E-2</c:v>
                </c:pt>
                <c:pt idx="2620">
                  <c:v>5.8229892999999998E-2</c:v>
                </c:pt>
                <c:pt idx="2621">
                  <c:v>5.8201981999999999E-2</c:v>
                </c:pt>
                <c:pt idx="2622">
                  <c:v>5.8174070000000001E-2</c:v>
                </c:pt>
                <c:pt idx="2623">
                  <c:v>5.8146155999999997E-2</c:v>
                </c:pt>
                <c:pt idx="2624">
                  <c:v>5.8118240000000002E-2</c:v>
                </c:pt>
                <c:pt idx="2625">
                  <c:v>5.8090322999999999E-2</c:v>
                </c:pt>
                <c:pt idx="2626">
                  <c:v>5.8062403999999998E-2</c:v>
                </c:pt>
                <c:pt idx="2627">
                  <c:v>5.8034483999999997E-2</c:v>
                </c:pt>
                <c:pt idx="2628">
                  <c:v>5.8006561999999998E-2</c:v>
                </c:pt>
                <c:pt idx="2629">
                  <c:v>5.7978637999999999E-2</c:v>
                </c:pt>
                <c:pt idx="2630">
                  <c:v>5.7950713000000001E-2</c:v>
                </c:pt>
                <c:pt idx="2631">
                  <c:v>5.7922785999999997E-2</c:v>
                </c:pt>
                <c:pt idx="2632">
                  <c:v>5.7894858E-2</c:v>
                </c:pt>
                <c:pt idx="2633">
                  <c:v>5.7866927999999998E-2</c:v>
                </c:pt>
                <c:pt idx="2634">
                  <c:v>5.7838997000000003E-2</c:v>
                </c:pt>
                <c:pt idx="2635">
                  <c:v>5.7811064000000002E-2</c:v>
                </c:pt>
                <c:pt idx="2636">
                  <c:v>5.7783129000000003E-2</c:v>
                </c:pt>
                <c:pt idx="2637">
                  <c:v>5.7755193000000003E-2</c:v>
                </c:pt>
                <c:pt idx="2638">
                  <c:v>5.7727254999999998E-2</c:v>
                </c:pt>
                <c:pt idx="2639">
                  <c:v>5.7699316E-2</c:v>
                </c:pt>
                <c:pt idx="2640">
                  <c:v>5.7671374999999997E-2</c:v>
                </c:pt>
                <c:pt idx="2641">
                  <c:v>5.7643433000000001E-2</c:v>
                </c:pt>
                <c:pt idx="2642">
                  <c:v>5.7615488999999999E-2</c:v>
                </c:pt>
                <c:pt idx="2643">
                  <c:v>5.7587542999999998E-2</c:v>
                </c:pt>
                <c:pt idx="2644">
                  <c:v>5.7559595999999998E-2</c:v>
                </c:pt>
                <c:pt idx="2645">
                  <c:v>5.7531646999999998E-2</c:v>
                </c:pt>
                <c:pt idx="2646">
                  <c:v>5.7503696999999999E-2</c:v>
                </c:pt>
                <c:pt idx="2647">
                  <c:v>5.7475745000000002E-2</c:v>
                </c:pt>
                <c:pt idx="2648">
                  <c:v>5.7447791999999998E-2</c:v>
                </c:pt>
                <c:pt idx="2649">
                  <c:v>5.7419837000000001E-2</c:v>
                </c:pt>
                <c:pt idx="2650">
                  <c:v>5.7391879999999999E-2</c:v>
                </c:pt>
                <c:pt idx="2651">
                  <c:v>5.7363921999999998E-2</c:v>
                </c:pt>
                <c:pt idx="2652">
                  <c:v>5.7335962999999997E-2</c:v>
                </c:pt>
                <c:pt idx="2653">
                  <c:v>5.7308000999999997E-2</c:v>
                </c:pt>
                <c:pt idx="2654">
                  <c:v>5.7280038999999998E-2</c:v>
                </c:pt>
                <c:pt idx="2655">
                  <c:v>5.7252074E-2</c:v>
                </c:pt>
                <c:pt idx="2656">
                  <c:v>5.7224109000000002E-2</c:v>
                </c:pt>
                <c:pt idx="2657">
                  <c:v>5.7196140999999999E-2</c:v>
                </c:pt>
                <c:pt idx="2658">
                  <c:v>5.7168172000000003E-2</c:v>
                </c:pt>
                <c:pt idx="2659">
                  <c:v>5.7140202000000001E-2</c:v>
                </c:pt>
                <c:pt idx="2660">
                  <c:v>5.711223E-2</c:v>
                </c:pt>
                <c:pt idx="2661">
                  <c:v>5.7084256E-2</c:v>
                </c:pt>
                <c:pt idx="2662">
                  <c:v>5.7056281E-2</c:v>
                </c:pt>
                <c:pt idx="2663">
                  <c:v>5.7028304000000002E-2</c:v>
                </c:pt>
                <c:pt idx="2664">
                  <c:v>5.7000325999999997E-2</c:v>
                </c:pt>
                <c:pt idx="2665">
                  <c:v>5.6972346E-2</c:v>
                </c:pt>
                <c:pt idx="2666">
                  <c:v>5.6944363999999997E-2</c:v>
                </c:pt>
                <c:pt idx="2667">
                  <c:v>5.6916382000000001E-2</c:v>
                </c:pt>
                <c:pt idx="2668">
                  <c:v>5.6888397E-2</c:v>
                </c:pt>
                <c:pt idx="2669">
                  <c:v>5.6860411E-2</c:v>
                </c:pt>
                <c:pt idx="2670">
                  <c:v>5.6832423999999999E-2</c:v>
                </c:pt>
                <c:pt idx="2671">
                  <c:v>5.6804434000000001E-2</c:v>
                </c:pt>
                <c:pt idx="2672">
                  <c:v>5.6776444000000002E-2</c:v>
                </c:pt>
                <c:pt idx="2673">
                  <c:v>5.6748451999999998E-2</c:v>
                </c:pt>
                <c:pt idx="2674">
                  <c:v>5.6720458000000001E-2</c:v>
                </c:pt>
                <c:pt idx="2675">
                  <c:v>5.6692462999999998E-2</c:v>
                </c:pt>
                <c:pt idx="2676">
                  <c:v>5.6664465999999997E-2</c:v>
                </c:pt>
                <c:pt idx="2677">
                  <c:v>5.6636467000000003E-2</c:v>
                </c:pt>
                <c:pt idx="2678">
                  <c:v>5.6608468000000002E-2</c:v>
                </c:pt>
                <c:pt idx="2679">
                  <c:v>5.6580466000000003E-2</c:v>
                </c:pt>
                <c:pt idx="2680">
                  <c:v>5.6552462999999997E-2</c:v>
                </c:pt>
                <c:pt idx="2681">
                  <c:v>5.6524458999999999E-2</c:v>
                </c:pt>
                <c:pt idx="2682">
                  <c:v>5.6496453000000002E-2</c:v>
                </c:pt>
                <c:pt idx="2683">
                  <c:v>5.6468444999999999E-2</c:v>
                </c:pt>
                <c:pt idx="2684">
                  <c:v>5.6440435999999997E-2</c:v>
                </c:pt>
                <c:pt idx="2685">
                  <c:v>5.6412425000000002E-2</c:v>
                </c:pt>
                <c:pt idx="2686">
                  <c:v>5.6384413000000001E-2</c:v>
                </c:pt>
                <c:pt idx="2687">
                  <c:v>5.6356400000000001E-2</c:v>
                </c:pt>
                <c:pt idx="2688">
                  <c:v>5.6328384000000002E-2</c:v>
                </c:pt>
                <c:pt idx="2689">
                  <c:v>5.6300366999999997E-2</c:v>
                </c:pt>
                <c:pt idx="2690">
                  <c:v>5.6272348999999999E-2</c:v>
                </c:pt>
                <c:pt idx="2691">
                  <c:v>5.6244329000000003E-2</c:v>
                </c:pt>
                <c:pt idx="2692">
                  <c:v>5.6216308E-2</c:v>
                </c:pt>
                <c:pt idx="2693">
                  <c:v>5.6188284999999998E-2</c:v>
                </c:pt>
                <c:pt idx="2694">
                  <c:v>5.6160261000000003E-2</c:v>
                </c:pt>
                <c:pt idx="2695">
                  <c:v>5.6132235000000003E-2</c:v>
                </c:pt>
                <c:pt idx="2696">
                  <c:v>5.6104207000000003E-2</c:v>
                </c:pt>
                <c:pt idx="2697">
                  <c:v>5.6076177999999997E-2</c:v>
                </c:pt>
                <c:pt idx="2698">
                  <c:v>5.6048147999999999E-2</c:v>
                </c:pt>
                <c:pt idx="2699">
                  <c:v>5.6020116000000002E-2</c:v>
                </c:pt>
                <c:pt idx="2700">
                  <c:v>5.5992081999999999E-2</c:v>
                </c:pt>
                <c:pt idx="2701">
                  <c:v>5.5964047000000003E-2</c:v>
                </c:pt>
                <c:pt idx="2702">
                  <c:v>5.5936011000000001E-2</c:v>
                </c:pt>
                <c:pt idx="2703">
                  <c:v>5.5907973E-2</c:v>
                </c:pt>
                <c:pt idx="2704">
                  <c:v>5.5879933E-2</c:v>
                </c:pt>
                <c:pt idx="2705">
                  <c:v>5.5851892E-2</c:v>
                </c:pt>
                <c:pt idx="2706">
                  <c:v>5.5823849000000002E-2</c:v>
                </c:pt>
                <c:pt idx="2707">
                  <c:v>5.5795804999999997E-2</c:v>
                </c:pt>
                <c:pt idx="2708">
                  <c:v>5.5767759E-2</c:v>
                </c:pt>
                <c:pt idx="2709">
                  <c:v>5.5739711999999997E-2</c:v>
                </c:pt>
                <c:pt idx="2710">
                  <c:v>5.5711664000000001E-2</c:v>
                </c:pt>
                <c:pt idx="2711">
                  <c:v>5.5683613E-2</c:v>
                </c:pt>
                <c:pt idx="2712">
                  <c:v>5.5655561999999999E-2</c:v>
                </c:pt>
                <c:pt idx="2713">
                  <c:v>5.5627507999999999E-2</c:v>
                </c:pt>
                <c:pt idx="2714">
                  <c:v>5.5599454E-2</c:v>
                </c:pt>
                <c:pt idx="2715">
                  <c:v>5.5571397000000002E-2</c:v>
                </c:pt>
                <c:pt idx="2716">
                  <c:v>5.5543339999999997E-2</c:v>
                </c:pt>
                <c:pt idx="2717">
                  <c:v>5.551528E-2</c:v>
                </c:pt>
                <c:pt idx="2718">
                  <c:v>5.5487219999999997E-2</c:v>
                </c:pt>
                <c:pt idx="2719">
                  <c:v>5.5459157000000002E-2</c:v>
                </c:pt>
                <c:pt idx="2720">
                  <c:v>5.5431093000000001E-2</c:v>
                </c:pt>
                <c:pt idx="2721">
                  <c:v>5.5403028E-2</c:v>
                </c:pt>
                <c:pt idx="2722">
                  <c:v>5.5374961E-2</c:v>
                </c:pt>
                <c:pt idx="2723">
                  <c:v>5.5346893000000001E-2</c:v>
                </c:pt>
                <c:pt idx="2724">
                  <c:v>5.5318823000000003E-2</c:v>
                </c:pt>
                <c:pt idx="2725">
                  <c:v>5.5290751999999999E-2</c:v>
                </c:pt>
                <c:pt idx="2726">
                  <c:v>5.5262679000000002E-2</c:v>
                </c:pt>
                <c:pt idx="2727">
                  <c:v>5.5234604999999999E-2</c:v>
                </c:pt>
                <c:pt idx="2728">
                  <c:v>5.5206528999999997E-2</c:v>
                </c:pt>
                <c:pt idx="2729">
                  <c:v>5.5178452000000003E-2</c:v>
                </c:pt>
                <c:pt idx="2730">
                  <c:v>5.5150373000000003E-2</c:v>
                </c:pt>
                <c:pt idx="2731">
                  <c:v>5.5122293000000003E-2</c:v>
                </c:pt>
                <c:pt idx="2732">
                  <c:v>5.5094210999999997E-2</c:v>
                </c:pt>
                <c:pt idx="2733">
                  <c:v>5.5066127999999999E-2</c:v>
                </c:pt>
                <c:pt idx="2734">
                  <c:v>5.5038043000000002E-2</c:v>
                </c:pt>
                <c:pt idx="2735">
                  <c:v>5.5009956999999998E-2</c:v>
                </c:pt>
                <c:pt idx="2736">
                  <c:v>5.4981869000000003E-2</c:v>
                </c:pt>
                <c:pt idx="2737">
                  <c:v>5.4953780000000001E-2</c:v>
                </c:pt>
                <c:pt idx="2738">
                  <c:v>5.4925689E-2</c:v>
                </c:pt>
                <c:pt idx="2739">
                  <c:v>5.4897596999999999E-2</c:v>
                </c:pt>
                <c:pt idx="2740">
                  <c:v>5.4869503E-2</c:v>
                </c:pt>
                <c:pt idx="2741">
                  <c:v>5.4841408000000001E-2</c:v>
                </c:pt>
                <c:pt idx="2742">
                  <c:v>5.4813311000000003E-2</c:v>
                </c:pt>
                <c:pt idx="2743">
                  <c:v>5.4785212999999999E-2</c:v>
                </c:pt>
                <c:pt idx="2744">
                  <c:v>5.4757113000000003E-2</c:v>
                </c:pt>
                <c:pt idx="2745">
                  <c:v>5.4729012E-2</c:v>
                </c:pt>
                <c:pt idx="2746">
                  <c:v>5.4700908999999999E-2</c:v>
                </c:pt>
                <c:pt idx="2747">
                  <c:v>5.4672804999999998E-2</c:v>
                </c:pt>
                <c:pt idx="2748">
                  <c:v>5.4644699999999997E-2</c:v>
                </c:pt>
                <c:pt idx="2749">
                  <c:v>5.4616592999999998E-2</c:v>
                </c:pt>
                <c:pt idx="2750">
                  <c:v>5.4588484E-2</c:v>
                </c:pt>
                <c:pt idx="2751">
                  <c:v>5.4560374000000002E-2</c:v>
                </c:pt>
                <c:pt idx="2752">
                  <c:v>5.4532261999999998E-2</c:v>
                </c:pt>
                <c:pt idx="2753">
                  <c:v>5.4504149000000002E-2</c:v>
                </c:pt>
                <c:pt idx="2754">
                  <c:v>5.4476034999999999E-2</c:v>
                </c:pt>
                <c:pt idx="2755">
                  <c:v>5.4447918999999997E-2</c:v>
                </c:pt>
                <c:pt idx="2756">
                  <c:v>5.4419802000000003E-2</c:v>
                </c:pt>
                <c:pt idx="2757">
                  <c:v>5.4391683000000003E-2</c:v>
                </c:pt>
                <c:pt idx="2758">
                  <c:v>5.4363561999999997E-2</c:v>
                </c:pt>
                <c:pt idx="2759">
                  <c:v>5.4335439999999999E-2</c:v>
                </c:pt>
                <c:pt idx="2760">
                  <c:v>5.4307317000000001E-2</c:v>
                </c:pt>
                <c:pt idx="2761">
                  <c:v>5.4279191999999997E-2</c:v>
                </c:pt>
                <c:pt idx="2762">
                  <c:v>5.4251066000000001E-2</c:v>
                </c:pt>
                <c:pt idx="2763">
                  <c:v>5.4222937999999998E-2</c:v>
                </c:pt>
                <c:pt idx="2764">
                  <c:v>5.4194808999999997E-2</c:v>
                </c:pt>
                <c:pt idx="2765">
                  <c:v>5.4166678000000003E-2</c:v>
                </c:pt>
                <c:pt idx="2766">
                  <c:v>5.4138546000000003E-2</c:v>
                </c:pt>
                <c:pt idx="2767">
                  <c:v>5.4110411999999997E-2</c:v>
                </c:pt>
                <c:pt idx="2768">
                  <c:v>5.4082276999999998E-2</c:v>
                </c:pt>
                <c:pt idx="2769">
                  <c:v>5.4054141E-2</c:v>
                </c:pt>
                <c:pt idx="2770">
                  <c:v>5.4026003000000003E-2</c:v>
                </c:pt>
                <c:pt idx="2771">
                  <c:v>5.3997863E-2</c:v>
                </c:pt>
                <c:pt idx="2772">
                  <c:v>5.3969721999999998E-2</c:v>
                </c:pt>
                <c:pt idx="2773">
                  <c:v>5.3941580000000003E-2</c:v>
                </c:pt>
                <c:pt idx="2774">
                  <c:v>5.3913436000000002E-2</c:v>
                </c:pt>
                <c:pt idx="2775">
                  <c:v>5.3885291000000002E-2</c:v>
                </c:pt>
                <c:pt idx="2776">
                  <c:v>5.3857144000000003E-2</c:v>
                </c:pt>
                <c:pt idx="2777">
                  <c:v>5.3828995999999997E-2</c:v>
                </c:pt>
                <c:pt idx="2778">
                  <c:v>5.3800845999999999E-2</c:v>
                </c:pt>
                <c:pt idx="2779">
                  <c:v>5.3772695000000002E-2</c:v>
                </c:pt>
                <c:pt idx="2780">
                  <c:v>5.3744541999999999E-2</c:v>
                </c:pt>
                <c:pt idx="2781">
                  <c:v>5.3716387999999997E-2</c:v>
                </c:pt>
                <c:pt idx="2782">
                  <c:v>5.3688233000000002E-2</c:v>
                </c:pt>
                <c:pt idx="2783">
                  <c:v>5.3660076000000001E-2</c:v>
                </c:pt>
                <c:pt idx="2784">
                  <c:v>5.3631917000000001E-2</c:v>
                </c:pt>
                <c:pt idx="2785">
                  <c:v>5.3603757000000002E-2</c:v>
                </c:pt>
                <c:pt idx="2786">
                  <c:v>5.3575596000000003E-2</c:v>
                </c:pt>
                <c:pt idx="2787">
                  <c:v>5.3547432999999998E-2</c:v>
                </c:pt>
                <c:pt idx="2788">
                  <c:v>5.3519269000000001E-2</c:v>
                </c:pt>
                <c:pt idx="2789">
                  <c:v>5.3491102999999998E-2</c:v>
                </c:pt>
                <c:pt idx="2790">
                  <c:v>5.3462936000000003E-2</c:v>
                </c:pt>
                <c:pt idx="2791">
                  <c:v>5.3434767000000001E-2</c:v>
                </c:pt>
                <c:pt idx="2792">
                  <c:v>5.3406597E-2</c:v>
                </c:pt>
                <c:pt idx="2793">
                  <c:v>5.3378426E-2</c:v>
                </c:pt>
                <c:pt idx="2794">
                  <c:v>5.3350253E-2</c:v>
                </c:pt>
                <c:pt idx="2795">
                  <c:v>5.3322078000000002E-2</c:v>
                </c:pt>
                <c:pt idx="2796">
                  <c:v>5.3293902999999997E-2</c:v>
                </c:pt>
                <c:pt idx="2797">
                  <c:v>5.3265725E-2</c:v>
                </c:pt>
                <c:pt idx="2798">
                  <c:v>5.3237547000000003E-2</c:v>
                </c:pt>
                <c:pt idx="2799">
                  <c:v>5.3209366000000001E-2</c:v>
                </c:pt>
                <c:pt idx="2800">
                  <c:v>5.3181184999999999E-2</c:v>
                </c:pt>
                <c:pt idx="2801">
                  <c:v>5.3153001999999998E-2</c:v>
                </c:pt>
                <c:pt idx="2802">
                  <c:v>5.3124816999999998E-2</c:v>
                </c:pt>
                <c:pt idx="2803">
                  <c:v>5.3096630999999998E-2</c:v>
                </c:pt>
                <c:pt idx="2804">
                  <c:v>5.3068443999999999E-2</c:v>
                </c:pt>
                <c:pt idx="2805">
                  <c:v>5.3040255000000001E-2</c:v>
                </c:pt>
                <c:pt idx="2806">
                  <c:v>5.3012064999999997E-2</c:v>
                </c:pt>
                <c:pt idx="2807">
                  <c:v>5.2983873000000001E-2</c:v>
                </c:pt>
                <c:pt idx="2808">
                  <c:v>5.2955679999999998E-2</c:v>
                </c:pt>
                <c:pt idx="2809">
                  <c:v>5.2927486000000003E-2</c:v>
                </c:pt>
                <c:pt idx="2810">
                  <c:v>5.2899290000000002E-2</c:v>
                </c:pt>
                <c:pt idx="2811">
                  <c:v>5.2871092000000001E-2</c:v>
                </c:pt>
                <c:pt idx="2812">
                  <c:v>5.2842893000000002E-2</c:v>
                </c:pt>
                <c:pt idx="2813">
                  <c:v>5.2814693000000003E-2</c:v>
                </c:pt>
                <c:pt idx="2814">
                  <c:v>5.2786490999999998E-2</c:v>
                </c:pt>
                <c:pt idx="2815">
                  <c:v>5.2758288E-2</c:v>
                </c:pt>
                <c:pt idx="2816">
                  <c:v>5.2730084000000003E-2</c:v>
                </c:pt>
                <c:pt idx="2817">
                  <c:v>5.2701878000000001E-2</c:v>
                </c:pt>
                <c:pt idx="2818">
                  <c:v>5.2673669999999999E-2</c:v>
                </c:pt>
                <c:pt idx="2819">
                  <c:v>5.2645461999999997E-2</c:v>
                </c:pt>
                <c:pt idx="2820">
                  <c:v>5.2617250999999997E-2</c:v>
                </c:pt>
                <c:pt idx="2821">
                  <c:v>5.2589039999999997E-2</c:v>
                </c:pt>
                <c:pt idx="2822">
                  <c:v>5.2560825999999998E-2</c:v>
                </c:pt>
                <c:pt idx="2823">
                  <c:v>5.2532611999999999E-2</c:v>
                </c:pt>
                <c:pt idx="2824">
                  <c:v>5.2504396000000002E-2</c:v>
                </c:pt>
                <c:pt idx="2825">
                  <c:v>5.2476178999999998E-2</c:v>
                </c:pt>
                <c:pt idx="2826">
                  <c:v>5.2447960000000002E-2</c:v>
                </c:pt>
                <c:pt idx="2827">
                  <c:v>5.2419739999999999E-2</c:v>
                </c:pt>
                <c:pt idx="2828">
                  <c:v>5.2391517999999998E-2</c:v>
                </c:pt>
                <c:pt idx="2829">
                  <c:v>5.2363294999999997E-2</c:v>
                </c:pt>
                <c:pt idx="2830">
                  <c:v>5.2335069999999997E-2</c:v>
                </c:pt>
                <c:pt idx="2831">
                  <c:v>5.2306844999999998E-2</c:v>
                </c:pt>
                <c:pt idx="2832">
                  <c:v>5.2278616999999999E-2</c:v>
                </c:pt>
                <c:pt idx="2833">
                  <c:v>5.2250388000000002E-2</c:v>
                </c:pt>
                <c:pt idx="2834">
                  <c:v>5.2222157999999998E-2</c:v>
                </c:pt>
                <c:pt idx="2835">
                  <c:v>5.2193927000000001E-2</c:v>
                </c:pt>
                <c:pt idx="2836">
                  <c:v>5.2165693999999999E-2</c:v>
                </c:pt>
                <c:pt idx="2837">
                  <c:v>5.2137458999999997E-2</c:v>
                </c:pt>
                <c:pt idx="2838">
                  <c:v>5.2109224000000003E-2</c:v>
                </c:pt>
                <c:pt idx="2839">
                  <c:v>5.2080986000000003E-2</c:v>
                </c:pt>
                <c:pt idx="2840">
                  <c:v>5.2052748000000003E-2</c:v>
                </c:pt>
                <c:pt idx="2841">
                  <c:v>5.2024507999999997E-2</c:v>
                </c:pt>
                <c:pt idx="2842">
                  <c:v>5.1996265999999999E-2</c:v>
                </c:pt>
                <c:pt idx="2843">
                  <c:v>5.1968024000000002E-2</c:v>
                </c:pt>
                <c:pt idx="2844">
                  <c:v>5.1939778999999998E-2</c:v>
                </c:pt>
                <c:pt idx="2845">
                  <c:v>5.1911534000000002E-2</c:v>
                </c:pt>
                <c:pt idx="2846">
                  <c:v>5.1883287E-2</c:v>
                </c:pt>
                <c:pt idx="2847">
                  <c:v>5.1855037999999999E-2</c:v>
                </c:pt>
                <c:pt idx="2848">
                  <c:v>5.1826787999999999E-2</c:v>
                </c:pt>
                <c:pt idx="2849">
                  <c:v>5.1798536999999999E-2</c:v>
                </c:pt>
                <c:pt idx="2850">
                  <c:v>5.1770284999999999E-2</c:v>
                </c:pt>
                <c:pt idx="2851">
                  <c:v>5.1742031000000001E-2</c:v>
                </c:pt>
                <c:pt idx="2852">
                  <c:v>5.1713774999999997E-2</c:v>
                </c:pt>
                <c:pt idx="2853">
                  <c:v>5.1685518E-2</c:v>
                </c:pt>
                <c:pt idx="2854">
                  <c:v>5.1657260000000003E-2</c:v>
                </c:pt>
                <c:pt idx="2855">
                  <c:v>5.1629000000000001E-2</c:v>
                </c:pt>
                <c:pt idx="2856">
                  <c:v>5.1600739E-2</c:v>
                </c:pt>
                <c:pt idx="2857">
                  <c:v>5.1572476999999999E-2</c:v>
                </c:pt>
                <c:pt idx="2858">
                  <c:v>5.1544212999999998E-2</c:v>
                </c:pt>
                <c:pt idx="2859">
                  <c:v>5.1515947999999999E-2</c:v>
                </c:pt>
                <c:pt idx="2860">
                  <c:v>5.1487681E-2</c:v>
                </c:pt>
                <c:pt idx="2861">
                  <c:v>5.1459413000000002E-2</c:v>
                </c:pt>
                <c:pt idx="2862">
                  <c:v>5.1431143999999998E-2</c:v>
                </c:pt>
                <c:pt idx="2863">
                  <c:v>5.1402873000000002E-2</c:v>
                </c:pt>
                <c:pt idx="2864">
                  <c:v>5.1374600999999999E-2</c:v>
                </c:pt>
                <c:pt idx="2865">
                  <c:v>5.1346326999999997E-2</c:v>
                </c:pt>
                <c:pt idx="2866">
                  <c:v>5.1318052000000003E-2</c:v>
                </c:pt>
                <c:pt idx="2867">
                  <c:v>5.1289776000000002E-2</c:v>
                </c:pt>
                <c:pt idx="2868">
                  <c:v>5.1261498000000003E-2</c:v>
                </c:pt>
                <c:pt idx="2869">
                  <c:v>5.1233219000000003E-2</c:v>
                </c:pt>
                <c:pt idx="2870">
                  <c:v>5.1204937999999998E-2</c:v>
                </c:pt>
                <c:pt idx="2871">
                  <c:v>5.1176657E-2</c:v>
                </c:pt>
                <c:pt idx="2872">
                  <c:v>5.1148372999999997E-2</c:v>
                </c:pt>
                <c:pt idx="2873">
                  <c:v>5.1120089000000001E-2</c:v>
                </c:pt>
                <c:pt idx="2874">
                  <c:v>5.1091802999999998E-2</c:v>
                </c:pt>
                <c:pt idx="2875">
                  <c:v>5.1063514999999997E-2</c:v>
                </c:pt>
                <c:pt idx="2876">
                  <c:v>5.1035226000000003E-2</c:v>
                </c:pt>
                <c:pt idx="2877">
                  <c:v>5.1006936000000003E-2</c:v>
                </c:pt>
                <c:pt idx="2878">
                  <c:v>5.0978645000000003E-2</c:v>
                </c:pt>
                <c:pt idx="2879">
                  <c:v>5.0950351999999997E-2</c:v>
                </c:pt>
                <c:pt idx="2880">
                  <c:v>5.0922057E-2</c:v>
                </c:pt>
                <c:pt idx="2881">
                  <c:v>5.0893762000000002E-2</c:v>
                </c:pt>
                <c:pt idx="2882">
                  <c:v>5.0865463999999999E-2</c:v>
                </c:pt>
                <c:pt idx="2883">
                  <c:v>5.0837166000000003E-2</c:v>
                </c:pt>
                <c:pt idx="2884">
                  <c:v>5.0808866000000001E-2</c:v>
                </c:pt>
                <c:pt idx="2885">
                  <c:v>5.0780565E-2</c:v>
                </c:pt>
                <c:pt idx="2886">
                  <c:v>5.0752261999999999E-2</c:v>
                </c:pt>
                <c:pt idx="2887">
                  <c:v>5.0723958999999999E-2</c:v>
                </c:pt>
                <c:pt idx="2888">
                  <c:v>5.0695653E-2</c:v>
                </c:pt>
                <c:pt idx="2889">
                  <c:v>5.0667347000000001E-2</c:v>
                </c:pt>
                <c:pt idx="2890">
                  <c:v>5.0639037999999997E-2</c:v>
                </c:pt>
                <c:pt idx="2891">
                  <c:v>5.0610729E-2</c:v>
                </c:pt>
                <c:pt idx="2892">
                  <c:v>5.0582417999999997E-2</c:v>
                </c:pt>
                <c:pt idx="2893">
                  <c:v>5.0554106000000001E-2</c:v>
                </c:pt>
                <c:pt idx="2894">
                  <c:v>5.0525792999999999E-2</c:v>
                </c:pt>
                <c:pt idx="2895">
                  <c:v>5.0497477999999998E-2</c:v>
                </c:pt>
                <c:pt idx="2896">
                  <c:v>5.0469160999999998E-2</c:v>
                </c:pt>
                <c:pt idx="2897">
                  <c:v>5.0440843999999999E-2</c:v>
                </c:pt>
                <c:pt idx="2898">
                  <c:v>5.0412525E-2</c:v>
                </c:pt>
                <c:pt idx="2899">
                  <c:v>5.0384205000000001E-2</c:v>
                </c:pt>
                <c:pt idx="2900">
                  <c:v>5.0355882999999997E-2</c:v>
                </c:pt>
                <c:pt idx="2901">
                  <c:v>5.032756E-2</c:v>
                </c:pt>
                <c:pt idx="2902">
                  <c:v>5.0299234999999998E-2</c:v>
                </c:pt>
                <c:pt idx="2903">
                  <c:v>5.0270910000000002E-2</c:v>
                </c:pt>
                <c:pt idx="2904">
                  <c:v>5.0242582000000001E-2</c:v>
                </c:pt>
                <c:pt idx="2905">
                  <c:v>5.0214254E-2</c:v>
                </c:pt>
                <c:pt idx="2906">
                  <c:v>5.0185924E-2</c:v>
                </c:pt>
                <c:pt idx="2907">
                  <c:v>5.0157593E-2</c:v>
                </c:pt>
                <c:pt idx="2908">
                  <c:v>5.0129260000000002E-2</c:v>
                </c:pt>
                <c:pt idx="2909">
                  <c:v>5.0100925999999997E-2</c:v>
                </c:pt>
                <c:pt idx="2910">
                  <c:v>5.0072591E-2</c:v>
                </c:pt>
                <c:pt idx="2911">
                  <c:v>5.0044254000000003E-2</c:v>
                </c:pt>
                <c:pt idx="2912">
                  <c:v>5.0015916000000001E-2</c:v>
                </c:pt>
                <c:pt idx="2913">
                  <c:v>4.9987576999999998E-2</c:v>
                </c:pt>
                <c:pt idx="2914">
                  <c:v>4.9959235999999997E-2</c:v>
                </c:pt>
                <c:pt idx="2915">
                  <c:v>4.9930894000000003E-2</c:v>
                </c:pt>
                <c:pt idx="2916">
                  <c:v>4.9902551000000003E-2</c:v>
                </c:pt>
                <c:pt idx="2917">
                  <c:v>4.9874205999999997E-2</c:v>
                </c:pt>
                <c:pt idx="2918">
                  <c:v>4.9845859999999999E-2</c:v>
                </c:pt>
                <c:pt idx="2919">
                  <c:v>4.9817513000000001E-2</c:v>
                </c:pt>
                <c:pt idx="2920">
                  <c:v>4.9789163999999997E-2</c:v>
                </c:pt>
                <c:pt idx="2921">
                  <c:v>4.9760814E-2</c:v>
                </c:pt>
                <c:pt idx="2922">
                  <c:v>4.9732461999999998E-2</c:v>
                </c:pt>
                <c:pt idx="2923">
                  <c:v>4.9704110000000003E-2</c:v>
                </c:pt>
                <c:pt idx="2924">
                  <c:v>4.9675755000000002E-2</c:v>
                </c:pt>
                <c:pt idx="2925">
                  <c:v>4.9647400000000001E-2</c:v>
                </c:pt>
                <c:pt idx="2926">
                  <c:v>4.9619043000000002E-2</c:v>
                </c:pt>
                <c:pt idx="2927">
                  <c:v>4.9590685000000002E-2</c:v>
                </c:pt>
                <c:pt idx="2928">
                  <c:v>4.9562324999999997E-2</c:v>
                </c:pt>
                <c:pt idx="2929">
                  <c:v>4.9533964E-2</c:v>
                </c:pt>
                <c:pt idx="2930">
                  <c:v>4.9505602000000003E-2</c:v>
                </c:pt>
                <c:pt idx="2931">
                  <c:v>4.9477238999999999E-2</c:v>
                </c:pt>
                <c:pt idx="2932">
                  <c:v>4.9448873999999997E-2</c:v>
                </c:pt>
                <c:pt idx="2933">
                  <c:v>4.9420508000000002E-2</c:v>
                </c:pt>
                <c:pt idx="2934">
                  <c:v>4.9392140000000001E-2</c:v>
                </c:pt>
                <c:pt idx="2935">
                  <c:v>4.9363771000000001E-2</c:v>
                </c:pt>
                <c:pt idx="2936">
                  <c:v>4.9335401000000001E-2</c:v>
                </c:pt>
                <c:pt idx="2937">
                  <c:v>4.9307030000000002E-2</c:v>
                </c:pt>
                <c:pt idx="2938">
                  <c:v>4.9278656999999997E-2</c:v>
                </c:pt>
                <c:pt idx="2939">
                  <c:v>4.9250282999999999E-2</c:v>
                </c:pt>
                <c:pt idx="2940">
                  <c:v>4.9221907000000002E-2</c:v>
                </c:pt>
                <c:pt idx="2941">
                  <c:v>4.9193529999999999E-2</c:v>
                </c:pt>
                <c:pt idx="2942">
                  <c:v>4.9165151999999997E-2</c:v>
                </c:pt>
                <c:pt idx="2943">
                  <c:v>4.9136773000000002E-2</c:v>
                </c:pt>
                <c:pt idx="2944">
                  <c:v>4.9108392000000001E-2</c:v>
                </c:pt>
                <c:pt idx="2945">
                  <c:v>4.908001E-2</c:v>
                </c:pt>
                <c:pt idx="2946">
                  <c:v>4.9051626000000001E-2</c:v>
                </c:pt>
                <c:pt idx="2947">
                  <c:v>4.9023241000000002E-2</c:v>
                </c:pt>
                <c:pt idx="2948">
                  <c:v>4.8994854999999997E-2</c:v>
                </c:pt>
                <c:pt idx="2949">
                  <c:v>4.8966467999999999E-2</c:v>
                </c:pt>
                <c:pt idx="2950">
                  <c:v>4.8938079000000002E-2</c:v>
                </c:pt>
                <c:pt idx="2951">
                  <c:v>4.8909688999999999E-2</c:v>
                </c:pt>
                <c:pt idx="2952">
                  <c:v>4.8881296999999997E-2</c:v>
                </c:pt>
                <c:pt idx="2953">
                  <c:v>4.8852905000000002E-2</c:v>
                </c:pt>
                <c:pt idx="2954">
                  <c:v>4.8824511000000001E-2</c:v>
                </c:pt>
                <c:pt idx="2955">
                  <c:v>4.8796115000000001E-2</c:v>
                </c:pt>
                <c:pt idx="2956">
                  <c:v>4.8767719000000001E-2</c:v>
                </c:pt>
                <c:pt idx="2957">
                  <c:v>4.8739321000000002E-2</c:v>
                </c:pt>
                <c:pt idx="2958">
                  <c:v>4.8710920999999997E-2</c:v>
                </c:pt>
                <c:pt idx="2959">
                  <c:v>4.8682520999999999E-2</c:v>
                </c:pt>
                <c:pt idx="2960">
                  <c:v>4.8654119000000003E-2</c:v>
                </c:pt>
                <c:pt idx="2961">
                  <c:v>4.8625715E-2</c:v>
                </c:pt>
                <c:pt idx="2962">
                  <c:v>4.8597310999999997E-2</c:v>
                </c:pt>
                <c:pt idx="2963">
                  <c:v>4.8568905000000002E-2</c:v>
                </c:pt>
                <c:pt idx="2964">
                  <c:v>4.8540498000000001E-2</c:v>
                </c:pt>
                <c:pt idx="2965">
                  <c:v>4.8512089000000001E-2</c:v>
                </c:pt>
                <c:pt idx="2966">
                  <c:v>4.8483680000000001E-2</c:v>
                </c:pt>
                <c:pt idx="2967">
                  <c:v>4.8455268000000003E-2</c:v>
                </c:pt>
                <c:pt idx="2968">
                  <c:v>4.8426855999999997E-2</c:v>
                </c:pt>
                <c:pt idx="2969">
                  <c:v>4.8398442E-2</c:v>
                </c:pt>
                <c:pt idx="2970">
                  <c:v>4.8370027000000003E-2</c:v>
                </c:pt>
                <c:pt idx="2971">
                  <c:v>4.8341611E-2</c:v>
                </c:pt>
                <c:pt idx="2972">
                  <c:v>4.8313192999999997E-2</c:v>
                </c:pt>
                <c:pt idx="2973">
                  <c:v>4.8284774000000003E-2</c:v>
                </c:pt>
                <c:pt idx="2974">
                  <c:v>4.8256354000000001E-2</c:v>
                </c:pt>
                <c:pt idx="2975">
                  <c:v>4.8227932000000001E-2</c:v>
                </c:pt>
                <c:pt idx="2976">
                  <c:v>4.8199509000000001E-2</c:v>
                </c:pt>
                <c:pt idx="2977">
                  <c:v>4.8171085000000002E-2</c:v>
                </c:pt>
                <c:pt idx="2978">
                  <c:v>4.8142659999999997E-2</c:v>
                </c:pt>
                <c:pt idx="2979">
                  <c:v>4.8114232999999999E-2</c:v>
                </c:pt>
                <c:pt idx="2980">
                  <c:v>4.8085805000000002E-2</c:v>
                </c:pt>
                <c:pt idx="2981">
                  <c:v>4.8057375999999999E-2</c:v>
                </c:pt>
                <c:pt idx="2982">
                  <c:v>4.8028945000000003E-2</c:v>
                </c:pt>
                <c:pt idx="2983">
                  <c:v>4.8000513000000002E-2</c:v>
                </c:pt>
                <c:pt idx="2984">
                  <c:v>4.797208E-2</c:v>
                </c:pt>
                <c:pt idx="2985">
                  <c:v>4.7943645E-2</c:v>
                </c:pt>
                <c:pt idx="2986">
                  <c:v>4.791521E-2</c:v>
                </c:pt>
                <c:pt idx="2987">
                  <c:v>4.7886772000000001E-2</c:v>
                </c:pt>
                <c:pt idx="2988">
                  <c:v>4.7858334000000002E-2</c:v>
                </c:pt>
                <c:pt idx="2989">
                  <c:v>4.7829893999999998E-2</c:v>
                </c:pt>
                <c:pt idx="2990">
                  <c:v>4.7801453000000001E-2</c:v>
                </c:pt>
                <c:pt idx="2991">
                  <c:v>4.7773010999999997E-2</c:v>
                </c:pt>
                <c:pt idx="2992">
                  <c:v>4.7744568000000001E-2</c:v>
                </c:pt>
                <c:pt idx="2993">
                  <c:v>4.7716122999999999E-2</c:v>
                </c:pt>
                <c:pt idx="2994">
                  <c:v>4.7687676999999998E-2</c:v>
                </c:pt>
                <c:pt idx="2995">
                  <c:v>4.7659228999999997E-2</c:v>
                </c:pt>
                <c:pt idx="2996">
                  <c:v>4.7630779999999998E-2</c:v>
                </c:pt>
                <c:pt idx="2997">
                  <c:v>4.7602329999999998E-2</c:v>
                </c:pt>
                <c:pt idx="2998">
                  <c:v>4.7573878999999999E-2</c:v>
                </c:pt>
                <c:pt idx="2999">
                  <c:v>4.7545427000000001E-2</c:v>
                </c:pt>
                <c:pt idx="3000">
                  <c:v>4.7516972999999997E-2</c:v>
                </c:pt>
                <c:pt idx="3001">
                  <c:v>4.7488517000000001E-2</c:v>
                </c:pt>
                <c:pt idx="3002">
                  <c:v>4.7460060999999998E-2</c:v>
                </c:pt>
                <c:pt idx="3003">
                  <c:v>4.7431603000000003E-2</c:v>
                </c:pt>
                <c:pt idx="3004">
                  <c:v>4.7403144000000001E-2</c:v>
                </c:pt>
                <c:pt idx="3005">
                  <c:v>4.7374684E-2</c:v>
                </c:pt>
                <c:pt idx="3006">
                  <c:v>4.7346223E-2</c:v>
                </c:pt>
                <c:pt idx="3007">
                  <c:v>4.731776E-2</c:v>
                </c:pt>
                <c:pt idx="3008">
                  <c:v>4.7289296000000001E-2</c:v>
                </c:pt>
                <c:pt idx="3009">
                  <c:v>4.7260829999999997E-2</c:v>
                </c:pt>
                <c:pt idx="3010">
                  <c:v>4.7232363999999999E-2</c:v>
                </c:pt>
                <c:pt idx="3011">
                  <c:v>4.7203896000000002E-2</c:v>
                </c:pt>
                <c:pt idx="3012">
                  <c:v>4.7175426999999999E-2</c:v>
                </c:pt>
                <c:pt idx="3013">
                  <c:v>4.7146955999999997E-2</c:v>
                </c:pt>
                <c:pt idx="3014">
                  <c:v>4.7118485000000002E-2</c:v>
                </c:pt>
                <c:pt idx="3015">
                  <c:v>4.7090012000000001E-2</c:v>
                </c:pt>
                <c:pt idx="3016">
                  <c:v>4.7061537000000001E-2</c:v>
                </c:pt>
                <c:pt idx="3017">
                  <c:v>4.7033062E-2</c:v>
                </c:pt>
                <c:pt idx="3018">
                  <c:v>4.7004585000000002E-2</c:v>
                </c:pt>
                <c:pt idx="3019">
                  <c:v>4.6976107000000003E-2</c:v>
                </c:pt>
                <c:pt idx="3020">
                  <c:v>4.6947627999999998E-2</c:v>
                </c:pt>
                <c:pt idx="3021">
                  <c:v>4.6919147000000001E-2</c:v>
                </c:pt>
                <c:pt idx="3022">
                  <c:v>4.6890664999999998E-2</c:v>
                </c:pt>
                <c:pt idx="3023">
                  <c:v>4.6862182000000002E-2</c:v>
                </c:pt>
                <c:pt idx="3024">
                  <c:v>4.6833698E-2</c:v>
                </c:pt>
                <c:pt idx="3025">
                  <c:v>4.6805211999999999E-2</c:v>
                </c:pt>
                <c:pt idx="3026">
                  <c:v>4.6776724999999998E-2</c:v>
                </c:pt>
                <c:pt idx="3027">
                  <c:v>4.6748236999999998E-2</c:v>
                </c:pt>
                <c:pt idx="3028">
                  <c:v>4.6719747999999998E-2</c:v>
                </c:pt>
                <c:pt idx="3029">
                  <c:v>4.6691257E-2</c:v>
                </c:pt>
                <c:pt idx="3030">
                  <c:v>4.6662765000000002E-2</c:v>
                </c:pt>
                <c:pt idx="3031">
                  <c:v>4.6634271999999997E-2</c:v>
                </c:pt>
                <c:pt idx="3032">
                  <c:v>4.6605777000000001E-2</c:v>
                </c:pt>
                <c:pt idx="3033">
                  <c:v>4.6577281999999998E-2</c:v>
                </c:pt>
                <c:pt idx="3034">
                  <c:v>4.6548785000000002E-2</c:v>
                </c:pt>
                <c:pt idx="3035">
                  <c:v>4.6520286000000001E-2</c:v>
                </c:pt>
                <c:pt idx="3036">
                  <c:v>4.6491787E-2</c:v>
                </c:pt>
                <c:pt idx="3037">
                  <c:v>4.6463285999999999E-2</c:v>
                </c:pt>
                <c:pt idx="3038">
                  <c:v>4.6434784E-2</c:v>
                </c:pt>
                <c:pt idx="3039">
                  <c:v>4.6406281000000001E-2</c:v>
                </c:pt>
                <c:pt idx="3040">
                  <c:v>4.6377777000000002E-2</c:v>
                </c:pt>
                <c:pt idx="3041">
                  <c:v>4.6349270999999997E-2</c:v>
                </c:pt>
                <c:pt idx="3042">
                  <c:v>4.6320764E-2</c:v>
                </c:pt>
                <c:pt idx="3043">
                  <c:v>4.6292255999999997E-2</c:v>
                </c:pt>
                <c:pt idx="3044">
                  <c:v>4.6263746000000001E-2</c:v>
                </c:pt>
                <c:pt idx="3045">
                  <c:v>4.6235235E-2</c:v>
                </c:pt>
                <c:pt idx="3046">
                  <c:v>4.6206722999999998E-2</c:v>
                </c:pt>
                <c:pt idx="3047">
                  <c:v>4.6178209999999997E-2</c:v>
                </c:pt>
                <c:pt idx="3048">
                  <c:v>4.6149695999999997E-2</c:v>
                </c:pt>
                <c:pt idx="3049">
                  <c:v>4.6121179999999998E-2</c:v>
                </c:pt>
                <c:pt idx="3050">
                  <c:v>4.6092662999999999E-2</c:v>
                </c:pt>
                <c:pt idx="3051">
                  <c:v>4.6064145000000001E-2</c:v>
                </c:pt>
                <c:pt idx="3052">
                  <c:v>4.6035624999999997E-2</c:v>
                </c:pt>
                <c:pt idx="3053">
                  <c:v>4.6007105E-2</c:v>
                </c:pt>
                <c:pt idx="3054">
                  <c:v>4.5978583000000003E-2</c:v>
                </c:pt>
                <c:pt idx="3055">
                  <c:v>4.5950060000000001E-2</c:v>
                </c:pt>
                <c:pt idx="3056">
                  <c:v>4.5921534999999999E-2</c:v>
                </c:pt>
                <c:pt idx="3057">
                  <c:v>4.5893009999999998E-2</c:v>
                </c:pt>
                <c:pt idx="3058">
                  <c:v>4.5864482999999998E-2</c:v>
                </c:pt>
                <c:pt idx="3059">
                  <c:v>4.5835954999999998E-2</c:v>
                </c:pt>
                <c:pt idx="3060">
                  <c:v>4.5807425999999998E-2</c:v>
                </c:pt>
                <c:pt idx="3061">
                  <c:v>4.5778895E-2</c:v>
                </c:pt>
                <c:pt idx="3062">
                  <c:v>4.5750363000000002E-2</c:v>
                </c:pt>
                <c:pt idx="3063">
                  <c:v>4.5721829999999998E-2</c:v>
                </c:pt>
                <c:pt idx="3064">
                  <c:v>4.5693296000000001E-2</c:v>
                </c:pt>
                <c:pt idx="3065">
                  <c:v>4.5664759999999999E-2</c:v>
                </c:pt>
                <c:pt idx="3066">
                  <c:v>4.5636224000000003E-2</c:v>
                </c:pt>
                <c:pt idx="3067">
                  <c:v>4.5607686000000001E-2</c:v>
                </c:pt>
                <c:pt idx="3068">
                  <c:v>4.5579147E-2</c:v>
                </c:pt>
                <c:pt idx="3069">
                  <c:v>4.5550606E-2</c:v>
                </c:pt>
                <c:pt idx="3070">
                  <c:v>4.5522065E-2</c:v>
                </c:pt>
                <c:pt idx="3071">
                  <c:v>4.5493522000000002E-2</c:v>
                </c:pt>
                <c:pt idx="3072">
                  <c:v>4.5464978000000003E-2</c:v>
                </c:pt>
                <c:pt idx="3073">
                  <c:v>4.5436431999999999E-2</c:v>
                </c:pt>
                <c:pt idx="3074">
                  <c:v>4.5407886000000001E-2</c:v>
                </c:pt>
                <c:pt idx="3075">
                  <c:v>4.5379337999999998E-2</c:v>
                </c:pt>
                <c:pt idx="3076">
                  <c:v>4.5350789000000002E-2</c:v>
                </c:pt>
                <c:pt idx="3077">
                  <c:v>4.5322239E-2</c:v>
                </c:pt>
                <c:pt idx="3078">
                  <c:v>4.5293687999999999E-2</c:v>
                </c:pt>
                <c:pt idx="3079">
                  <c:v>4.5265134999999998E-2</c:v>
                </c:pt>
                <c:pt idx="3080">
                  <c:v>4.5236580999999998E-2</c:v>
                </c:pt>
                <c:pt idx="3081">
                  <c:v>4.5208025999999998E-2</c:v>
                </c:pt>
                <c:pt idx="3082">
                  <c:v>4.5179469999999999E-2</c:v>
                </c:pt>
                <c:pt idx="3083">
                  <c:v>4.5150912000000001E-2</c:v>
                </c:pt>
                <c:pt idx="3084">
                  <c:v>4.5122354000000003E-2</c:v>
                </c:pt>
                <c:pt idx="3085">
                  <c:v>4.5093794E-2</c:v>
                </c:pt>
                <c:pt idx="3086">
                  <c:v>4.5065233000000003E-2</c:v>
                </c:pt>
                <c:pt idx="3087">
                  <c:v>4.5036670000000001E-2</c:v>
                </c:pt>
                <c:pt idx="3088">
                  <c:v>4.5008106999999999E-2</c:v>
                </c:pt>
                <c:pt idx="3089">
                  <c:v>4.4979541999999997E-2</c:v>
                </c:pt>
                <c:pt idx="3090">
                  <c:v>4.4950975999999997E-2</c:v>
                </c:pt>
                <c:pt idx="3091">
                  <c:v>4.4922409000000003E-2</c:v>
                </c:pt>
                <c:pt idx="3092">
                  <c:v>4.4893839999999997E-2</c:v>
                </c:pt>
                <c:pt idx="3093">
                  <c:v>4.4865270999999998E-2</c:v>
                </c:pt>
                <c:pt idx="3094">
                  <c:v>4.48367E-2</c:v>
                </c:pt>
                <c:pt idx="3095">
                  <c:v>4.4808128000000003E-2</c:v>
                </c:pt>
                <c:pt idx="3096">
                  <c:v>4.4779554999999999E-2</c:v>
                </c:pt>
                <c:pt idx="3097">
                  <c:v>4.4750980000000003E-2</c:v>
                </c:pt>
                <c:pt idx="3098">
                  <c:v>4.4722405E-2</c:v>
                </c:pt>
                <c:pt idx="3099">
                  <c:v>4.4693827999999998E-2</c:v>
                </c:pt>
                <c:pt idx="3100">
                  <c:v>4.4665249999999997E-2</c:v>
                </c:pt>
                <c:pt idx="3101">
                  <c:v>4.4636670000000003E-2</c:v>
                </c:pt>
                <c:pt idx="3102">
                  <c:v>4.4608090000000003E-2</c:v>
                </c:pt>
                <c:pt idx="3103">
                  <c:v>4.4579507999999997E-2</c:v>
                </c:pt>
                <c:pt idx="3104">
                  <c:v>4.4550924999999998E-2</c:v>
                </c:pt>
                <c:pt idx="3105">
                  <c:v>4.4522341E-2</c:v>
                </c:pt>
                <c:pt idx="3106">
                  <c:v>4.4493756000000002E-2</c:v>
                </c:pt>
                <c:pt idx="3107">
                  <c:v>4.4465169999999998E-2</c:v>
                </c:pt>
                <c:pt idx="3108">
                  <c:v>4.4436582000000002E-2</c:v>
                </c:pt>
                <c:pt idx="3109">
                  <c:v>4.4407993E-2</c:v>
                </c:pt>
                <c:pt idx="3110">
                  <c:v>4.4379402999999998E-2</c:v>
                </c:pt>
                <c:pt idx="3111">
                  <c:v>4.4350812000000003E-2</c:v>
                </c:pt>
                <c:pt idx="3112">
                  <c:v>4.4322220000000002E-2</c:v>
                </c:pt>
                <c:pt idx="3113">
                  <c:v>4.4293626000000003E-2</c:v>
                </c:pt>
                <c:pt idx="3114">
                  <c:v>4.4265031000000003E-2</c:v>
                </c:pt>
                <c:pt idx="3115">
                  <c:v>4.4236434999999998E-2</c:v>
                </c:pt>
                <c:pt idx="3116">
                  <c:v>4.4207837999999999E-2</c:v>
                </c:pt>
                <c:pt idx="3117">
                  <c:v>4.4179240000000002E-2</c:v>
                </c:pt>
                <c:pt idx="3118">
                  <c:v>4.4150639999999998E-2</c:v>
                </c:pt>
                <c:pt idx="3119">
                  <c:v>4.4122039000000002E-2</c:v>
                </c:pt>
                <c:pt idx="3120">
                  <c:v>4.4093436999999999E-2</c:v>
                </c:pt>
                <c:pt idx="3121">
                  <c:v>4.4064833999999997E-2</c:v>
                </c:pt>
                <c:pt idx="3122">
                  <c:v>4.4036230000000003E-2</c:v>
                </c:pt>
                <c:pt idx="3123">
                  <c:v>4.4007625000000002E-2</c:v>
                </c:pt>
                <c:pt idx="3124">
                  <c:v>4.3979018000000002E-2</c:v>
                </c:pt>
                <c:pt idx="3125">
                  <c:v>4.3950410000000002E-2</c:v>
                </c:pt>
                <c:pt idx="3126">
                  <c:v>4.3921801000000003E-2</c:v>
                </c:pt>
                <c:pt idx="3127">
                  <c:v>4.3893190999999998E-2</c:v>
                </c:pt>
                <c:pt idx="3128">
                  <c:v>4.3864579000000001E-2</c:v>
                </c:pt>
                <c:pt idx="3129">
                  <c:v>4.3835967000000003E-2</c:v>
                </c:pt>
                <c:pt idx="3130">
                  <c:v>4.3807353E-2</c:v>
                </c:pt>
                <c:pt idx="3131">
                  <c:v>4.3778737999999998E-2</c:v>
                </c:pt>
                <c:pt idx="3132">
                  <c:v>4.3750122000000002E-2</c:v>
                </c:pt>
                <c:pt idx="3133">
                  <c:v>4.3721505000000001E-2</c:v>
                </c:pt>
                <c:pt idx="3134">
                  <c:v>4.3692886E-2</c:v>
                </c:pt>
                <c:pt idx="3135">
                  <c:v>4.3664267E-2</c:v>
                </c:pt>
                <c:pt idx="3136">
                  <c:v>4.3635646E-2</c:v>
                </c:pt>
                <c:pt idx="3137">
                  <c:v>4.3607024000000001E-2</c:v>
                </c:pt>
                <c:pt idx="3138">
                  <c:v>4.3578401000000003E-2</c:v>
                </c:pt>
                <c:pt idx="3139">
                  <c:v>4.3549775999999998E-2</c:v>
                </c:pt>
                <c:pt idx="3140">
                  <c:v>4.3521151000000001E-2</c:v>
                </c:pt>
                <c:pt idx="3141">
                  <c:v>4.3492523999999998E-2</c:v>
                </c:pt>
                <c:pt idx="3142">
                  <c:v>4.3463896000000002E-2</c:v>
                </c:pt>
                <c:pt idx="3143">
                  <c:v>4.3435267E-2</c:v>
                </c:pt>
                <c:pt idx="3144">
                  <c:v>4.3406636999999998E-2</c:v>
                </c:pt>
                <c:pt idx="3145">
                  <c:v>4.3378005999999997E-2</c:v>
                </c:pt>
                <c:pt idx="3146">
                  <c:v>4.3349372999999997E-2</c:v>
                </c:pt>
                <c:pt idx="3147">
                  <c:v>4.3320740000000003E-2</c:v>
                </c:pt>
                <c:pt idx="3148">
                  <c:v>4.3292104999999997E-2</c:v>
                </c:pt>
                <c:pt idx="3149">
                  <c:v>4.3263468999999999E-2</c:v>
                </c:pt>
                <c:pt idx="3150">
                  <c:v>4.3234832000000001E-2</c:v>
                </c:pt>
                <c:pt idx="3151">
                  <c:v>4.3206192999999997E-2</c:v>
                </c:pt>
                <c:pt idx="3152">
                  <c:v>4.3177554E-2</c:v>
                </c:pt>
                <c:pt idx="3153">
                  <c:v>4.3148912999999997E-2</c:v>
                </c:pt>
                <c:pt idx="3154">
                  <c:v>4.3120271000000002E-2</c:v>
                </c:pt>
                <c:pt idx="3155">
                  <c:v>4.3091628E-2</c:v>
                </c:pt>
                <c:pt idx="3156">
                  <c:v>4.3062983999999999E-2</c:v>
                </c:pt>
                <c:pt idx="3157">
                  <c:v>4.3034338999999998E-2</c:v>
                </c:pt>
                <c:pt idx="3158">
                  <c:v>4.3005692999999998E-2</c:v>
                </c:pt>
                <c:pt idx="3159">
                  <c:v>4.2977044999999998E-2</c:v>
                </c:pt>
                <c:pt idx="3160">
                  <c:v>4.2948396E-2</c:v>
                </c:pt>
                <c:pt idx="3161">
                  <c:v>4.2919746000000002E-2</c:v>
                </c:pt>
                <c:pt idx="3162">
                  <c:v>4.2891094999999997E-2</c:v>
                </c:pt>
                <c:pt idx="3163">
                  <c:v>4.2862443E-2</c:v>
                </c:pt>
                <c:pt idx="3164">
                  <c:v>4.2833789999999997E-2</c:v>
                </c:pt>
                <c:pt idx="3165">
                  <c:v>4.2805135000000001E-2</c:v>
                </c:pt>
                <c:pt idx="3166">
                  <c:v>4.2776479999999999E-2</c:v>
                </c:pt>
                <c:pt idx="3167">
                  <c:v>4.2747822999999997E-2</c:v>
                </c:pt>
                <c:pt idx="3168">
                  <c:v>4.2719165000000003E-2</c:v>
                </c:pt>
                <c:pt idx="3169">
                  <c:v>4.2690506000000003E-2</c:v>
                </c:pt>
                <c:pt idx="3170">
                  <c:v>4.2661844999999997E-2</c:v>
                </c:pt>
                <c:pt idx="3171">
                  <c:v>4.2633183999999998E-2</c:v>
                </c:pt>
                <c:pt idx="3172">
                  <c:v>4.2604520999999999E-2</c:v>
                </c:pt>
                <c:pt idx="3173">
                  <c:v>4.2575858000000001E-2</c:v>
                </c:pt>
                <c:pt idx="3174">
                  <c:v>4.2547192999999997E-2</c:v>
                </c:pt>
                <c:pt idx="3175">
                  <c:v>4.2518527E-2</c:v>
                </c:pt>
                <c:pt idx="3176">
                  <c:v>4.2489859999999997E-2</c:v>
                </c:pt>
                <c:pt idx="3177">
                  <c:v>4.2461192000000002E-2</c:v>
                </c:pt>
                <c:pt idx="3178">
                  <c:v>4.2432522E-2</c:v>
                </c:pt>
                <c:pt idx="3179">
                  <c:v>4.2403851999999999E-2</c:v>
                </c:pt>
                <c:pt idx="3180">
                  <c:v>4.2375179999999998E-2</c:v>
                </c:pt>
                <c:pt idx="3181">
                  <c:v>4.2346506999999999E-2</c:v>
                </c:pt>
                <c:pt idx="3182">
                  <c:v>4.2317832999999999E-2</c:v>
                </c:pt>
                <c:pt idx="3183">
                  <c:v>4.2289158E-2</c:v>
                </c:pt>
                <c:pt idx="3184">
                  <c:v>4.2260482000000002E-2</c:v>
                </c:pt>
                <c:pt idx="3185">
                  <c:v>4.2231803999999998E-2</c:v>
                </c:pt>
                <c:pt idx="3186">
                  <c:v>4.2203126000000001E-2</c:v>
                </c:pt>
                <c:pt idx="3187">
                  <c:v>4.2174445999999997E-2</c:v>
                </c:pt>
                <c:pt idx="3188">
                  <c:v>4.2145766000000001E-2</c:v>
                </c:pt>
                <c:pt idx="3189">
                  <c:v>4.2117083999999999E-2</c:v>
                </c:pt>
                <c:pt idx="3190">
                  <c:v>4.2088400999999998E-2</c:v>
                </c:pt>
                <c:pt idx="3191">
                  <c:v>4.2059715999999997E-2</c:v>
                </c:pt>
                <c:pt idx="3192">
                  <c:v>4.2031031000000003E-2</c:v>
                </c:pt>
                <c:pt idx="3193">
                  <c:v>4.2002345000000003E-2</c:v>
                </c:pt>
                <c:pt idx="3194">
                  <c:v>4.1973656999999998E-2</c:v>
                </c:pt>
                <c:pt idx="3195">
                  <c:v>4.1944967999999999E-2</c:v>
                </c:pt>
                <c:pt idx="3196">
                  <c:v>4.1916279000000001E-2</c:v>
                </c:pt>
                <c:pt idx="3197">
                  <c:v>4.1887588000000003E-2</c:v>
                </c:pt>
                <c:pt idx="3198">
                  <c:v>4.1858896E-2</c:v>
                </c:pt>
                <c:pt idx="3199">
                  <c:v>4.1830201999999997E-2</c:v>
                </c:pt>
                <c:pt idx="3200">
                  <c:v>4.1801508000000001E-2</c:v>
                </c:pt>
                <c:pt idx="3201">
                  <c:v>4.1772812999999999E-2</c:v>
                </c:pt>
                <c:pt idx="3202">
                  <c:v>4.1744115999999998E-2</c:v>
                </c:pt>
                <c:pt idx="3203">
                  <c:v>4.1715418999999997E-2</c:v>
                </c:pt>
                <c:pt idx="3204">
                  <c:v>4.1686719999999997E-2</c:v>
                </c:pt>
                <c:pt idx="3205">
                  <c:v>4.1658019999999997E-2</c:v>
                </c:pt>
                <c:pt idx="3206">
                  <c:v>4.1629318999999998E-2</c:v>
                </c:pt>
                <c:pt idx="3207">
                  <c:v>4.1600616999999999E-2</c:v>
                </c:pt>
                <c:pt idx="3208">
                  <c:v>4.1571913000000002E-2</c:v>
                </c:pt>
                <c:pt idx="3209">
                  <c:v>4.1543208999999998E-2</c:v>
                </c:pt>
                <c:pt idx="3210">
                  <c:v>4.1514504000000001E-2</c:v>
                </c:pt>
                <c:pt idx="3211">
                  <c:v>4.1485796999999998E-2</c:v>
                </c:pt>
                <c:pt idx="3212">
                  <c:v>4.1457089000000003E-2</c:v>
                </c:pt>
                <c:pt idx="3213">
                  <c:v>4.1428380000000001E-2</c:v>
                </c:pt>
                <c:pt idx="3214">
                  <c:v>4.1399670999999999E-2</c:v>
                </c:pt>
                <c:pt idx="3215">
                  <c:v>4.1370959999999998E-2</c:v>
                </c:pt>
                <c:pt idx="3216">
                  <c:v>4.1342246999999999E-2</c:v>
                </c:pt>
                <c:pt idx="3217">
                  <c:v>4.1313533999999999E-2</c:v>
                </c:pt>
                <c:pt idx="3218">
                  <c:v>4.128482E-2</c:v>
                </c:pt>
                <c:pt idx="3219">
                  <c:v>4.1256104000000002E-2</c:v>
                </c:pt>
                <c:pt idx="3220">
                  <c:v>4.1227386999999997E-2</c:v>
                </c:pt>
                <c:pt idx="3221">
                  <c:v>4.119867E-2</c:v>
                </c:pt>
                <c:pt idx="3222">
                  <c:v>4.1169951000000003E-2</c:v>
                </c:pt>
                <c:pt idx="3223">
                  <c:v>4.1141231E-2</c:v>
                </c:pt>
                <c:pt idx="3224">
                  <c:v>4.1112509999999998E-2</c:v>
                </c:pt>
                <c:pt idx="3225">
                  <c:v>4.1083788000000003E-2</c:v>
                </c:pt>
                <c:pt idx="3226">
                  <c:v>4.1055065000000002E-2</c:v>
                </c:pt>
                <c:pt idx="3227">
                  <c:v>4.1026340000000001E-2</c:v>
                </c:pt>
                <c:pt idx="3228">
                  <c:v>4.0997615000000001E-2</c:v>
                </c:pt>
                <c:pt idx="3229">
                  <c:v>4.0968888000000002E-2</c:v>
                </c:pt>
                <c:pt idx="3230">
                  <c:v>4.0940161000000003E-2</c:v>
                </c:pt>
                <c:pt idx="3231">
                  <c:v>4.0911431999999998E-2</c:v>
                </c:pt>
                <c:pt idx="3232">
                  <c:v>4.0882702E-2</c:v>
                </c:pt>
                <c:pt idx="3233">
                  <c:v>4.0853971000000003E-2</c:v>
                </c:pt>
                <c:pt idx="3234">
                  <c:v>4.0825238999999999E-2</c:v>
                </c:pt>
                <c:pt idx="3235">
                  <c:v>4.0796506000000003E-2</c:v>
                </c:pt>
                <c:pt idx="3236">
                  <c:v>4.0767772000000001E-2</c:v>
                </c:pt>
                <c:pt idx="3237">
                  <c:v>4.0739036999999999E-2</c:v>
                </c:pt>
                <c:pt idx="3238">
                  <c:v>4.0710299999999998E-2</c:v>
                </c:pt>
                <c:pt idx="3239">
                  <c:v>4.0681562999999997E-2</c:v>
                </c:pt>
                <c:pt idx="3240">
                  <c:v>4.0652823999999997E-2</c:v>
                </c:pt>
                <c:pt idx="3241">
                  <c:v>4.0624083999999998E-2</c:v>
                </c:pt>
                <c:pt idx="3242">
                  <c:v>4.0595343999999998E-2</c:v>
                </c:pt>
                <c:pt idx="3243">
                  <c:v>4.0566602E-2</c:v>
                </c:pt>
                <c:pt idx="3244">
                  <c:v>4.0537859000000002E-2</c:v>
                </c:pt>
                <c:pt idx="3245">
                  <c:v>4.0509114999999998E-2</c:v>
                </c:pt>
                <c:pt idx="3246">
                  <c:v>4.0480370000000002E-2</c:v>
                </c:pt>
                <c:pt idx="3247">
                  <c:v>4.0451623999999999E-2</c:v>
                </c:pt>
                <c:pt idx="3248">
                  <c:v>4.0422876000000003E-2</c:v>
                </c:pt>
                <c:pt idx="3249">
                  <c:v>4.0394128000000001E-2</c:v>
                </c:pt>
                <c:pt idx="3250">
                  <c:v>4.0365378E-2</c:v>
                </c:pt>
                <c:pt idx="3251">
                  <c:v>4.0336627999999999E-2</c:v>
                </c:pt>
                <c:pt idx="3252">
                  <c:v>4.0307875999999999E-2</c:v>
                </c:pt>
                <c:pt idx="3253">
                  <c:v>4.0279123999999999E-2</c:v>
                </c:pt>
                <c:pt idx="3254">
                  <c:v>4.0250370000000001E-2</c:v>
                </c:pt>
                <c:pt idx="3255">
                  <c:v>4.0221615000000002E-2</c:v>
                </c:pt>
                <c:pt idx="3256">
                  <c:v>4.0192858999999997E-2</c:v>
                </c:pt>
                <c:pt idx="3257">
                  <c:v>4.0164102E-2</c:v>
                </c:pt>
                <c:pt idx="3258">
                  <c:v>4.0135344000000003E-2</c:v>
                </c:pt>
                <c:pt idx="3259">
                  <c:v>4.0106585E-2</c:v>
                </c:pt>
                <c:pt idx="3260">
                  <c:v>4.0077823999999998E-2</c:v>
                </c:pt>
                <c:pt idx="3261">
                  <c:v>4.0049063000000003E-2</c:v>
                </c:pt>
                <c:pt idx="3262">
                  <c:v>4.0020301000000001E-2</c:v>
                </c:pt>
                <c:pt idx="3263">
                  <c:v>3.9991537000000001E-2</c:v>
                </c:pt>
                <c:pt idx="3264">
                  <c:v>3.9962773E-2</c:v>
                </c:pt>
                <c:pt idx="3265">
                  <c:v>3.9934007000000001E-2</c:v>
                </c:pt>
                <c:pt idx="3266">
                  <c:v>3.9905240000000002E-2</c:v>
                </c:pt>
                <c:pt idx="3267">
                  <c:v>3.9876473000000003E-2</c:v>
                </c:pt>
                <c:pt idx="3268">
                  <c:v>3.9847703999999998E-2</c:v>
                </c:pt>
                <c:pt idx="3269">
                  <c:v>3.9818934E-2</c:v>
                </c:pt>
                <c:pt idx="3270">
                  <c:v>3.9790163000000003E-2</c:v>
                </c:pt>
                <c:pt idx="3271">
                  <c:v>3.9761391E-2</c:v>
                </c:pt>
                <c:pt idx="3272">
                  <c:v>3.9732617999999997E-2</c:v>
                </c:pt>
                <c:pt idx="3273">
                  <c:v>3.9703844000000002E-2</c:v>
                </c:pt>
                <c:pt idx="3274">
                  <c:v>3.9675068000000001E-2</c:v>
                </c:pt>
                <c:pt idx="3275">
                  <c:v>3.9646292E-2</c:v>
                </c:pt>
                <c:pt idx="3276">
                  <c:v>3.9617514999999999E-2</c:v>
                </c:pt>
                <c:pt idx="3277">
                  <c:v>3.9588735999999999E-2</c:v>
                </c:pt>
                <c:pt idx="3278">
                  <c:v>3.9559957E-2</c:v>
                </c:pt>
                <c:pt idx="3279">
                  <c:v>3.9531176000000001E-2</c:v>
                </c:pt>
                <c:pt idx="3280">
                  <c:v>3.9502395000000003E-2</c:v>
                </c:pt>
                <c:pt idx="3281">
                  <c:v>3.9473611999999998E-2</c:v>
                </c:pt>
                <c:pt idx="3282">
                  <c:v>3.9444828000000001E-2</c:v>
                </c:pt>
                <c:pt idx="3283">
                  <c:v>3.9416043999999997E-2</c:v>
                </c:pt>
                <c:pt idx="3284">
                  <c:v>3.9387258000000001E-2</c:v>
                </c:pt>
                <c:pt idx="3285">
                  <c:v>3.9358470999999999E-2</c:v>
                </c:pt>
                <c:pt idx="3286">
                  <c:v>3.9329682999999997E-2</c:v>
                </c:pt>
                <c:pt idx="3287">
                  <c:v>3.9300894000000003E-2</c:v>
                </c:pt>
                <c:pt idx="3288">
                  <c:v>3.9272104000000002E-2</c:v>
                </c:pt>
                <c:pt idx="3289">
                  <c:v>3.9243313000000002E-2</c:v>
                </c:pt>
                <c:pt idx="3290">
                  <c:v>3.9214521000000002E-2</c:v>
                </c:pt>
                <c:pt idx="3291">
                  <c:v>3.9185726999999997E-2</c:v>
                </c:pt>
                <c:pt idx="3292">
                  <c:v>3.9156932999999998E-2</c:v>
                </c:pt>
                <c:pt idx="3293">
                  <c:v>3.9128138E-2</c:v>
                </c:pt>
                <c:pt idx="3294">
                  <c:v>3.9099341000000003E-2</c:v>
                </c:pt>
                <c:pt idx="3295">
                  <c:v>3.9070543999999999E-2</c:v>
                </c:pt>
                <c:pt idx="3296">
                  <c:v>3.9041746000000002E-2</c:v>
                </c:pt>
                <c:pt idx="3297">
                  <c:v>3.9012946E-2</c:v>
                </c:pt>
                <c:pt idx="3298">
                  <c:v>3.8984145999999997E-2</c:v>
                </c:pt>
                <c:pt idx="3299">
                  <c:v>3.8955344000000003E-2</c:v>
                </c:pt>
                <c:pt idx="3300">
                  <c:v>3.8926541000000002E-2</c:v>
                </c:pt>
                <c:pt idx="3301">
                  <c:v>3.8897738000000001E-2</c:v>
                </c:pt>
                <c:pt idx="3302">
                  <c:v>3.8868933000000001E-2</c:v>
                </c:pt>
                <c:pt idx="3303">
                  <c:v>3.8840127000000002E-2</c:v>
                </c:pt>
                <c:pt idx="3304">
                  <c:v>3.8811320000000003E-2</c:v>
                </c:pt>
                <c:pt idx="3305">
                  <c:v>3.8782512999999998E-2</c:v>
                </c:pt>
                <c:pt idx="3306">
                  <c:v>3.8753704E-2</c:v>
                </c:pt>
                <c:pt idx="3307">
                  <c:v>3.8724894000000003E-2</c:v>
                </c:pt>
                <c:pt idx="3308">
                  <c:v>3.8696082999999999E-2</c:v>
                </c:pt>
                <c:pt idx="3309">
                  <c:v>3.8667271000000003E-2</c:v>
                </c:pt>
                <c:pt idx="3310">
                  <c:v>3.8638458000000001E-2</c:v>
                </c:pt>
                <c:pt idx="3311">
                  <c:v>3.8609643999999999E-2</c:v>
                </c:pt>
                <c:pt idx="3312">
                  <c:v>3.8580828999999997E-2</c:v>
                </c:pt>
                <c:pt idx="3313">
                  <c:v>3.8552011999999997E-2</c:v>
                </c:pt>
                <c:pt idx="3314">
                  <c:v>3.8523195000000003E-2</c:v>
                </c:pt>
                <c:pt idx="3315">
                  <c:v>3.8494377000000003E-2</c:v>
                </c:pt>
                <c:pt idx="3316">
                  <c:v>3.8465557999999997E-2</c:v>
                </c:pt>
                <c:pt idx="3317">
                  <c:v>3.8436737999999998E-2</c:v>
                </c:pt>
                <c:pt idx="3318">
                  <c:v>3.8407916E-2</c:v>
                </c:pt>
                <c:pt idx="3319">
                  <c:v>3.8379094000000002E-2</c:v>
                </c:pt>
                <c:pt idx="3320">
                  <c:v>3.8350270999999998E-2</c:v>
                </c:pt>
                <c:pt idx="3321">
                  <c:v>3.8321446000000002E-2</c:v>
                </c:pt>
                <c:pt idx="3322">
                  <c:v>3.8292620999999999E-2</c:v>
                </c:pt>
                <c:pt idx="3323">
                  <c:v>3.8263795000000003E-2</c:v>
                </c:pt>
                <c:pt idx="3324">
                  <c:v>3.8234967000000002E-2</c:v>
                </c:pt>
                <c:pt idx="3325">
                  <c:v>3.8206139E-2</c:v>
                </c:pt>
                <c:pt idx="3326">
                  <c:v>3.8177309E-2</c:v>
                </c:pt>
                <c:pt idx="3327">
                  <c:v>3.8148478999999999E-2</c:v>
                </c:pt>
                <c:pt idx="3328">
                  <c:v>3.8119647E-2</c:v>
                </c:pt>
                <c:pt idx="3329">
                  <c:v>3.8090814000000001E-2</c:v>
                </c:pt>
                <c:pt idx="3330">
                  <c:v>3.8061981000000002E-2</c:v>
                </c:pt>
                <c:pt idx="3331">
                  <c:v>3.8033145999999997E-2</c:v>
                </c:pt>
                <c:pt idx="3332">
                  <c:v>3.8004310999999999E-2</c:v>
                </c:pt>
                <c:pt idx="3333">
                  <c:v>3.7975474000000002E-2</c:v>
                </c:pt>
                <c:pt idx="3334">
                  <c:v>3.7946635999999999E-2</c:v>
                </c:pt>
                <c:pt idx="3335">
                  <c:v>3.7917798000000003E-2</c:v>
                </c:pt>
                <c:pt idx="3336">
                  <c:v>3.7888958E-2</c:v>
                </c:pt>
                <c:pt idx="3337">
                  <c:v>3.7860116999999999E-2</c:v>
                </c:pt>
                <c:pt idx="3338">
                  <c:v>3.7831274999999998E-2</c:v>
                </c:pt>
                <c:pt idx="3339">
                  <c:v>3.7802433000000003E-2</c:v>
                </c:pt>
                <c:pt idx="3340">
                  <c:v>3.7773589000000003E-2</c:v>
                </c:pt>
                <c:pt idx="3341">
                  <c:v>3.7744743999999997E-2</c:v>
                </c:pt>
                <c:pt idx="3342">
                  <c:v>3.7715898999999997E-2</c:v>
                </c:pt>
                <c:pt idx="3343">
                  <c:v>3.7687051999999999E-2</c:v>
                </c:pt>
                <c:pt idx="3344">
                  <c:v>3.7658204000000001E-2</c:v>
                </c:pt>
                <c:pt idx="3345">
                  <c:v>3.7629355000000003E-2</c:v>
                </c:pt>
                <c:pt idx="3346">
                  <c:v>3.7600504999999999E-2</c:v>
                </c:pt>
                <c:pt idx="3347">
                  <c:v>3.7571655000000002E-2</c:v>
                </c:pt>
                <c:pt idx="3348">
                  <c:v>3.7542803E-2</c:v>
                </c:pt>
                <c:pt idx="3349">
                  <c:v>3.7513949999999997E-2</c:v>
                </c:pt>
                <c:pt idx="3350">
                  <c:v>3.7485096000000002E-2</c:v>
                </c:pt>
                <c:pt idx="3351">
                  <c:v>3.7456241000000001E-2</c:v>
                </c:pt>
                <c:pt idx="3352">
                  <c:v>3.7427385000000001E-2</c:v>
                </c:pt>
                <c:pt idx="3353">
                  <c:v>3.7398529E-2</c:v>
                </c:pt>
                <c:pt idx="3354">
                  <c:v>3.7369671E-2</c:v>
                </c:pt>
                <c:pt idx="3355">
                  <c:v>3.7340812000000001E-2</c:v>
                </c:pt>
                <c:pt idx="3356">
                  <c:v>3.7311952000000002E-2</c:v>
                </c:pt>
                <c:pt idx="3357">
                  <c:v>3.7283090999999997E-2</c:v>
                </c:pt>
                <c:pt idx="3358">
                  <c:v>3.7254229E-2</c:v>
                </c:pt>
                <c:pt idx="3359">
                  <c:v>3.7225367000000002E-2</c:v>
                </c:pt>
                <c:pt idx="3360">
                  <c:v>3.7196502999999999E-2</c:v>
                </c:pt>
                <c:pt idx="3361">
                  <c:v>3.7167638000000003E-2</c:v>
                </c:pt>
                <c:pt idx="3362">
                  <c:v>3.7138772E-2</c:v>
                </c:pt>
                <c:pt idx="3363">
                  <c:v>3.7109904999999999E-2</c:v>
                </c:pt>
                <c:pt idx="3364">
                  <c:v>3.7081036999999997E-2</c:v>
                </c:pt>
                <c:pt idx="3365">
                  <c:v>3.7052169000000003E-2</c:v>
                </c:pt>
                <c:pt idx="3366">
                  <c:v>3.7023299000000003E-2</c:v>
                </c:pt>
                <c:pt idx="3367">
                  <c:v>3.6994428000000003E-2</c:v>
                </c:pt>
                <c:pt idx="3368">
                  <c:v>3.6965555999999997E-2</c:v>
                </c:pt>
                <c:pt idx="3369">
                  <c:v>3.6936683999999997E-2</c:v>
                </c:pt>
                <c:pt idx="3370">
                  <c:v>3.6907809999999999E-2</c:v>
                </c:pt>
                <c:pt idx="3371">
                  <c:v>3.6878935000000002E-2</c:v>
                </c:pt>
                <c:pt idx="3372">
                  <c:v>3.6850058999999998E-2</c:v>
                </c:pt>
                <c:pt idx="3373">
                  <c:v>3.6821183E-2</c:v>
                </c:pt>
                <c:pt idx="3374">
                  <c:v>3.6792304999999997E-2</c:v>
                </c:pt>
                <c:pt idx="3375">
                  <c:v>3.6763426000000002E-2</c:v>
                </c:pt>
                <c:pt idx="3376">
                  <c:v>3.6734546999999999E-2</c:v>
                </c:pt>
                <c:pt idx="3377">
                  <c:v>3.6705665999999998E-2</c:v>
                </c:pt>
                <c:pt idx="3378">
                  <c:v>3.6676783999999997E-2</c:v>
                </c:pt>
                <c:pt idx="3379">
                  <c:v>3.6647902000000003E-2</c:v>
                </c:pt>
                <c:pt idx="3380">
                  <c:v>3.6619018000000003E-2</c:v>
                </c:pt>
                <c:pt idx="3381">
                  <c:v>3.6590134000000003E-2</c:v>
                </c:pt>
                <c:pt idx="3382">
                  <c:v>3.6561247999999998E-2</c:v>
                </c:pt>
                <c:pt idx="3383">
                  <c:v>3.6532361999999999E-2</c:v>
                </c:pt>
                <c:pt idx="3384">
                  <c:v>3.6503474000000001E-2</c:v>
                </c:pt>
                <c:pt idx="3385">
                  <c:v>3.6474584999999997E-2</c:v>
                </c:pt>
                <c:pt idx="3386">
                  <c:v>3.6445696E-2</c:v>
                </c:pt>
                <c:pt idx="3387">
                  <c:v>3.6416804999999997E-2</c:v>
                </c:pt>
                <c:pt idx="3388">
                  <c:v>3.6387914E-2</c:v>
                </c:pt>
                <c:pt idx="3389">
                  <c:v>3.6359021999999998E-2</c:v>
                </c:pt>
                <c:pt idx="3390">
                  <c:v>3.6330128000000003E-2</c:v>
                </c:pt>
                <c:pt idx="3391">
                  <c:v>3.6301234000000002E-2</c:v>
                </c:pt>
                <c:pt idx="3392">
                  <c:v>3.6272339000000001E-2</c:v>
                </c:pt>
                <c:pt idx="3393">
                  <c:v>3.6243442000000001E-2</c:v>
                </c:pt>
                <c:pt idx="3394">
                  <c:v>3.6214545000000001E-2</c:v>
                </c:pt>
                <c:pt idx="3395">
                  <c:v>3.6185647000000001E-2</c:v>
                </c:pt>
                <c:pt idx="3396">
                  <c:v>3.6156748000000002E-2</c:v>
                </c:pt>
                <c:pt idx="3397">
                  <c:v>3.6127847999999997E-2</c:v>
                </c:pt>
                <c:pt idx="3398">
                  <c:v>3.6098946999999999E-2</c:v>
                </c:pt>
                <c:pt idx="3399">
                  <c:v>3.6070045000000002E-2</c:v>
                </c:pt>
                <c:pt idx="3400">
                  <c:v>3.6041140999999999E-2</c:v>
                </c:pt>
                <c:pt idx="3401">
                  <c:v>3.6012237000000002E-2</c:v>
                </c:pt>
                <c:pt idx="3402">
                  <c:v>3.5983332E-2</c:v>
                </c:pt>
                <c:pt idx="3403">
                  <c:v>3.5954426999999997E-2</c:v>
                </c:pt>
                <c:pt idx="3404">
                  <c:v>3.5925520000000002E-2</c:v>
                </c:pt>
                <c:pt idx="3405">
                  <c:v>3.5896612000000001E-2</c:v>
                </c:pt>
                <c:pt idx="3406">
                  <c:v>3.5867703000000001E-2</c:v>
                </c:pt>
                <c:pt idx="3407">
                  <c:v>3.5838793000000001E-2</c:v>
                </c:pt>
                <c:pt idx="3408">
                  <c:v>3.5809882000000001E-2</c:v>
                </c:pt>
                <c:pt idx="3409">
                  <c:v>3.5780971000000002E-2</c:v>
                </c:pt>
                <c:pt idx="3410">
                  <c:v>3.5752058000000003E-2</c:v>
                </c:pt>
                <c:pt idx="3411">
                  <c:v>3.5723143999999998E-2</c:v>
                </c:pt>
                <c:pt idx="3412">
                  <c:v>3.569423E-2</c:v>
                </c:pt>
                <c:pt idx="3413">
                  <c:v>3.5665313999999997E-2</c:v>
                </c:pt>
                <c:pt idx="3414">
                  <c:v>3.5636398E-2</c:v>
                </c:pt>
                <c:pt idx="3415">
                  <c:v>3.5607479999999997E-2</c:v>
                </c:pt>
                <c:pt idx="3416">
                  <c:v>3.5578562000000001E-2</c:v>
                </c:pt>
                <c:pt idx="3417">
                  <c:v>3.5549642999999999E-2</c:v>
                </c:pt>
                <c:pt idx="3418">
                  <c:v>3.5520722999999997E-2</c:v>
                </c:pt>
                <c:pt idx="3419">
                  <c:v>3.5491801000000003E-2</c:v>
                </c:pt>
                <c:pt idx="3420">
                  <c:v>3.5462879000000003E-2</c:v>
                </c:pt>
                <c:pt idx="3421">
                  <c:v>3.5433956000000003E-2</c:v>
                </c:pt>
                <c:pt idx="3422">
                  <c:v>3.5405032000000003E-2</c:v>
                </c:pt>
                <c:pt idx="3423">
                  <c:v>3.5376106999999997E-2</c:v>
                </c:pt>
                <c:pt idx="3424">
                  <c:v>3.5347180999999998E-2</c:v>
                </c:pt>
                <c:pt idx="3425">
                  <c:v>3.5318254E-2</c:v>
                </c:pt>
                <c:pt idx="3426">
                  <c:v>3.5289326000000003E-2</c:v>
                </c:pt>
                <c:pt idx="3427">
                  <c:v>3.5260396999999999E-2</c:v>
                </c:pt>
                <c:pt idx="3428">
                  <c:v>3.5231468000000002E-2</c:v>
                </c:pt>
                <c:pt idx="3429">
                  <c:v>3.5202536999999999E-2</c:v>
                </c:pt>
                <c:pt idx="3430">
                  <c:v>3.5173604999999997E-2</c:v>
                </c:pt>
                <c:pt idx="3431">
                  <c:v>3.5144673000000001E-2</c:v>
                </c:pt>
                <c:pt idx="3432">
                  <c:v>3.5115739E-2</c:v>
                </c:pt>
                <c:pt idx="3433">
                  <c:v>3.5086804999999999E-2</c:v>
                </c:pt>
                <c:pt idx="3434">
                  <c:v>3.5057868999999998E-2</c:v>
                </c:pt>
                <c:pt idx="3435">
                  <c:v>3.5028932999999998E-2</c:v>
                </c:pt>
                <c:pt idx="3436">
                  <c:v>3.4999995999999998E-2</c:v>
                </c:pt>
                <c:pt idx="3437">
                  <c:v>3.4971057999999999E-2</c:v>
                </c:pt>
                <c:pt idx="3438">
                  <c:v>3.4942118000000001E-2</c:v>
                </c:pt>
                <c:pt idx="3439">
                  <c:v>3.4913178000000003E-2</c:v>
                </c:pt>
                <c:pt idx="3440">
                  <c:v>3.4884236999999998E-2</c:v>
                </c:pt>
                <c:pt idx="3441">
                  <c:v>3.4855295000000001E-2</c:v>
                </c:pt>
                <c:pt idx="3442">
                  <c:v>3.4826352999999997E-2</c:v>
                </c:pt>
                <c:pt idx="3443">
                  <c:v>3.4797409000000001E-2</c:v>
                </c:pt>
                <c:pt idx="3444">
                  <c:v>3.4768463999999999E-2</c:v>
                </c:pt>
                <c:pt idx="3445">
                  <c:v>3.4739517999999997E-2</c:v>
                </c:pt>
                <c:pt idx="3446">
                  <c:v>3.4710572000000002E-2</c:v>
                </c:pt>
                <c:pt idx="3447">
                  <c:v>3.4681624000000001E-2</c:v>
                </c:pt>
                <c:pt idx="3448">
                  <c:v>3.4652676E-2</c:v>
                </c:pt>
                <c:pt idx="3449">
                  <c:v>3.4623727E-2</c:v>
                </c:pt>
                <c:pt idx="3450">
                  <c:v>3.4594776000000001E-2</c:v>
                </c:pt>
                <c:pt idx="3451">
                  <c:v>3.4565825000000001E-2</c:v>
                </c:pt>
                <c:pt idx="3452">
                  <c:v>3.4536873000000003E-2</c:v>
                </c:pt>
                <c:pt idx="3453">
                  <c:v>3.4507919999999997E-2</c:v>
                </c:pt>
                <c:pt idx="3454">
                  <c:v>3.4478966E-2</c:v>
                </c:pt>
                <c:pt idx="3455">
                  <c:v>3.4450011000000003E-2</c:v>
                </c:pt>
                <c:pt idx="3456">
                  <c:v>3.4421054999999999E-2</c:v>
                </c:pt>
                <c:pt idx="3457">
                  <c:v>3.4392098000000003E-2</c:v>
                </c:pt>
                <c:pt idx="3458">
                  <c:v>3.4363141E-2</c:v>
                </c:pt>
                <c:pt idx="3459">
                  <c:v>3.4334181999999998E-2</c:v>
                </c:pt>
                <c:pt idx="3460">
                  <c:v>3.4305223000000003E-2</c:v>
                </c:pt>
                <c:pt idx="3461">
                  <c:v>3.4276262000000002E-2</c:v>
                </c:pt>
                <c:pt idx="3462">
                  <c:v>3.4247301000000001E-2</c:v>
                </c:pt>
                <c:pt idx="3463">
                  <c:v>3.4218339E-2</c:v>
                </c:pt>
                <c:pt idx="3464">
                  <c:v>3.4189376E-2</c:v>
                </c:pt>
                <c:pt idx="3465">
                  <c:v>3.4160411000000002E-2</c:v>
                </c:pt>
                <c:pt idx="3466">
                  <c:v>3.4131447000000002E-2</c:v>
                </c:pt>
                <c:pt idx="3467">
                  <c:v>3.4102480999999997E-2</c:v>
                </c:pt>
                <c:pt idx="3468">
                  <c:v>3.4073513999999999E-2</c:v>
                </c:pt>
                <c:pt idx="3469">
                  <c:v>3.4044546000000002E-2</c:v>
                </c:pt>
                <c:pt idx="3470">
                  <c:v>3.4015576999999998E-2</c:v>
                </c:pt>
                <c:pt idx="3471">
                  <c:v>3.3986608000000001E-2</c:v>
                </c:pt>
                <c:pt idx="3472">
                  <c:v>3.3957636999999999E-2</c:v>
                </c:pt>
                <c:pt idx="3473">
                  <c:v>3.3928666000000003E-2</c:v>
                </c:pt>
                <c:pt idx="3474">
                  <c:v>3.3899694000000001E-2</c:v>
                </c:pt>
                <c:pt idx="3475">
                  <c:v>3.3870720999999999E-2</c:v>
                </c:pt>
                <c:pt idx="3476">
                  <c:v>3.3841746999999998E-2</c:v>
                </c:pt>
                <c:pt idx="3477">
                  <c:v>3.3812771999999998E-2</c:v>
                </c:pt>
                <c:pt idx="3478">
                  <c:v>3.3783795999999998E-2</c:v>
                </c:pt>
                <c:pt idx="3479">
                  <c:v>3.3754818999999998E-2</c:v>
                </c:pt>
                <c:pt idx="3480">
                  <c:v>3.3725840999999999E-2</c:v>
                </c:pt>
                <c:pt idx="3481">
                  <c:v>3.3696863000000001E-2</c:v>
                </c:pt>
                <c:pt idx="3482">
                  <c:v>3.3667883000000003E-2</c:v>
                </c:pt>
                <c:pt idx="3483">
                  <c:v>3.3638902999999998E-2</c:v>
                </c:pt>
                <c:pt idx="3484">
                  <c:v>3.3609922E-2</c:v>
                </c:pt>
                <c:pt idx="3485">
                  <c:v>3.3580938999999997E-2</c:v>
                </c:pt>
                <c:pt idx="3486">
                  <c:v>3.3551956000000001E-2</c:v>
                </c:pt>
                <c:pt idx="3487">
                  <c:v>3.3522971999999998E-2</c:v>
                </c:pt>
                <c:pt idx="3488">
                  <c:v>3.3493987000000003E-2</c:v>
                </c:pt>
                <c:pt idx="3489">
                  <c:v>3.3465002000000001E-2</c:v>
                </c:pt>
                <c:pt idx="3490">
                  <c:v>3.3436014999999999E-2</c:v>
                </c:pt>
                <c:pt idx="3491">
                  <c:v>3.3407027999999998E-2</c:v>
                </c:pt>
                <c:pt idx="3492">
                  <c:v>3.3378038999999998E-2</c:v>
                </c:pt>
                <c:pt idx="3493">
                  <c:v>3.3349049999999998E-2</c:v>
                </c:pt>
                <c:pt idx="3494">
                  <c:v>3.3320059999999999E-2</c:v>
                </c:pt>
                <c:pt idx="3495">
                  <c:v>3.3291068E-2</c:v>
                </c:pt>
                <c:pt idx="3496">
                  <c:v>3.3262076000000002E-2</c:v>
                </c:pt>
                <c:pt idx="3497">
                  <c:v>3.3233084000000003E-2</c:v>
                </c:pt>
                <c:pt idx="3498">
                  <c:v>3.3204089999999999E-2</c:v>
                </c:pt>
                <c:pt idx="3499">
                  <c:v>3.3175095000000002E-2</c:v>
                </c:pt>
                <c:pt idx="3500">
                  <c:v>3.3146099999999998E-2</c:v>
                </c:pt>
                <c:pt idx="3501">
                  <c:v>3.3117103000000002E-2</c:v>
                </c:pt>
                <c:pt idx="3502">
                  <c:v>3.3088105999999999E-2</c:v>
                </c:pt>
                <c:pt idx="3503">
                  <c:v>3.3059107999999997E-2</c:v>
                </c:pt>
                <c:pt idx="3504">
                  <c:v>3.3030108000000002E-2</c:v>
                </c:pt>
                <c:pt idx="3505">
                  <c:v>3.3001108000000001E-2</c:v>
                </c:pt>
                <c:pt idx="3506">
                  <c:v>3.2972108E-2</c:v>
                </c:pt>
                <c:pt idx="3507">
                  <c:v>3.2943106E-2</c:v>
                </c:pt>
                <c:pt idx="3508">
                  <c:v>3.2914103E-2</c:v>
                </c:pt>
                <c:pt idx="3509">
                  <c:v>3.28851E-2</c:v>
                </c:pt>
                <c:pt idx="3510">
                  <c:v>3.2856095000000002E-2</c:v>
                </c:pt>
                <c:pt idx="3511">
                  <c:v>3.2827090000000003E-2</c:v>
                </c:pt>
                <c:pt idx="3512">
                  <c:v>3.2798083999999998E-2</c:v>
                </c:pt>
                <c:pt idx="3513">
                  <c:v>3.2769077000000001E-2</c:v>
                </c:pt>
                <c:pt idx="3514">
                  <c:v>3.2740068999999997E-2</c:v>
                </c:pt>
                <c:pt idx="3515">
                  <c:v>3.271106E-2</c:v>
                </c:pt>
                <c:pt idx="3516">
                  <c:v>3.2682050999999997E-2</c:v>
                </c:pt>
                <c:pt idx="3517">
                  <c:v>3.2653040000000001E-2</c:v>
                </c:pt>
                <c:pt idx="3518">
                  <c:v>3.2624028999999999E-2</c:v>
                </c:pt>
                <c:pt idx="3519">
                  <c:v>3.2595016999999997E-2</c:v>
                </c:pt>
                <c:pt idx="3520">
                  <c:v>3.2566004000000003E-2</c:v>
                </c:pt>
                <c:pt idx="3521">
                  <c:v>3.2536990000000002E-2</c:v>
                </c:pt>
                <c:pt idx="3522">
                  <c:v>3.2507975000000001E-2</c:v>
                </c:pt>
                <c:pt idx="3523">
                  <c:v>3.2478959000000002E-2</c:v>
                </c:pt>
                <c:pt idx="3524">
                  <c:v>3.2449943000000002E-2</c:v>
                </c:pt>
                <c:pt idx="3525">
                  <c:v>3.2420925000000003E-2</c:v>
                </c:pt>
                <c:pt idx="3526">
                  <c:v>3.2391906999999998E-2</c:v>
                </c:pt>
                <c:pt idx="3527">
                  <c:v>3.2362887999999999E-2</c:v>
                </c:pt>
                <c:pt idx="3528">
                  <c:v>3.2333867000000002E-2</c:v>
                </c:pt>
                <c:pt idx="3529">
                  <c:v>3.2304846999999998E-2</c:v>
                </c:pt>
                <c:pt idx="3530">
                  <c:v>3.2275825000000001E-2</c:v>
                </c:pt>
                <c:pt idx="3531">
                  <c:v>3.2246801999999998E-2</c:v>
                </c:pt>
                <c:pt idx="3532">
                  <c:v>3.2217779000000002E-2</c:v>
                </c:pt>
                <c:pt idx="3533">
                  <c:v>3.2188754E-2</c:v>
                </c:pt>
                <c:pt idx="3534">
                  <c:v>3.2159728999999998E-2</c:v>
                </c:pt>
                <c:pt idx="3535">
                  <c:v>3.2130702999999997E-2</c:v>
                </c:pt>
                <c:pt idx="3536">
                  <c:v>3.2101676000000003E-2</c:v>
                </c:pt>
                <c:pt idx="3537">
                  <c:v>3.2072648000000002E-2</c:v>
                </c:pt>
                <c:pt idx="3538">
                  <c:v>3.2043620000000002E-2</c:v>
                </c:pt>
                <c:pt idx="3539">
                  <c:v>3.2014590000000002E-2</c:v>
                </c:pt>
                <c:pt idx="3540">
                  <c:v>3.1985560000000003E-2</c:v>
                </c:pt>
                <c:pt idx="3541">
                  <c:v>3.1956528999999997E-2</c:v>
                </c:pt>
                <c:pt idx="3542">
                  <c:v>3.1927496999999999E-2</c:v>
                </c:pt>
                <c:pt idx="3543">
                  <c:v>3.1898464000000001E-2</c:v>
                </c:pt>
                <c:pt idx="3544">
                  <c:v>3.1869429999999997E-2</c:v>
                </c:pt>
                <c:pt idx="3545">
                  <c:v>3.1840396E-2</c:v>
                </c:pt>
                <c:pt idx="3546">
                  <c:v>3.1811359999999997E-2</c:v>
                </c:pt>
                <c:pt idx="3547">
                  <c:v>3.1782324000000001E-2</c:v>
                </c:pt>
                <c:pt idx="3548">
                  <c:v>3.1753286999999998E-2</c:v>
                </c:pt>
                <c:pt idx="3549">
                  <c:v>3.1724249000000003E-2</c:v>
                </c:pt>
                <c:pt idx="3550">
                  <c:v>3.1695210000000001E-2</c:v>
                </c:pt>
                <c:pt idx="3551">
                  <c:v>3.166617E-2</c:v>
                </c:pt>
                <c:pt idx="3552">
                  <c:v>3.1637129E-2</c:v>
                </c:pt>
                <c:pt idx="3553">
                  <c:v>3.1608087999999999E-2</c:v>
                </c:pt>
                <c:pt idx="3554">
                  <c:v>3.1579046E-2</c:v>
                </c:pt>
                <c:pt idx="3555">
                  <c:v>3.1550003E-2</c:v>
                </c:pt>
                <c:pt idx="3556">
                  <c:v>3.1520959000000001E-2</c:v>
                </c:pt>
                <c:pt idx="3557">
                  <c:v>3.1491914000000003E-2</c:v>
                </c:pt>
                <c:pt idx="3558">
                  <c:v>3.1462868999999997E-2</c:v>
                </c:pt>
                <c:pt idx="3559">
                  <c:v>3.1433822E-2</c:v>
                </c:pt>
                <c:pt idx="3560">
                  <c:v>3.1404775000000003E-2</c:v>
                </c:pt>
                <c:pt idx="3561">
                  <c:v>3.1375726999999999E-2</c:v>
                </c:pt>
                <c:pt idx="3562">
                  <c:v>3.1346678000000003E-2</c:v>
                </c:pt>
                <c:pt idx="3563">
                  <c:v>3.1317628E-2</c:v>
                </c:pt>
                <c:pt idx="3564">
                  <c:v>3.1288577999999997E-2</c:v>
                </c:pt>
                <c:pt idx="3565">
                  <c:v>3.1259526000000003E-2</c:v>
                </c:pt>
                <c:pt idx="3566">
                  <c:v>3.1230474000000001E-2</c:v>
                </c:pt>
                <c:pt idx="3567">
                  <c:v>3.1201421E-2</c:v>
                </c:pt>
                <c:pt idx="3568">
                  <c:v>3.1172366999999999E-2</c:v>
                </c:pt>
                <c:pt idx="3569">
                  <c:v>3.1143311999999999E-2</c:v>
                </c:pt>
                <c:pt idx="3570">
                  <c:v>3.1114256E-2</c:v>
                </c:pt>
                <c:pt idx="3571">
                  <c:v>3.10852E-2</c:v>
                </c:pt>
                <c:pt idx="3572">
                  <c:v>3.1056143000000001E-2</c:v>
                </c:pt>
                <c:pt idx="3573">
                  <c:v>3.1027084999999999E-2</c:v>
                </c:pt>
                <c:pt idx="3574">
                  <c:v>3.0998026000000001E-2</c:v>
                </c:pt>
                <c:pt idx="3575">
                  <c:v>3.0968966000000001E-2</c:v>
                </c:pt>
                <c:pt idx="3576">
                  <c:v>3.0939905E-2</c:v>
                </c:pt>
                <c:pt idx="3577">
                  <c:v>3.0910844E-2</c:v>
                </c:pt>
                <c:pt idx="3578">
                  <c:v>3.0881782E-2</c:v>
                </c:pt>
                <c:pt idx="3579">
                  <c:v>3.0852719000000001E-2</c:v>
                </c:pt>
                <c:pt idx="3580">
                  <c:v>3.0823654999999998E-2</c:v>
                </c:pt>
                <c:pt idx="3581">
                  <c:v>3.079459E-2</c:v>
                </c:pt>
                <c:pt idx="3582">
                  <c:v>3.0765524999999998E-2</c:v>
                </c:pt>
                <c:pt idx="3583">
                  <c:v>3.0736458000000001E-2</c:v>
                </c:pt>
                <c:pt idx="3584">
                  <c:v>3.0707391000000001E-2</c:v>
                </c:pt>
                <c:pt idx="3585">
                  <c:v>3.0678323E-2</c:v>
                </c:pt>
                <c:pt idx="3586">
                  <c:v>3.0649254000000001E-2</c:v>
                </c:pt>
                <c:pt idx="3587">
                  <c:v>3.0620185000000001E-2</c:v>
                </c:pt>
                <c:pt idx="3588">
                  <c:v>3.0591113999999999E-2</c:v>
                </c:pt>
                <c:pt idx="3589">
                  <c:v>3.0562043000000001E-2</c:v>
                </c:pt>
                <c:pt idx="3590">
                  <c:v>3.0532970999999999E-2</c:v>
                </c:pt>
                <c:pt idx="3591">
                  <c:v>3.0503898000000002E-2</c:v>
                </c:pt>
                <c:pt idx="3592">
                  <c:v>3.0474824000000001E-2</c:v>
                </c:pt>
                <c:pt idx="3593">
                  <c:v>3.0445750000000001E-2</c:v>
                </c:pt>
                <c:pt idx="3594">
                  <c:v>3.0416675000000001E-2</c:v>
                </c:pt>
                <c:pt idx="3595">
                  <c:v>3.0387599000000001E-2</c:v>
                </c:pt>
                <c:pt idx="3596">
                  <c:v>3.0358521999999999E-2</c:v>
                </c:pt>
                <c:pt idx="3597">
                  <c:v>3.0329444000000001E-2</c:v>
                </c:pt>
                <c:pt idx="3598">
                  <c:v>3.0300364999999999E-2</c:v>
                </c:pt>
                <c:pt idx="3599">
                  <c:v>3.0271286000000001E-2</c:v>
                </c:pt>
                <c:pt idx="3600">
                  <c:v>3.0242206000000001E-2</c:v>
                </c:pt>
                <c:pt idx="3601">
                  <c:v>3.0213125E-2</c:v>
                </c:pt>
                <c:pt idx="3602">
                  <c:v>3.0184043000000001E-2</c:v>
                </c:pt>
                <c:pt idx="3603">
                  <c:v>3.0154960000000001E-2</c:v>
                </c:pt>
                <c:pt idx="3604">
                  <c:v>3.0125876999999999E-2</c:v>
                </c:pt>
                <c:pt idx="3605">
                  <c:v>3.0096793E-2</c:v>
                </c:pt>
                <c:pt idx="3606">
                  <c:v>3.0067707999999999E-2</c:v>
                </c:pt>
                <c:pt idx="3607">
                  <c:v>3.0038622000000001E-2</c:v>
                </c:pt>
                <c:pt idx="3608">
                  <c:v>3.0009536E-2</c:v>
                </c:pt>
                <c:pt idx="3609">
                  <c:v>2.9980448E-2</c:v>
                </c:pt>
                <c:pt idx="3610">
                  <c:v>2.995136E-2</c:v>
                </c:pt>
                <c:pt idx="3611">
                  <c:v>2.9922271E-2</c:v>
                </c:pt>
                <c:pt idx="3612">
                  <c:v>2.9893181000000001E-2</c:v>
                </c:pt>
                <c:pt idx="3613">
                  <c:v>2.9864090999999999E-2</c:v>
                </c:pt>
                <c:pt idx="3614">
                  <c:v>2.9834999000000001E-2</c:v>
                </c:pt>
                <c:pt idx="3615">
                  <c:v>2.9805907E-2</c:v>
                </c:pt>
                <c:pt idx="3616">
                  <c:v>2.9776813999999999E-2</c:v>
                </c:pt>
                <c:pt idx="3617">
                  <c:v>2.9747719999999998E-2</c:v>
                </c:pt>
                <c:pt idx="3618">
                  <c:v>2.9718626000000001E-2</c:v>
                </c:pt>
                <c:pt idx="3619">
                  <c:v>2.9689531000000002E-2</c:v>
                </c:pt>
                <c:pt idx="3620">
                  <c:v>2.9660433999999999E-2</c:v>
                </c:pt>
                <c:pt idx="3621">
                  <c:v>2.9631337000000001E-2</c:v>
                </c:pt>
                <c:pt idx="3622">
                  <c:v>2.9602239999999998E-2</c:v>
                </c:pt>
                <c:pt idx="3623">
                  <c:v>2.9573141000000001E-2</c:v>
                </c:pt>
                <c:pt idx="3624">
                  <c:v>2.9544042E-2</c:v>
                </c:pt>
                <c:pt idx="3625">
                  <c:v>2.9514941999999999E-2</c:v>
                </c:pt>
                <c:pt idx="3626">
                  <c:v>2.9485840999999999E-2</c:v>
                </c:pt>
                <c:pt idx="3627">
                  <c:v>2.9456738999999999E-2</c:v>
                </c:pt>
                <c:pt idx="3628">
                  <c:v>2.9427637E-2</c:v>
                </c:pt>
                <c:pt idx="3629">
                  <c:v>2.9398534E-2</c:v>
                </c:pt>
                <c:pt idx="3630">
                  <c:v>2.9369429999999998E-2</c:v>
                </c:pt>
                <c:pt idx="3631">
                  <c:v>2.9340325E-2</c:v>
                </c:pt>
                <c:pt idx="3632">
                  <c:v>2.9311218999999999E-2</c:v>
                </c:pt>
                <c:pt idx="3633">
                  <c:v>2.9282112999999999E-2</c:v>
                </c:pt>
                <c:pt idx="3634">
                  <c:v>2.9253006000000002E-2</c:v>
                </c:pt>
                <c:pt idx="3635">
                  <c:v>2.9223898000000002E-2</c:v>
                </c:pt>
                <c:pt idx="3636">
                  <c:v>2.9194788999999999E-2</c:v>
                </c:pt>
                <c:pt idx="3637">
                  <c:v>2.9165679999999999E-2</c:v>
                </c:pt>
                <c:pt idx="3638">
                  <c:v>2.9136570000000001E-2</c:v>
                </c:pt>
                <c:pt idx="3639">
                  <c:v>2.9107458999999999E-2</c:v>
                </c:pt>
                <c:pt idx="3640">
                  <c:v>2.9078347000000001E-2</c:v>
                </c:pt>
                <c:pt idx="3641">
                  <c:v>2.9049234E-2</c:v>
                </c:pt>
                <c:pt idx="3642">
                  <c:v>2.9020120999999999E-2</c:v>
                </c:pt>
                <c:pt idx="3643">
                  <c:v>2.8991006999999999E-2</c:v>
                </c:pt>
                <c:pt idx="3644">
                  <c:v>2.8961891999999999E-2</c:v>
                </c:pt>
                <c:pt idx="3645">
                  <c:v>2.8932776E-2</c:v>
                </c:pt>
                <c:pt idx="3646">
                  <c:v>2.8903660000000001E-2</c:v>
                </c:pt>
                <c:pt idx="3647">
                  <c:v>2.8874542999999999E-2</c:v>
                </c:pt>
                <c:pt idx="3648">
                  <c:v>2.8845424000000001E-2</c:v>
                </c:pt>
                <c:pt idx="3649">
                  <c:v>2.8816306E-2</c:v>
                </c:pt>
                <c:pt idx="3650">
                  <c:v>2.8787185999999999E-2</c:v>
                </c:pt>
                <c:pt idx="3651">
                  <c:v>2.8758065999999999E-2</c:v>
                </c:pt>
                <c:pt idx="3652">
                  <c:v>2.8728944999999999E-2</c:v>
                </c:pt>
                <c:pt idx="3653">
                  <c:v>2.8699822999999999E-2</c:v>
                </c:pt>
                <c:pt idx="3654">
                  <c:v>2.8670701E-2</c:v>
                </c:pt>
                <c:pt idx="3655">
                  <c:v>2.8641577000000001E-2</c:v>
                </c:pt>
                <c:pt idx="3656">
                  <c:v>2.8612452999999999E-2</c:v>
                </c:pt>
                <c:pt idx="3657">
                  <c:v>2.8583328000000002E-2</c:v>
                </c:pt>
                <c:pt idx="3658">
                  <c:v>2.8554203E-2</c:v>
                </c:pt>
                <c:pt idx="3659">
                  <c:v>2.8525076E-2</c:v>
                </c:pt>
                <c:pt idx="3660">
                  <c:v>2.8495949E-2</c:v>
                </c:pt>
                <c:pt idx="3661">
                  <c:v>2.8466821E-2</c:v>
                </c:pt>
                <c:pt idx="3662">
                  <c:v>2.8437693E-2</c:v>
                </c:pt>
                <c:pt idx="3663">
                  <c:v>2.8408563000000001E-2</c:v>
                </c:pt>
                <c:pt idx="3664">
                  <c:v>2.8379432999999999E-2</c:v>
                </c:pt>
                <c:pt idx="3665">
                  <c:v>2.8350302000000001E-2</c:v>
                </c:pt>
                <c:pt idx="3666">
                  <c:v>2.832117E-2</c:v>
                </c:pt>
                <c:pt idx="3667">
                  <c:v>2.8292037999999999E-2</c:v>
                </c:pt>
                <c:pt idx="3668">
                  <c:v>2.8262905000000001E-2</c:v>
                </c:pt>
                <c:pt idx="3669">
                  <c:v>2.8233771000000001E-2</c:v>
                </c:pt>
                <c:pt idx="3670">
                  <c:v>2.8204636000000002E-2</c:v>
                </c:pt>
                <c:pt idx="3671">
                  <c:v>2.8175500999999999E-2</c:v>
                </c:pt>
                <c:pt idx="3672">
                  <c:v>2.8146364E-2</c:v>
                </c:pt>
                <c:pt idx="3673">
                  <c:v>2.8117228000000001E-2</c:v>
                </c:pt>
                <c:pt idx="3674">
                  <c:v>2.808809E-2</c:v>
                </c:pt>
                <c:pt idx="3675">
                  <c:v>2.8058950999999999E-2</c:v>
                </c:pt>
                <c:pt idx="3676">
                  <c:v>2.8029812000000001E-2</c:v>
                </c:pt>
                <c:pt idx="3677">
                  <c:v>2.8000672000000001E-2</c:v>
                </c:pt>
                <c:pt idx="3678">
                  <c:v>2.7971532E-2</c:v>
                </c:pt>
                <c:pt idx="3679">
                  <c:v>2.7942390000000001E-2</c:v>
                </c:pt>
                <c:pt idx="3680">
                  <c:v>2.7913248000000002E-2</c:v>
                </c:pt>
                <c:pt idx="3681">
                  <c:v>2.7884104999999999E-2</c:v>
                </c:pt>
                <c:pt idx="3682">
                  <c:v>2.7854962E-2</c:v>
                </c:pt>
                <c:pt idx="3683">
                  <c:v>2.7825816999999999E-2</c:v>
                </c:pt>
                <c:pt idx="3684">
                  <c:v>2.7796672000000001E-2</c:v>
                </c:pt>
                <c:pt idx="3685">
                  <c:v>2.7767526000000001E-2</c:v>
                </c:pt>
                <c:pt idx="3686">
                  <c:v>2.773838E-2</c:v>
                </c:pt>
                <c:pt idx="3687">
                  <c:v>2.7709232E-2</c:v>
                </c:pt>
                <c:pt idx="3688">
                  <c:v>2.7680084000000001E-2</c:v>
                </c:pt>
                <c:pt idx="3689">
                  <c:v>2.7650935000000001E-2</c:v>
                </c:pt>
                <c:pt idx="3690">
                  <c:v>2.7621785999999999E-2</c:v>
                </c:pt>
                <c:pt idx="3691">
                  <c:v>2.7592635000000001E-2</c:v>
                </c:pt>
                <c:pt idx="3692">
                  <c:v>2.7563483999999999E-2</c:v>
                </c:pt>
                <c:pt idx="3693">
                  <c:v>2.7534333000000001E-2</c:v>
                </c:pt>
                <c:pt idx="3694">
                  <c:v>2.7505180000000001E-2</c:v>
                </c:pt>
                <c:pt idx="3695">
                  <c:v>2.7476027E-2</c:v>
                </c:pt>
                <c:pt idx="3696">
                  <c:v>2.7446873E-2</c:v>
                </c:pt>
                <c:pt idx="3697">
                  <c:v>2.7417718000000001E-2</c:v>
                </c:pt>
                <c:pt idx="3698">
                  <c:v>2.7388563000000001E-2</c:v>
                </c:pt>
                <c:pt idx="3699">
                  <c:v>2.7359406999999999E-2</c:v>
                </c:pt>
                <c:pt idx="3700">
                  <c:v>2.733025E-2</c:v>
                </c:pt>
                <c:pt idx="3701">
                  <c:v>2.7301091999999999E-2</c:v>
                </c:pt>
                <c:pt idx="3702">
                  <c:v>2.7271934000000001E-2</c:v>
                </c:pt>
                <c:pt idx="3703">
                  <c:v>2.7242775E-2</c:v>
                </c:pt>
                <c:pt idx="3704">
                  <c:v>2.7213615E-2</c:v>
                </c:pt>
                <c:pt idx="3705">
                  <c:v>2.7184454E-2</c:v>
                </c:pt>
                <c:pt idx="3706">
                  <c:v>2.7155293E-2</c:v>
                </c:pt>
                <c:pt idx="3707">
                  <c:v>2.7126131000000001E-2</c:v>
                </c:pt>
                <c:pt idx="3708">
                  <c:v>2.7096968999999999E-2</c:v>
                </c:pt>
                <c:pt idx="3709">
                  <c:v>2.7067805E-2</c:v>
                </c:pt>
                <c:pt idx="3710">
                  <c:v>2.7038640999999999E-2</c:v>
                </c:pt>
                <c:pt idx="3711">
                  <c:v>2.7009476000000001E-2</c:v>
                </c:pt>
                <c:pt idx="3712">
                  <c:v>2.6980311E-2</c:v>
                </c:pt>
                <c:pt idx="3713">
                  <c:v>2.6951144E-2</c:v>
                </c:pt>
                <c:pt idx="3714">
                  <c:v>2.6921977E-2</c:v>
                </c:pt>
                <c:pt idx="3715">
                  <c:v>2.689281E-2</c:v>
                </c:pt>
                <c:pt idx="3716">
                  <c:v>2.6863641000000001E-2</c:v>
                </c:pt>
                <c:pt idx="3717">
                  <c:v>2.6834472000000002E-2</c:v>
                </c:pt>
                <c:pt idx="3718">
                  <c:v>2.6805302E-2</c:v>
                </c:pt>
                <c:pt idx="3719">
                  <c:v>2.6776132000000001E-2</c:v>
                </c:pt>
                <c:pt idx="3720">
                  <c:v>2.674696E-2</c:v>
                </c:pt>
                <c:pt idx="3721">
                  <c:v>2.6717787999999999E-2</c:v>
                </c:pt>
                <c:pt idx="3722">
                  <c:v>2.6688615999999998E-2</c:v>
                </c:pt>
                <c:pt idx="3723">
                  <c:v>2.6659441999999998E-2</c:v>
                </c:pt>
                <c:pt idx="3724">
                  <c:v>2.6630267999999999E-2</c:v>
                </c:pt>
                <c:pt idx="3725">
                  <c:v>2.6601092999999999E-2</c:v>
                </c:pt>
                <c:pt idx="3726">
                  <c:v>2.6571918E-2</c:v>
                </c:pt>
                <c:pt idx="3727">
                  <c:v>2.6542742000000001E-2</c:v>
                </c:pt>
                <c:pt idx="3728">
                  <c:v>2.6513564999999999E-2</c:v>
                </c:pt>
                <c:pt idx="3729">
                  <c:v>2.6484387000000002E-2</c:v>
                </c:pt>
                <c:pt idx="3730">
                  <c:v>2.6455209E-2</c:v>
                </c:pt>
                <c:pt idx="3731">
                  <c:v>2.642603E-2</c:v>
                </c:pt>
                <c:pt idx="3732">
                  <c:v>2.6396849999999999E-2</c:v>
                </c:pt>
                <c:pt idx="3733">
                  <c:v>2.6367669E-2</c:v>
                </c:pt>
                <c:pt idx="3734">
                  <c:v>2.6338488E-2</c:v>
                </c:pt>
                <c:pt idx="3735">
                  <c:v>2.6309306000000001E-2</c:v>
                </c:pt>
                <c:pt idx="3736">
                  <c:v>2.6280123999999998E-2</c:v>
                </c:pt>
                <c:pt idx="3737">
                  <c:v>2.625094E-2</c:v>
                </c:pt>
                <c:pt idx="3738">
                  <c:v>2.6221756999999998E-2</c:v>
                </c:pt>
                <c:pt idx="3739">
                  <c:v>2.6192572000000001E-2</c:v>
                </c:pt>
                <c:pt idx="3740">
                  <c:v>2.6163387E-2</c:v>
                </c:pt>
                <c:pt idx="3741">
                  <c:v>2.61342E-2</c:v>
                </c:pt>
                <c:pt idx="3742">
                  <c:v>2.6105013999999999E-2</c:v>
                </c:pt>
                <c:pt idx="3743">
                  <c:v>2.6075826E-2</c:v>
                </c:pt>
                <c:pt idx="3744">
                  <c:v>2.6046638E-2</c:v>
                </c:pt>
                <c:pt idx="3745">
                  <c:v>2.6017449000000002E-2</c:v>
                </c:pt>
                <c:pt idx="3746">
                  <c:v>2.5988259999999999E-2</c:v>
                </c:pt>
                <c:pt idx="3747">
                  <c:v>2.5959069000000001E-2</c:v>
                </c:pt>
                <c:pt idx="3748">
                  <c:v>2.5929878999999999E-2</c:v>
                </c:pt>
                <c:pt idx="3749">
                  <c:v>2.5900686999999999E-2</c:v>
                </c:pt>
                <c:pt idx="3750">
                  <c:v>2.5871495000000001E-2</c:v>
                </c:pt>
                <c:pt idx="3751">
                  <c:v>2.5842302000000001E-2</c:v>
                </c:pt>
                <c:pt idx="3752">
                  <c:v>2.5813108000000001E-2</c:v>
                </c:pt>
                <c:pt idx="3753">
                  <c:v>2.5783914000000002E-2</c:v>
                </c:pt>
                <c:pt idx="3754">
                  <c:v>2.5754718999999999E-2</c:v>
                </c:pt>
                <c:pt idx="3755">
                  <c:v>2.5725523E-2</c:v>
                </c:pt>
                <c:pt idx="3756">
                  <c:v>2.5696327000000001E-2</c:v>
                </c:pt>
                <c:pt idx="3757">
                  <c:v>2.566713E-2</c:v>
                </c:pt>
                <c:pt idx="3758">
                  <c:v>2.5637931999999999E-2</c:v>
                </c:pt>
                <c:pt idx="3759">
                  <c:v>2.5608733000000002E-2</c:v>
                </c:pt>
                <c:pt idx="3760">
                  <c:v>2.5579534000000001E-2</c:v>
                </c:pt>
                <c:pt idx="3761">
                  <c:v>2.5550334000000001E-2</c:v>
                </c:pt>
                <c:pt idx="3762">
                  <c:v>2.5521134000000001E-2</c:v>
                </c:pt>
                <c:pt idx="3763">
                  <c:v>2.5491933000000001E-2</c:v>
                </c:pt>
                <c:pt idx="3764">
                  <c:v>2.5462730999999999E-2</c:v>
                </c:pt>
                <c:pt idx="3765">
                  <c:v>2.5433528E-2</c:v>
                </c:pt>
                <c:pt idx="3766">
                  <c:v>2.5404324999999998E-2</c:v>
                </c:pt>
                <c:pt idx="3767">
                  <c:v>2.5375121E-2</c:v>
                </c:pt>
                <c:pt idx="3768">
                  <c:v>2.5345916999999999E-2</c:v>
                </c:pt>
                <c:pt idx="3769">
                  <c:v>2.5316710999999999E-2</c:v>
                </c:pt>
                <c:pt idx="3770">
                  <c:v>2.5287506000000001E-2</c:v>
                </c:pt>
                <c:pt idx="3771">
                  <c:v>2.5258299000000001E-2</c:v>
                </c:pt>
                <c:pt idx="3772">
                  <c:v>2.5229092000000002E-2</c:v>
                </c:pt>
                <c:pt idx="3773">
                  <c:v>2.5199883999999999E-2</c:v>
                </c:pt>
                <c:pt idx="3774">
                  <c:v>2.5170675E-2</c:v>
                </c:pt>
                <c:pt idx="3775">
                  <c:v>2.5141466000000001E-2</c:v>
                </c:pt>
                <c:pt idx="3776">
                  <c:v>2.5112255999999999E-2</c:v>
                </c:pt>
                <c:pt idx="3777">
                  <c:v>2.5083046000000001E-2</c:v>
                </c:pt>
                <c:pt idx="3778">
                  <c:v>2.5053834000000001E-2</c:v>
                </c:pt>
                <c:pt idx="3779">
                  <c:v>2.5024622E-2</c:v>
                </c:pt>
                <c:pt idx="3780">
                  <c:v>2.4995409999999999E-2</c:v>
                </c:pt>
                <c:pt idx="3781">
                  <c:v>2.4966196999999999E-2</c:v>
                </c:pt>
                <c:pt idx="3782">
                  <c:v>2.4936982999999999E-2</c:v>
                </c:pt>
                <c:pt idx="3783">
                  <c:v>2.4907768E-2</c:v>
                </c:pt>
                <c:pt idx="3784">
                  <c:v>2.4878553000000001E-2</c:v>
                </c:pt>
                <c:pt idx="3785">
                  <c:v>2.4849336999999999E-2</c:v>
                </c:pt>
                <c:pt idx="3786">
                  <c:v>2.4820120000000001E-2</c:v>
                </c:pt>
                <c:pt idx="3787">
                  <c:v>2.4790903E-2</c:v>
                </c:pt>
                <c:pt idx="3788">
                  <c:v>2.4761684999999999E-2</c:v>
                </c:pt>
                <c:pt idx="3789">
                  <c:v>2.4732467000000001E-2</c:v>
                </c:pt>
                <c:pt idx="3790">
                  <c:v>2.4703248000000001E-2</c:v>
                </c:pt>
                <c:pt idx="3791">
                  <c:v>2.4674028000000001E-2</c:v>
                </c:pt>
                <c:pt idx="3792">
                  <c:v>2.4644807000000001E-2</c:v>
                </c:pt>
                <c:pt idx="3793">
                  <c:v>2.4615585999999998E-2</c:v>
                </c:pt>
                <c:pt idx="3794">
                  <c:v>2.4586363999999999E-2</c:v>
                </c:pt>
                <c:pt idx="3795">
                  <c:v>2.4557142000000001E-2</c:v>
                </c:pt>
                <c:pt idx="3796">
                  <c:v>2.4527918999999999E-2</c:v>
                </c:pt>
                <c:pt idx="3797">
                  <c:v>2.4498695000000001E-2</c:v>
                </c:pt>
                <c:pt idx="3798">
                  <c:v>2.446947E-2</c:v>
                </c:pt>
                <c:pt idx="3799">
                  <c:v>2.4440244999999999E-2</c:v>
                </c:pt>
                <c:pt idx="3800">
                  <c:v>2.4411019999999999E-2</c:v>
                </c:pt>
                <c:pt idx="3801">
                  <c:v>2.4381792999999999E-2</c:v>
                </c:pt>
                <c:pt idx="3802">
                  <c:v>2.4352565999999999E-2</c:v>
                </c:pt>
                <c:pt idx="3803">
                  <c:v>2.4323338999999999E-2</c:v>
                </c:pt>
                <c:pt idx="3804">
                  <c:v>2.4294110000000001E-2</c:v>
                </c:pt>
                <c:pt idx="3805">
                  <c:v>2.4264880999999999E-2</c:v>
                </c:pt>
                <c:pt idx="3806">
                  <c:v>2.4235652E-2</c:v>
                </c:pt>
                <c:pt idx="3807">
                  <c:v>2.4206421999999998E-2</c:v>
                </c:pt>
                <c:pt idx="3808">
                  <c:v>2.4177191000000001E-2</c:v>
                </c:pt>
                <c:pt idx="3809">
                  <c:v>2.4147959E-2</c:v>
                </c:pt>
                <c:pt idx="3810">
                  <c:v>2.4118727E-2</c:v>
                </c:pt>
                <c:pt idx="3811">
                  <c:v>2.4089493999999999E-2</c:v>
                </c:pt>
                <c:pt idx="3812">
                  <c:v>2.4060260999999999E-2</c:v>
                </c:pt>
                <c:pt idx="3813">
                  <c:v>2.4031027E-2</c:v>
                </c:pt>
                <c:pt idx="3814">
                  <c:v>2.4001792000000001E-2</c:v>
                </c:pt>
                <c:pt idx="3815">
                  <c:v>2.3972556999999999E-2</c:v>
                </c:pt>
                <c:pt idx="3816">
                  <c:v>2.3943320000000001E-2</c:v>
                </c:pt>
                <c:pt idx="3817">
                  <c:v>2.3914083999999999E-2</c:v>
                </c:pt>
                <c:pt idx="3818">
                  <c:v>2.3884847000000001E-2</c:v>
                </c:pt>
                <c:pt idx="3819">
                  <c:v>2.3855609E-2</c:v>
                </c:pt>
                <c:pt idx="3820">
                  <c:v>2.3826369999999999E-2</c:v>
                </c:pt>
                <c:pt idx="3821">
                  <c:v>2.3797130999999999E-2</c:v>
                </c:pt>
                <c:pt idx="3822">
                  <c:v>2.3767890999999999E-2</c:v>
                </c:pt>
                <c:pt idx="3823">
                  <c:v>2.3738651E-2</c:v>
                </c:pt>
                <c:pt idx="3824">
                  <c:v>2.370941E-2</c:v>
                </c:pt>
                <c:pt idx="3825">
                  <c:v>2.3680168000000001E-2</c:v>
                </c:pt>
                <c:pt idx="3826">
                  <c:v>2.3650925999999999E-2</c:v>
                </c:pt>
                <c:pt idx="3827">
                  <c:v>2.3621683000000001E-2</c:v>
                </c:pt>
                <c:pt idx="3828">
                  <c:v>2.3592439E-2</c:v>
                </c:pt>
                <c:pt idx="3829">
                  <c:v>2.3563194999999999E-2</c:v>
                </c:pt>
                <c:pt idx="3830">
                  <c:v>2.3533950000000001E-2</c:v>
                </c:pt>
                <c:pt idx="3831">
                  <c:v>2.3504705000000001E-2</c:v>
                </c:pt>
                <c:pt idx="3832">
                  <c:v>2.3475459000000001E-2</c:v>
                </c:pt>
                <c:pt idx="3833">
                  <c:v>2.3446212000000001E-2</c:v>
                </c:pt>
                <c:pt idx="3834">
                  <c:v>2.3416963999999998E-2</c:v>
                </c:pt>
                <c:pt idx="3835">
                  <c:v>2.3387716999999999E-2</c:v>
                </c:pt>
                <c:pt idx="3836">
                  <c:v>2.3358468E-2</c:v>
                </c:pt>
                <c:pt idx="3837">
                  <c:v>2.3329219000000002E-2</c:v>
                </c:pt>
                <c:pt idx="3838">
                  <c:v>2.3299969E-2</c:v>
                </c:pt>
                <c:pt idx="3839">
                  <c:v>2.3270718999999999E-2</c:v>
                </c:pt>
                <c:pt idx="3840">
                  <c:v>2.3241466999999998E-2</c:v>
                </c:pt>
                <c:pt idx="3841">
                  <c:v>2.3212216000000001E-2</c:v>
                </c:pt>
                <c:pt idx="3842">
                  <c:v>2.3182963000000001E-2</c:v>
                </c:pt>
                <c:pt idx="3843">
                  <c:v>2.3153711E-2</c:v>
                </c:pt>
                <c:pt idx="3844">
                  <c:v>2.3124457000000001E-2</c:v>
                </c:pt>
                <c:pt idx="3845">
                  <c:v>2.3095203000000002E-2</c:v>
                </c:pt>
                <c:pt idx="3846">
                  <c:v>2.3065947999999999E-2</c:v>
                </c:pt>
                <c:pt idx="3847">
                  <c:v>2.3036693E-2</c:v>
                </c:pt>
                <c:pt idx="3848">
                  <c:v>2.3007436999999999E-2</c:v>
                </c:pt>
                <c:pt idx="3849">
                  <c:v>2.2978180000000001E-2</c:v>
                </c:pt>
                <c:pt idx="3850">
                  <c:v>2.2948923E-2</c:v>
                </c:pt>
                <c:pt idx="3851">
                  <c:v>2.2919664999999999E-2</c:v>
                </c:pt>
                <c:pt idx="3852">
                  <c:v>2.2890407000000002E-2</c:v>
                </c:pt>
                <c:pt idx="3853">
                  <c:v>2.2861148000000001E-2</c:v>
                </c:pt>
                <c:pt idx="3854">
                  <c:v>2.2831888000000002E-2</c:v>
                </c:pt>
                <c:pt idx="3855">
                  <c:v>2.2802627999999998E-2</c:v>
                </c:pt>
                <c:pt idx="3856">
                  <c:v>2.2773366999999999E-2</c:v>
                </c:pt>
                <c:pt idx="3857">
                  <c:v>2.2744106E-2</c:v>
                </c:pt>
                <c:pt idx="3858">
                  <c:v>2.2714844000000001E-2</c:v>
                </c:pt>
                <c:pt idx="3859">
                  <c:v>2.2685581E-2</c:v>
                </c:pt>
                <c:pt idx="3860">
                  <c:v>2.2656318000000002E-2</c:v>
                </c:pt>
                <c:pt idx="3861">
                  <c:v>2.2627054000000001E-2</c:v>
                </c:pt>
                <c:pt idx="3862">
                  <c:v>2.259779E-2</c:v>
                </c:pt>
                <c:pt idx="3863">
                  <c:v>2.2568524999999999E-2</c:v>
                </c:pt>
                <c:pt idx="3864">
                  <c:v>2.2539258999999999E-2</c:v>
                </c:pt>
                <c:pt idx="3865">
                  <c:v>2.2509992999999999E-2</c:v>
                </c:pt>
                <c:pt idx="3866">
                  <c:v>2.2480725999999999E-2</c:v>
                </c:pt>
                <c:pt idx="3867">
                  <c:v>2.2451458000000001E-2</c:v>
                </c:pt>
                <c:pt idx="3868">
                  <c:v>2.2422190000000002E-2</c:v>
                </c:pt>
                <c:pt idx="3869">
                  <c:v>2.2392921999999999E-2</c:v>
                </c:pt>
                <c:pt idx="3870">
                  <c:v>2.2363652000000001E-2</c:v>
                </c:pt>
                <c:pt idx="3871">
                  <c:v>2.2334382999999999E-2</c:v>
                </c:pt>
                <c:pt idx="3872">
                  <c:v>2.2305111999999998E-2</c:v>
                </c:pt>
                <c:pt idx="3873">
                  <c:v>2.2275841000000001E-2</c:v>
                </c:pt>
                <c:pt idx="3874">
                  <c:v>2.224657E-2</c:v>
                </c:pt>
                <c:pt idx="3875">
                  <c:v>2.2217297E-2</c:v>
                </c:pt>
                <c:pt idx="3876">
                  <c:v>2.2188025E-2</c:v>
                </c:pt>
                <c:pt idx="3877">
                  <c:v>2.2158751000000001E-2</c:v>
                </c:pt>
                <c:pt idx="3878">
                  <c:v>2.2129477000000002E-2</c:v>
                </c:pt>
                <c:pt idx="3879">
                  <c:v>2.2100202999999999E-2</c:v>
                </c:pt>
                <c:pt idx="3880">
                  <c:v>2.2070928E-2</c:v>
                </c:pt>
                <c:pt idx="3881">
                  <c:v>2.2041651999999998E-2</c:v>
                </c:pt>
                <c:pt idx="3882">
                  <c:v>2.2012376E-2</c:v>
                </c:pt>
                <c:pt idx="3883">
                  <c:v>2.1983098999999999E-2</c:v>
                </c:pt>
                <c:pt idx="3884">
                  <c:v>2.1953820999999998E-2</c:v>
                </c:pt>
                <c:pt idx="3885">
                  <c:v>2.1924543000000001E-2</c:v>
                </c:pt>
                <c:pt idx="3886">
                  <c:v>2.1895265000000001E-2</c:v>
                </c:pt>
                <c:pt idx="3887">
                  <c:v>2.1865986E-2</c:v>
                </c:pt>
                <c:pt idx="3888">
                  <c:v>2.1836706000000001E-2</c:v>
                </c:pt>
                <c:pt idx="3889">
                  <c:v>2.1807424999999998E-2</c:v>
                </c:pt>
                <c:pt idx="3890">
                  <c:v>2.1778143999999999E-2</c:v>
                </c:pt>
                <c:pt idx="3891">
                  <c:v>2.1748863E-2</c:v>
                </c:pt>
                <c:pt idx="3892">
                  <c:v>2.1719581000000002E-2</c:v>
                </c:pt>
                <c:pt idx="3893">
                  <c:v>2.1690298E-2</c:v>
                </c:pt>
                <c:pt idx="3894">
                  <c:v>2.1661014999999999E-2</c:v>
                </c:pt>
                <c:pt idx="3895">
                  <c:v>2.1631731000000001E-2</c:v>
                </c:pt>
                <c:pt idx="3896">
                  <c:v>2.1602447E-2</c:v>
                </c:pt>
                <c:pt idx="3897">
                  <c:v>2.1573162E-2</c:v>
                </c:pt>
                <c:pt idx="3898">
                  <c:v>2.1543876E-2</c:v>
                </c:pt>
                <c:pt idx="3899">
                  <c:v>2.151459E-2</c:v>
                </c:pt>
                <c:pt idx="3900">
                  <c:v>2.1485303000000001E-2</c:v>
                </c:pt>
                <c:pt idx="3901">
                  <c:v>2.1456016000000001E-2</c:v>
                </c:pt>
                <c:pt idx="3902">
                  <c:v>2.1426727999999999E-2</c:v>
                </c:pt>
                <c:pt idx="3903">
                  <c:v>2.139744E-2</c:v>
                </c:pt>
                <c:pt idx="3904">
                  <c:v>2.1368150999999998E-2</c:v>
                </c:pt>
                <c:pt idx="3905">
                  <c:v>2.1338861000000001E-2</c:v>
                </c:pt>
                <c:pt idx="3906">
                  <c:v>2.1309570999999999E-2</c:v>
                </c:pt>
                <c:pt idx="3907">
                  <c:v>2.1280281000000002E-2</c:v>
                </c:pt>
                <c:pt idx="3908">
                  <c:v>2.1250989000000001E-2</c:v>
                </c:pt>
                <c:pt idx="3909">
                  <c:v>2.1221698000000001E-2</c:v>
                </c:pt>
                <c:pt idx="3910">
                  <c:v>2.1192405000000001E-2</c:v>
                </c:pt>
                <c:pt idx="3911">
                  <c:v>2.1163112000000001E-2</c:v>
                </c:pt>
                <c:pt idx="3912">
                  <c:v>2.1133819000000002E-2</c:v>
                </c:pt>
                <c:pt idx="3913">
                  <c:v>2.1104524999999999E-2</c:v>
                </c:pt>
                <c:pt idx="3914">
                  <c:v>2.107523E-2</c:v>
                </c:pt>
                <c:pt idx="3915">
                  <c:v>2.1045935000000002E-2</c:v>
                </c:pt>
                <c:pt idx="3916">
                  <c:v>2.1016639E-2</c:v>
                </c:pt>
                <c:pt idx="3917">
                  <c:v>2.0987342999999999E-2</c:v>
                </c:pt>
                <c:pt idx="3918">
                  <c:v>2.0958046000000001E-2</c:v>
                </c:pt>
                <c:pt idx="3919">
                  <c:v>2.0928749E-2</c:v>
                </c:pt>
                <c:pt idx="3920">
                  <c:v>2.0899450999999999E-2</c:v>
                </c:pt>
                <c:pt idx="3921">
                  <c:v>2.0870152999999999E-2</c:v>
                </c:pt>
                <c:pt idx="3922">
                  <c:v>2.0840852999999999E-2</c:v>
                </c:pt>
                <c:pt idx="3923">
                  <c:v>2.0811553999999999E-2</c:v>
                </c:pt>
                <c:pt idx="3924">
                  <c:v>2.0782254E-2</c:v>
                </c:pt>
                <c:pt idx="3925">
                  <c:v>2.0752953000000001E-2</c:v>
                </c:pt>
                <c:pt idx="3926">
                  <c:v>2.0723651999999999E-2</c:v>
                </c:pt>
                <c:pt idx="3927">
                  <c:v>2.069435E-2</c:v>
                </c:pt>
                <c:pt idx="3928">
                  <c:v>2.0665047999999998E-2</c:v>
                </c:pt>
                <c:pt idx="3929">
                  <c:v>2.0635745E-2</c:v>
                </c:pt>
                <c:pt idx="3930">
                  <c:v>2.0606441E-2</c:v>
                </c:pt>
                <c:pt idx="3931">
                  <c:v>2.0577136999999999E-2</c:v>
                </c:pt>
                <c:pt idx="3932">
                  <c:v>2.0547833000000001E-2</c:v>
                </c:pt>
                <c:pt idx="3933">
                  <c:v>2.0518528000000001E-2</c:v>
                </c:pt>
                <c:pt idx="3934">
                  <c:v>2.0489222000000001E-2</c:v>
                </c:pt>
                <c:pt idx="3935">
                  <c:v>2.0459916000000002E-2</c:v>
                </c:pt>
                <c:pt idx="3936">
                  <c:v>2.0430608999999999E-2</c:v>
                </c:pt>
                <c:pt idx="3937">
                  <c:v>2.0401302E-2</c:v>
                </c:pt>
                <c:pt idx="3938">
                  <c:v>2.0371994000000001E-2</c:v>
                </c:pt>
                <c:pt idx="3939">
                  <c:v>2.0342685999999999E-2</c:v>
                </c:pt>
                <c:pt idx="3940">
                  <c:v>2.0313377000000001E-2</c:v>
                </c:pt>
                <c:pt idx="3941">
                  <c:v>2.0284067999999999E-2</c:v>
                </c:pt>
                <c:pt idx="3942">
                  <c:v>2.0254758000000001E-2</c:v>
                </c:pt>
                <c:pt idx="3943">
                  <c:v>2.0225447000000001E-2</c:v>
                </c:pt>
                <c:pt idx="3944">
                  <c:v>2.0196136E-2</c:v>
                </c:pt>
                <c:pt idx="3945">
                  <c:v>2.0166824999999999E-2</c:v>
                </c:pt>
                <c:pt idx="3946">
                  <c:v>2.0137512E-2</c:v>
                </c:pt>
                <c:pt idx="3947">
                  <c:v>2.01082E-2</c:v>
                </c:pt>
                <c:pt idx="3948">
                  <c:v>2.0078887E-2</c:v>
                </c:pt>
                <c:pt idx="3949">
                  <c:v>2.0049573000000001E-2</c:v>
                </c:pt>
                <c:pt idx="3950">
                  <c:v>2.0020258999999999E-2</c:v>
                </c:pt>
                <c:pt idx="3951">
                  <c:v>1.9990944E-2</c:v>
                </c:pt>
                <c:pt idx="3952">
                  <c:v>1.9961629000000002E-2</c:v>
                </c:pt>
                <c:pt idx="3953">
                  <c:v>1.9932313E-2</c:v>
                </c:pt>
                <c:pt idx="3954">
                  <c:v>1.9902996999999999E-2</c:v>
                </c:pt>
                <c:pt idx="3955">
                  <c:v>1.9873680000000001E-2</c:v>
                </c:pt>
                <c:pt idx="3956">
                  <c:v>1.9844362000000001E-2</c:v>
                </c:pt>
                <c:pt idx="3957">
                  <c:v>1.9815045E-2</c:v>
                </c:pt>
                <c:pt idx="3958">
                  <c:v>1.9785726E-2</c:v>
                </c:pt>
                <c:pt idx="3959">
                  <c:v>1.9756407E-2</c:v>
                </c:pt>
                <c:pt idx="3960">
                  <c:v>1.9727088E-2</c:v>
                </c:pt>
                <c:pt idx="3961">
                  <c:v>1.9697768000000001E-2</c:v>
                </c:pt>
                <c:pt idx="3962">
                  <c:v>1.9668446999999999E-2</c:v>
                </c:pt>
                <c:pt idx="3963">
                  <c:v>1.9639126E-2</c:v>
                </c:pt>
                <c:pt idx="3964">
                  <c:v>1.9609804000000002E-2</c:v>
                </c:pt>
                <c:pt idx="3965">
                  <c:v>1.9580482E-2</c:v>
                </c:pt>
                <c:pt idx="3966">
                  <c:v>1.9551160000000001E-2</c:v>
                </c:pt>
                <c:pt idx="3967">
                  <c:v>1.9521837E-2</c:v>
                </c:pt>
                <c:pt idx="3968">
                  <c:v>1.9492513E-2</c:v>
                </c:pt>
                <c:pt idx="3969">
                  <c:v>1.9463188999999999E-2</c:v>
                </c:pt>
                <c:pt idx="3970">
                  <c:v>1.9433863999999999E-2</c:v>
                </c:pt>
                <c:pt idx="3971">
                  <c:v>1.9404538999999998E-2</c:v>
                </c:pt>
                <c:pt idx="3972">
                  <c:v>1.9375212999999999E-2</c:v>
                </c:pt>
                <c:pt idx="3973">
                  <c:v>1.9345886999999999E-2</c:v>
                </c:pt>
                <c:pt idx="3974">
                  <c:v>1.931656E-2</c:v>
                </c:pt>
                <c:pt idx="3975">
                  <c:v>1.9287233000000001E-2</c:v>
                </c:pt>
                <c:pt idx="3976">
                  <c:v>1.9257904999999999E-2</c:v>
                </c:pt>
                <c:pt idx="3977">
                  <c:v>1.9228577E-2</c:v>
                </c:pt>
                <c:pt idx="3978">
                  <c:v>1.9199247999999999E-2</c:v>
                </c:pt>
                <c:pt idx="3979">
                  <c:v>1.9169919000000001E-2</c:v>
                </c:pt>
                <c:pt idx="3980">
                  <c:v>1.9140589E-2</c:v>
                </c:pt>
                <c:pt idx="3981">
                  <c:v>1.9111258999999998E-2</c:v>
                </c:pt>
                <c:pt idx="3982">
                  <c:v>1.9081928000000001E-2</c:v>
                </c:pt>
                <c:pt idx="3983">
                  <c:v>1.9052597000000001E-2</c:v>
                </c:pt>
                <c:pt idx="3984">
                  <c:v>1.9023265000000001E-2</c:v>
                </c:pt>
                <c:pt idx="3985">
                  <c:v>1.8993932000000002E-2</c:v>
                </c:pt>
                <c:pt idx="3986">
                  <c:v>1.8964600000000002E-2</c:v>
                </c:pt>
                <c:pt idx="3987">
                  <c:v>1.8935265999999999E-2</c:v>
                </c:pt>
                <c:pt idx="3988">
                  <c:v>1.8905932E-2</c:v>
                </c:pt>
                <c:pt idx="3989">
                  <c:v>1.8876598000000001E-2</c:v>
                </c:pt>
                <c:pt idx="3990">
                  <c:v>1.8847263E-2</c:v>
                </c:pt>
                <c:pt idx="3991">
                  <c:v>1.8817928000000001E-2</c:v>
                </c:pt>
                <c:pt idx="3992">
                  <c:v>1.8788592E-2</c:v>
                </c:pt>
                <c:pt idx="3993">
                  <c:v>1.8759255999999998E-2</c:v>
                </c:pt>
                <c:pt idx="3994">
                  <c:v>1.8729919000000001E-2</c:v>
                </c:pt>
                <c:pt idx="3995">
                  <c:v>1.8700582E-2</c:v>
                </c:pt>
                <c:pt idx="3996">
                  <c:v>1.8671244E-2</c:v>
                </c:pt>
                <c:pt idx="3997">
                  <c:v>1.8641906E-2</c:v>
                </c:pt>
                <c:pt idx="3998">
                  <c:v>1.8612567E-2</c:v>
                </c:pt>
                <c:pt idx="3999">
                  <c:v>1.8583228E-2</c:v>
                </c:pt>
                <c:pt idx="4000">
                  <c:v>1.8553888000000001E-2</c:v>
                </c:pt>
                <c:pt idx="4001">
                  <c:v>1.8524546999999999E-2</c:v>
                </c:pt>
                <c:pt idx="4002">
                  <c:v>1.8495207E-2</c:v>
                </c:pt>
                <c:pt idx="4003">
                  <c:v>1.8465865000000001E-2</c:v>
                </c:pt>
                <c:pt idx="4004">
                  <c:v>1.8436523999999999E-2</c:v>
                </c:pt>
                <c:pt idx="4005">
                  <c:v>1.8407181000000002E-2</c:v>
                </c:pt>
                <c:pt idx="4006">
                  <c:v>1.8377839E-2</c:v>
                </c:pt>
                <c:pt idx="4007">
                  <c:v>1.8348495999999999E-2</c:v>
                </c:pt>
                <c:pt idx="4008">
                  <c:v>1.8319151999999998E-2</c:v>
                </c:pt>
                <c:pt idx="4009">
                  <c:v>1.8289808000000001E-2</c:v>
                </c:pt>
                <c:pt idx="4010">
                  <c:v>1.8260463000000001E-2</c:v>
                </c:pt>
                <c:pt idx="4011">
                  <c:v>1.8231118000000001E-2</c:v>
                </c:pt>
                <c:pt idx="4012">
                  <c:v>1.8201772000000001E-2</c:v>
                </c:pt>
                <c:pt idx="4013">
                  <c:v>1.8172425999999998E-2</c:v>
                </c:pt>
                <c:pt idx="4014">
                  <c:v>1.8143078999999999E-2</c:v>
                </c:pt>
                <c:pt idx="4015">
                  <c:v>1.8113732E-2</c:v>
                </c:pt>
                <c:pt idx="4016">
                  <c:v>1.8084385000000001E-2</c:v>
                </c:pt>
                <c:pt idx="4017">
                  <c:v>1.8055036999999999E-2</c:v>
                </c:pt>
                <c:pt idx="4018">
                  <c:v>1.8025688000000002E-2</c:v>
                </c:pt>
                <c:pt idx="4019">
                  <c:v>1.7996339E-2</c:v>
                </c:pt>
                <c:pt idx="4020">
                  <c:v>1.7966989999999999E-2</c:v>
                </c:pt>
                <c:pt idx="4021">
                  <c:v>1.7937640000000001E-2</c:v>
                </c:pt>
                <c:pt idx="4022">
                  <c:v>1.790829E-2</c:v>
                </c:pt>
                <c:pt idx="4023">
                  <c:v>1.7878939E-2</c:v>
                </c:pt>
                <c:pt idx="4024">
                  <c:v>1.7849587E-2</c:v>
                </c:pt>
                <c:pt idx="4025">
                  <c:v>1.7820235E-2</c:v>
                </c:pt>
                <c:pt idx="4026">
                  <c:v>1.7790883E-2</c:v>
                </c:pt>
                <c:pt idx="4027">
                  <c:v>1.7761530000000001E-2</c:v>
                </c:pt>
                <c:pt idx="4028">
                  <c:v>1.7732176999999998E-2</c:v>
                </c:pt>
                <c:pt idx="4029">
                  <c:v>1.7702822999999999E-2</c:v>
                </c:pt>
                <c:pt idx="4030">
                  <c:v>1.7673469000000001E-2</c:v>
                </c:pt>
                <c:pt idx="4031">
                  <c:v>1.7644114999999998E-2</c:v>
                </c:pt>
                <c:pt idx="4032">
                  <c:v>1.7614759000000001E-2</c:v>
                </c:pt>
                <c:pt idx="4033">
                  <c:v>1.7585403999999999E-2</c:v>
                </c:pt>
                <c:pt idx="4034">
                  <c:v>1.7556048000000001E-2</c:v>
                </c:pt>
                <c:pt idx="4035">
                  <c:v>1.7526691E-2</c:v>
                </c:pt>
                <c:pt idx="4036">
                  <c:v>1.7497334E-2</c:v>
                </c:pt>
                <c:pt idx="4037">
                  <c:v>1.7467976999999999E-2</c:v>
                </c:pt>
                <c:pt idx="4038">
                  <c:v>1.7438618999999999E-2</c:v>
                </c:pt>
                <c:pt idx="4039">
                  <c:v>1.7409260999999999E-2</c:v>
                </c:pt>
                <c:pt idx="4040">
                  <c:v>1.7379901999999999E-2</c:v>
                </c:pt>
                <c:pt idx="4041">
                  <c:v>1.7350543E-2</c:v>
                </c:pt>
                <c:pt idx="4042">
                  <c:v>1.7321183E-2</c:v>
                </c:pt>
                <c:pt idx="4043">
                  <c:v>1.7291823000000001E-2</c:v>
                </c:pt>
                <c:pt idx="4044">
                  <c:v>1.7262461999999999E-2</c:v>
                </c:pt>
                <c:pt idx="4045">
                  <c:v>1.7233101000000001E-2</c:v>
                </c:pt>
                <c:pt idx="4046">
                  <c:v>1.7203738999999999E-2</c:v>
                </c:pt>
                <c:pt idx="4047">
                  <c:v>1.7174377000000001E-2</c:v>
                </c:pt>
                <c:pt idx="4048">
                  <c:v>1.7145015E-2</c:v>
                </c:pt>
                <c:pt idx="4049">
                  <c:v>1.7115651999999999E-2</c:v>
                </c:pt>
                <c:pt idx="4050">
                  <c:v>1.7086288000000002E-2</c:v>
                </c:pt>
                <c:pt idx="4051">
                  <c:v>1.7056925000000001E-2</c:v>
                </c:pt>
                <c:pt idx="4052">
                  <c:v>1.7027560000000001E-2</c:v>
                </c:pt>
                <c:pt idx="4053">
                  <c:v>1.6998196E-2</c:v>
                </c:pt>
                <c:pt idx="4054">
                  <c:v>1.6968830000000001E-2</c:v>
                </c:pt>
                <c:pt idx="4055">
                  <c:v>1.6939465000000001E-2</c:v>
                </c:pt>
                <c:pt idx="4056">
                  <c:v>1.6910099000000001E-2</c:v>
                </c:pt>
                <c:pt idx="4057">
                  <c:v>1.6880731999999999E-2</c:v>
                </c:pt>
                <c:pt idx="4058">
                  <c:v>1.6851365E-2</c:v>
                </c:pt>
                <c:pt idx="4059">
                  <c:v>1.6821998000000001E-2</c:v>
                </c:pt>
                <c:pt idx="4060">
                  <c:v>1.6792629999999999E-2</c:v>
                </c:pt>
                <c:pt idx="4061">
                  <c:v>1.6763261000000002E-2</c:v>
                </c:pt>
                <c:pt idx="4062">
                  <c:v>1.6733893E-2</c:v>
                </c:pt>
                <c:pt idx="4063">
                  <c:v>1.6704522999999999E-2</c:v>
                </c:pt>
                <c:pt idx="4064">
                  <c:v>1.6675154000000001E-2</c:v>
                </c:pt>
                <c:pt idx="4065">
                  <c:v>1.6645784E-2</c:v>
                </c:pt>
                <c:pt idx="4066">
                  <c:v>1.6616413E-2</c:v>
                </c:pt>
                <c:pt idx="4067">
                  <c:v>1.6587042E-2</c:v>
                </c:pt>
                <c:pt idx="4068">
                  <c:v>1.6557671E-2</c:v>
                </c:pt>
                <c:pt idx="4069">
                  <c:v>1.6528299E-2</c:v>
                </c:pt>
                <c:pt idx="4070">
                  <c:v>1.6498927E-2</c:v>
                </c:pt>
                <c:pt idx="4071">
                  <c:v>1.6469554000000001E-2</c:v>
                </c:pt>
                <c:pt idx="4072">
                  <c:v>1.6440181000000002E-2</c:v>
                </c:pt>
                <c:pt idx="4073">
                  <c:v>1.6410806999999999E-2</c:v>
                </c:pt>
                <c:pt idx="4074">
                  <c:v>1.6381433000000001E-2</c:v>
                </c:pt>
                <c:pt idx="4075">
                  <c:v>1.6352058999999999E-2</c:v>
                </c:pt>
                <c:pt idx="4076">
                  <c:v>1.6322684E-2</c:v>
                </c:pt>
                <c:pt idx="4077">
                  <c:v>1.6293308999999999E-2</c:v>
                </c:pt>
                <c:pt idx="4078">
                  <c:v>1.6263933000000001E-2</c:v>
                </c:pt>
                <c:pt idx="4079">
                  <c:v>1.6234557E-2</c:v>
                </c:pt>
                <c:pt idx="4080">
                  <c:v>1.620518E-2</c:v>
                </c:pt>
                <c:pt idx="4081">
                  <c:v>1.6175802999999999E-2</c:v>
                </c:pt>
                <c:pt idx="4082">
                  <c:v>1.6146425999999998E-2</c:v>
                </c:pt>
                <c:pt idx="4083">
                  <c:v>1.6117047999999998E-2</c:v>
                </c:pt>
                <c:pt idx="4084">
                  <c:v>1.6087668999999999E-2</c:v>
                </c:pt>
                <c:pt idx="4085">
                  <c:v>1.6058290999999999E-2</c:v>
                </c:pt>
                <c:pt idx="4086">
                  <c:v>1.6028911E-2</c:v>
                </c:pt>
                <c:pt idx="4087">
                  <c:v>1.5999532E-2</c:v>
                </c:pt>
                <c:pt idx="4088">
                  <c:v>1.5970152000000001E-2</c:v>
                </c:pt>
                <c:pt idx="4089">
                  <c:v>1.5940770999999999E-2</c:v>
                </c:pt>
                <c:pt idx="4090">
                  <c:v>1.5911391E-2</c:v>
                </c:pt>
                <c:pt idx="4091">
                  <c:v>1.5882008999999999E-2</c:v>
                </c:pt>
                <c:pt idx="4092">
                  <c:v>1.5852628000000001E-2</c:v>
                </c:pt>
                <c:pt idx="4093">
                  <c:v>1.5823245999999999E-2</c:v>
                </c:pt>
                <c:pt idx="4094">
                  <c:v>1.5793862999999998E-2</c:v>
                </c:pt>
                <c:pt idx="4095">
                  <c:v>1.5764480000000001E-2</c:v>
                </c:pt>
                <c:pt idx="4096">
                  <c:v>1.5735097E-2</c:v>
                </c:pt>
                <c:pt idx="4097">
                  <c:v>1.5705713E-2</c:v>
                </c:pt>
                <c:pt idx="4098">
                  <c:v>1.5676328999999999E-2</c:v>
                </c:pt>
                <c:pt idx="4099">
                  <c:v>1.5646943999999999E-2</c:v>
                </c:pt>
                <c:pt idx="4100">
                  <c:v>1.5617559E-2</c:v>
                </c:pt>
                <c:pt idx="4101">
                  <c:v>1.5588174E-2</c:v>
                </c:pt>
                <c:pt idx="4102">
                  <c:v>1.5558788E-2</c:v>
                </c:pt>
                <c:pt idx="4103">
                  <c:v>1.5529401999999999E-2</c:v>
                </c:pt>
                <c:pt idx="4104">
                  <c:v>1.5500015000000001E-2</c:v>
                </c:pt>
                <c:pt idx="4105">
                  <c:v>1.5470628E-2</c:v>
                </c:pt>
                <c:pt idx="4106">
                  <c:v>1.544124E-2</c:v>
                </c:pt>
                <c:pt idx="4107">
                  <c:v>1.5411852E-2</c:v>
                </c:pt>
                <c:pt idx="4108">
                  <c:v>1.5382464E-2</c:v>
                </c:pt>
                <c:pt idx="4109">
                  <c:v>1.5353075000000001E-2</c:v>
                </c:pt>
                <c:pt idx="4110">
                  <c:v>1.5323686E-2</c:v>
                </c:pt>
                <c:pt idx="4111">
                  <c:v>1.5294297E-2</c:v>
                </c:pt>
                <c:pt idx="4112">
                  <c:v>1.5264906999999999E-2</c:v>
                </c:pt>
                <c:pt idx="4113">
                  <c:v>1.5235515999999999E-2</c:v>
                </c:pt>
                <c:pt idx="4114">
                  <c:v>1.5206126E-2</c:v>
                </c:pt>
                <c:pt idx="4115">
                  <c:v>1.5176735E-2</c:v>
                </c:pt>
                <c:pt idx="4116">
                  <c:v>1.5147343000000001E-2</c:v>
                </c:pt>
                <c:pt idx="4117">
                  <c:v>1.5117950999999999E-2</c:v>
                </c:pt>
                <c:pt idx="4118">
                  <c:v>1.5088559E-2</c:v>
                </c:pt>
                <c:pt idx="4119">
                  <c:v>1.5059166000000001E-2</c:v>
                </c:pt>
                <c:pt idx="4120">
                  <c:v>1.5029773E-2</c:v>
                </c:pt>
                <c:pt idx="4121">
                  <c:v>1.5000378999999999E-2</c:v>
                </c:pt>
                <c:pt idx="4122">
                  <c:v>1.4970984999999999E-2</c:v>
                </c:pt>
                <c:pt idx="4123">
                  <c:v>1.4941591000000001E-2</c:v>
                </c:pt>
                <c:pt idx="4124">
                  <c:v>1.4912196000000001E-2</c:v>
                </c:pt>
                <c:pt idx="4125">
                  <c:v>1.4882800999999999E-2</c:v>
                </c:pt>
                <c:pt idx="4126">
                  <c:v>1.4853406E-2</c:v>
                </c:pt>
                <c:pt idx="4127">
                  <c:v>1.482401E-2</c:v>
                </c:pt>
                <c:pt idx="4128">
                  <c:v>1.4794613999999999E-2</c:v>
                </c:pt>
                <c:pt idx="4129">
                  <c:v>1.4765217000000001E-2</c:v>
                </c:pt>
                <c:pt idx="4130">
                  <c:v>1.473582E-2</c:v>
                </c:pt>
                <c:pt idx="4131">
                  <c:v>1.4706422E-2</c:v>
                </c:pt>
                <c:pt idx="4132">
                  <c:v>1.4677024E-2</c:v>
                </c:pt>
                <c:pt idx="4133">
                  <c:v>1.4647626E-2</c:v>
                </c:pt>
                <c:pt idx="4134">
                  <c:v>1.4618228E-2</c:v>
                </c:pt>
                <c:pt idx="4135">
                  <c:v>1.4588828999999999E-2</c:v>
                </c:pt>
                <c:pt idx="4136">
                  <c:v>1.4559429E-2</c:v>
                </c:pt>
                <c:pt idx="4137">
                  <c:v>1.4530029999999999E-2</c:v>
                </c:pt>
                <c:pt idx="4138">
                  <c:v>1.4500628999999999E-2</c:v>
                </c:pt>
                <c:pt idx="4139">
                  <c:v>1.4471229E-2</c:v>
                </c:pt>
                <c:pt idx="4140">
                  <c:v>1.4441828E-2</c:v>
                </c:pt>
                <c:pt idx="4141">
                  <c:v>1.4412427E-2</c:v>
                </c:pt>
                <c:pt idx="4142">
                  <c:v>1.4383025000000001E-2</c:v>
                </c:pt>
                <c:pt idx="4143">
                  <c:v>1.4353622999999999E-2</c:v>
                </c:pt>
                <c:pt idx="4144">
                  <c:v>1.432422E-2</c:v>
                </c:pt>
                <c:pt idx="4145">
                  <c:v>1.4294818000000001E-2</c:v>
                </c:pt>
                <c:pt idx="4146">
                  <c:v>1.4265414000000001E-2</c:v>
                </c:pt>
                <c:pt idx="4147">
                  <c:v>1.4236011E-2</c:v>
                </c:pt>
                <c:pt idx="4148">
                  <c:v>1.4206607E-2</c:v>
                </c:pt>
                <c:pt idx="4149">
                  <c:v>1.4177202999999999E-2</c:v>
                </c:pt>
                <c:pt idx="4150">
                  <c:v>1.4147798E-2</c:v>
                </c:pt>
                <c:pt idx="4151">
                  <c:v>1.4118393E-2</c:v>
                </c:pt>
                <c:pt idx="4152">
                  <c:v>1.4088987000000001E-2</c:v>
                </c:pt>
                <c:pt idx="4153">
                  <c:v>1.4059581E-2</c:v>
                </c:pt>
                <c:pt idx="4154">
                  <c:v>1.4030175000000001E-2</c:v>
                </c:pt>
                <c:pt idx="4155">
                  <c:v>1.4000769E-2</c:v>
                </c:pt>
                <c:pt idx="4156">
                  <c:v>1.3971361999999999E-2</c:v>
                </c:pt>
                <c:pt idx="4157">
                  <c:v>1.3941953999999999E-2</c:v>
                </c:pt>
                <c:pt idx="4158">
                  <c:v>1.3912547000000001E-2</c:v>
                </c:pt>
                <c:pt idx="4159">
                  <c:v>1.3883138999999999E-2</c:v>
                </c:pt>
                <c:pt idx="4160">
                  <c:v>1.385373E-2</c:v>
                </c:pt>
                <c:pt idx="4161">
                  <c:v>1.3824322E-2</c:v>
                </c:pt>
                <c:pt idx="4162">
                  <c:v>1.3794911999999999E-2</c:v>
                </c:pt>
                <c:pt idx="4163">
                  <c:v>1.3765503E-2</c:v>
                </c:pt>
                <c:pt idx="4164">
                  <c:v>1.3736093E-2</c:v>
                </c:pt>
                <c:pt idx="4165">
                  <c:v>1.3706683000000001E-2</c:v>
                </c:pt>
                <c:pt idx="4166">
                  <c:v>1.3677272000000001E-2</c:v>
                </c:pt>
                <c:pt idx="4167">
                  <c:v>1.3647861000000001E-2</c:v>
                </c:pt>
                <c:pt idx="4168">
                  <c:v>1.3618450000000001E-2</c:v>
                </c:pt>
                <c:pt idx="4169">
                  <c:v>1.3589037999999999E-2</c:v>
                </c:pt>
                <c:pt idx="4170">
                  <c:v>1.3559626E-2</c:v>
                </c:pt>
                <c:pt idx="4171">
                  <c:v>1.3530214E-2</c:v>
                </c:pt>
                <c:pt idx="4172">
                  <c:v>1.3500801E-2</c:v>
                </c:pt>
                <c:pt idx="4173">
                  <c:v>1.3471388000000001E-2</c:v>
                </c:pt>
                <c:pt idx="4174">
                  <c:v>1.3441975E-2</c:v>
                </c:pt>
                <c:pt idx="4175">
                  <c:v>1.3412561E-2</c:v>
                </c:pt>
                <c:pt idx="4176">
                  <c:v>1.3383147E-2</c:v>
                </c:pt>
                <c:pt idx="4177">
                  <c:v>1.3353732E-2</c:v>
                </c:pt>
                <c:pt idx="4178">
                  <c:v>1.3324317E-2</c:v>
                </c:pt>
                <c:pt idx="4179">
                  <c:v>1.3294902000000001E-2</c:v>
                </c:pt>
                <c:pt idx="4180">
                  <c:v>1.3265486999999999E-2</c:v>
                </c:pt>
                <c:pt idx="4181">
                  <c:v>1.3236071E-2</c:v>
                </c:pt>
                <c:pt idx="4182">
                  <c:v>1.3206654E-2</c:v>
                </c:pt>
                <c:pt idx="4183">
                  <c:v>1.3177238000000001E-2</c:v>
                </c:pt>
                <c:pt idx="4184">
                  <c:v>1.3147821000000001E-2</c:v>
                </c:pt>
                <c:pt idx="4185">
                  <c:v>1.3118404E-2</c:v>
                </c:pt>
                <c:pt idx="4186">
                  <c:v>1.3088986E-2</c:v>
                </c:pt>
                <c:pt idx="4187">
                  <c:v>1.3059568000000001E-2</c:v>
                </c:pt>
                <c:pt idx="4188">
                  <c:v>1.3030150000000001E-2</c:v>
                </c:pt>
                <c:pt idx="4189">
                  <c:v>1.3000731E-2</c:v>
                </c:pt>
                <c:pt idx="4190">
                  <c:v>1.2971312E-2</c:v>
                </c:pt>
                <c:pt idx="4191">
                  <c:v>1.2941892999999999E-2</c:v>
                </c:pt>
                <c:pt idx="4192">
                  <c:v>1.2912473000000001E-2</c:v>
                </c:pt>
                <c:pt idx="4193">
                  <c:v>1.2883053E-2</c:v>
                </c:pt>
                <c:pt idx="4194">
                  <c:v>1.2853632E-2</c:v>
                </c:pt>
                <c:pt idx="4195">
                  <c:v>1.2824212E-2</c:v>
                </c:pt>
                <c:pt idx="4196">
                  <c:v>1.2794791E-2</c:v>
                </c:pt>
                <c:pt idx="4197">
                  <c:v>1.2765369E-2</c:v>
                </c:pt>
                <c:pt idx="4198">
                  <c:v>1.2735946999999999E-2</c:v>
                </c:pt>
                <c:pt idx="4199">
                  <c:v>1.2706525E-2</c:v>
                </c:pt>
                <c:pt idx="4200">
                  <c:v>1.2677103E-2</c:v>
                </c:pt>
                <c:pt idx="4201">
                  <c:v>1.264768E-2</c:v>
                </c:pt>
                <c:pt idx="4202">
                  <c:v>1.2618257000000001E-2</c:v>
                </c:pt>
                <c:pt idx="4203">
                  <c:v>1.2588834E-2</c:v>
                </c:pt>
                <c:pt idx="4204">
                  <c:v>1.255941E-2</c:v>
                </c:pt>
                <c:pt idx="4205">
                  <c:v>1.2529986E-2</c:v>
                </c:pt>
                <c:pt idx="4206">
                  <c:v>1.2500561E-2</c:v>
                </c:pt>
                <c:pt idx="4207">
                  <c:v>1.2471137E-2</c:v>
                </c:pt>
                <c:pt idx="4208">
                  <c:v>1.2441712000000001E-2</c:v>
                </c:pt>
                <c:pt idx="4209">
                  <c:v>1.2412286E-2</c:v>
                </c:pt>
                <c:pt idx="4210">
                  <c:v>1.2382861E-2</c:v>
                </c:pt>
                <c:pt idx="4211">
                  <c:v>1.2353434999999999E-2</c:v>
                </c:pt>
                <c:pt idx="4212">
                  <c:v>1.2324007999999999E-2</c:v>
                </c:pt>
                <c:pt idx="4213">
                  <c:v>1.2294581000000001E-2</c:v>
                </c:pt>
                <c:pt idx="4214">
                  <c:v>1.2265154E-2</c:v>
                </c:pt>
                <c:pt idx="4215">
                  <c:v>1.2235727E-2</c:v>
                </c:pt>
                <c:pt idx="4216">
                  <c:v>1.2206299E-2</c:v>
                </c:pt>
                <c:pt idx="4217">
                  <c:v>1.2176871000000001E-2</c:v>
                </c:pt>
                <c:pt idx="4218">
                  <c:v>1.2147443000000001E-2</c:v>
                </c:pt>
                <c:pt idx="4219">
                  <c:v>1.2118014999999999E-2</c:v>
                </c:pt>
                <c:pt idx="4220">
                  <c:v>1.2088586E-2</c:v>
                </c:pt>
                <c:pt idx="4221">
                  <c:v>1.2059156E-2</c:v>
                </c:pt>
                <c:pt idx="4222">
                  <c:v>1.2029727E-2</c:v>
                </c:pt>
                <c:pt idx="4223">
                  <c:v>1.2000297E-2</c:v>
                </c:pt>
                <c:pt idx="4224">
                  <c:v>1.1970867E-2</c:v>
                </c:pt>
                <c:pt idx="4225">
                  <c:v>1.1941436E-2</c:v>
                </c:pt>
                <c:pt idx="4226">
                  <c:v>1.1912005E-2</c:v>
                </c:pt>
                <c:pt idx="4227">
                  <c:v>1.1882574E-2</c:v>
                </c:pt>
                <c:pt idx="4228">
                  <c:v>1.1853143E-2</c:v>
                </c:pt>
                <c:pt idx="4229">
                  <c:v>1.1823711000000001E-2</c:v>
                </c:pt>
                <c:pt idx="4230">
                  <c:v>1.1794279E-2</c:v>
                </c:pt>
                <c:pt idx="4231">
                  <c:v>1.1764846000000001E-2</c:v>
                </c:pt>
                <c:pt idx="4232">
                  <c:v>1.1735414E-2</c:v>
                </c:pt>
                <c:pt idx="4233">
                  <c:v>1.1705981000000001E-2</c:v>
                </c:pt>
                <c:pt idx="4234">
                  <c:v>1.1676547000000001E-2</c:v>
                </c:pt>
                <c:pt idx="4235">
                  <c:v>1.1647114E-2</c:v>
                </c:pt>
                <c:pt idx="4236">
                  <c:v>1.161768E-2</c:v>
                </c:pt>
                <c:pt idx="4237">
                  <c:v>1.1588245E-2</c:v>
                </c:pt>
                <c:pt idx="4238">
                  <c:v>1.1558811E-2</c:v>
                </c:pt>
                <c:pt idx="4239">
                  <c:v>1.1529375999999999E-2</c:v>
                </c:pt>
                <c:pt idx="4240">
                  <c:v>1.1499941E-2</c:v>
                </c:pt>
                <c:pt idx="4241">
                  <c:v>1.1470505000000001E-2</c:v>
                </c:pt>
                <c:pt idx="4242">
                  <c:v>1.1441069999999999E-2</c:v>
                </c:pt>
                <c:pt idx="4243">
                  <c:v>1.1411632999999999E-2</c:v>
                </c:pt>
                <c:pt idx="4244">
                  <c:v>1.1382197E-2</c:v>
                </c:pt>
                <c:pt idx="4245">
                  <c:v>1.135276E-2</c:v>
                </c:pt>
                <c:pt idx="4246">
                  <c:v>1.1323323E-2</c:v>
                </c:pt>
                <c:pt idx="4247">
                  <c:v>1.1293886E-2</c:v>
                </c:pt>
                <c:pt idx="4248">
                  <c:v>1.1264448999999999E-2</c:v>
                </c:pt>
                <c:pt idx="4249">
                  <c:v>1.1235011E-2</c:v>
                </c:pt>
                <c:pt idx="4250">
                  <c:v>1.1205572E-2</c:v>
                </c:pt>
                <c:pt idx="4251">
                  <c:v>1.1176134000000001E-2</c:v>
                </c:pt>
                <c:pt idx="4252">
                  <c:v>1.1146695E-2</c:v>
                </c:pt>
                <c:pt idx="4253">
                  <c:v>1.1117256000000001E-2</c:v>
                </c:pt>
                <c:pt idx="4254">
                  <c:v>1.1087817E-2</c:v>
                </c:pt>
                <c:pt idx="4255">
                  <c:v>1.1058376999999999E-2</c:v>
                </c:pt>
                <c:pt idx="4256">
                  <c:v>1.1028937000000001E-2</c:v>
                </c:pt>
                <c:pt idx="4257">
                  <c:v>1.0999497E-2</c:v>
                </c:pt>
                <c:pt idx="4258">
                  <c:v>1.0970057E-2</c:v>
                </c:pt>
                <c:pt idx="4259">
                  <c:v>1.0940616E-2</c:v>
                </c:pt>
                <c:pt idx="4260">
                  <c:v>1.0911175E-2</c:v>
                </c:pt>
                <c:pt idx="4261">
                  <c:v>1.0881732999999999E-2</c:v>
                </c:pt>
                <c:pt idx="4262">
                  <c:v>1.0852291999999999E-2</c:v>
                </c:pt>
                <c:pt idx="4263">
                  <c:v>1.082285E-2</c:v>
                </c:pt>
                <c:pt idx="4264">
                  <c:v>1.0793408000000001E-2</c:v>
                </c:pt>
                <c:pt idx="4265">
                  <c:v>1.0763965E-2</c:v>
                </c:pt>
                <c:pt idx="4266">
                  <c:v>1.0734522E-2</c:v>
                </c:pt>
                <c:pt idx="4267">
                  <c:v>1.0705078999999999E-2</c:v>
                </c:pt>
                <c:pt idx="4268">
                  <c:v>1.0675636000000001E-2</c:v>
                </c:pt>
                <c:pt idx="4269">
                  <c:v>1.0646192000000001E-2</c:v>
                </c:pt>
                <c:pt idx="4270">
                  <c:v>1.0616748000000001E-2</c:v>
                </c:pt>
                <c:pt idx="4271">
                  <c:v>1.0587304000000001E-2</c:v>
                </c:pt>
                <c:pt idx="4272">
                  <c:v>1.0557860000000001E-2</c:v>
                </c:pt>
                <c:pt idx="4273">
                  <c:v>1.0528414999999999E-2</c:v>
                </c:pt>
                <c:pt idx="4274">
                  <c:v>1.049897E-2</c:v>
                </c:pt>
                <c:pt idx="4275">
                  <c:v>1.0469525E-2</c:v>
                </c:pt>
                <c:pt idx="4276">
                  <c:v>1.0440079E-2</c:v>
                </c:pt>
                <c:pt idx="4277">
                  <c:v>1.0410633000000001E-2</c:v>
                </c:pt>
                <c:pt idx="4278">
                  <c:v>1.0381187E-2</c:v>
                </c:pt>
                <c:pt idx="4279">
                  <c:v>1.0351740999999999E-2</c:v>
                </c:pt>
                <c:pt idx="4280">
                  <c:v>1.0322293999999999E-2</c:v>
                </c:pt>
                <c:pt idx="4281">
                  <c:v>1.0292847000000001E-2</c:v>
                </c:pt>
                <c:pt idx="4282">
                  <c:v>1.0263400000000001E-2</c:v>
                </c:pt>
                <c:pt idx="4283">
                  <c:v>1.0233951999999999E-2</c:v>
                </c:pt>
                <c:pt idx="4284">
                  <c:v>1.0204505000000001E-2</c:v>
                </c:pt>
                <c:pt idx="4285">
                  <c:v>1.0175057E-2</c:v>
                </c:pt>
                <c:pt idx="4286">
                  <c:v>1.0145608E-2</c:v>
                </c:pt>
                <c:pt idx="4287">
                  <c:v>1.0116160000000001E-2</c:v>
                </c:pt>
                <c:pt idx="4288">
                  <c:v>1.0086711E-2</c:v>
                </c:pt>
                <c:pt idx="4289">
                  <c:v>1.0057262000000001E-2</c:v>
                </c:pt>
                <c:pt idx="4290">
                  <c:v>1.0027813E-2</c:v>
                </c:pt>
                <c:pt idx="4291">
                  <c:v>9.9983629999999997E-3</c:v>
                </c:pt>
                <c:pt idx="4292">
                  <c:v>9.9689129999999994E-3</c:v>
                </c:pt>
                <c:pt idx="4293">
                  <c:v>9.9394630000000008E-3</c:v>
                </c:pt>
                <c:pt idx="4294">
                  <c:v>9.9100130000000005E-3</c:v>
                </c:pt>
                <c:pt idx="4295">
                  <c:v>9.8805620000000007E-3</c:v>
                </c:pt>
                <c:pt idx="4296">
                  <c:v>9.8511109999999992E-3</c:v>
                </c:pt>
                <c:pt idx="4297">
                  <c:v>9.8216599999999994E-3</c:v>
                </c:pt>
                <c:pt idx="4298">
                  <c:v>9.7922080000000002E-3</c:v>
                </c:pt>
                <c:pt idx="4299">
                  <c:v>9.7627570000000004E-3</c:v>
                </c:pt>
                <c:pt idx="4300">
                  <c:v>9.7333049999999994E-3</c:v>
                </c:pt>
                <c:pt idx="4301">
                  <c:v>9.7038520000000007E-3</c:v>
                </c:pt>
                <c:pt idx="4302">
                  <c:v>9.6743999999999997E-3</c:v>
                </c:pt>
                <c:pt idx="4303">
                  <c:v>9.6449469999999992E-3</c:v>
                </c:pt>
                <c:pt idx="4304">
                  <c:v>9.6154940000000005E-3</c:v>
                </c:pt>
                <c:pt idx="4305">
                  <c:v>9.586041E-3</c:v>
                </c:pt>
                <c:pt idx="4306">
                  <c:v>9.5565879999999995E-3</c:v>
                </c:pt>
                <c:pt idx="4307">
                  <c:v>9.5271339999999996E-3</c:v>
                </c:pt>
                <c:pt idx="4308">
                  <c:v>9.4976799999999997E-3</c:v>
                </c:pt>
                <c:pt idx="4309">
                  <c:v>9.4682259999999997E-3</c:v>
                </c:pt>
                <c:pt idx="4310">
                  <c:v>9.4387710000000003E-3</c:v>
                </c:pt>
                <c:pt idx="4311">
                  <c:v>9.4093170000000004E-3</c:v>
                </c:pt>
                <c:pt idx="4312">
                  <c:v>9.3798619999999992E-3</c:v>
                </c:pt>
                <c:pt idx="4313">
                  <c:v>9.3504060000000003E-3</c:v>
                </c:pt>
                <c:pt idx="4314">
                  <c:v>9.3209509999999992E-3</c:v>
                </c:pt>
                <c:pt idx="4315">
                  <c:v>9.2914950000000003E-3</c:v>
                </c:pt>
                <c:pt idx="4316">
                  <c:v>9.2620389999999997E-3</c:v>
                </c:pt>
                <c:pt idx="4317">
                  <c:v>9.2325830000000008E-3</c:v>
                </c:pt>
                <c:pt idx="4318">
                  <c:v>9.2031270000000002E-3</c:v>
                </c:pt>
                <c:pt idx="4319">
                  <c:v>9.1736700000000001E-3</c:v>
                </c:pt>
                <c:pt idx="4320">
                  <c:v>9.144213E-3</c:v>
                </c:pt>
                <c:pt idx="4321">
                  <c:v>9.1147559999999999E-3</c:v>
                </c:pt>
                <c:pt idx="4322">
                  <c:v>9.0852980000000003E-3</c:v>
                </c:pt>
                <c:pt idx="4323">
                  <c:v>9.0558410000000002E-3</c:v>
                </c:pt>
                <c:pt idx="4324">
                  <c:v>9.0263830000000007E-3</c:v>
                </c:pt>
                <c:pt idx="4325">
                  <c:v>8.9969249999999994E-3</c:v>
                </c:pt>
                <c:pt idx="4326">
                  <c:v>8.9674669999999998E-3</c:v>
                </c:pt>
                <c:pt idx="4327">
                  <c:v>8.9380080000000008E-3</c:v>
                </c:pt>
                <c:pt idx="4328">
                  <c:v>8.908549E-3</c:v>
                </c:pt>
                <c:pt idx="4329">
                  <c:v>8.8790899999999992E-3</c:v>
                </c:pt>
                <c:pt idx="4330">
                  <c:v>8.8496310000000002E-3</c:v>
                </c:pt>
                <c:pt idx="4331">
                  <c:v>8.8201709999999999E-3</c:v>
                </c:pt>
                <c:pt idx="4332">
                  <c:v>8.7907119999999991E-3</c:v>
                </c:pt>
                <c:pt idx="4333">
                  <c:v>8.7612520000000006E-3</c:v>
                </c:pt>
                <c:pt idx="4334">
                  <c:v>8.7317909999999992E-3</c:v>
                </c:pt>
                <c:pt idx="4335">
                  <c:v>8.7023310000000006E-3</c:v>
                </c:pt>
                <c:pt idx="4336">
                  <c:v>8.6728699999999992E-3</c:v>
                </c:pt>
                <c:pt idx="4337">
                  <c:v>8.6434089999999995E-3</c:v>
                </c:pt>
                <c:pt idx="4338">
                  <c:v>8.6139479999999997E-3</c:v>
                </c:pt>
                <c:pt idx="4339">
                  <c:v>8.584487E-3</c:v>
                </c:pt>
                <c:pt idx="4340">
                  <c:v>8.5550250000000008E-3</c:v>
                </c:pt>
                <c:pt idx="4341">
                  <c:v>8.5255639999999994E-3</c:v>
                </c:pt>
                <c:pt idx="4342">
                  <c:v>8.4961020000000002E-3</c:v>
                </c:pt>
                <c:pt idx="4343">
                  <c:v>8.4666389999999998E-3</c:v>
                </c:pt>
                <c:pt idx="4344">
                  <c:v>8.4371770000000006E-3</c:v>
                </c:pt>
                <c:pt idx="4345">
                  <c:v>8.4077140000000002E-3</c:v>
                </c:pt>
                <c:pt idx="4346">
                  <c:v>8.3782509999999998E-3</c:v>
                </c:pt>
                <c:pt idx="4347">
                  <c:v>8.3487879999999993E-3</c:v>
                </c:pt>
                <c:pt idx="4348">
                  <c:v>8.3193250000000007E-3</c:v>
                </c:pt>
                <c:pt idx="4349">
                  <c:v>8.2898610000000008E-3</c:v>
                </c:pt>
                <c:pt idx="4350">
                  <c:v>8.2603969999999992E-3</c:v>
                </c:pt>
                <c:pt idx="4351">
                  <c:v>8.2309329999999993E-3</c:v>
                </c:pt>
                <c:pt idx="4352">
                  <c:v>8.2014689999999994E-3</c:v>
                </c:pt>
                <c:pt idx="4353">
                  <c:v>8.1720049999999995E-3</c:v>
                </c:pt>
                <c:pt idx="4354">
                  <c:v>8.1425400000000002E-3</c:v>
                </c:pt>
                <c:pt idx="4355">
                  <c:v>8.1130750000000008E-3</c:v>
                </c:pt>
                <c:pt idx="4356">
                  <c:v>8.0836099999999998E-3</c:v>
                </c:pt>
                <c:pt idx="4357">
                  <c:v>8.0541450000000004E-3</c:v>
                </c:pt>
                <c:pt idx="4358">
                  <c:v>8.0246799999999993E-3</c:v>
                </c:pt>
                <c:pt idx="4359">
                  <c:v>7.9952140000000005E-3</c:v>
                </c:pt>
                <c:pt idx="4360">
                  <c:v>7.9657479999999999E-3</c:v>
                </c:pt>
                <c:pt idx="4361">
                  <c:v>7.9362819999999994E-3</c:v>
                </c:pt>
                <c:pt idx="4362">
                  <c:v>7.9068160000000005E-3</c:v>
                </c:pt>
                <c:pt idx="4363">
                  <c:v>7.8773490000000005E-3</c:v>
                </c:pt>
                <c:pt idx="4364">
                  <c:v>7.8478820000000005E-3</c:v>
                </c:pt>
                <c:pt idx="4365">
                  <c:v>7.8184150000000004E-3</c:v>
                </c:pt>
                <c:pt idx="4366">
                  <c:v>7.7889480000000004E-3</c:v>
                </c:pt>
                <c:pt idx="4367">
                  <c:v>7.7594810000000004E-3</c:v>
                </c:pt>
                <c:pt idx="4368">
                  <c:v>7.730013E-3</c:v>
                </c:pt>
                <c:pt idx="4369">
                  <c:v>7.7005449999999996E-3</c:v>
                </c:pt>
                <c:pt idx="4370">
                  <c:v>7.6710779999999996E-3</c:v>
                </c:pt>
                <c:pt idx="4371">
                  <c:v>7.6416089999999997E-3</c:v>
                </c:pt>
                <c:pt idx="4372">
                  <c:v>7.6121410000000002E-3</c:v>
                </c:pt>
                <c:pt idx="4373">
                  <c:v>7.5826720000000004E-3</c:v>
                </c:pt>
                <c:pt idx="4374">
                  <c:v>7.553204E-3</c:v>
                </c:pt>
                <c:pt idx="4375">
                  <c:v>7.5237350000000001E-3</c:v>
                </c:pt>
                <c:pt idx="4376">
                  <c:v>7.4942660000000003E-3</c:v>
                </c:pt>
                <c:pt idx="4377">
                  <c:v>7.4647960000000001E-3</c:v>
                </c:pt>
                <c:pt idx="4378">
                  <c:v>7.4353270000000003E-3</c:v>
                </c:pt>
                <c:pt idx="4379">
                  <c:v>7.4058570000000001E-3</c:v>
                </c:pt>
                <c:pt idx="4380">
                  <c:v>7.3763869999999999E-3</c:v>
                </c:pt>
                <c:pt idx="4381">
                  <c:v>7.3469169999999997E-3</c:v>
                </c:pt>
                <c:pt idx="4382">
                  <c:v>7.3174470000000004E-3</c:v>
                </c:pt>
                <c:pt idx="4383">
                  <c:v>7.2879759999999998E-3</c:v>
                </c:pt>
                <c:pt idx="4384">
                  <c:v>7.2585050000000002E-3</c:v>
                </c:pt>
                <c:pt idx="4385">
                  <c:v>7.229035E-3</c:v>
                </c:pt>
                <c:pt idx="4386">
                  <c:v>7.1995640000000003E-3</c:v>
                </c:pt>
                <c:pt idx="4387">
                  <c:v>7.1700920000000003E-3</c:v>
                </c:pt>
                <c:pt idx="4388">
                  <c:v>7.1406209999999998E-3</c:v>
                </c:pt>
                <c:pt idx="4389">
                  <c:v>7.1111489999999998E-3</c:v>
                </c:pt>
                <c:pt idx="4390">
                  <c:v>7.0816769999999998E-3</c:v>
                </c:pt>
                <c:pt idx="4391">
                  <c:v>7.0522049999999998E-3</c:v>
                </c:pt>
                <c:pt idx="4392">
                  <c:v>7.0227329999999998E-3</c:v>
                </c:pt>
                <c:pt idx="4393">
                  <c:v>6.9932609999999997E-3</c:v>
                </c:pt>
                <c:pt idx="4394">
                  <c:v>6.9637880000000003E-3</c:v>
                </c:pt>
                <c:pt idx="4395">
                  <c:v>6.9343149999999999E-3</c:v>
                </c:pt>
                <c:pt idx="4396">
                  <c:v>6.9048419999999996E-3</c:v>
                </c:pt>
                <c:pt idx="4397">
                  <c:v>6.8753690000000001E-3</c:v>
                </c:pt>
                <c:pt idx="4398">
                  <c:v>6.8458959999999998E-3</c:v>
                </c:pt>
                <c:pt idx="4399">
                  <c:v>6.8164230000000003E-3</c:v>
                </c:pt>
                <c:pt idx="4400">
                  <c:v>6.7869489999999996E-3</c:v>
                </c:pt>
                <c:pt idx="4401">
                  <c:v>6.7574749999999998E-3</c:v>
                </c:pt>
                <c:pt idx="4402">
                  <c:v>6.7280009999999999E-3</c:v>
                </c:pt>
                <c:pt idx="4403">
                  <c:v>6.6985270000000001E-3</c:v>
                </c:pt>
                <c:pt idx="4404">
                  <c:v>6.6690530000000003E-3</c:v>
                </c:pt>
                <c:pt idx="4405">
                  <c:v>6.6395780000000001E-3</c:v>
                </c:pt>
                <c:pt idx="4406">
                  <c:v>6.610103E-3</c:v>
                </c:pt>
                <c:pt idx="4407">
                  <c:v>6.5806290000000002E-3</c:v>
                </c:pt>
                <c:pt idx="4408">
                  <c:v>6.551154E-3</c:v>
                </c:pt>
                <c:pt idx="4409">
                  <c:v>6.5216780000000004E-3</c:v>
                </c:pt>
                <c:pt idx="4410">
                  <c:v>6.4922030000000002E-3</c:v>
                </c:pt>
                <c:pt idx="4411">
                  <c:v>6.4627269999999997E-3</c:v>
                </c:pt>
                <c:pt idx="4412">
                  <c:v>6.4332520000000004E-3</c:v>
                </c:pt>
                <c:pt idx="4413">
                  <c:v>6.4037759999999999E-3</c:v>
                </c:pt>
                <c:pt idx="4414">
                  <c:v>6.3743000000000003E-3</c:v>
                </c:pt>
                <c:pt idx="4415">
                  <c:v>6.3448239999999998E-3</c:v>
                </c:pt>
                <c:pt idx="4416">
                  <c:v>6.3153469999999998E-3</c:v>
                </c:pt>
                <c:pt idx="4417">
                  <c:v>6.2858710000000002E-3</c:v>
                </c:pt>
                <c:pt idx="4418">
                  <c:v>6.2563940000000002E-3</c:v>
                </c:pt>
                <c:pt idx="4419">
                  <c:v>6.2269170000000002E-3</c:v>
                </c:pt>
                <c:pt idx="4420">
                  <c:v>6.1974400000000002E-3</c:v>
                </c:pt>
                <c:pt idx="4421">
                  <c:v>6.1679630000000003E-3</c:v>
                </c:pt>
                <c:pt idx="4422">
                  <c:v>6.1384849999999999E-3</c:v>
                </c:pt>
                <c:pt idx="4423">
                  <c:v>6.109008E-3</c:v>
                </c:pt>
                <c:pt idx="4424">
                  <c:v>6.0795299999999997E-3</c:v>
                </c:pt>
                <c:pt idx="4425">
                  <c:v>6.0500520000000002E-3</c:v>
                </c:pt>
                <c:pt idx="4426">
                  <c:v>6.0205739999999999E-3</c:v>
                </c:pt>
                <c:pt idx="4427">
                  <c:v>5.9910959999999996E-3</c:v>
                </c:pt>
                <c:pt idx="4428">
                  <c:v>5.9616180000000001E-3</c:v>
                </c:pt>
                <c:pt idx="4429">
                  <c:v>5.9321399999999998E-3</c:v>
                </c:pt>
                <c:pt idx="4430">
                  <c:v>5.902661E-3</c:v>
                </c:pt>
                <c:pt idx="4431">
                  <c:v>5.8731820000000002E-3</c:v>
                </c:pt>
                <c:pt idx="4432">
                  <c:v>5.8437029999999996E-3</c:v>
                </c:pt>
                <c:pt idx="4433">
                  <c:v>5.8142239999999998E-3</c:v>
                </c:pt>
                <c:pt idx="4434">
                  <c:v>5.784745E-3</c:v>
                </c:pt>
                <c:pt idx="4435">
                  <c:v>5.7552660000000002E-3</c:v>
                </c:pt>
                <c:pt idx="4436">
                  <c:v>5.7257860000000001E-3</c:v>
                </c:pt>
                <c:pt idx="4437">
                  <c:v>5.6963059999999999E-3</c:v>
                </c:pt>
                <c:pt idx="4438">
                  <c:v>5.6668270000000001E-3</c:v>
                </c:pt>
                <c:pt idx="4439">
                  <c:v>5.637347E-3</c:v>
                </c:pt>
                <c:pt idx="4440">
                  <c:v>5.6078660000000004E-3</c:v>
                </c:pt>
                <c:pt idx="4441">
                  <c:v>5.5783860000000003E-3</c:v>
                </c:pt>
                <c:pt idx="4442">
                  <c:v>5.5489060000000002E-3</c:v>
                </c:pt>
                <c:pt idx="4443">
                  <c:v>5.5194249999999997E-3</c:v>
                </c:pt>
                <c:pt idx="4444">
                  <c:v>5.4899440000000001E-3</c:v>
                </c:pt>
                <c:pt idx="4445">
                  <c:v>5.4604639999999999E-3</c:v>
                </c:pt>
                <c:pt idx="4446">
                  <c:v>5.4309830000000003E-3</c:v>
                </c:pt>
                <c:pt idx="4447">
                  <c:v>5.4015010000000004E-3</c:v>
                </c:pt>
                <c:pt idx="4448">
                  <c:v>5.3720199999999999E-3</c:v>
                </c:pt>
                <c:pt idx="4449">
                  <c:v>5.3425390000000003E-3</c:v>
                </c:pt>
                <c:pt idx="4450">
                  <c:v>5.3130570000000004E-3</c:v>
                </c:pt>
                <c:pt idx="4451">
                  <c:v>5.2835759999999999E-3</c:v>
                </c:pt>
                <c:pt idx="4452">
                  <c:v>5.254094E-3</c:v>
                </c:pt>
                <c:pt idx="4453">
                  <c:v>5.224612E-3</c:v>
                </c:pt>
                <c:pt idx="4454">
                  <c:v>5.1951300000000001E-3</c:v>
                </c:pt>
                <c:pt idx="4455">
                  <c:v>5.1656480000000001E-3</c:v>
                </c:pt>
                <c:pt idx="4456">
                  <c:v>5.1361649999999998E-3</c:v>
                </c:pt>
                <c:pt idx="4457">
                  <c:v>5.1066829999999999E-3</c:v>
                </c:pt>
                <c:pt idx="4458">
                  <c:v>5.0771999999999996E-3</c:v>
                </c:pt>
                <c:pt idx="4459">
                  <c:v>5.0477170000000002E-3</c:v>
                </c:pt>
                <c:pt idx="4460">
                  <c:v>5.0182339999999999E-3</c:v>
                </c:pt>
                <c:pt idx="4461">
                  <c:v>4.9887509999999996E-3</c:v>
                </c:pt>
                <c:pt idx="4462">
                  <c:v>4.9592680000000002E-3</c:v>
                </c:pt>
                <c:pt idx="4463">
                  <c:v>4.9297849999999999E-3</c:v>
                </c:pt>
                <c:pt idx="4464">
                  <c:v>4.9003010000000001E-3</c:v>
                </c:pt>
                <c:pt idx="4465">
                  <c:v>4.8708179999999998E-3</c:v>
                </c:pt>
                <c:pt idx="4466">
                  <c:v>4.8413340000000001E-3</c:v>
                </c:pt>
                <c:pt idx="4467">
                  <c:v>4.8118500000000003E-3</c:v>
                </c:pt>
                <c:pt idx="4468">
                  <c:v>4.782367E-3</c:v>
                </c:pt>
                <c:pt idx="4469">
                  <c:v>4.7528830000000003E-3</c:v>
                </c:pt>
                <c:pt idx="4470">
                  <c:v>4.7233980000000002E-3</c:v>
                </c:pt>
                <c:pt idx="4471">
                  <c:v>4.6939140000000004E-3</c:v>
                </c:pt>
                <c:pt idx="4472">
                  <c:v>4.6644299999999998E-3</c:v>
                </c:pt>
                <c:pt idx="4473">
                  <c:v>4.6349449999999997E-3</c:v>
                </c:pt>
                <c:pt idx="4474">
                  <c:v>4.6054609999999999E-3</c:v>
                </c:pt>
                <c:pt idx="4475">
                  <c:v>4.5759759999999998E-3</c:v>
                </c:pt>
                <c:pt idx="4476">
                  <c:v>4.5464909999999997E-3</c:v>
                </c:pt>
                <c:pt idx="4477">
                  <c:v>4.5170059999999996E-3</c:v>
                </c:pt>
                <c:pt idx="4478">
                  <c:v>4.4875210000000004E-3</c:v>
                </c:pt>
                <c:pt idx="4479">
                  <c:v>4.4580360000000003E-3</c:v>
                </c:pt>
                <c:pt idx="4480">
                  <c:v>4.4285499999999998E-3</c:v>
                </c:pt>
                <c:pt idx="4481">
                  <c:v>4.3990649999999997E-3</c:v>
                </c:pt>
                <c:pt idx="4482">
                  <c:v>4.3695790000000002E-3</c:v>
                </c:pt>
                <c:pt idx="4483">
                  <c:v>4.3400940000000001E-3</c:v>
                </c:pt>
                <c:pt idx="4484">
                  <c:v>4.3106079999999996E-3</c:v>
                </c:pt>
                <c:pt idx="4485">
                  <c:v>4.2811220000000001E-3</c:v>
                </c:pt>
                <c:pt idx="4486">
                  <c:v>4.2516359999999996E-3</c:v>
                </c:pt>
                <c:pt idx="4487">
                  <c:v>4.22215E-3</c:v>
                </c:pt>
                <c:pt idx="4488">
                  <c:v>4.1926630000000001E-3</c:v>
                </c:pt>
                <c:pt idx="4489">
                  <c:v>4.1631769999999997E-3</c:v>
                </c:pt>
                <c:pt idx="4490">
                  <c:v>4.1336910000000001E-3</c:v>
                </c:pt>
                <c:pt idx="4491">
                  <c:v>4.1042040000000002E-3</c:v>
                </c:pt>
                <c:pt idx="4492">
                  <c:v>4.0747170000000003E-3</c:v>
                </c:pt>
                <c:pt idx="4493">
                  <c:v>4.0452309999999998E-3</c:v>
                </c:pt>
                <c:pt idx="4494">
                  <c:v>4.0157439999999999E-3</c:v>
                </c:pt>
                <c:pt idx="4495">
                  <c:v>3.986257E-3</c:v>
                </c:pt>
                <c:pt idx="4496">
                  <c:v>3.9567700000000001E-3</c:v>
                </c:pt>
                <c:pt idx="4497">
                  <c:v>3.9272819999999998E-3</c:v>
                </c:pt>
                <c:pt idx="4498">
                  <c:v>3.8977949999999999E-3</c:v>
                </c:pt>
                <c:pt idx="4499">
                  <c:v>3.868308E-3</c:v>
                </c:pt>
                <c:pt idx="4500">
                  <c:v>3.8388200000000002E-3</c:v>
                </c:pt>
                <c:pt idx="4501">
                  <c:v>3.8093329999999998E-3</c:v>
                </c:pt>
                <c:pt idx="4502">
                  <c:v>3.779845E-3</c:v>
                </c:pt>
                <c:pt idx="4503">
                  <c:v>3.7503570000000002E-3</c:v>
                </c:pt>
                <c:pt idx="4504">
                  <c:v>3.7208689999999999E-3</c:v>
                </c:pt>
                <c:pt idx="4505">
                  <c:v>3.6913810000000001E-3</c:v>
                </c:pt>
                <c:pt idx="4506">
                  <c:v>3.6618929999999998E-3</c:v>
                </c:pt>
                <c:pt idx="4507">
                  <c:v>3.632405E-3</c:v>
                </c:pt>
                <c:pt idx="4508">
                  <c:v>3.6029170000000002E-3</c:v>
                </c:pt>
                <c:pt idx="4509">
                  <c:v>3.5734289999999999E-3</c:v>
                </c:pt>
                <c:pt idx="4510">
                  <c:v>3.5439400000000002E-3</c:v>
                </c:pt>
                <c:pt idx="4511">
                  <c:v>3.5144519999999999E-3</c:v>
                </c:pt>
                <c:pt idx="4512">
                  <c:v>3.4849630000000002E-3</c:v>
                </c:pt>
                <c:pt idx="4513">
                  <c:v>3.455474E-3</c:v>
                </c:pt>
                <c:pt idx="4514">
                  <c:v>3.4259849999999999E-3</c:v>
                </c:pt>
                <c:pt idx="4515">
                  <c:v>3.3964970000000001E-3</c:v>
                </c:pt>
                <c:pt idx="4516">
                  <c:v>3.3670079999999999E-3</c:v>
                </c:pt>
                <c:pt idx="4517">
                  <c:v>3.3375179999999998E-3</c:v>
                </c:pt>
                <c:pt idx="4518">
                  <c:v>3.3080290000000001E-3</c:v>
                </c:pt>
                <c:pt idx="4519">
                  <c:v>3.2785399999999999E-3</c:v>
                </c:pt>
                <c:pt idx="4520">
                  <c:v>3.2490510000000002E-3</c:v>
                </c:pt>
                <c:pt idx="4521">
                  <c:v>3.2195610000000001E-3</c:v>
                </c:pt>
                <c:pt idx="4522">
                  <c:v>3.190072E-3</c:v>
                </c:pt>
                <c:pt idx="4523">
                  <c:v>3.1605819999999999E-3</c:v>
                </c:pt>
                <c:pt idx="4524">
                  <c:v>3.1310930000000002E-3</c:v>
                </c:pt>
                <c:pt idx="4525">
                  <c:v>3.1016030000000001E-3</c:v>
                </c:pt>
                <c:pt idx="4526">
                  <c:v>3.072113E-3</c:v>
                </c:pt>
                <c:pt idx="4527">
                  <c:v>3.0426229999999999E-3</c:v>
                </c:pt>
                <c:pt idx="4528">
                  <c:v>3.0131329999999999E-3</c:v>
                </c:pt>
                <c:pt idx="4529">
                  <c:v>2.9836429999999998E-3</c:v>
                </c:pt>
                <c:pt idx="4530">
                  <c:v>2.9541530000000002E-3</c:v>
                </c:pt>
                <c:pt idx="4531">
                  <c:v>2.9246630000000001E-3</c:v>
                </c:pt>
                <c:pt idx="4532">
                  <c:v>2.895173E-3</c:v>
                </c:pt>
                <c:pt idx="4533">
                  <c:v>2.865682E-3</c:v>
                </c:pt>
                <c:pt idx="4534">
                  <c:v>2.836192E-3</c:v>
                </c:pt>
                <c:pt idx="4535">
                  <c:v>2.8067019999999999E-3</c:v>
                </c:pt>
                <c:pt idx="4536">
                  <c:v>2.7772109999999999E-3</c:v>
                </c:pt>
                <c:pt idx="4537">
                  <c:v>2.7477199999999999E-3</c:v>
                </c:pt>
                <c:pt idx="4538">
                  <c:v>2.7182299999999999E-3</c:v>
                </c:pt>
                <c:pt idx="4539">
                  <c:v>2.6887389999999999E-3</c:v>
                </c:pt>
                <c:pt idx="4540">
                  <c:v>2.6592479999999999E-3</c:v>
                </c:pt>
                <c:pt idx="4541">
                  <c:v>2.6297569999999999E-3</c:v>
                </c:pt>
                <c:pt idx="4542">
                  <c:v>2.6002659999999999E-3</c:v>
                </c:pt>
                <c:pt idx="4543">
                  <c:v>2.570775E-3</c:v>
                </c:pt>
                <c:pt idx="4544">
                  <c:v>2.541284E-3</c:v>
                </c:pt>
                <c:pt idx="4545">
                  <c:v>2.511793E-3</c:v>
                </c:pt>
                <c:pt idx="4546">
                  <c:v>2.482302E-3</c:v>
                </c:pt>
                <c:pt idx="4547">
                  <c:v>2.4528100000000001E-3</c:v>
                </c:pt>
                <c:pt idx="4548">
                  <c:v>2.4233190000000002E-3</c:v>
                </c:pt>
                <c:pt idx="4549">
                  <c:v>2.3938280000000002E-3</c:v>
                </c:pt>
                <c:pt idx="4550">
                  <c:v>2.3643359999999999E-3</c:v>
                </c:pt>
                <c:pt idx="4551">
                  <c:v>2.3348449999999999E-3</c:v>
                </c:pt>
                <c:pt idx="4552">
                  <c:v>2.305353E-3</c:v>
                </c:pt>
                <c:pt idx="4553">
                  <c:v>2.2758610000000001E-3</c:v>
                </c:pt>
                <c:pt idx="4554">
                  <c:v>2.2463700000000001E-3</c:v>
                </c:pt>
                <c:pt idx="4555">
                  <c:v>2.2168779999999998E-3</c:v>
                </c:pt>
                <c:pt idx="4556">
                  <c:v>2.1873859999999999E-3</c:v>
                </c:pt>
                <c:pt idx="4557">
                  <c:v>2.157894E-3</c:v>
                </c:pt>
                <c:pt idx="4558">
                  <c:v>2.1284020000000002E-3</c:v>
                </c:pt>
                <c:pt idx="4559">
                  <c:v>2.0989099999999998E-3</c:v>
                </c:pt>
                <c:pt idx="4560">
                  <c:v>2.069418E-3</c:v>
                </c:pt>
                <c:pt idx="4561">
                  <c:v>2.0399260000000001E-3</c:v>
                </c:pt>
                <c:pt idx="4562">
                  <c:v>2.0104340000000002E-3</c:v>
                </c:pt>
                <c:pt idx="4563">
                  <c:v>1.9809419999999999E-3</c:v>
                </c:pt>
                <c:pt idx="4564">
                  <c:v>1.95145E-3</c:v>
                </c:pt>
                <c:pt idx="4565">
                  <c:v>1.921957E-3</c:v>
                </c:pt>
                <c:pt idx="4566">
                  <c:v>1.8924650000000001E-3</c:v>
                </c:pt>
                <c:pt idx="4567">
                  <c:v>1.862973E-3</c:v>
                </c:pt>
                <c:pt idx="4568">
                  <c:v>1.83348E-3</c:v>
                </c:pt>
                <c:pt idx="4569">
                  <c:v>1.8039880000000001E-3</c:v>
                </c:pt>
                <c:pt idx="4570">
                  <c:v>1.7744950000000001E-3</c:v>
                </c:pt>
                <c:pt idx="4571">
                  <c:v>1.745003E-3</c:v>
                </c:pt>
                <c:pt idx="4572">
                  <c:v>1.71551E-3</c:v>
                </c:pt>
                <c:pt idx="4573">
                  <c:v>1.6860169999999999E-3</c:v>
                </c:pt>
                <c:pt idx="4574">
                  <c:v>1.6565250000000001E-3</c:v>
                </c:pt>
                <c:pt idx="4575">
                  <c:v>1.627032E-3</c:v>
                </c:pt>
                <c:pt idx="4576">
                  <c:v>1.597539E-3</c:v>
                </c:pt>
                <c:pt idx="4577">
                  <c:v>1.568046E-3</c:v>
                </c:pt>
                <c:pt idx="4578">
                  <c:v>1.5385539999999999E-3</c:v>
                </c:pt>
                <c:pt idx="4579">
                  <c:v>1.5090609999999999E-3</c:v>
                </c:pt>
                <c:pt idx="4580">
                  <c:v>1.4795679999999999E-3</c:v>
                </c:pt>
                <c:pt idx="4581">
                  <c:v>1.4500750000000001E-3</c:v>
                </c:pt>
                <c:pt idx="4582">
                  <c:v>1.4205820000000001E-3</c:v>
                </c:pt>
                <c:pt idx="4583">
                  <c:v>1.3910890000000001E-3</c:v>
                </c:pt>
                <c:pt idx="4584">
                  <c:v>1.3615960000000001E-3</c:v>
                </c:pt>
                <c:pt idx="4585">
                  <c:v>1.3321030000000001E-3</c:v>
                </c:pt>
                <c:pt idx="4586">
                  <c:v>1.3026089999999999E-3</c:v>
                </c:pt>
                <c:pt idx="4587">
                  <c:v>1.2731159999999999E-3</c:v>
                </c:pt>
                <c:pt idx="4588">
                  <c:v>1.2436229999999999E-3</c:v>
                </c:pt>
                <c:pt idx="4589">
                  <c:v>1.2141299999999999E-3</c:v>
                </c:pt>
                <c:pt idx="4590">
                  <c:v>1.1846370000000001E-3</c:v>
                </c:pt>
                <c:pt idx="4591">
                  <c:v>1.155143E-3</c:v>
                </c:pt>
                <c:pt idx="4592">
                  <c:v>1.12565E-3</c:v>
                </c:pt>
                <c:pt idx="4593">
                  <c:v>1.0961569999999999E-3</c:v>
                </c:pt>
                <c:pt idx="4594">
                  <c:v>1.066663E-3</c:v>
                </c:pt>
                <c:pt idx="4595">
                  <c:v>1.03717E-3</c:v>
                </c:pt>
                <c:pt idx="4596">
                  <c:v>1.007677E-3</c:v>
                </c:pt>
                <c:pt idx="4597">
                  <c:v>9.7818300000000009E-4</c:v>
                </c:pt>
                <c:pt idx="4598">
                  <c:v>9.4868999999999997E-4</c:v>
                </c:pt>
                <c:pt idx="4599">
                  <c:v>9.1919600000000005E-4</c:v>
                </c:pt>
                <c:pt idx="4600">
                  <c:v>8.8970300000000004E-4</c:v>
                </c:pt>
                <c:pt idx="4601">
                  <c:v>8.6020900000000002E-4</c:v>
                </c:pt>
                <c:pt idx="4602">
                  <c:v>8.3071600000000001E-4</c:v>
                </c:pt>
                <c:pt idx="4603">
                  <c:v>8.0122199999999998E-4</c:v>
                </c:pt>
                <c:pt idx="4604">
                  <c:v>7.7172899999999997E-4</c:v>
                </c:pt>
                <c:pt idx="4605">
                  <c:v>7.4223500000000005E-4</c:v>
                </c:pt>
                <c:pt idx="4606">
                  <c:v>7.1274100000000003E-4</c:v>
                </c:pt>
                <c:pt idx="4607">
                  <c:v>6.8324800000000002E-4</c:v>
                </c:pt>
                <c:pt idx="4608">
                  <c:v>6.5375399999999999E-4</c:v>
                </c:pt>
                <c:pt idx="4609">
                  <c:v>6.2425999999999996E-4</c:v>
                </c:pt>
                <c:pt idx="4610">
                  <c:v>5.9476699999999995E-4</c:v>
                </c:pt>
                <c:pt idx="4611">
                  <c:v>5.6527300000000003E-4</c:v>
                </c:pt>
                <c:pt idx="4612">
                  <c:v>5.3577900000000001E-4</c:v>
                </c:pt>
                <c:pt idx="4613">
                  <c:v>5.06286E-4</c:v>
                </c:pt>
                <c:pt idx="4614">
                  <c:v>4.7679200000000003E-4</c:v>
                </c:pt>
                <c:pt idx="4615">
                  <c:v>4.47298E-4</c:v>
                </c:pt>
                <c:pt idx="4616">
                  <c:v>4.1780499999999999E-4</c:v>
                </c:pt>
                <c:pt idx="4617">
                  <c:v>3.8831100000000002E-4</c:v>
                </c:pt>
                <c:pt idx="4618">
                  <c:v>3.5881699999999999E-4</c:v>
                </c:pt>
                <c:pt idx="4619">
                  <c:v>3.2932300000000002E-4</c:v>
                </c:pt>
                <c:pt idx="4620">
                  <c:v>2.9983000000000001E-4</c:v>
                </c:pt>
                <c:pt idx="4621">
                  <c:v>2.7033599999999998E-4</c:v>
                </c:pt>
                <c:pt idx="4622">
                  <c:v>2.4084200000000001E-4</c:v>
                </c:pt>
                <c:pt idx="4623">
                  <c:v>2.1134800000000001E-4</c:v>
                </c:pt>
                <c:pt idx="4624">
                  <c:v>1.81855E-4</c:v>
                </c:pt>
                <c:pt idx="4625">
                  <c:v>1.52361E-4</c:v>
                </c:pt>
                <c:pt idx="4626">
                  <c:v>1.22867E-4</c:v>
                </c:pt>
                <c:pt idx="4627">
                  <c:v>9.3399999999999993E-5</c:v>
                </c:pt>
                <c:pt idx="4628">
                  <c:v>6.3899999999999995E-5</c:v>
                </c:pt>
                <c:pt idx="4629">
                  <c:v>3.4400000000000003E-5</c:v>
                </c:pt>
                <c:pt idx="4630">
                  <c:v>4.8899999999999998E-6</c:v>
                </c:pt>
                <c:pt idx="4631">
                  <c:v>-2.4600000000000002E-5</c:v>
                </c:pt>
                <c:pt idx="4632">
                  <c:v>-5.41E-5</c:v>
                </c:pt>
                <c:pt idx="4633">
                  <c:v>-8.3599999999999999E-5</c:v>
                </c:pt>
                <c:pt idx="4634">
                  <c:v>-1.13083E-4</c:v>
                </c:pt>
                <c:pt idx="4635">
                  <c:v>-1.4257699999999999E-4</c:v>
                </c:pt>
                <c:pt idx="4636">
                  <c:v>-1.7207100000000001E-4</c:v>
                </c:pt>
                <c:pt idx="4637">
                  <c:v>-2.01564E-4</c:v>
                </c:pt>
                <c:pt idx="4638">
                  <c:v>-2.31058E-4</c:v>
                </c:pt>
                <c:pt idx="4639">
                  <c:v>-2.6055199999999999E-4</c:v>
                </c:pt>
                <c:pt idx="4640">
                  <c:v>-2.9004600000000002E-4</c:v>
                </c:pt>
                <c:pt idx="4641">
                  <c:v>-3.1953899999999998E-4</c:v>
                </c:pt>
                <c:pt idx="4642">
                  <c:v>-3.49033E-4</c:v>
                </c:pt>
                <c:pt idx="4643">
                  <c:v>-3.7852699999999998E-4</c:v>
                </c:pt>
                <c:pt idx="4644">
                  <c:v>-4.0801999999999999E-4</c:v>
                </c:pt>
                <c:pt idx="4645">
                  <c:v>-4.3751400000000001E-4</c:v>
                </c:pt>
                <c:pt idx="4646">
                  <c:v>-4.6700700000000002E-4</c:v>
                </c:pt>
                <c:pt idx="4647">
                  <c:v>-4.96501E-4</c:v>
                </c:pt>
                <c:pt idx="4648">
                  <c:v>-5.2599500000000002E-4</c:v>
                </c:pt>
                <c:pt idx="4649">
                  <c:v>-5.5548800000000003E-4</c:v>
                </c:pt>
                <c:pt idx="4650">
                  <c:v>-5.8498199999999995E-4</c:v>
                </c:pt>
                <c:pt idx="4651">
                  <c:v>-6.1447499999999996E-4</c:v>
                </c:pt>
                <c:pt idx="4652">
                  <c:v>-6.4396899999999999E-4</c:v>
                </c:pt>
                <c:pt idx="4653">
                  <c:v>-6.73462E-4</c:v>
                </c:pt>
                <c:pt idx="4654">
                  <c:v>-7.0295600000000002E-4</c:v>
                </c:pt>
                <c:pt idx="4655">
                  <c:v>-7.3244900000000003E-4</c:v>
                </c:pt>
                <c:pt idx="4656">
                  <c:v>-7.6194299999999995E-4</c:v>
                </c:pt>
                <c:pt idx="4657">
                  <c:v>-7.9143599999999996E-4</c:v>
                </c:pt>
                <c:pt idx="4658">
                  <c:v>-8.2092999999999999E-4</c:v>
                </c:pt>
                <c:pt idx="4659">
                  <c:v>-8.50423E-4</c:v>
                </c:pt>
                <c:pt idx="4660">
                  <c:v>-8.7991600000000001E-4</c:v>
                </c:pt>
                <c:pt idx="4661">
                  <c:v>-9.0941000000000004E-4</c:v>
                </c:pt>
                <c:pt idx="4662">
                  <c:v>-9.3890300000000005E-4</c:v>
                </c:pt>
                <c:pt idx="4663">
                  <c:v>-9.6839599999999995E-4</c:v>
                </c:pt>
                <c:pt idx="4664">
                  <c:v>-9.9788900000000007E-4</c:v>
                </c:pt>
                <c:pt idx="4665">
                  <c:v>-1.027383E-3</c:v>
                </c:pt>
                <c:pt idx="4666">
                  <c:v>-1.056876E-3</c:v>
                </c:pt>
                <c:pt idx="4667">
                  <c:v>-1.086369E-3</c:v>
                </c:pt>
                <c:pt idx="4668">
                  <c:v>-1.115862E-3</c:v>
                </c:pt>
                <c:pt idx="4669">
                  <c:v>-1.145355E-3</c:v>
                </c:pt>
                <c:pt idx="4670">
                  <c:v>-1.174848E-3</c:v>
                </c:pt>
                <c:pt idx="4671">
                  <c:v>-1.204341E-3</c:v>
                </c:pt>
                <c:pt idx="4672">
                  <c:v>-1.2338340000000001E-3</c:v>
                </c:pt>
                <c:pt idx="4673">
                  <c:v>-1.2633270000000001E-3</c:v>
                </c:pt>
                <c:pt idx="4674">
                  <c:v>-1.2928200000000001E-3</c:v>
                </c:pt>
                <c:pt idx="4675">
                  <c:v>-1.3223130000000001E-3</c:v>
                </c:pt>
                <c:pt idx="4676">
                  <c:v>-1.3518060000000001E-3</c:v>
                </c:pt>
                <c:pt idx="4677">
                  <c:v>-1.381298E-3</c:v>
                </c:pt>
                <c:pt idx="4678">
                  <c:v>-1.410791E-3</c:v>
                </c:pt>
                <c:pt idx="4679">
                  <c:v>-1.440284E-3</c:v>
                </c:pt>
                <c:pt idx="4680">
                  <c:v>-1.4697759999999999E-3</c:v>
                </c:pt>
                <c:pt idx="4681">
                  <c:v>-1.4992689999999999E-3</c:v>
                </c:pt>
                <c:pt idx="4682">
                  <c:v>-1.5287619999999999E-3</c:v>
                </c:pt>
                <c:pt idx="4683">
                  <c:v>-1.558254E-3</c:v>
                </c:pt>
                <c:pt idx="4684">
                  <c:v>-1.587747E-3</c:v>
                </c:pt>
                <c:pt idx="4685">
                  <c:v>-1.6172389999999999E-3</c:v>
                </c:pt>
                <c:pt idx="4686">
                  <c:v>-1.6467319999999999E-3</c:v>
                </c:pt>
                <c:pt idx="4687">
                  <c:v>-1.676224E-3</c:v>
                </c:pt>
                <c:pt idx="4688">
                  <c:v>-1.7057159999999999E-3</c:v>
                </c:pt>
                <c:pt idx="4689">
                  <c:v>-1.735208E-3</c:v>
                </c:pt>
                <c:pt idx="4690">
                  <c:v>-1.764701E-3</c:v>
                </c:pt>
                <c:pt idx="4691">
                  <c:v>-1.7941929999999999E-3</c:v>
                </c:pt>
                <c:pt idx="4692">
                  <c:v>-1.823685E-3</c:v>
                </c:pt>
                <c:pt idx="4693">
                  <c:v>-1.8531769999999999E-3</c:v>
                </c:pt>
                <c:pt idx="4694">
                  <c:v>-1.882669E-3</c:v>
                </c:pt>
                <c:pt idx="4695">
                  <c:v>-1.9121609999999999E-3</c:v>
                </c:pt>
                <c:pt idx="4696">
                  <c:v>-1.941653E-3</c:v>
                </c:pt>
                <c:pt idx="4697">
                  <c:v>-1.9711450000000001E-3</c:v>
                </c:pt>
                <c:pt idx="4698">
                  <c:v>-2.0006360000000001E-3</c:v>
                </c:pt>
                <c:pt idx="4699">
                  <c:v>-2.030128E-3</c:v>
                </c:pt>
                <c:pt idx="4700">
                  <c:v>-2.0596199999999999E-3</c:v>
                </c:pt>
                <c:pt idx="4701">
                  <c:v>-2.0891109999999998E-3</c:v>
                </c:pt>
                <c:pt idx="4702">
                  <c:v>-2.1186030000000002E-3</c:v>
                </c:pt>
                <c:pt idx="4703">
                  <c:v>-2.1480940000000001E-3</c:v>
                </c:pt>
                <c:pt idx="4704">
                  <c:v>-2.177586E-3</c:v>
                </c:pt>
                <c:pt idx="4705">
                  <c:v>-2.207077E-3</c:v>
                </c:pt>
                <c:pt idx="4706">
                  <c:v>-2.236568E-3</c:v>
                </c:pt>
                <c:pt idx="4707">
                  <c:v>-2.2660599999999999E-3</c:v>
                </c:pt>
                <c:pt idx="4708">
                  <c:v>-2.2955509999999998E-3</c:v>
                </c:pt>
                <c:pt idx="4709">
                  <c:v>-2.3250419999999998E-3</c:v>
                </c:pt>
                <c:pt idx="4710">
                  <c:v>-2.3545329999999998E-3</c:v>
                </c:pt>
                <c:pt idx="4711">
                  <c:v>-2.3840240000000002E-3</c:v>
                </c:pt>
                <c:pt idx="4712">
                  <c:v>-2.4135150000000002E-3</c:v>
                </c:pt>
                <c:pt idx="4713">
                  <c:v>-2.4430060000000002E-3</c:v>
                </c:pt>
                <c:pt idx="4714">
                  <c:v>-2.4724970000000001E-3</c:v>
                </c:pt>
                <c:pt idx="4715">
                  <c:v>-2.5019869999999998E-3</c:v>
                </c:pt>
                <c:pt idx="4716">
                  <c:v>-2.5314780000000002E-3</c:v>
                </c:pt>
                <c:pt idx="4717">
                  <c:v>-2.5609679999999998E-3</c:v>
                </c:pt>
                <c:pt idx="4718">
                  <c:v>-2.5904589999999998E-3</c:v>
                </c:pt>
                <c:pt idx="4719">
                  <c:v>-2.6199489999999999E-3</c:v>
                </c:pt>
                <c:pt idx="4720">
                  <c:v>-2.6494399999999999E-3</c:v>
                </c:pt>
                <c:pt idx="4721">
                  <c:v>-2.6789299999999999E-3</c:v>
                </c:pt>
                <c:pt idx="4722">
                  <c:v>-2.70842E-3</c:v>
                </c:pt>
                <c:pt idx="4723">
                  <c:v>-2.7379100000000001E-3</c:v>
                </c:pt>
                <c:pt idx="4724">
                  <c:v>-2.7674000000000002E-3</c:v>
                </c:pt>
                <c:pt idx="4725">
                  <c:v>-2.7968899999999998E-3</c:v>
                </c:pt>
                <c:pt idx="4726">
                  <c:v>-2.8263799999999999E-3</c:v>
                </c:pt>
                <c:pt idx="4727">
                  <c:v>-2.8558699999999999E-3</c:v>
                </c:pt>
                <c:pt idx="4728">
                  <c:v>-2.88536E-3</c:v>
                </c:pt>
                <c:pt idx="4729">
                  <c:v>-2.9148500000000001E-3</c:v>
                </c:pt>
                <c:pt idx="4730">
                  <c:v>-2.9443389999999998E-3</c:v>
                </c:pt>
                <c:pt idx="4731">
                  <c:v>-2.9738289999999999E-3</c:v>
                </c:pt>
                <c:pt idx="4732">
                  <c:v>-3.003318E-3</c:v>
                </c:pt>
                <c:pt idx="4733">
                  <c:v>-3.0328070000000002E-3</c:v>
                </c:pt>
                <c:pt idx="4734">
                  <c:v>-3.0622969999999998E-3</c:v>
                </c:pt>
                <c:pt idx="4735">
                  <c:v>-3.091786E-3</c:v>
                </c:pt>
                <c:pt idx="4736">
                  <c:v>-3.1212750000000002E-3</c:v>
                </c:pt>
                <c:pt idx="4737">
                  <c:v>-3.1507639999999999E-3</c:v>
                </c:pt>
                <c:pt idx="4738">
                  <c:v>-3.1802530000000001E-3</c:v>
                </c:pt>
                <c:pt idx="4739">
                  <c:v>-3.2097419999999998E-3</c:v>
                </c:pt>
                <c:pt idx="4740">
                  <c:v>-3.2392300000000001E-3</c:v>
                </c:pt>
                <c:pt idx="4741">
                  <c:v>-3.2687189999999998E-3</c:v>
                </c:pt>
                <c:pt idx="4742">
                  <c:v>-3.298208E-3</c:v>
                </c:pt>
                <c:pt idx="4743">
                  <c:v>-3.3276960000000002E-3</c:v>
                </c:pt>
                <c:pt idx="4744">
                  <c:v>-3.357184E-3</c:v>
                </c:pt>
                <c:pt idx="4745">
                  <c:v>-3.3866730000000002E-3</c:v>
                </c:pt>
                <c:pt idx="4746">
                  <c:v>-3.416161E-3</c:v>
                </c:pt>
                <c:pt idx="4747">
                  <c:v>-3.4456489999999998E-3</c:v>
                </c:pt>
                <c:pt idx="4748">
                  <c:v>-3.4751370000000001E-3</c:v>
                </c:pt>
                <c:pt idx="4749">
                  <c:v>-3.5046249999999999E-3</c:v>
                </c:pt>
                <c:pt idx="4750">
                  <c:v>-3.5341130000000002E-3</c:v>
                </c:pt>
                <c:pt idx="4751">
                  <c:v>-3.5636000000000001E-3</c:v>
                </c:pt>
                <c:pt idx="4752">
                  <c:v>-3.5930879999999999E-3</c:v>
                </c:pt>
                <c:pt idx="4753">
                  <c:v>-3.6225760000000002E-3</c:v>
                </c:pt>
                <c:pt idx="4754">
                  <c:v>-3.6520630000000001E-3</c:v>
                </c:pt>
                <c:pt idx="4755">
                  <c:v>-3.68155E-3</c:v>
                </c:pt>
                <c:pt idx="4756">
                  <c:v>-3.7110379999999998E-3</c:v>
                </c:pt>
                <c:pt idx="4757">
                  <c:v>-3.7405250000000002E-3</c:v>
                </c:pt>
                <c:pt idx="4758">
                  <c:v>-3.7700120000000001E-3</c:v>
                </c:pt>
                <c:pt idx="4759">
                  <c:v>-3.799499E-3</c:v>
                </c:pt>
                <c:pt idx="4760">
                  <c:v>-3.828985E-3</c:v>
                </c:pt>
                <c:pt idx="4761">
                  <c:v>-3.8584719999999999E-3</c:v>
                </c:pt>
                <c:pt idx="4762">
                  <c:v>-3.8879589999999999E-3</c:v>
                </c:pt>
                <c:pt idx="4763">
                  <c:v>-3.9174450000000003E-3</c:v>
                </c:pt>
                <c:pt idx="4764">
                  <c:v>-3.9469320000000002E-3</c:v>
                </c:pt>
                <c:pt idx="4765">
                  <c:v>-3.9764179999999998E-3</c:v>
                </c:pt>
                <c:pt idx="4766">
                  <c:v>-4.0059040000000002E-3</c:v>
                </c:pt>
                <c:pt idx="4767">
                  <c:v>-4.0353899999999998E-3</c:v>
                </c:pt>
                <c:pt idx="4768">
                  <c:v>-4.0648760000000003E-3</c:v>
                </c:pt>
                <c:pt idx="4769">
                  <c:v>-4.0943619999999998E-3</c:v>
                </c:pt>
                <c:pt idx="4770">
                  <c:v>-4.1238480000000003E-3</c:v>
                </c:pt>
                <c:pt idx="4771">
                  <c:v>-4.1533330000000004E-3</c:v>
                </c:pt>
                <c:pt idx="4772">
                  <c:v>-4.1828189999999999E-3</c:v>
                </c:pt>
                <c:pt idx="4773">
                  <c:v>-4.212304E-3</c:v>
                </c:pt>
                <c:pt idx="4774">
                  <c:v>-4.2417890000000001E-3</c:v>
                </c:pt>
                <c:pt idx="4775">
                  <c:v>-4.2712740000000003E-3</c:v>
                </c:pt>
                <c:pt idx="4776">
                  <c:v>-4.3007599999999998E-3</c:v>
                </c:pt>
                <c:pt idx="4777">
                  <c:v>-4.3302439999999996E-3</c:v>
                </c:pt>
                <c:pt idx="4778">
                  <c:v>-4.3597289999999997E-3</c:v>
                </c:pt>
                <c:pt idx="4779">
                  <c:v>-4.3892139999999998E-3</c:v>
                </c:pt>
                <c:pt idx="4780">
                  <c:v>-4.4186980000000004E-3</c:v>
                </c:pt>
                <c:pt idx="4781">
                  <c:v>-4.4481829999999997E-3</c:v>
                </c:pt>
                <c:pt idx="4782">
                  <c:v>-4.4776670000000003E-3</c:v>
                </c:pt>
                <c:pt idx="4783">
                  <c:v>-4.507151E-3</c:v>
                </c:pt>
                <c:pt idx="4784">
                  <c:v>-4.5366349999999998E-3</c:v>
                </c:pt>
                <c:pt idx="4785">
                  <c:v>-4.5661190000000004E-3</c:v>
                </c:pt>
                <c:pt idx="4786">
                  <c:v>-4.5956030000000002E-3</c:v>
                </c:pt>
                <c:pt idx="4787">
                  <c:v>-4.6250869999999999E-3</c:v>
                </c:pt>
                <c:pt idx="4788">
                  <c:v>-4.6545700000000002E-3</c:v>
                </c:pt>
                <c:pt idx="4789">
                  <c:v>-4.684054E-3</c:v>
                </c:pt>
                <c:pt idx="4790">
                  <c:v>-4.7135370000000003E-3</c:v>
                </c:pt>
                <c:pt idx="4791">
                  <c:v>-4.7430199999999997E-3</c:v>
                </c:pt>
                <c:pt idx="4792">
                  <c:v>-4.772503E-3</c:v>
                </c:pt>
                <c:pt idx="4793">
                  <c:v>-4.8019860000000003E-3</c:v>
                </c:pt>
                <c:pt idx="4794">
                  <c:v>-4.8314689999999997E-3</c:v>
                </c:pt>
                <c:pt idx="4795">
                  <c:v>-4.860952E-3</c:v>
                </c:pt>
                <c:pt idx="4796">
                  <c:v>-4.8904339999999999E-3</c:v>
                </c:pt>
                <c:pt idx="4797">
                  <c:v>-4.9199170000000002E-3</c:v>
                </c:pt>
                <c:pt idx="4798">
                  <c:v>-4.9493990000000002E-3</c:v>
                </c:pt>
                <c:pt idx="4799">
                  <c:v>-4.9788810000000001E-3</c:v>
                </c:pt>
                <c:pt idx="4800">
                  <c:v>-5.0083630000000001E-3</c:v>
                </c:pt>
                <c:pt idx="4801">
                  <c:v>-5.037845E-3</c:v>
                </c:pt>
                <c:pt idx="4802">
                  <c:v>-5.0673269999999999E-3</c:v>
                </c:pt>
                <c:pt idx="4803">
                  <c:v>-5.0968080000000004E-3</c:v>
                </c:pt>
                <c:pt idx="4804">
                  <c:v>-5.1262900000000004E-3</c:v>
                </c:pt>
                <c:pt idx="4805">
                  <c:v>-5.155771E-3</c:v>
                </c:pt>
                <c:pt idx="4806">
                  <c:v>-5.1852519999999996E-3</c:v>
                </c:pt>
                <c:pt idx="4807">
                  <c:v>-5.214733E-3</c:v>
                </c:pt>
                <c:pt idx="4808">
                  <c:v>-5.2442139999999996E-3</c:v>
                </c:pt>
                <c:pt idx="4809">
                  <c:v>-5.2736950000000001E-3</c:v>
                </c:pt>
                <c:pt idx="4810">
                  <c:v>-5.3031750000000002E-3</c:v>
                </c:pt>
                <c:pt idx="4811">
                  <c:v>-5.3326559999999999E-3</c:v>
                </c:pt>
                <c:pt idx="4812">
                  <c:v>-5.362136E-3</c:v>
                </c:pt>
                <c:pt idx="4813">
                  <c:v>-5.3916160000000001E-3</c:v>
                </c:pt>
                <c:pt idx="4814">
                  <c:v>-5.4210960000000002E-3</c:v>
                </c:pt>
                <c:pt idx="4815">
                  <c:v>-5.4505760000000004E-3</c:v>
                </c:pt>
                <c:pt idx="4816">
                  <c:v>-5.4800559999999996E-3</c:v>
                </c:pt>
                <c:pt idx="4817">
                  <c:v>-5.5095359999999998E-3</c:v>
                </c:pt>
                <c:pt idx="4818">
                  <c:v>-5.5390150000000004E-3</c:v>
                </c:pt>
                <c:pt idx="4819">
                  <c:v>-5.5684940000000002E-3</c:v>
                </c:pt>
                <c:pt idx="4820">
                  <c:v>-5.597973E-3</c:v>
                </c:pt>
                <c:pt idx="4821">
                  <c:v>-5.6274519999999998E-3</c:v>
                </c:pt>
                <c:pt idx="4822">
                  <c:v>-5.6569309999999996E-3</c:v>
                </c:pt>
                <c:pt idx="4823">
                  <c:v>-5.6864100000000002E-3</c:v>
                </c:pt>
                <c:pt idx="4824">
                  <c:v>-5.7158879999999997E-3</c:v>
                </c:pt>
                <c:pt idx="4825">
                  <c:v>-5.7453670000000004E-3</c:v>
                </c:pt>
                <c:pt idx="4826">
                  <c:v>-5.7748449999999998E-3</c:v>
                </c:pt>
                <c:pt idx="4827">
                  <c:v>-5.8043230000000001E-3</c:v>
                </c:pt>
                <c:pt idx="4828">
                  <c:v>-5.8338009999999996E-3</c:v>
                </c:pt>
                <c:pt idx="4829">
                  <c:v>-5.8632789999999999E-3</c:v>
                </c:pt>
                <c:pt idx="4830">
                  <c:v>-5.8927559999999999E-3</c:v>
                </c:pt>
                <c:pt idx="4831">
                  <c:v>-5.9222329999999998E-3</c:v>
                </c:pt>
                <c:pt idx="4832">
                  <c:v>-5.9517110000000002E-3</c:v>
                </c:pt>
                <c:pt idx="4833">
                  <c:v>-5.9811880000000001E-3</c:v>
                </c:pt>
                <c:pt idx="4834">
                  <c:v>-6.0106650000000001E-3</c:v>
                </c:pt>
                <c:pt idx="4835">
                  <c:v>-6.0401409999999997E-3</c:v>
                </c:pt>
                <c:pt idx="4836">
                  <c:v>-6.0696179999999997E-3</c:v>
                </c:pt>
                <c:pt idx="4837">
                  <c:v>-6.0990949999999997E-3</c:v>
                </c:pt>
                <c:pt idx="4838">
                  <c:v>-6.1285710000000002E-3</c:v>
                </c:pt>
                <c:pt idx="4839">
                  <c:v>-6.1580469999999998E-3</c:v>
                </c:pt>
                <c:pt idx="4840">
                  <c:v>-6.1875230000000003E-3</c:v>
                </c:pt>
                <c:pt idx="4841">
                  <c:v>-6.216999E-3</c:v>
                </c:pt>
                <c:pt idx="4842">
                  <c:v>-6.2464740000000001E-3</c:v>
                </c:pt>
                <c:pt idx="4843">
                  <c:v>-6.2759499999999998E-3</c:v>
                </c:pt>
                <c:pt idx="4844">
                  <c:v>-6.3054249999999999E-3</c:v>
                </c:pt>
                <c:pt idx="4845">
                  <c:v>-6.3349000000000001E-3</c:v>
                </c:pt>
                <c:pt idx="4846">
                  <c:v>-6.3643750000000002E-3</c:v>
                </c:pt>
                <c:pt idx="4847">
                  <c:v>-6.3938500000000004E-3</c:v>
                </c:pt>
                <c:pt idx="4848">
                  <c:v>-6.4233240000000002E-3</c:v>
                </c:pt>
                <c:pt idx="4849">
                  <c:v>-6.4527990000000004E-3</c:v>
                </c:pt>
                <c:pt idx="4850">
                  <c:v>-6.4822730000000002E-3</c:v>
                </c:pt>
                <c:pt idx="4851">
                  <c:v>-6.511747E-3</c:v>
                </c:pt>
                <c:pt idx="4852">
                  <c:v>-6.5412209999999998E-3</c:v>
                </c:pt>
                <c:pt idx="4853">
                  <c:v>-6.5706940000000002E-3</c:v>
                </c:pt>
                <c:pt idx="4854">
                  <c:v>-6.600168E-3</c:v>
                </c:pt>
                <c:pt idx="4855">
                  <c:v>-6.6296410000000004E-3</c:v>
                </c:pt>
                <c:pt idx="4856">
                  <c:v>-6.6591139999999998E-3</c:v>
                </c:pt>
                <c:pt idx="4857">
                  <c:v>-6.6885870000000002E-3</c:v>
                </c:pt>
                <c:pt idx="4858">
                  <c:v>-6.7180599999999997E-3</c:v>
                </c:pt>
                <c:pt idx="4859">
                  <c:v>-6.747533E-3</c:v>
                </c:pt>
                <c:pt idx="4860">
                  <c:v>-6.777005E-3</c:v>
                </c:pt>
                <c:pt idx="4861">
                  <c:v>-6.806477E-3</c:v>
                </c:pt>
                <c:pt idx="4862">
                  <c:v>-6.835949E-3</c:v>
                </c:pt>
                <c:pt idx="4863">
                  <c:v>-6.865421E-3</c:v>
                </c:pt>
                <c:pt idx="4864">
                  <c:v>-6.894893E-3</c:v>
                </c:pt>
                <c:pt idx="4865">
                  <c:v>-6.924365E-3</c:v>
                </c:pt>
                <c:pt idx="4866">
                  <c:v>-6.9538359999999997E-3</c:v>
                </c:pt>
                <c:pt idx="4867">
                  <c:v>-6.9833070000000002E-3</c:v>
                </c:pt>
                <c:pt idx="4868">
                  <c:v>-7.0127779999999999E-3</c:v>
                </c:pt>
                <c:pt idx="4869">
                  <c:v>-7.0422490000000004E-3</c:v>
                </c:pt>
                <c:pt idx="4870">
                  <c:v>-7.0717189999999997E-3</c:v>
                </c:pt>
                <c:pt idx="4871">
                  <c:v>-7.1011900000000003E-3</c:v>
                </c:pt>
                <c:pt idx="4872">
                  <c:v>-7.1306599999999996E-3</c:v>
                </c:pt>
                <c:pt idx="4873">
                  <c:v>-7.1601299999999998E-3</c:v>
                </c:pt>
                <c:pt idx="4874">
                  <c:v>-7.1896E-3</c:v>
                </c:pt>
                <c:pt idx="4875">
                  <c:v>-7.2190689999999998E-3</c:v>
                </c:pt>
                <c:pt idx="4876">
                  <c:v>-7.248539E-3</c:v>
                </c:pt>
                <c:pt idx="4877">
                  <c:v>-7.2780079999999999E-3</c:v>
                </c:pt>
                <c:pt idx="4878">
                  <c:v>-7.3074769999999997E-3</c:v>
                </c:pt>
                <c:pt idx="4879">
                  <c:v>-7.3369459999999996E-3</c:v>
                </c:pt>
                <c:pt idx="4880">
                  <c:v>-7.3664139999999999E-3</c:v>
                </c:pt>
                <c:pt idx="4881">
                  <c:v>-7.3958829999999998E-3</c:v>
                </c:pt>
                <c:pt idx="4882">
                  <c:v>-7.4253510000000002E-3</c:v>
                </c:pt>
                <c:pt idx="4883">
                  <c:v>-7.4548189999999997E-3</c:v>
                </c:pt>
                <c:pt idx="4884">
                  <c:v>-7.4842870000000001E-3</c:v>
                </c:pt>
                <c:pt idx="4885">
                  <c:v>-7.5137540000000001E-3</c:v>
                </c:pt>
                <c:pt idx="4886">
                  <c:v>-7.5432219999999996E-3</c:v>
                </c:pt>
                <c:pt idx="4887">
                  <c:v>-7.5726889999999996E-3</c:v>
                </c:pt>
                <c:pt idx="4888">
                  <c:v>-7.6021559999999997E-3</c:v>
                </c:pt>
                <c:pt idx="4889">
                  <c:v>-7.6316229999999997E-3</c:v>
                </c:pt>
                <c:pt idx="4890">
                  <c:v>-7.6610890000000003E-3</c:v>
                </c:pt>
                <c:pt idx="4891">
                  <c:v>-7.6905560000000003E-3</c:v>
                </c:pt>
                <c:pt idx="4892">
                  <c:v>-7.720022E-3</c:v>
                </c:pt>
                <c:pt idx="4893">
                  <c:v>-7.7494879999999997E-3</c:v>
                </c:pt>
                <c:pt idx="4894">
                  <c:v>-7.7789540000000003E-3</c:v>
                </c:pt>
                <c:pt idx="4895">
                  <c:v>-7.8084189999999996E-3</c:v>
                </c:pt>
                <c:pt idx="4896">
                  <c:v>-7.8378849999999993E-3</c:v>
                </c:pt>
                <c:pt idx="4897">
                  <c:v>-7.8673500000000004E-3</c:v>
                </c:pt>
                <c:pt idx="4898">
                  <c:v>-7.8968149999999997E-3</c:v>
                </c:pt>
                <c:pt idx="4899">
                  <c:v>-7.9262789999999996E-3</c:v>
                </c:pt>
                <c:pt idx="4900">
                  <c:v>-7.9557440000000007E-3</c:v>
                </c:pt>
                <c:pt idx="4901">
                  <c:v>-7.9852080000000006E-3</c:v>
                </c:pt>
                <c:pt idx="4902">
                  <c:v>-8.0146720000000005E-3</c:v>
                </c:pt>
                <c:pt idx="4903">
                  <c:v>-8.0441360000000003E-3</c:v>
                </c:pt>
                <c:pt idx="4904">
                  <c:v>-8.0735990000000007E-3</c:v>
                </c:pt>
                <c:pt idx="4905">
                  <c:v>-8.1030630000000006E-3</c:v>
                </c:pt>
                <c:pt idx="4906">
                  <c:v>-8.1325259999999993E-3</c:v>
                </c:pt>
                <c:pt idx="4907">
                  <c:v>-8.1619889999999997E-3</c:v>
                </c:pt>
                <c:pt idx="4908">
                  <c:v>-8.1914520000000001E-3</c:v>
                </c:pt>
                <c:pt idx="4909">
                  <c:v>-8.2209139999999993E-3</c:v>
                </c:pt>
                <c:pt idx="4910">
                  <c:v>-8.2503769999999997E-3</c:v>
                </c:pt>
                <c:pt idx="4911">
                  <c:v>-8.2798390000000006E-3</c:v>
                </c:pt>
                <c:pt idx="4912">
                  <c:v>-8.3093009999999998E-3</c:v>
                </c:pt>
                <c:pt idx="4913">
                  <c:v>-8.3387619999999996E-3</c:v>
                </c:pt>
                <c:pt idx="4914">
                  <c:v>-8.3682240000000005E-3</c:v>
                </c:pt>
                <c:pt idx="4915">
                  <c:v>-8.3976850000000002E-3</c:v>
                </c:pt>
                <c:pt idx="4916">
                  <c:v>-8.4271459999999999E-3</c:v>
                </c:pt>
                <c:pt idx="4917">
                  <c:v>-8.4566060000000002E-3</c:v>
                </c:pt>
                <c:pt idx="4918">
                  <c:v>-8.4860669999999999E-3</c:v>
                </c:pt>
                <c:pt idx="4919">
                  <c:v>-8.5155270000000002E-3</c:v>
                </c:pt>
                <c:pt idx="4920">
                  <c:v>-8.5449870000000004E-3</c:v>
                </c:pt>
                <c:pt idx="4921">
                  <c:v>-8.5744470000000007E-3</c:v>
                </c:pt>
                <c:pt idx="4922">
                  <c:v>-8.6039069999999992E-3</c:v>
                </c:pt>
                <c:pt idx="4923">
                  <c:v>-8.633366E-3</c:v>
                </c:pt>
                <c:pt idx="4924">
                  <c:v>-8.6628250000000007E-3</c:v>
                </c:pt>
                <c:pt idx="4925">
                  <c:v>-8.6922839999999998E-3</c:v>
                </c:pt>
                <c:pt idx="4926">
                  <c:v>-8.7217430000000006E-3</c:v>
                </c:pt>
                <c:pt idx="4927">
                  <c:v>-8.7512010000000001E-3</c:v>
                </c:pt>
                <c:pt idx="4928">
                  <c:v>-8.7806589999999997E-3</c:v>
                </c:pt>
                <c:pt idx="4929">
                  <c:v>-8.8101169999999993E-3</c:v>
                </c:pt>
                <c:pt idx="4930">
                  <c:v>-8.8395750000000006E-3</c:v>
                </c:pt>
                <c:pt idx="4931">
                  <c:v>-8.8690320000000007E-3</c:v>
                </c:pt>
                <c:pt idx="4932">
                  <c:v>-8.8984900000000002E-3</c:v>
                </c:pt>
                <c:pt idx="4933">
                  <c:v>-8.9279470000000003E-3</c:v>
                </c:pt>
                <c:pt idx="4934">
                  <c:v>-8.9574029999999992E-3</c:v>
                </c:pt>
                <c:pt idx="4935">
                  <c:v>-8.9868599999999993E-3</c:v>
                </c:pt>
                <c:pt idx="4936">
                  <c:v>-9.0163159999999999E-3</c:v>
                </c:pt>
                <c:pt idx="4937">
                  <c:v>-9.0457720000000005E-3</c:v>
                </c:pt>
                <c:pt idx="4938">
                  <c:v>-9.0752279999999994E-3</c:v>
                </c:pt>
                <c:pt idx="4939">
                  <c:v>-9.1046830000000006E-3</c:v>
                </c:pt>
                <c:pt idx="4940">
                  <c:v>-9.1341389999999995E-3</c:v>
                </c:pt>
                <c:pt idx="4941">
                  <c:v>-9.1635940000000006E-3</c:v>
                </c:pt>
                <c:pt idx="4942">
                  <c:v>-9.1930480000000005E-3</c:v>
                </c:pt>
                <c:pt idx="4943">
                  <c:v>-9.222503E-3</c:v>
                </c:pt>
                <c:pt idx="4944">
                  <c:v>-9.2519569999999999E-3</c:v>
                </c:pt>
                <c:pt idx="4945">
                  <c:v>-9.2814109999999998E-3</c:v>
                </c:pt>
                <c:pt idx="4946">
                  <c:v>-9.3108649999999998E-3</c:v>
                </c:pt>
                <c:pt idx="4947">
                  <c:v>-9.3403189999999997E-3</c:v>
                </c:pt>
                <c:pt idx="4948">
                  <c:v>-9.3697720000000002E-3</c:v>
                </c:pt>
                <c:pt idx="4949">
                  <c:v>-9.3992250000000006E-3</c:v>
                </c:pt>
                <c:pt idx="4950">
                  <c:v>-9.4286779999999994E-3</c:v>
                </c:pt>
                <c:pt idx="4951">
                  <c:v>-9.4581300000000004E-3</c:v>
                </c:pt>
                <c:pt idx="4952">
                  <c:v>-9.4875830000000008E-3</c:v>
                </c:pt>
                <c:pt idx="4953">
                  <c:v>-9.5170350000000001E-3</c:v>
                </c:pt>
                <c:pt idx="4954">
                  <c:v>-9.5464859999999999E-3</c:v>
                </c:pt>
                <c:pt idx="4955">
                  <c:v>-9.5759380000000009E-3</c:v>
                </c:pt>
                <c:pt idx="4956">
                  <c:v>-9.6053890000000006E-3</c:v>
                </c:pt>
                <c:pt idx="4957">
                  <c:v>-9.6348400000000004E-3</c:v>
                </c:pt>
                <c:pt idx="4958">
                  <c:v>-9.6642910000000002E-3</c:v>
                </c:pt>
                <c:pt idx="4959">
                  <c:v>-9.6937410000000005E-3</c:v>
                </c:pt>
                <c:pt idx="4960">
                  <c:v>-9.7231920000000003E-3</c:v>
                </c:pt>
                <c:pt idx="4961">
                  <c:v>-9.7526420000000006E-3</c:v>
                </c:pt>
                <c:pt idx="4962">
                  <c:v>-9.7820909999999997E-3</c:v>
                </c:pt>
                <c:pt idx="4963">
                  <c:v>-9.811541E-3</c:v>
                </c:pt>
                <c:pt idx="4964">
                  <c:v>-9.8409900000000008E-3</c:v>
                </c:pt>
                <c:pt idx="4965">
                  <c:v>-9.8704389999999999E-3</c:v>
                </c:pt>
                <c:pt idx="4966">
                  <c:v>-9.8998869999999996E-3</c:v>
                </c:pt>
                <c:pt idx="4967">
                  <c:v>-9.9293360000000004E-3</c:v>
                </c:pt>
                <c:pt idx="4968">
                  <c:v>-9.958784E-3</c:v>
                </c:pt>
                <c:pt idx="4969">
                  <c:v>-9.9882319999999997E-3</c:v>
                </c:pt>
                <c:pt idx="4970">
                  <c:v>-1.0017679E-2</c:v>
                </c:pt>
                <c:pt idx="4971">
                  <c:v>-1.0047126999999999E-2</c:v>
                </c:pt>
                <c:pt idx="4972">
                  <c:v>-1.0076574E-2</c:v>
                </c:pt>
                <c:pt idx="4973">
                  <c:v>-1.010602E-2</c:v>
                </c:pt>
                <c:pt idx="4974">
                  <c:v>-1.0135467E-2</c:v>
                </c:pt>
                <c:pt idx="4975">
                  <c:v>-1.0164912999999999E-2</c:v>
                </c:pt>
                <c:pt idx="4976">
                  <c:v>-1.0194359E-2</c:v>
                </c:pt>
                <c:pt idx="4977">
                  <c:v>-1.0223805000000001E-2</c:v>
                </c:pt>
                <c:pt idx="4978">
                  <c:v>-1.025325E-2</c:v>
                </c:pt>
                <c:pt idx="4979">
                  <c:v>-1.0282695E-2</c:v>
                </c:pt>
                <c:pt idx="4980">
                  <c:v>-1.0312139999999999E-2</c:v>
                </c:pt>
                <c:pt idx="4981">
                  <c:v>-1.0341585E-2</c:v>
                </c:pt>
                <c:pt idx="4982">
                  <c:v>-1.0371029E-2</c:v>
                </c:pt>
                <c:pt idx="4983">
                  <c:v>-1.0400473E-2</c:v>
                </c:pt>
                <c:pt idx="4984">
                  <c:v>-1.0429917E-2</c:v>
                </c:pt>
                <c:pt idx="4985">
                  <c:v>-1.0459359999999999E-2</c:v>
                </c:pt>
                <c:pt idx="4986">
                  <c:v>-1.0488803E-2</c:v>
                </c:pt>
                <c:pt idx="4987">
                  <c:v>-1.0518246E-2</c:v>
                </c:pt>
                <c:pt idx="4988">
                  <c:v>-1.0547689000000001E-2</c:v>
                </c:pt>
                <c:pt idx="4989">
                  <c:v>-1.0577131E-2</c:v>
                </c:pt>
                <c:pt idx="4990">
                  <c:v>-1.0606572999999999E-2</c:v>
                </c:pt>
                <c:pt idx="4991">
                  <c:v>-1.0636015E-2</c:v>
                </c:pt>
                <c:pt idx="4992">
                  <c:v>-1.0665456E-2</c:v>
                </c:pt>
                <c:pt idx="4993">
                  <c:v>-1.0694897E-2</c:v>
                </c:pt>
                <c:pt idx="4994">
                  <c:v>-1.0724338E-2</c:v>
                </c:pt>
                <c:pt idx="4995">
                  <c:v>-1.0753779E-2</c:v>
                </c:pt>
                <c:pt idx="4996">
                  <c:v>-1.0783219E-2</c:v>
                </c:pt>
                <c:pt idx="4997">
                  <c:v>-1.0812659000000001E-2</c:v>
                </c:pt>
                <c:pt idx="4998">
                  <c:v>-1.0842098999999999E-2</c:v>
                </c:pt>
                <c:pt idx="4999">
                  <c:v>-1.0871538E-2</c:v>
                </c:pt>
                <c:pt idx="5000">
                  <c:v>-1.0900976999999999E-2</c:v>
                </c:pt>
                <c:pt idx="5001">
                  <c:v>-1.0930416E-2</c:v>
                </c:pt>
                <c:pt idx="5002">
                  <c:v>-1.0959854999999999E-2</c:v>
                </c:pt>
                <c:pt idx="5003">
                  <c:v>-1.0989293000000001E-2</c:v>
                </c:pt>
                <c:pt idx="5004">
                  <c:v>-1.1018731E-2</c:v>
                </c:pt>
                <c:pt idx="5005">
                  <c:v>-1.1048169E-2</c:v>
                </c:pt>
                <c:pt idx="5006">
                  <c:v>-1.1077606E-2</c:v>
                </c:pt>
                <c:pt idx="5007">
                  <c:v>-1.1107043E-2</c:v>
                </c:pt>
                <c:pt idx="5008">
                  <c:v>-1.1136480000000001E-2</c:v>
                </c:pt>
                <c:pt idx="5009">
                  <c:v>-1.1165916E-2</c:v>
                </c:pt>
                <c:pt idx="5010">
                  <c:v>-1.1195352E-2</c:v>
                </c:pt>
                <c:pt idx="5011">
                  <c:v>-1.1224787999999999E-2</c:v>
                </c:pt>
                <c:pt idx="5012">
                  <c:v>-1.1254224E-2</c:v>
                </c:pt>
                <c:pt idx="5013">
                  <c:v>-1.1283659E-2</c:v>
                </c:pt>
                <c:pt idx="5014">
                  <c:v>-1.1313093999999999E-2</c:v>
                </c:pt>
                <c:pt idx="5015">
                  <c:v>-1.1342529E-2</c:v>
                </c:pt>
                <c:pt idx="5016">
                  <c:v>-1.1371963000000001E-2</c:v>
                </c:pt>
                <c:pt idx="5017">
                  <c:v>-1.1401397000000001E-2</c:v>
                </c:pt>
                <c:pt idx="5018">
                  <c:v>-1.1430831000000001E-2</c:v>
                </c:pt>
                <c:pt idx="5019">
                  <c:v>-1.1460264E-2</c:v>
                </c:pt>
                <c:pt idx="5020">
                  <c:v>-1.1489697E-2</c:v>
                </c:pt>
                <c:pt idx="5021">
                  <c:v>-1.1519130000000001E-2</c:v>
                </c:pt>
                <c:pt idx="5022">
                  <c:v>-1.1548563E-2</c:v>
                </c:pt>
                <c:pt idx="5023">
                  <c:v>-1.1577995000000001E-2</c:v>
                </c:pt>
                <c:pt idx="5024">
                  <c:v>-1.1607427E-2</c:v>
                </c:pt>
                <c:pt idx="5025">
                  <c:v>-1.1636858E-2</c:v>
                </c:pt>
                <c:pt idx="5026">
                  <c:v>-1.1666289999999999E-2</c:v>
                </c:pt>
                <c:pt idx="5027">
                  <c:v>-1.1695720999999999E-2</c:v>
                </c:pt>
                <c:pt idx="5028">
                  <c:v>-1.1725151E-2</c:v>
                </c:pt>
                <c:pt idx="5029">
                  <c:v>-1.1754582E-2</c:v>
                </c:pt>
                <c:pt idx="5030">
                  <c:v>-1.1784012E-2</c:v>
                </c:pt>
                <c:pt idx="5031">
                  <c:v>-1.1813440999999999E-2</c:v>
                </c:pt>
                <c:pt idx="5032">
                  <c:v>-1.1842871E-2</c:v>
                </c:pt>
                <c:pt idx="5033">
                  <c:v>-1.1872300000000001E-2</c:v>
                </c:pt>
                <c:pt idx="5034">
                  <c:v>-1.1901728E-2</c:v>
                </c:pt>
                <c:pt idx="5035">
                  <c:v>-1.1931157E-2</c:v>
                </c:pt>
                <c:pt idx="5036">
                  <c:v>-1.1960584999999999E-2</c:v>
                </c:pt>
                <c:pt idx="5037">
                  <c:v>-1.1990013000000001E-2</c:v>
                </c:pt>
                <c:pt idx="5038">
                  <c:v>-1.2019439999999999E-2</c:v>
                </c:pt>
                <c:pt idx="5039">
                  <c:v>-1.2048867E-2</c:v>
                </c:pt>
                <c:pt idx="5040">
                  <c:v>-1.2078294E-2</c:v>
                </c:pt>
                <c:pt idx="5041">
                  <c:v>-1.2107721E-2</c:v>
                </c:pt>
                <c:pt idx="5042">
                  <c:v>-1.2137146999999999E-2</c:v>
                </c:pt>
                <c:pt idx="5043">
                  <c:v>-1.2166572E-2</c:v>
                </c:pt>
                <c:pt idx="5044">
                  <c:v>-1.2195998E-2</c:v>
                </c:pt>
                <c:pt idx="5045">
                  <c:v>-1.2225422999999999E-2</c:v>
                </c:pt>
                <c:pt idx="5046">
                  <c:v>-1.2254848E-2</c:v>
                </c:pt>
                <c:pt idx="5047">
                  <c:v>-1.2284272000000001E-2</c:v>
                </c:pt>
                <c:pt idx="5048">
                  <c:v>-1.2313697E-2</c:v>
                </c:pt>
                <c:pt idx="5049">
                  <c:v>-1.2343120000000001E-2</c:v>
                </c:pt>
                <c:pt idx="5050">
                  <c:v>-1.2372543999999999E-2</c:v>
                </c:pt>
                <c:pt idx="5051">
                  <c:v>-1.2401967E-2</c:v>
                </c:pt>
                <c:pt idx="5052">
                  <c:v>-1.243139E-2</c:v>
                </c:pt>
                <c:pt idx="5053">
                  <c:v>-1.2460812999999999E-2</c:v>
                </c:pt>
                <c:pt idx="5054">
                  <c:v>-1.2490235000000001E-2</c:v>
                </c:pt>
                <c:pt idx="5055">
                  <c:v>-1.2519657E-2</c:v>
                </c:pt>
                <c:pt idx="5056">
                  <c:v>-1.2549078E-2</c:v>
                </c:pt>
                <c:pt idx="5057">
                  <c:v>-1.2578499E-2</c:v>
                </c:pt>
                <c:pt idx="5058">
                  <c:v>-1.260792E-2</c:v>
                </c:pt>
                <c:pt idx="5059">
                  <c:v>-1.2637341E-2</c:v>
                </c:pt>
                <c:pt idx="5060">
                  <c:v>-1.2666761E-2</c:v>
                </c:pt>
                <c:pt idx="5061">
                  <c:v>-1.2696181000000001E-2</c:v>
                </c:pt>
                <c:pt idx="5062">
                  <c:v>-1.27256E-2</c:v>
                </c:pt>
                <c:pt idx="5063">
                  <c:v>-1.2755018999999999E-2</c:v>
                </c:pt>
                <c:pt idx="5064">
                  <c:v>-1.2784438E-2</c:v>
                </c:pt>
                <c:pt idx="5065">
                  <c:v>-1.2813856E-2</c:v>
                </c:pt>
                <c:pt idx="5066">
                  <c:v>-1.2843274999999999E-2</c:v>
                </c:pt>
                <c:pt idx="5067">
                  <c:v>-1.2872692E-2</c:v>
                </c:pt>
                <c:pt idx="5068">
                  <c:v>-1.290211E-2</c:v>
                </c:pt>
                <c:pt idx="5069">
                  <c:v>-1.2931527E-2</c:v>
                </c:pt>
                <c:pt idx="5070">
                  <c:v>-1.2960944E-2</c:v>
                </c:pt>
                <c:pt idx="5071">
                  <c:v>-1.2990359999999999E-2</c:v>
                </c:pt>
                <c:pt idx="5072">
                  <c:v>-1.3019776E-2</c:v>
                </c:pt>
                <c:pt idx="5073">
                  <c:v>-1.3049191999999999E-2</c:v>
                </c:pt>
                <c:pt idx="5074">
                  <c:v>-1.3078607000000001E-2</c:v>
                </c:pt>
                <c:pt idx="5075">
                  <c:v>-1.3108022E-2</c:v>
                </c:pt>
                <c:pt idx="5076">
                  <c:v>-1.3137437E-2</c:v>
                </c:pt>
                <c:pt idx="5077">
                  <c:v>-1.3166851E-2</c:v>
                </c:pt>
                <c:pt idx="5078">
                  <c:v>-1.3196265E-2</c:v>
                </c:pt>
                <c:pt idx="5079">
                  <c:v>-1.3225677999999999E-2</c:v>
                </c:pt>
                <c:pt idx="5080">
                  <c:v>-1.3255091E-2</c:v>
                </c:pt>
                <c:pt idx="5081">
                  <c:v>-1.3284504000000001E-2</c:v>
                </c:pt>
                <c:pt idx="5082">
                  <c:v>-1.3313917E-2</c:v>
                </c:pt>
                <c:pt idx="5083">
                  <c:v>-1.3343328999999999E-2</c:v>
                </c:pt>
                <c:pt idx="5084">
                  <c:v>-1.3372741E-2</c:v>
                </c:pt>
                <c:pt idx="5085">
                  <c:v>-1.3402152000000001E-2</c:v>
                </c:pt>
                <c:pt idx="5086">
                  <c:v>-1.3431563000000001E-2</c:v>
                </c:pt>
                <c:pt idx="5087">
                  <c:v>-1.3460974000000001E-2</c:v>
                </c:pt>
                <c:pt idx="5088">
                  <c:v>-1.3490383999999999E-2</c:v>
                </c:pt>
                <c:pt idx="5089">
                  <c:v>-1.3519794E-2</c:v>
                </c:pt>
                <c:pt idx="5090">
                  <c:v>-1.3549204E-2</c:v>
                </c:pt>
                <c:pt idx="5091">
                  <c:v>-1.3578613E-2</c:v>
                </c:pt>
                <c:pt idx="5092">
                  <c:v>-1.3608022000000001E-2</c:v>
                </c:pt>
                <c:pt idx="5093">
                  <c:v>-1.3637431E-2</c:v>
                </c:pt>
                <c:pt idx="5094">
                  <c:v>-1.3666839E-2</c:v>
                </c:pt>
                <c:pt idx="5095">
                  <c:v>-1.3696246E-2</c:v>
                </c:pt>
                <c:pt idx="5096">
                  <c:v>-1.3725654E-2</c:v>
                </c:pt>
                <c:pt idx="5097">
                  <c:v>-1.3755061000000001E-2</c:v>
                </c:pt>
                <c:pt idx="5098">
                  <c:v>-1.3784467999999999E-2</c:v>
                </c:pt>
                <c:pt idx="5099">
                  <c:v>-1.3813874E-2</c:v>
                </c:pt>
                <c:pt idx="5100">
                  <c:v>-1.3843279999999999E-2</c:v>
                </c:pt>
                <c:pt idx="5101">
                  <c:v>-1.3872684999999999E-2</c:v>
                </c:pt>
                <c:pt idx="5102">
                  <c:v>-1.3902091E-2</c:v>
                </c:pt>
                <c:pt idx="5103">
                  <c:v>-1.3931495E-2</c:v>
                </c:pt>
                <c:pt idx="5104">
                  <c:v>-1.39609E-2</c:v>
                </c:pt>
                <c:pt idx="5105">
                  <c:v>-1.3990304E-2</c:v>
                </c:pt>
                <c:pt idx="5106">
                  <c:v>-1.4019708000000001E-2</c:v>
                </c:pt>
                <c:pt idx="5107">
                  <c:v>-1.4049111E-2</c:v>
                </c:pt>
                <c:pt idx="5108">
                  <c:v>-1.4078514E-2</c:v>
                </c:pt>
                <c:pt idx="5109">
                  <c:v>-1.4107916999999999E-2</c:v>
                </c:pt>
                <c:pt idx="5110">
                  <c:v>-1.4137319000000001E-2</c:v>
                </c:pt>
                <c:pt idx="5111">
                  <c:v>-1.4166720000000001E-2</c:v>
                </c:pt>
                <c:pt idx="5112">
                  <c:v>-1.4196122E-2</c:v>
                </c:pt>
                <c:pt idx="5113">
                  <c:v>-1.4225523E-2</c:v>
                </c:pt>
                <c:pt idx="5114">
                  <c:v>-1.4254924E-2</c:v>
                </c:pt>
                <c:pt idx="5115">
                  <c:v>-1.4284323999999999E-2</c:v>
                </c:pt>
                <c:pt idx="5116">
                  <c:v>-1.4313724E-2</c:v>
                </c:pt>
                <c:pt idx="5117">
                  <c:v>-1.4343122999999999E-2</c:v>
                </c:pt>
                <c:pt idx="5118">
                  <c:v>-1.4372523E-2</c:v>
                </c:pt>
                <c:pt idx="5119">
                  <c:v>-1.4401921E-2</c:v>
                </c:pt>
                <c:pt idx="5120">
                  <c:v>-1.4431319999999999E-2</c:v>
                </c:pt>
                <c:pt idx="5121">
                  <c:v>-1.4460717999999999E-2</c:v>
                </c:pt>
                <c:pt idx="5122">
                  <c:v>-1.4490115E-2</c:v>
                </c:pt>
                <c:pt idx="5123">
                  <c:v>-1.4519512E-2</c:v>
                </c:pt>
                <c:pt idx="5124">
                  <c:v>-1.4548909E-2</c:v>
                </c:pt>
                <c:pt idx="5125">
                  <c:v>-1.4578305999999999E-2</c:v>
                </c:pt>
                <c:pt idx="5126">
                  <c:v>-1.4607702E-2</c:v>
                </c:pt>
                <c:pt idx="5127">
                  <c:v>-1.4637097E-2</c:v>
                </c:pt>
                <c:pt idx="5128">
                  <c:v>-1.4666492999999999E-2</c:v>
                </c:pt>
                <c:pt idx="5129">
                  <c:v>-1.4695886999999999E-2</c:v>
                </c:pt>
                <c:pt idx="5130">
                  <c:v>-1.4725281999999999E-2</c:v>
                </c:pt>
                <c:pt idx="5131">
                  <c:v>-1.4754676E-2</c:v>
                </c:pt>
                <c:pt idx="5132">
                  <c:v>-1.478407E-2</c:v>
                </c:pt>
                <c:pt idx="5133">
                  <c:v>-1.4813463000000001E-2</c:v>
                </c:pt>
                <c:pt idx="5134">
                  <c:v>-1.4842856E-2</c:v>
                </c:pt>
                <c:pt idx="5135">
                  <c:v>-1.4872247999999999E-2</c:v>
                </c:pt>
                <c:pt idx="5136">
                  <c:v>-1.4901640000000001E-2</c:v>
                </c:pt>
                <c:pt idx="5137">
                  <c:v>-1.4931032E-2</c:v>
                </c:pt>
                <c:pt idx="5138">
                  <c:v>-1.4960423E-2</c:v>
                </c:pt>
                <c:pt idx="5139">
                  <c:v>-1.4989814000000001E-2</c:v>
                </c:pt>
                <c:pt idx="5140">
                  <c:v>-1.5019205000000001E-2</c:v>
                </c:pt>
                <c:pt idx="5141">
                  <c:v>-1.5048595E-2</c:v>
                </c:pt>
                <c:pt idx="5142">
                  <c:v>-1.5077983999999999E-2</c:v>
                </c:pt>
                <c:pt idx="5143">
                  <c:v>-1.5107373E-2</c:v>
                </c:pt>
                <c:pt idx="5144">
                  <c:v>-1.5136762E-2</c:v>
                </c:pt>
                <c:pt idx="5145">
                  <c:v>-1.5166150999999999E-2</c:v>
                </c:pt>
                <c:pt idx="5146">
                  <c:v>-1.5195538999999999E-2</c:v>
                </c:pt>
                <c:pt idx="5147">
                  <c:v>-1.5224926E-2</c:v>
                </c:pt>
                <c:pt idx="5148">
                  <c:v>-1.5254314E-2</c:v>
                </c:pt>
                <c:pt idx="5149">
                  <c:v>-1.5283700000000001E-2</c:v>
                </c:pt>
                <c:pt idx="5150">
                  <c:v>-1.5313087E-2</c:v>
                </c:pt>
                <c:pt idx="5151">
                  <c:v>-1.5342473000000001E-2</c:v>
                </c:pt>
                <c:pt idx="5152">
                  <c:v>-1.5371858E-2</c:v>
                </c:pt>
                <c:pt idx="5153">
                  <c:v>-1.5401244E-2</c:v>
                </c:pt>
                <c:pt idx="5154">
                  <c:v>-1.5430628E-2</c:v>
                </c:pt>
                <c:pt idx="5155">
                  <c:v>-1.5460013E-2</c:v>
                </c:pt>
                <c:pt idx="5156">
                  <c:v>-1.5489397E-2</c:v>
                </c:pt>
                <c:pt idx="5157">
                  <c:v>-1.5518779999999999E-2</c:v>
                </c:pt>
                <c:pt idx="5158">
                  <c:v>-1.5548163E-2</c:v>
                </c:pt>
                <c:pt idx="5159">
                  <c:v>-1.5577545999999999E-2</c:v>
                </c:pt>
                <c:pt idx="5160">
                  <c:v>-1.5606928000000001E-2</c:v>
                </c:pt>
                <c:pt idx="5161">
                  <c:v>-1.563631E-2</c:v>
                </c:pt>
                <c:pt idx="5162">
                  <c:v>-1.5665690999999999E-2</c:v>
                </c:pt>
                <c:pt idx="5163">
                  <c:v>-1.5695072000000001E-2</c:v>
                </c:pt>
                <c:pt idx="5164">
                  <c:v>-1.5724452999999999E-2</c:v>
                </c:pt>
                <c:pt idx="5165">
                  <c:v>-1.5753832999999998E-2</c:v>
                </c:pt>
                <c:pt idx="5166">
                  <c:v>-1.5783213000000001E-2</c:v>
                </c:pt>
                <c:pt idx="5167">
                  <c:v>-1.5812592E-2</c:v>
                </c:pt>
                <c:pt idx="5168">
                  <c:v>-1.5841971E-2</c:v>
                </c:pt>
                <c:pt idx="5169">
                  <c:v>-1.5871349999999999E-2</c:v>
                </c:pt>
                <c:pt idx="5170">
                  <c:v>-1.5900727999999999E-2</c:v>
                </c:pt>
                <c:pt idx="5171">
                  <c:v>-1.5930105E-2</c:v>
                </c:pt>
                <c:pt idx="5172">
                  <c:v>-1.5959482000000001E-2</c:v>
                </c:pt>
                <c:pt idx="5173">
                  <c:v>-1.5988859000000001E-2</c:v>
                </c:pt>
                <c:pt idx="5174">
                  <c:v>-1.6018234999999999E-2</c:v>
                </c:pt>
                <c:pt idx="5175">
                  <c:v>-1.6047611E-2</c:v>
                </c:pt>
                <c:pt idx="5176">
                  <c:v>-1.6076987000000001E-2</c:v>
                </c:pt>
                <c:pt idx="5177">
                  <c:v>-1.6106361999999999E-2</c:v>
                </c:pt>
                <c:pt idx="5178">
                  <c:v>-1.6135736000000001E-2</c:v>
                </c:pt>
                <c:pt idx="5179">
                  <c:v>-1.6165110999999999E-2</c:v>
                </c:pt>
                <c:pt idx="5180">
                  <c:v>-1.6194483999999999E-2</c:v>
                </c:pt>
                <c:pt idx="5181">
                  <c:v>-1.6223858000000001E-2</c:v>
                </c:pt>
                <c:pt idx="5182">
                  <c:v>-1.6253231E-2</c:v>
                </c:pt>
                <c:pt idx="5183">
                  <c:v>-1.6282603E-2</c:v>
                </c:pt>
                <c:pt idx="5184">
                  <c:v>-1.6311974999999999E-2</c:v>
                </c:pt>
                <c:pt idx="5185">
                  <c:v>-1.6341346999999999E-2</c:v>
                </c:pt>
                <c:pt idx="5186">
                  <c:v>-1.6370717999999999E-2</c:v>
                </c:pt>
                <c:pt idx="5187">
                  <c:v>-1.6400088E-2</c:v>
                </c:pt>
                <c:pt idx="5188">
                  <c:v>-1.6429459E-2</c:v>
                </c:pt>
                <c:pt idx="5189">
                  <c:v>-1.6458828000000002E-2</c:v>
                </c:pt>
                <c:pt idx="5190">
                  <c:v>-1.6488197999999999E-2</c:v>
                </c:pt>
                <c:pt idx="5191">
                  <c:v>-1.6517567E-2</c:v>
                </c:pt>
                <c:pt idx="5192">
                  <c:v>-1.6546934999999999E-2</c:v>
                </c:pt>
                <c:pt idx="5193">
                  <c:v>-1.6576303000000001E-2</c:v>
                </c:pt>
                <c:pt idx="5194">
                  <c:v>-1.6605670999999999E-2</c:v>
                </c:pt>
                <c:pt idx="5195">
                  <c:v>-1.6635038000000001E-2</c:v>
                </c:pt>
                <c:pt idx="5196">
                  <c:v>-1.6664405E-2</c:v>
                </c:pt>
                <c:pt idx="5197">
                  <c:v>-1.6693771E-2</c:v>
                </c:pt>
                <c:pt idx="5198">
                  <c:v>-1.6723136999999999E-2</c:v>
                </c:pt>
                <c:pt idx="5199">
                  <c:v>-1.6752501999999999E-2</c:v>
                </c:pt>
                <c:pt idx="5200">
                  <c:v>-1.6781866999999999E-2</c:v>
                </c:pt>
                <c:pt idx="5201">
                  <c:v>-1.6811230999999999E-2</c:v>
                </c:pt>
                <c:pt idx="5202">
                  <c:v>-1.6840595E-2</c:v>
                </c:pt>
                <c:pt idx="5203">
                  <c:v>-1.6869959E-2</c:v>
                </c:pt>
                <c:pt idx="5204">
                  <c:v>-1.6899322000000001E-2</c:v>
                </c:pt>
                <c:pt idx="5205">
                  <c:v>-1.6928684999999999E-2</c:v>
                </c:pt>
                <c:pt idx="5206">
                  <c:v>-1.6958047E-2</c:v>
                </c:pt>
                <c:pt idx="5207">
                  <c:v>-1.6987408999999998E-2</c:v>
                </c:pt>
                <c:pt idx="5208">
                  <c:v>-1.7016770000000001E-2</c:v>
                </c:pt>
                <c:pt idx="5209">
                  <c:v>-1.7046130999999999E-2</c:v>
                </c:pt>
                <c:pt idx="5210">
                  <c:v>-1.7075491000000002E-2</c:v>
                </c:pt>
                <c:pt idx="5211">
                  <c:v>-1.7104851000000001E-2</c:v>
                </c:pt>
                <c:pt idx="5212">
                  <c:v>-1.713421E-2</c:v>
                </c:pt>
                <c:pt idx="5213">
                  <c:v>-1.7163569E-2</c:v>
                </c:pt>
                <c:pt idx="5214">
                  <c:v>-1.7192928E-2</c:v>
                </c:pt>
                <c:pt idx="5215">
                  <c:v>-1.7222286E-2</c:v>
                </c:pt>
                <c:pt idx="5216">
                  <c:v>-1.7251644E-2</c:v>
                </c:pt>
                <c:pt idx="5217">
                  <c:v>-1.7281001000000001E-2</c:v>
                </c:pt>
                <c:pt idx="5218">
                  <c:v>-1.7310356999999998E-2</c:v>
                </c:pt>
                <c:pt idx="5219">
                  <c:v>-1.7339713999999999E-2</c:v>
                </c:pt>
                <c:pt idx="5220">
                  <c:v>-1.7369069000000001E-2</c:v>
                </c:pt>
                <c:pt idx="5221">
                  <c:v>-1.7398424999999999E-2</c:v>
                </c:pt>
                <c:pt idx="5222">
                  <c:v>-1.742778E-2</c:v>
                </c:pt>
                <c:pt idx="5223">
                  <c:v>-1.7457133999999999E-2</c:v>
                </c:pt>
                <c:pt idx="5224">
                  <c:v>-1.7486488000000001E-2</c:v>
                </c:pt>
                <c:pt idx="5225">
                  <c:v>-1.7515841000000001E-2</c:v>
                </c:pt>
                <c:pt idx="5226">
                  <c:v>-1.7545194E-2</c:v>
                </c:pt>
                <c:pt idx="5227">
                  <c:v>-1.7574546999999999E-2</c:v>
                </c:pt>
                <c:pt idx="5228">
                  <c:v>-1.7603898999999999E-2</c:v>
                </c:pt>
                <c:pt idx="5229">
                  <c:v>-1.763325E-2</c:v>
                </c:pt>
                <c:pt idx="5230">
                  <c:v>-1.7662601E-2</c:v>
                </c:pt>
                <c:pt idx="5231">
                  <c:v>-1.7691952E-2</c:v>
                </c:pt>
                <c:pt idx="5232">
                  <c:v>-1.7721302000000001E-2</c:v>
                </c:pt>
                <c:pt idx="5233">
                  <c:v>-1.7750651999999999E-2</c:v>
                </c:pt>
                <c:pt idx="5234">
                  <c:v>-1.7780001E-2</c:v>
                </c:pt>
                <c:pt idx="5235">
                  <c:v>-1.7809348999999999E-2</c:v>
                </c:pt>
                <c:pt idx="5236">
                  <c:v>-1.7838698E-2</c:v>
                </c:pt>
                <c:pt idx="5237">
                  <c:v>-1.7868044999999999E-2</c:v>
                </c:pt>
                <c:pt idx="5238">
                  <c:v>-1.7897393000000001E-2</c:v>
                </c:pt>
                <c:pt idx="5239">
                  <c:v>-1.7926739000000001E-2</c:v>
                </c:pt>
                <c:pt idx="5240">
                  <c:v>-1.7956086E-2</c:v>
                </c:pt>
                <c:pt idx="5241">
                  <c:v>-1.7985431E-2</c:v>
                </c:pt>
                <c:pt idx="5242">
                  <c:v>-1.8014776999999999E-2</c:v>
                </c:pt>
                <c:pt idx="5243">
                  <c:v>-1.8044121999999999E-2</c:v>
                </c:pt>
                <c:pt idx="5244">
                  <c:v>-1.8073466E-2</c:v>
                </c:pt>
                <c:pt idx="5245">
                  <c:v>-1.810281E-2</c:v>
                </c:pt>
                <c:pt idx="5246">
                  <c:v>-1.8132153000000002E-2</c:v>
                </c:pt>
                <c:pt idx="5247">
                  <c:v>-1.8161495999999999E-2</c:v>
                </c:pt>
                <c:pt idx="5248">
                  <c:v>-1.8190839E-2</c:v>
                </c:pt>
                <c:pt idx="5249">
                  <c:v>-1.8220179999999999E-2</c:v>
                </c:pt>
                <c:pt idx="5250">
                  <c:v>-1.8249522000000001E-2</c:v>
                </c:pt>
                <c:pt idx="5251">
                  <c:v>-1.8278862999999999E-2</c:v>
                </c:pt>
                <c:pt idx="5252">
                  <c:v>-1.8308202999999999E-2</c:v>
                </c:pt>
                <c:pt idx="5253">
                  <c:v>-1.8337543000000001E-2</c:v>
                </c:pt>
                <c:pt idx="5254">
                  <c:v>-1.8366883000000001E-2</c:v>
                </c:pt>
                <c:pt idx="5255">
                  <c:v>-1.8396222E-2</c:v>
                </c:pt>
                <c:pt idx="5256">
                  <c:v>-1.8425560000000001E-2</c:v>
                </c:pt>
                <c:pt idx="5257">
                  <c:v>-1.8454898000000001E-2</c:v>
                </c:pt>
                <c:pt idx="5258">
                  <c:v>-1.8484236000000001E-2</c:v>
                </c:pt>
                <c:pt idx="5259">
                  <c:v>-1.8513572999999998E-2</c:v>
                </c:pt>
                <c:pt idx="5260">
                  <c:v>-1.8542909E-2</c:v>
                </c:pt>
                <c:pt idx="5261">
                  <c:v>-1.8572245000000001E-2</c:v>
                </c:pt>
                <c:pt idx="5262">
                  <c:v>-1.8601580999999999E-2</c:v>
                </c:pt>
                <c:pt idx="5263">
                  <c:v>-1.8630916000000001E-2</c:v>
                </c:pt>
                <c:pt idx="5264">
                  <c:v>-1.866025E-2</c:v>
                </c:pt>
                <c:pt idx="5265">
                  <c:v>-1.8689583999999999E-2</c:v>
                </c:pt>
                <c:pt idx="5266">
                  <c:v>-1.8718918000000001E-2</c:v>
                </c:pt>
                <c:pt idx="5267">
                  <c:v>-1.8748251E-2</c:v>
                </c:pt>
                <c:pt idx="5268">
                  <c:v>-1.8777583E-2</c:v>
                </c:pt>
                <c:pt idx="5269">
                  <c:v>-1.8806915E-2</c:v>
                </c:pt>
                <c:pt idx="5270">
                  <c:v>-1.8836247E-2</c:v>
                </c:pt>
                <c:pt idx="5271">
                  <c:v>-1.8865578000000001E-2</c:v>
                </c:pt>
                <c:pt idx="5272">
                  <c:v>-1.8894907999999998E-2</c:v>
                </c:pt>
                <c:pt idx="5273">
                  <c:v>-1.8924237999999999E-2</c:v>
                </c:pt>
                <c:pt idx="5274">
                  <c:v>-1.8953568E-2</c:v>
                </c:pt>
                <c:pt idx="5275">
                  <c:v>-1.8982896999999999E-2</c:v>
                </c:pt>
                <c:pt idx="5276">
                  <c:v>-1.9012225000000001E-2</c:v>
                </c:pt>
                <c:pt idx="5277">
                  <c:v>-1.9041552999999999E-2</c:v>
                </c:pt>
                <c:pt idx="5278">
                  <c:v>-1.9070881000000001E-2</c:v>
                </c:pt>
                <c:pt idx="5279">
                  <c:v>-1.9100208E-2</c:v>
                </c:pt>
                <c:pt idx="5280">
                  <c:v>-1.9129534E-2</c:v>
                </c:pt>
                <c:pt idx="5281">
                  <c:v>-1.915886E-2</c:v>
                </c:pt>
                <c:pt idx="5282">
                  <c:v>-1.9188185E-2</c:v>
                </c:pt>
                <c:pt idx="5283">
                  <c:v>-1.921751E-2</c:v>
                </c:pt>
                <c:pt idx="5284">
                  <c:v>-1.9246835E-2</c:v>
                </c:pt>
                <c:pt idx="5285">
                  <c:v>-1.9276158000000002E-2</c:v>
                </c:pt>
                <c:pt idx="5286">
                  <c:v>-1.9305481999999999E-2</c:v>
                </c:pt>
                <c:pt idx="5287">
                  <c:v>-1.9334805E-2</c:v>
                </c:pt>
                <c:pt idx="5288">
                  <c:v>-1.9364126999999998E-2</c:v>
                </c:pt>
                <c:pt idx="5289">
                  <c:v>-1.9393449E-2</c:v>
                </c:pt>
                <c:pt idx="5290">
                  <c:v>-1.9422769999999999E-2</c:v>
                </c:pt>
                <c:pt idx="5291">
                  <c:v>-1.9452091000000001E-2</c:v>
                </c:pt>
                <c:pt idx="5292">
                  <c:v>-1.9481411000000001E-2</c:v>
                </c:pt>
                <c:pt idx="5293">
                  <c:v>-1.9510731E-2</c:v>
                </c:pt>
                <c:pt idx="5294">
                  <c:v>-1.954005E-2</c:v>
                </c:pt>
                <c:pt idx="5295">
                  <c:v>-1.9569368E-2</c:v>
                </c:pt>
                <c:pt idx="5296">
                  <c:v>-1.9598686000000001E-2</c:v>
                </c:pt>
                <c:pt idx="5297">
                  <c:v>-1.9628004000000001E-2</c:v>
                </c:pt>
                <c:pt idx="5298">
                  <c:v>-1.9657320999999998E-2</c:v>
                </c:pt>
                <c:pt idx="5299">
                  <c:v>-1.9686637999999999E-2</c:v>
                </c:pt>
                <c:pt idx="5300">
                  <c:v>-1.9715954000000001E-2</c:v>
                </c:pt>
                <c:pt idx="5301">
                  <c:v>-1.9745268999999999E-2</c:v>
                </c:pt>
                <c:pt idx="5302">
                  <c:v>-1.9774584000000001E-2</c:v>
                </c:pt>
                <c:pt idx="5303">
                  <c:v>-1.9803899E-2</c:v>
                </c:pt>
                <c:pt idx="5304">
                  <c:v>-1.9833211999999999E-2</c:v>
                </c:pt>
                <c:pt idx="5305">
                  <c:v>-1.9862525999999998E-2</c:v>
                </c:pt>
                <c:pt idx="5306">
                  <c:v>-1.9891839000000001E-2</c:v>
                </c:pt>
                <c:pt idx="5307">
                  <c:v>-1.9921151000000002E-2</c:v>
                </c:pt>
                <c:pt idx="5308">
                  <c:v>-1.9950463000000002E-2</c:v>
                </c:pt>
                <c:pt idx="5309">
                  <c:v>-1.9979773999999999E-2</c:v>
                </c:pt>
                <c:pt idx="5310">
                  <c:v>-2.0009084999999999E-2</c:v>
                </c:pt>
                <c:pt idx="5311">
                  <c:v>-2.0038395000000001E-2</c:v>
                </c:pt>
                <c:pt idx="5312">
                  <c:v>-2.0067703999999999E-2</c:v>
                </c:pt>
                <c:pt idx="5313">
                  <c:v>-2.0097013E-2</c:v>
                </c:pt>
                <c:pt idx="5314">
                  <c:v>-2.0126321999999999E-2</c:v>
                </c:pt>
                <c:pt idx="5315">
                  <c:v>-2.0155630000000001E-2</c:v>
                </c:pt>
                <c:pt idx="5316">
                  <c:v>-2.0184937E-2</c:v>
                </c:pt>
                <c:pt idx="5317">
                  <c:v>-2.0214243999999999E-2</c:v>
                </c:pt>
                <c:pt idx="5318">
                  <c:v>-2.0243550999999999E-2</c:v>
                </c:pt>
                <c:pt idx="5319">
                  <c:v>-2.0272856999999998E-2</c:v>
                </c:pt>
                <c:pt idx="5320">
                  <c:v>-2.0302161999999999E-2</c:v>
                </c:pt>
                <c:pt idx="5321">
                  <c:v>-2.0331466999999999E-2</c:v>
                </c:pt>
                <c:pt idx="5322">
                  <c:v>-2.0360771E-2</c:v>
                </c:pt>
                <c:pt idx="5323">
                  <c:v>-2.0390074000000001E-2</c:v>
                </c:pt>
                <c:pt idx="5324">
                  <c:v>-2.0419377999999998E-2</c:v>
                </c:pt>
                <c:pt idx="5325">
                  <c:v>-2.044868E-2</c:v>
                </c:pt>
                <c:pt idx="5326">
                  <c:v>-2.0477981999999999E-2</c:v>
                </c:pt>
                <c:pt idx="5327">
                  <c:v>-2.0507284000000001E-2</c:v>
                </c:pt>
                <c:pt idx="5328">
                  <c:v>-2.0536585E-2</c:v>
                </c:pt>
                <c:pt idx="5329">
                  <c:v>-2.0565884999999999E-2</c:v>
                </c:pt>
                <c:pt idx="5330">
                  <c:v>-2.0595184999999998E-2</c:v>
                </c:pt>
                <c:pt idx="5331">
                  <c:v>-2.0624483999999998E-2</c:v>
                </c:pt>
                <c:pt idx="5332">
                  <c:v>-2.0653782999999998E-2</c:v>
                </c:pt>
                <c:pt idx="5333">
                  <c:v>-2.0683080999999999E-2</c:v>
                </c:pt>
                <c:pt idx="5334">
                  <c:v>-2.0712379E-2</c:v>
                </c:pt>
                <c:pt idx="5335">
                  <c:v>-2.0741676000000001E-2</c:v>
                </c:pt>
                <c:pt idx="5336">
                  <c:v>-2.0770971999999999E-2</c:v>
                </c:pt>
                <c:pt idx="5337">
                  <c:v>-2.0800268E-2</c:v>
                </c:pt>
                <c:pt idx="5338">
                  <c:v>-2.0829562999999999E-2</c:v>
                </c:pt>
                <c:pt idx="5339">
                  <c:v>-2.0858858000000001E-2</c:v>
                </c:pt>
                <c:pt idx="5340">
                  <c:v>-2.0888152E-2</c:v>
                </c:pt>
                <c:pt idx="5341">
                  <c:v>-2.0917445999999999E-2</c:v>
                </c:pt>
                <c:pt idx="5342">
                  <c:v>-2.0946738999999999E-2</c:v>
                </c:pt>
                <c:pt idx="5343">
                  <c:v>-2.0976031999999999E-2</c:v>
                </c:pt>
                <c:pt idx="5344">
                  <c:v>-2.1005323999999999E-2</c:v>
                </c:pt>
                <c:pt idx="5345">
                  <c:v>-2.1034615E-2</c:v>
                </c:pt>
                <c:pt idx="5346">
                  <c:v>-2.1063906E-2</c:v>
                </c:pt>
                <c:pt idx="5347">
                  <c:v>-2.1093196000000002E-2</c:v>
                </c:pt>
                <c:pt idx="5348">
                  <c:v>-2.1122485999999999E-2</c:v>
                </c:pt>
                <c:pt idx="5349">
                  <c:v>-2.1151775000000001E-2</c:v>
                </c:pt>
                <c:pt idx="5350">
                  <c:v>-2.1181063999999999E-2</c:v>
                </c:pt>
                <c:pt idx="5351">
                  <c:v>-2.1210351999999998E-2</c:v>
                </c:pt>
                <c:pt idx="5352">
                  <c:v>-2.1239640000000001E-2</c:v>
                </c:pt>
                <c:pt idx="5353">
                  <c:v>-2.1268927E-2</c:v>
                </c:pt>
                <c:pt idx="5354">
                  <c:v>-2.1298213E-2</c:v>
                </c:pt>
                <c:pt idx="5355">
                  <c:v>-2.1327499E-2</c:v>
                </c:pt>
                <c:pt idx="5356">
                  <c:v>-2.1356784E-2</c:v>
                </c:pt>
                <c:pt idx="5357">
                  <c:v>-2.1386069000000001E-2</c:v>
                </c:pt>
                <c:pt idx="5358">
                  <c:v>-2.1415353000000002E-2</c:v>
                </c:pt>
                <c:pt idx="5359">
                  <c:v>-2.1444636E-2</c:v>
                </c:pt>
                <c:pt idx="5360">
                  <c:v>-2.1473919000000001E-2</c:v>
                </c:pt>
                <c:pt idx="5361">
                  <c:v>-2.1503201E-2</c:v>
                </c:pt>
                <c:pt idx="5362">
                  <c:v>-2.1532483000000002E-2</c:v>
                </c:pt>
                <c:pt idx="5363">
                  <c:v>-2.1561764000000001E-2</c:v>
                </c:pt>
                <c:pt idx="5364">
                  <c:v>-2.1591045E-2</c:v>
                </c:pt>
                <c:pt idx="5365">
                  <c:v>-2.1620324999999999E-2</c:v>
                </c:pt>
                <c:pt idx="5366">
                  <c:v>-2.1649603999999999E-2</c:v>
                </c:pt>
                <c:pt idx="5367">
                  <c:v>-2.1678882999999999E-2</c:v>
                </c:pt>
                <c:pt idx="5368">
                  <c:v>-2.1708161E-2</c:v>
                </c:pt>
                <c:pt idx="5369">
                  <c:v>-2.1737439000000001E-2</c:v>
                </c:pt>
                <c:pt idx="5370">
                  <c:v>-2.1766715999999998E-2</c:v>
                </c:pt>
                <c:pt idx="5371">
                  <c:v>-2.1795993E-2</c:v>
                </c:pt>
                <c:pt idx="5372">
                  <c:v>-2.1825269000000001E-2</c:v>
                </c:pt>
                <c:pt idx="5373">
                  <c:v>-2.1854544E-2</c:v>
                </c:pt>
                <c:pt idx="5374">
                  <c:v>-2.1883818999999999E-2</c:v>
                </c:pt>
                <c:pt idx="5375">
                  <c:v>-2.1913093000000002E-2</c:v>
                </c:pt>
                <c:pt idx="5376">
                  <c:v>-2.1942367000000001E-2</c:v>
                </c:pt>
                <c:pt idx="5377">
                  <c:v>-2.1971640000000001E-2</c:v>
                </c:pt>
                <c:pt idx="5378">
                  <c:v>-2.2000912000000001E-2</c:v>
                </c:pt>
                <c:pt idx="5379">
                  <c:v>-2.2030184000000001E-2</c:v>
                </c:pt>
                <c:pt idx="5380">
                  <c:v>-2.2059454999999999E-2</c:v>
                </c:pt>
                <c:pt idx="5381">
                  <c:v>-2.2088725999999999E-2</c:v>
                </c:pt>
                <c:pt idx="5382">
                  <c:v>-2.2117996000000001E-2</c:v>
                </c:pt>
                <c:pt idx="5383">
                  <c:v>-2.2147264999999999E-2</c:v>
                </c:pt>
                <c:pt idx="5384">
                  <c:v>-2.2176534000000001E-2</c:v>
                </c:pt>
                <c:pt idx="5385">
                  <c:v>-2.2205803E-2</c:v>
                </c:pt>
                <c:pt idx="5386">
                  <c:v>-2.2235069999999999E-2</c:v>
                </c:pt>
                <c:pt idx="5387">
                  <c:v>-2.2264336999999999E-2</c:v>
                </c:pt>
                <c:pt idx="5388">
                  <c:v>-2.2293604000000002E-2</c:v>
                </c:pt>
                <c:pt idx="5389">
                  <c:v>-2.2322870000000002E-2</c:v>
                </c:pt>
                <c:pt idx="5390">
                  <c:v>-2.2352134999999999E-2</c:v>
                </c:pt>
                <c:pt idx="5391">
                  <c:v>-2.2381399999999999E-2</c:v>
                </c:pt>
                <c:pt idx="5392">
                  <c:v>-2.2410664E-2</c:v>
                </c:pt>
                <c:pt idx="5393">
                  <c:v>-2.2439926999999998E-2</c:v>
                </c:pt>
                <c:pt idx="5394">
                  <c:v>-2.246919E-2</c:v>
                </c:pt>
                <c:pt idx="5395">
                  <c:v>-2.2498451999999999E-2</c:v>
                </c:pt>
                <c:pt idx="5396">
                  <c:v>-2.2527714000000001E-2</c:v>
                </c:pt>
                <c:pt idx="5397">
                  <c:v>-2.2556975E-2</c:v>
                </c:pt>
                <c:pt idx="5398">
                  <c:v>-2.2586235999999999E-2</c:v>
                </c:pt>
                <c:pt idx="5399">
                  <c:v>-2.2615495999999999E-2</c:v>
                </c:pt>
                <c:pt idx="5400">
                  <c:v>-2.2644754999999999E-2</c:v>
                </c:pt>
                <c:pt idx="5401">
                  <c:v>-2.2674013999999999E-2</c:v>
                </c:pt>
                <c:pt idx="5402">
                  <c:v>-2.2703272E-2</c:v>
                </c:pt>
                <c:pt idx="5403">
                  <c:v>-2.2732529000000001E-2</c:v>
                </c:pt>
                <c:pt idx="5404">
                  <c:v>-2.2761785999999999E-2</c:v>
                </c:pt>
                <c:pt idx="5405">
                  <c:v>-2.2791042000000001E-2</c:v>
                </c:pt>
                <c:pt idx="5406">
                  <c:v>-2.2820297999999999E-2</c:v>
                </c:pt>
                <c:pt idx="5407">
                  <c:v>-2.2849553000000002E-2</c:v>
                </c:pt>
                <c:pt idx="5408">
                  <c:v>-2.2878807000000001E-2</c:v>
                </c:pt>
                <c:pt idx="5409">
                  <c:v>-2.2908061E-2</c:v>
                </c:pt>
                <c:pt idx="5410">
                  <c:v>-2.2937314E-2</c:v>
                </c:pt>
                <c:pt idx="5411">
                  <c:v>-2.2966567E-2</c:v>
                </c:pt>
                <c:pt idx="5412">
                  <c:v>-2.2995819000000001E-2</c:v>
                </c:pt>
                <c:pt idx="5413">
                  <c:v>-2.3025070000000002E-2</c:v>
                </c:pt>
                <c:pt idx="5414">
                  <c:v>-2.3054320999999999E-2</c:v>
                </c:pt>
                <c:pt idx="5415">
                  <c:v>-2.3083571000000001E-2</c:v>
                </c:pt>
                <c:pt idx="5416">
                  <c:v>-2.3112819999999999E-2</c:v>
                </c:pt>
                <c:pt idx="5417">
                  <c:v>-2.3142069000000001E-2</c:v>
                </c:pt>
                <c:pt idx="5418">
                  <c:v>-2.3171317E-2</c:v>
                </c:pt>
                <c:pt idx="5419">
                  <c:v>-2.3200564999999999E-2</c:v>
                </c:pt>
                <c:pt idx="5420">
                  <c:v>-2.3229811999999999E-2</c:v>
                </c:pt>
                <c:pt idx="5421">
                  <c:v>-2.3259057999999999E-2</c:v>
                </c:pt>
                <c:pt idx="5422">
                  <c:v>-2.3288303999999999E-2</c:v>
                </c:pt>
                <c:pt idx="5423">
                  <c:v>-2.3317549E-2</c:v>
                </c:pt>
                <c:pt idx="5424">
                  <c:v>-2.3346793000000001E-2</c:v>
                </c:pt>
                <c:pt idx="5425">
                  <c:v>-2.3376036999999999E-2</c:v>
                </c:pt>
                <c:pt idx="5426">
                  <c:v>-2.3405281E-2</c:v>
                </c:pt>
                <c:pt idx="5427">
                  <c:v>-2.3434522999999999E-2</c:v>
                </c:pt>
                <c:pt idx="5428">
                  <c:v>-2.3463765000000001E-2</c:v>
                </c:pt>
                <c:pt idx="5429">
                  <c:v>-2.3493006E-2</c:v>
                </c:pt>
                <c:pt idx="5430">
                  <c:v>-2.3522247E-2</c:v>
                </c:pt>
                <c:pt idx="5431">
                  <c:v>-2.3551486999999999E-2</c:v>
                </c:pt>
                <c:pt idx="5432">
                  <c:v>-2.3580726999999999E-2</c:v>
                </c:pt>
                <c:pt idx="5433">
                  <c:v>-2.3609966E-2</c:v>
                </c:pt>
                <c:pt idx="5434">
                  <c:v>-2.3639204E-2</c:v>
                </c:pt>
                <c:pt idx="5435">
                  <c:v>-2.3668440999999998E-2</c:v>
                </c:pt>
                <c:pt idx="5436">
                  <c:v>-2.3697678E-2</c:v>
                </c:pt>
                <c:pt idx="5437">
                  <c:v>-2.3726914000000002E-2</c:v>
                </c:pt>
                <c:pt idx="5438">
                  <c:v>-2.375615E-2</c:v>
                </c:pt>
                <c:pt idx="5439">
                  <c:v>-2.3785384999999999E-2</c:v>
                </c:pt>
                <c:pt idx="5440">
                  <c:v>-2.3814618999999999E-2</c:v>
                </c:pt>
                <c:pt idx="5441">
                  <c:v>-2.3843853000000002E-2</c:v>
                </c:pt>
                <c:pt idx="5442">
                  <c:v>-2.3873086000000002E-2</c:v>
                </c:pt>
                <c:pt idx="5443">
                  <c:v>-2.3902319000000002E-2</c:v>
                </c:pt>
                <c:pt idx="5444">
                  <c:v>-2.3931550999999999E-2</c:v>
                </c:pt>
                <c:pt idx="5445">
                  <c:v>-2.3960782E-2</c:v>
                </c:pt>
                <c:pt idx="5446">
                  <c:v>-2.3990012000000002E-2</c:v>
                </c:pt>
                <c:pt idx="5447">
                  <c:v>-2.4019242E-2</c:v>
                </c:pt>
                <c:pt idx="5448">
                  <c:v>-2.4048470999999998E-2</c:v>
                </c:pt>
                <c:pt idx="5449">
                  <c:v>-2.40777E-2</c:v>
                </c:pt>
                <c:pt idx="5450">
                  <c:v>-2.4106928E-2</c:v>
                </c:pt>
                <c:pt idx="5451">
                  <c:v>-2.4136154999999999E-2</c:v>
                </c:pt>
                <c:pt idx="5452">
                  <c:v>-2.4165381999999999E-2</c:v>
                </c:pt>
                <c:pt idx="5453">
                  <c:v>-2.4194607999999999E-2</c:v>
                </c:pt>
                <c:pt idx="5454">
                  <c:v>-2.4223833E-2</c:v>
                </c:pt>
                <c:pt idx="5455">
                  <c:v>-2.4253058000000001E-2</c:v>
                </c:pt>
                <c:pt idx="5456">
                  <c:v>-2.4282281999999999E-2</c:v>
                </c:pt>
                <c:pt idx="5457">
                  <c:v>-2.4311505000000001E-2</c:v>
                </c:pt>
                <c:pt idx="5458">
                  <c:v>-2.4340727999999999E-2</c:v>
                </c:pt>
                <c:pt idx="5459">
                  <c:v>-2.4369950000000001E-2</c:v>
                </c:pt>
                <c:pt idx="5460">
                  <c:v>-2.4399172E-2</c:v>
                </c:pt>
                <c:pt idx="5461">
                  <c:v>-2.4428393E-2</c:v>
                </c:pt>
                <c:pt idx="5462">
                  <c:v>-2.4457613E-2</c:v>
                </c:pt>
                <c:pt idx="5463">
                  <c:v>-2.4486832E-2</c:v>
                </c:pt>
                <c:pt idx="5464">
                  <c:v>-2.4516051000000001E-2</c:v>
                </c:pt>
                <c:pt idx="5465">
                  <c:v>-2.4545269000000002E-2</c:v>
                </c:pt>
                <c:pt idx="5466">
                  <c:v>-2.4574486999999999E-2</c:v>
                </c:pt>
                <c:pt idx="5467">
                  <c:v>-2.4603704000000001E-2</c:v>
                </c:pt>
                <c:pt idx="5468">
                  <c:v>-2.4632919999999999E-2</c:v>
                </c:pt>
                <c:pt idx="5469">
                  <c:v>-2.4662135000000002E-2</c:v>
                </c:pt>
                <c:pt idx="5470">
                  <c:v>-2.4691350000000001E-2</c:v>
                </c:pt>
                <c:pt idx="5471">
                  <c:v>-2.4720564E-2</c:v>
                </c:pt>
                <c:pt idx="5472">
                  <c:v>-2.4749778E-2</c:v>
                </c:pt>
                <c:pt idx="5473">
                  <c:v>-2.4778991E-2</c:v>
                </c:pt>
                <c:pt idx="5474">
                  <c:v>-2.4808203000000001E-2</c:v>
                </c:pt>
                <c:pt idx="5475">
                  <c:v>-2.4837415000000002E-2</c:v>
                </c:pt>
                <c:pt idx="5476">
                  <c:v>-2.4866625E-2</c:v>
                </c:pt>
                <c:pt idx="5477">
                  <c:v>-2.4895836000000001E-2</c:v>
                </c:pt>
                <c:pt idx="5478">
                  <c:v>-2.4925045E-2</c:v>
                </c:pt>
                <c:pt idx="5479">
                  <c:v>-2.4954253999999999E-2</c:v>
                </c:pt>
                <c:pt idx="5480">
                  <c:v>-2.4983462000000001E-2</c:v>
                </c:pt>
                <c:pt idx="5481">
                  <c:v>-2.5012670000000001E-2</c:v>
                </c:pt>
                <c:pt idx="5482">
                  <c:v>-2.5041877000000001E-2</c:v>
                </c:pt>
                <c:pt idx="5483">
                  <c:v>-2.5071083000000001E-2</c:v>
                </c:pt>
                <c:pt idx="5484">
                  <c:v>-2.5100287999999998E-2</c:v>
                </c:pt>
                <c:pt idx="5485">
                  <c:v>-2.5129492999999999E-2</c:v>
                </c:pt>
                <c:pt idx="5486">
                  <c:v>-2.5158698E-2</c:v>
                </c:pt>
                <c:pt idx="5487">
                  <c:v>-2.5187900999999999E-2</c:v>
                </c:pt>
                <c:pt idx="5488">
                  <c:v>-2.5217104000000001E-2</c:v>
                </c:pt>
                <c:pt idx="5489">
                  <c:v>-2.5246306E-2</c:v>
                </c:pt>
                <c:pt idx="5490">
                  <c:v>-2.5275506999999999E-2</c:v>
                </c:pt>
                <c:pt idx="5491">
                  <c:v>-2.5304707999999999E-2</c:v>
                </c:pt>
                <c:pt idx="5492">
                  <c:v>-2.5333907999999999E-2</c:v>
                </c:pt>
                <c:pt idx="5493">
                  <c:v>-2.5363107999999999E-2</c:v>
                </c:pt>
                <c:pt idx="5494">
                  <c:v>-2.5392306999999999E-2</c:v>
                </c:pt>
                <c:pt idx="5495">
                  <c:v>-2.5421505E-2</c:v>
                </c:pt>
                <c:pt idx="5496">
                  <c:v>-2.5450701999999999E-2</c:v>
                </c:pt>
                <c:pt idx="5497">
                  <c:v>-2.5479899E-2</c:v>
                </c:pt>
                <c:pt idx="5498">
                  <c:v>-2.5509094999999999E-2</c:v>
                </c:pt>
                <c:pt idx="5499">
                  <c:v>-2.5538290000000002E-2</c:v>
                </c:pt>
                <c:pt idx="5500">
                  <c:v>-2.5567485000000001E-2</c:v>
                </c:pt>
                <c:pt idx="5501">
                  <c:v>-2.5596679000000001E-2</c:v>
                </c:pt>
                <c:pt idx="5502">
                  <c:v>-2.5625872000000001E-2</c:v>
                </c:pt>
                <c:pt idx="5503">
                  <c:v>-2.5655065000000001E-2</c:v>
                </c:pt>
                <c:pt idx="5504">
                  <c:v>-2.5684256999999999E-2</c:v>
                </c:pt>
                <c:pt idx="5505">
                  <c:v>-2.5713448E-2</c:v>
                </c:pt>
                <c:pt idx="5506">
                  <c:v>-2.5742638000000002E-2</c:v>
                </c:pt>
                <c:pt idx="5507">
                  <c:v>-2.5771828E-2</c:v>
                </c:pt>
                <c:pt idx="5508">
                  <c:v>-2.5801016999999999E-2</c:v>
                </c:pt>
                <c:pt idx="5509">
                  <c:v>-2.5830206000000001E-2</c:v>
                </c:pt>
                <c:pt idx="5510">
                  <c:v>-2.5859394000000001E-2</c:v>
                </c:pt>
                <c:pt idx="5511">
                  <c:v>-2.5888581000000001E-2</c:v>
                </c:pt>
                <c:pt idx="5512">
                  <c:v>-2.5917767000000001E-2</c:v>
                </c:pt>
                <c:pt idx="5513">
                  <c:v>-2.5946952999999998E-2</c:v>
                </c:pt>
                <c:pt idx="5514">
                  <c:v>-2.5976137999999999E-2</c:v>
                </c:pt>
                <c:pt idx="5515">
                  <c:v>-2.6005322000000001E-2</c:v>
                </c:pt>
                <c:pt idx="5516">
                  <c:v>-2.6034505999999999E-2</c:v>
                </c:pt>
                <c:pt idx="5517">
                  <c:v>-2.6063689000000001E-2</c:v>
                </c:pt>
                <c:pt idx="5518">
                  <c:v>-2.6092871E-2</c:v>
                </c:pt>
                <c:pt idx="5519">
                  <c:v>-2.6122052E-2</c:v>
                </c:pt>
                <c:pt idx="5520">
                  <c:v>-2.6151232999999999E-2</c:v>
                </c:pt>
                <c:pt idx="5521">
                  <c:v>-2.6180413E-2</c:v>
                </c:pt>
                <c:pt idx="5522">
                  <c:v>-2.6209593E-2</c:v>
                </c:pt>
                <c:pt idx="5523">
                  <c:v>-2.6238771000000001E-2</c:v>
                </c:pt>
                <c:pt idx="5524">
                  <c:v>-2.6267948999999999E-2</c:v>
                </c:pt>
                <c:pt idx="5525">
                  <c:v>-2.6297127E-2</c:v>
                </c:pt>
                <c:pt idx="5526">
                  <c:v>-2.6326302999999999E-2</c:v>
                </c:pt>
                <c:pt idx="5527">
                  <c:v>-2.6355479000000001E-2</c:v>
                </c:pt>
                <c:pt idx="5528">
                  <c:v>-2.6384654E-2</c:v>
                </c:pt>
                <c:pt idx="5529">
                  <c:v>-2.6413829E-2</c:v>
                </c:pt>
                <c:pt idx="5530">
                  <c:v>-2.6443002E-2</c:v>
                </c:pt>
                <c:pt idx="5531">
                  <c:v>-2.6472176E-2</c:v>
                </c:pt>
                <c:pt idx="5532">
                  <c:v>-2.6501348000000001E-2</c:v>
                </c:pt>
                <c:pt idx="5533">
                  <c:v>-2.6530518999999999E-2</c:v>
                </c:pt>
                <c:pt idx="5534">
                  <c:v>-2.655969E-2</c:v>
                </c:pt>
                <c:pt idx="5535">
                  <c:v>-2.6588860999999998E-2</c:v>
                </c:pt>
                <c:pt idx="5536">
                  <c:v>-2.6618030000000001E-2</c:v>
                </c:pt>
                <c:pt idx="5537">
                  <c:v>-2.6647199E-2</c:v>
                </c:pt>
                <c:pt idx="5538">
                  <c:v>-2.6676366999999999E-2</c:v>
                </c:pt>
                <c:pt idx="5539">
                  <c:v>-2.6705534E-2</c:v>
                </c:pt>
                <c:pt idx="5540">
                  <c:v>-2.6734701E-2</c:v>
                </c:pt>
                <c:pt idx="5541">
                  <c:v>-2.6763867E-2</c:v>
                </c:pt>
                <c:pt idx="5542">
                  <c:v>-2.6793032000000001E-2</c:v>
                </c:pt>
                <c:pt idx="5543">
                  <c:v>-2.6822196E-2</c:v>
                </c:pt>
                <c:pt idx="5544">
                  <c:v>-2.6851360000000001E-2</c:v>
                </c:pt>
                <c:pt idx="5545">
                  <c:v>-2.6880523E-2</c:v>
                </c:pt>
                <c:pt idx="5546">
                  <c:v>-2.6909684999999999E-2</c:v>
                </c:pt>
                <c:pt idx="5547">
                  <c:v>-2.6938846999999998E-2</c:v>
                </c:pt>
                <c:pt idx="5548">
                  <c:v>-2.6968008000000002E-2</c:v>
                </c:pt>
                <c:pt idx="5549">
                  <c:v>-2.6997167999999998E-2</c:v>
                </c:pt>
                <c:pt idx="5550">
                  <c:v>-2.7026326999999999E-2</c:v>
                </c:pt>
                <c:pt idx="5551">
                  <c:v>-2.7055486E-2</c:v>
                </c:pt>
                <c:pt idx="5552">
                  <c:v>-2.7084644000000001E-2</c:v>
                </c:pt>
                <c:pt idx="5553">
                  <c:v>-2.7113801E-2</c:v>
                </c:pt>
                <c:pt idx="5554">
                  <c:v>-2.7142957999999998E-2</c:v>
                </c:pt>
                <c:pt idx="5555">
                  <c:v>-2.7172114000000001E-2</c:v>
                </c:pt>
                <c:pt idx="5556">
                  <c:v>-2.7201269E-2</c:v>
                </c:pt>
                <c:pt idx="5557">
                  <c:v>-2.7230423E-2</c:v>
                </c:pt>
                <c:pt idx="5558">
                  <c:v>-2.7259577E-2</c:v>
                </c:pt>
                <c:pt idx="5559">
                  <c:v>-2.7288729000000001E-2</c:v>
                </c:pt>
                <c:pt idx="5560">
                  <c:v>-2.7317882000000002E-2</c:v>
                </c:pt>
                <c:pt idx="5561">
                  <c:v>-2.7347033E-2</c:v>
                </c:pt>
                <c:pt idx="5562">
                  <c:v>-2.7376184000000001E-2</c:v>
                </c:pt>
                <c:pt idx="5563">
                  <c:v>-2.7405334E-2</c:v>
                </c:pt>
                <c:pt idx="5564">
                  <c:v>-2.7434482999999999E-2</c:v>
                </c:pt>
                <c:pt idx="5565">
                  <c:v>-2.7463630999999999E-2</c:v>
                </c:pt>
                <c:pt idx="5566">
                  <c:v>-2.7492778999999998E-2</c:v>
                </c:pt>
                <c:pt idx="5567">
                  <c:v>-2.7521925999999999E-2</c:v>
                </c:pt>
                <c:pt idx="5568">
                  <c:v>-2.7551071999999999E-2</c:v>
                </c:pt>
                <c:pt idx="5569">
                  <c:v>-2.7580218E-2</c:v>
                </c:pt>
                <c:pt idx="5570">
                  <c:v>-2.7609361999999998E-2</c:v>
                </c:pt>
                <c:pt idx="5571">
                  <c:v>-2.7638506E-2</c:v>
                </c:pt>
                <c:pt idx="5572">
                  <c:v>-2.7667649999999998E-2</c:v>
                </c:pt>
                <c:pt idx="5573">
                  <c:v>-2.7696792000000001E-2</c:v>
                </c:pt>
                <c:pt idx="5574">
                  <c:v>-2.7725934000000001E-2</c:v>
                </c:pt>
                <c:pt idx="5575">
                  <c:v>-2.7755075000000001E-2</c:v>
                </c:pt>
                <c:pt idx="5576">
                  <c:v>-2.7784215000000001E-2</c:v>
                </c:pt>
                <c:pt idx="5577">
                  <c:v>-2.7813355000000001E-2</c:v>
                </c:pt>
                <c:pt idx="5578">
                  <c:v>-2.7842493999999999E-2</c:v>
                </c:pt>
                <c:pt idx="5579">
                  <c:v>-2.7871632E-2</c:v>
                </c:pt>
                <c:pt idx="5580">
                  <c:v>-2.7900768999999999E-2</c:v>
                </c:pt>
                <c:pt idx="5581">
                  <c:v>-2.7929906000000001E-2</c:v>
                </c:pt>
                <c:pt idx="5582">
                  <c:v>-2.7959042E-2</c:v>
                </c:pt>
                <c:pt idx="5583">
                  <c:v>-2.7988177E-2</c:v>
                </c:pt>
                <c:pt idx="5584">
                  <c:v>-2.8017311E-2</c:v>
                </c:pt>
                <c:pt idx="5585">
                  <c:v>-2.8046445E-2</c:v>
                </c:pt>
                <c:pt idx="5586">
                  <c:v>-2.8075577000000001E-2</c:v>
                </c:pt>
                <c:pt idx="5587">
                  <c:v>-2.8104708999999999E-2</c:v>
                </c:pt>
                <c:pt idx="5588">
                  <c:v>-2.8133841E-2</c:v>
                </c:pt>
                <c:pt idx="5589">
                  <c:v>-2.8162970999999998E-2</c:v>
                </c:pt>
                <c:pt idx="5590">
                  <c:v>-2.8192101000000001E-2</c:v>
                </c:pt>
                <c:pt idx="5591">
                  <c:v>-2.822123E-2</c:v>
                </c:pt>
                <c:pt idx="5592">
                  <c:v>-2.8250358E-2</c:v>
                </c:pt>
                <c:pt idx="5593">
                  <c:v>-2.8279486E-2</c:v>
                </c:pt>
                <c:pt idx="5594">
                  <c:v>-2.8308613E-2</c:v>
                </c:pt>
                <c:pt idx="5595">
                  <c:v>-2.8337739000000001E-2</c:v>
                </c:pt>
                <c:pt idx="5596">
                  <c:v>-2.8366863999999999E-2</c:v>
                </c:pt>
                <c:pt idx="5597">
                  <c:v>-2.8395988E-2</c:v>
                </c:pt>
                <c:pt idx="5598">
                  <c:v>-2.8425111999999999E-2</c:v>
                </c:pt>
                <c:pt idx="5599">
                  <c:v>-2.8454235000000001E-2</c:v>
                </c:pt>
                <c:pt idx="5600">
                  <c:v>-2.8483357000000001E-2</c:v>
                </c:pt>
                <c:pt idx="5601">
                  <c:v>-2.8512479E-2</c:v>
                </c:pt>
                <c:pt idx="5602">
                  <c:v>-2.8541599000000001E-2</c:v>
                </c:pt>
                <c:pt idx="5603">
                  <c:v>-2.8570719000000001E-2</c:v>
                </c:pt>
                <c:pt idx="5604">
                  <c:v>-2.8599837999999999E-2</c:v>
                </c:pt>
                <c:pt idx="5605">
                  <c:v>-2.8628957E-2</c:v>
                </c:pt>
                <c:pt idx="5606">
                  <c:v>-2.8658073999999999E-2</c:v>
                </c:pt>
                <c:pt idx="5607">
                  <c:v>-2.8687191000000001E-2</c:v>
                </c:pt>
                <c:pt idx="5608">
                  <c:v>-2.8716307E-2</c:v>
                </c:pt>
                <c:pt idx="5609">
                  <c:v>-2.8745422999999999E-2</c:v>
                </c:pt>
                <c:pt idx="5610">
                  <c:v>-2.8774536999999999E-2</c:v>
                </c:pt>
                <c:pt idx="5611">
                  <c:v>-2.8803651E-2</c:v>
                </c:pt>
                <c:pt idx="5612">
                  <c:v>-2.8832764E-2</c:v>
                </c:pt>
                <c:pt idx="5613">
                  <c:v>-2.8861876000000002E-2</c:v>
                </c:pt>
                <c:pt idx="5614">
                  <c:v>-2.8890987E-2</c:v>
                </c:pt>
                <c:pt idx="5615">
                  <c:v>-2.8920098000000002E-2</c:v>
                </c:pt>
                <c:pt idx="5616">
                  <c:v>-2.8949208000000001E-2</c:v>
                </c:pt>
                <c:pt idx="5617">
                  <c:v>-2.8978317E-2</c:v>
                </c:pt>
                <c:pt idx="5618">
                  <c:v>-2.9007425E-2</c:v>
                </c:pt>
                <c:pt idx="5619">
                  <c:v>-2.9036533E-2</c:v>
                </c:pt>
                <c:pt idx="5620">
                  <c:v>-2.906564E-2</c:v>
                </c:pt>
                <c:pt idx="5621">
                  <c:v>-2.9094746000000001E-2</c:v>
                </c:pt>
                <c:pt idx="5622">
                  <c:v>-2.9123850999999999E-2</c:v>
                </c:pt>
                <c:pt idx="5623">
                  <c:v>-2.9152955000000001E-2</c:v>
                </c:pt>
                <c:pt idx="5624">
                  <c:v>-2.9182059E-2</c:v>
                </c:pt>
                <c:pt idx="5625">
                  <c:v>-2.9211161999999999E-2</c:v>
                </c:pt>
                <c:pt idx="5626">
                  <c:v>-2.9240263999999998E-2</c:v>
                </c:pt>
                <c:pt idx="5627">
                  <c:v>-2.9269364999999999E-2</c:v>
                </c:pt>
                <c:pt idx="5628">
                  <c:v>-2.9298465999999999E-2</c:v>
                </c:pt>
                <c:pt idx="5629">
                  <c:v>-2.9327565E-2</c:v>
                </c:pt>
                <c:pt idx="5630">
                  <c:v>-2.9356664000000001E-2</c:v>
                </c:pt>
                <c:pt idx="5631">
                  <c:v>-2.9385761999999999E-2</c:v>
                </c:pt>
                <c:pt idx="5632">
                  <c:v>-2.9414860000000001E-2</c:v>
                </c:pt>
                <c:pt idx="5633">
                  <c:v>-2.9443956E-2</c:v>
                </c:pt>
                <c:pt idx="5634">
                  <c:v>-2.9473052E-2</c:v>
                </c:pt>
                <c:pt idx="5635">
                  <c:v>-2.9502146999999999E-2</c:v>
                </c:pt>
                <c:pt idx="5636">
                  <c:v>-2.9531241E-2</c:v>
                </c:pt>
                <c:pt idx="5637">
                  <c:v>-2.9560335E-2</c:v>
                </c:pt>
                <c:pt idx="5638">
                  <c:v>-2.9589427000000001E-2</c:v>
                </c:pt>
                <c:pt idx="5639">
                  <c:v>-2.9618518999999999E-2</c:v>
                </c:pt>
                <c:pt idx="5640">
                  <c:v>-2.9647610000000001E-2</c:v>
                </c:pt>
                <c:pt idx="5641">
                  <c:v>-2.96767E-2</c:v>
                </c:pt>
                <c:pt idx="5642">
                  <c:v>-2.9705789999999999E-2</c:v>
                </c:pt>
                <c:pt idx="5643">
                  <c:v>-2.9734877999999999E-2</c:v>
                </c:pt>
                <c:pt idx="5644">
                  <c:v>-2.9763965999999999E-2</c:v>
                </c:pt>
                <c:pt idx="5645">
                  <c:v>-2.9793053E-2</c:v>
                </c:pt>
                <c:pt idx="5646">
                  <c:v>-2.9822139000000001E-2</c:v>
                </c:pt>
                <c:pt idx="5647">
                  <c:v>-2.9851224999999999E-2</c:v>
                </c:pt>
                <c:pt idx="5648">
                  <c:v>-2.9880309000000001E-2</c:v>
                </c:pt>
                <c:pt idx="5649">
                  <c:v>-2.9909392999999999E-2</c:v>
                </c:pt>
                <c:pt idx="5650">
                  <c:v>-2.9938475999999999E-2</c:v>
                </c:pt>
                <c:pt idx="5651">
                  <c:v>-2.9967557999999998E-2</c:v>
                </c:pt>
                <c:pt idx="5652">
                  <c:v>-2.9996640000000001E-2</c:v>
                </c:pt>
                <c:pt idx="5653">
                  <c:v>-3.0025719999999999E-2</c:v>
                </c:pt>
                <c:pt idx="5654">
                  <c:v>-3.00548E-2</c:v>
                </c:pt>
                <c:pt idx="5655">
                  <c:v>-3.0083879000000001E-2</c:v>
                </c:pt>
                <c:pt idx="5656">
                  <c:v>-3.0112956999999999E-2</c:v>
                </c:pt>
                <c:pt idx="5657">
                  <c:v>-3.0142035000000001E-2</c:v>
                </c:pt>
                <c:pt idx="5658">
                  <c:v>-3.0171111E-2</c:v>
                </c:pt>
                <c:pt idx="5659">
                  <c:v>-3.0200187E-2</c:v>
                </c:pt>
                <c:pt idx="5660">
                  <c:v>-3.0229262E-2</c:v>
                </c:pt>
                <c:pt idx="5661">
                  <c:v>-3.0258336E-2</c:v>
                </c:pt>
                <c:pt idx="5662">
                  <c:v>-3.0287409000000001E-2</c:v>
                </c:pt>
                <c:pt idx="5663">
                  <c:v>-3.0316481999999999E-2</c:v>
                </c:pt>
                <c:pt idx="5664">
                  <c:v>-3.0345553000000001E-2</c:v>
                </c:pt>
                <c:pt idx="5665">
                  <c:v>-3.0374623999999999E-2</c:v>
                </c:pt>
                <c:pt idx="5666">
                  <c:v>-3.0403693999999998E-2</c:v>
                </c:pt>
                <c:pt idx="5667">
                  <c:v>-3.0432764000000001E-2</c:v>
                </c:pt>
                <c:pt idx="5668">
                  <c:v>-3.0461832000000001E-2</c:v>
                </c:pt>
                <c:pt idx="5669">
                  <c:v>-3.0490900000000001E-2</c:v>
                </c:pt>
                <c:pt idx="5670">
                  <c:v>-3.0519965999999999E-2</c:v>
                </c:pt>
                <c:pt idx="5671">
                  <c:v>-3.0549032E-2</c:v>
                </c:pt>
                <c:pt idx="5672">
                  <c:v>-3.0578098000000001E-2</c:v>
                </c:pt>
                <c:pt idx="5673">
                  <c:v>-3.0607162E-2</c:v>
                </c:pt>
                <c:pt idx="5674">
                  <c:v>-3.0636225E-2</c:v>
                </c:pt>
                <c:pt idx="5675">
                  <c:v>-3.0665287999999999E-2</c:v>
                </c:pt>
                <c:pt idx="5676">
                  <c:v>-3.0694349999999999E-2</c:v>
                </c:pt>
                <c:pt idx="5677">
                  <c:v>-3.0723410999999999E-2</c:v>
                </c:pt>
                <c:pt idx="5678">
                  <c:v>-3.0752471E-2</c:v>
                </c:pt>
                <c:pt idx="5679">
                  <c:v>-3.0781530000000001E-2</c:v>
                </c:pt>
                <c:pt idx="5680">
                  <c:v>-3.0810588999999999E-2</c:v>
                </c:pt>
                <c:pt idx="5681">
                  <c:v>-3.0839647000000001E-2</c:v>
                </c:pt>
                <c:pt idx="5682">
                  <c:v>-3.0868704E-2</c:v>
                </c:pt>
                <c:pt idx="5683">
                  <c:v>-3.089776E-2</c:v>
                </c:pt>
                <c:pt idx="5684">
                  <c:v>-3.0926815E-2</c:v>
                </c:pt>
                <c:pt idx="5685">
                  <c:v>-3.0955869E-2</c:v>
                </c:pt>
                <c:pt idx="5686">
                  <c:v>-3.0984923000000001E-2</c:v>
                </c:pt>
                <c:pt idx="5687">
                  <c:v>-3.1013975999999999E-2</c:v>
                </c:pt>
                <c:pt idx="5688">
                  <c:v>-3.1043028E-2</c:v>
                </c:pt>
                <c:pt idx="5689">
                  <c:v>-3.1072078999999999E-2</c:v>
                </c:pt>
                <c:pt idx="5690">
                  <c:v>-3.1101129000000002E-2</c:v>
                </c:pt>
                <c:pt idx="5691">
                  <c:v>-3.1130178000000001E-2</c:v>
                </c:pt>
                <c:pt idx="5692">
                  <c:v>-3.1159227000000001E-2</c:v>
                </c:pt>
                <c:pt idx="5693">
                  <c:v>-3.1188275000000001E-2</c:v>
                </c:pt>
                <c:pt idx="5694">
                  <c:v>-3.1217321999999999E-2</c:v>
                </c:pt>
                <c:pt idx="5695">
                  <c:v>-3.1246368E-2</c:v>
                </c:pt>
                <c:pt idx="5696">
                  <c:v>-3.1275413000000002E-2</c:v>
                </c:pt>
                <c:pt idx="5697">
                  <c:v>-3.1304457000000001E-2</c:v>
                </c:pt>
                <c:pt idx="5698">
                  <c:v>-3.1333501E-2</c:v>
                </c:pt>
                <c:pt idx="5699">
                  <c:v>-3.1362543E-2</c:v>
                </c:pt>
                <c:pt idx="5700">
                  <c:v>-3.1391585E-2</c:v>
                </c:pt>
                <c:pt idx="5701">
                  <c:v>-3.1420626E-2</c:v>
                </c:pt>
                <c:pt idx="5702">
                  <c:v>-3.1449666000000001E-2</c:v>
                </c:pt>
                <c:pt idx="5703">
                  <c:v>-3.1478706000000002E-2</c:v>
                </c:pt>
                <c:pt idx="5704">
                  <c:v>-3.1507743999999997E-2</c:v>
                </c:pt>
                <c:pt idx="5705">
                  <c:v>-3.1536781999999999E-2</c:v>
                </c:pt>
                <c:pt idx="5706">
                  <c:v>-3.1565819000000002E-2</c:v>
                </c:pt>
                <c:pt idx="5707">
                  <c:v>-3.1594854999999998E-2</c:v>
                </c:pt>
                <c:pt idx="5708">
                  <c:v>-3.1623890000000002E-2</c:v>
                </c:pt>
                <c:pt idx="5709">
                  <c:v>-3.1652923999999999E-2</c:v>
                </c:pt>
                <c:pt idx="5710">
                  <c:v>-3.1681956999999997E-2</c:v>
                </c:pt>
                <c:pt idx="5711">
                  <c:v>-3.1710990000000001E-2</c:v>
                </c:pt>
                <c:pt idx="5712">
                  <c:v>-3.1740022E-2</c:v>
                </c:pt>
                <c:pt idx="5713">
                  <c:v>-3.1769051999999999E-2</c:v>
                </c:pt>
                <c:pt idx="5714">
                  <c:v>-3.1798081999999998E-2</c:v>
                </c:pt>
                <c:pt idx="5715">
                  <c:v>-3.1827110999999998E-2</c:v>
                </c:pt>
                <c:pt idx="5716">
                  <c:v>-3.1856139999999998E-2</c:v>
                </c:pt>
                <c:pt idx="5717">
                  <c:v>-3.1885166999999999E-2</c:v>
                </c:pt>
                <c:pt idx="5718">
                  <c:v>-3.1914194E-2</c:v>
                </c:pt>
                <c:pt idx="5719">
                  <c:v>-3.1943219000000002E-2</c:v>
                </c:pt>
                <c:pt idx="5720">
                  <c:v>-3.1972243999999997E-2</c:v>
                </c:pt>
                <c:pt idx="5721">
                  <c:v>-3.2001267999999999E-2</c:v>
                </c:pt>
                <c:pt idx="5722">
                  <c:v>-3.2030291000000002E-2</c:v>
                </c:pt>
                <c:pt idx="5723">
                  <c:v>-3.2059313999999998E-2</c:v>
                </c:pt>
                <c:pt idx="5724">
                  <c:v>-3.2088335000000003E-2</c:v>
                </c:pt>
                <c:pt idx="5725">
                  <c:v>-3.2117355E-2</c:v>
                </c:pt>
                <c:pt idx="5726">
                  <c:v>-3.2146374999999998E-2</c:v>
                </c:pt>
                <c:pt idx="5727">
                  <c:v>-3.2175394000000003E-2</c:v>
                </c:pt>
                <c:pt idx="5728">
                  <c:v>-3.2204412000000002E-2</c:v>
                </c:pt>
                <c:pt idx="5729">
                  <c:v>-3.2233429000000001E-2</c:v>
                </c:pt>
                <c:pt idx="5730">
                  <c:v>-3.2262445000000001E-2</c:v>
                </c:pt>
                <c:pt idx="5731">
                  <c:v>-3.2291461E-2</c:v>
                </c:pt>
                <c:pt idx="5732">
                  <c:v>-3.2320475000000001E-2</c:v>
                </c:pt>
                <c:pt idx="5733">
                  <c:v>-3.2349489000000002E-2</c:v>
                </c:pt>
                <c:pt idx="5734">
                  <c:v>-3.2378500999999997E-2</c:v>
                </c:pt>
                <c:pt idx="5735">
                  <c:v>-3.2407512999999999E-2</c:v>
                </c:pt>
                <c:pt idx="5736">
                  <c:v>-3.2436524000000001E-2</c:v>
                </c:pt>
                <c:pt idx="5737">
                  <c:v>-3.2465533999999997E-2</c:v>
                </c:pt>
                <c:pt idx="5738">
                  <c:v>-3.2494544E-2</c:v>
                </c:pt>
                <c:pt idx="5739">
                  <c:v>-3.2523551999999997E-2</c:v>
                </c:pt>
                <c:pt idx="5740">
                  <c:v>-3.2552560000000001E-2</c:v>
                </c:pt>
                <c:pt idx="5741">
                  <c:v>-3.2581565999999999E-2</c:v>
                </c:pt>
                <c:pt idx="5742">
                  <c:v>-3.2610571999999997E-2</c:v>
                </c:pt>
                <c:pt idx="5743">
                  <c:v>-3.2639577000000003E-2</c:v>
                </c:pt>
                <c:pt idx="5744">
                  <c:v>-3.2668581000000002E-2</c:v>
                </c:pt>
                <c:pt idx="5745">
                  <c:v>-3.2697584000000002E-2</c:v>
                </c:pt>
                <c:pt idx="5746">
                  <c:v>-3.2726586000000002E-2</c:v>
                </c:pt>
                <c:pt idx="5747">
                  <c:v>-3.2755588000000002E-2</c:v>
                </c:pt>
                <c:pt idx="5748">
                  <c:v>-3.2784588000000003E-2</c:v>
                </c:pt>
                <c:pt idx="5749">
                  <c:v>-3.2813587999999998E-2</c:v>
                </c:pt>
                <c:pt idx="5750">
                  <c:v>-3.2842586E-2</c:v>
                </c:pt>
                <c:pt idx="5751">
                  <c:v>-3.2871584000000002E-2</c:v>
                </c:pt>
                <c:pt idx="5752">
                  <c:v>-3.2900580999999998E-2</c:v>
                </c:pt>
                <c:pt idx="5753">
                  <c:v>-3.2929577000000002E-2</c:v>
                </c:pt>
                <c:pt idx="5754">
                  <c:v>-3.2958571999999998E-2</c:v>
                </c:pt>
                <c:pt idx="5755">
                  <c:v>-3.2987567000000002E-2</c:v>
                </c:pt>
                <c:pt idx="5756">
                  <c:v>-3.301656E-2</c:v>
                </c:pt>
                <c:pt idx="5757">
                  <c:v>-3.3045552999999998E-2</c:v>
                </c:pt>
                <c:pt idx="5758">
                  <c:v>-3.3074543999999997E-2</c:v>
                </c:pt>
                <c:pt idx="5759">
                  <c:v>-3.3103535000000003E-2</c:v>
                </c:pt>
                <c:pt idx="5760">
                  <c:v>-3.3132525000000003E-2</c:v>
                </c:pt>
                <c:pt idx="5761">
                  <c:v>-3.3161514000000003E-2</c:v>
                </c:pt>
                <c:pt idx="5762">
                  <c:v>-3.3190501999999997E-2</c:v>
                </c:pt>
                <c:pt idx="5763">
                  <c:v>-3.3219488999999998E-2</c:v>
                </c:pt>
                <c:pt idx="5764">
                  <c:v>-3.3248475999999999E-2</c:v>
                </c:pt>
                <c:pt idx="5765">
                  <c:v>-3.3277461000000001E-2</c:v>
                </c:pt>
                <c:pt idx="5766">
                  <c:v>-3.3306444999999997E-2</c:v>
                </c:pt>
                <c:pt idx="5767">
                  <c:v>-3.3335429E-2</c:v>
                </c:pt>
                <c:pt idx="5768">
                  <c:v>-3.3364412000000003E-2</c:v>
                </c:pt>
                <c:pt idx="5769">
                  <c:v>-3.3393394E-2</c:v>
                </c:pt>
                <c:pt idx="5770">
                  <c:v>-3.3422374999999997E-2</c:v>
                </c:pt>
                <c:pt idx="5771">
                  <c:v>-3.3451355000000002E-2</c:v>
                </c:pt>
                <c:pt idx="5772">
                  <c:v>-3.3480334E-2</c:v>
                </c:pt>
                <c:pt idx="5773">
                  <c:v>-3.3509311999999999E-2</c:v>
                </c:pt>
                <c:pt idx="5774">
                  <c:v>-3.3538288999999999E-2</c:v>
                </c:pt>
                <c:pt idx="5775">
                  <c:v>-3.3567265999999998E-2</c:v>
                </c:pt>
                <c:pt idx="5776">
                  <c:v>-3.3596240999999999E-2</c:v>
                </c:pt>
                <c:pt idx="5777">
                  <c:v>-3.3625215999999999E-2</c:v>
                </c:pt>
                <c:pt idx="5778">
                  <c:v>-3.365419E-2</c:v>
                </c:pt>
                <c:pt idx="5779">
                  <c:v>-3.3683162000000003E-2</c:v>
                </c:pt>
                <c:pt idx="5780">
                  <c:v>-3.3712133999999998E-2</c:v>
                </c:pt>
                <c:pt idx="5781">
                  <c:v>-3.3741105E-2</c:v>
                </c:pt>
                <c:pt idx="5782">
                  <c:v>-3.3770074999999997E-2</c:v>
                </c:pt>
                <c:pt idx="5783">
                  <c:v>-3.3799045E-2</c:v>
                </c:pt>
                <c:pt idx="5784">
                  <c:v>-3.3828012999999997E-2</c:v>
                </c:pt>
                <c:pt idx="5785">
                  <c:v>-3.3856980000000002E-2</c:v>
                </c:pt>
                <c:pt idx="5786">
                  <c:v>-3.3885947E-2</c:v>
                </c:pt>
                <c:pt idx="5787">
                  <c:v>-3.3914911999999998E-2</c:v>
                </c:pt>
                <c:pt idx="5788">
                  <c:v>-3.3943876999999997E-2</c:v>
                </c:pt>
                <c:pt idx="5789">
                  <c:v>-3.3972840999999997E-2</c:v>
                </c:pt>
                <c:pt idx="5790">
                  <c:v>-3.4001802999999997E-2</c:v>
                </c:pt>
                <c:pt idx="5791">
                  <c:v>-3.4030764999999998E-2</c:v>
                </c:pt>
                <c:pt idx="5792">
                  <c:v>-3.4059725999999999E-2</c:v>
                </c:pt>
                <c:pt idx="5793">
                  <c:v>-3.4088686E-2</c:v>
                </c:pt>
                <c:pt idx="5794">
                  <c:v>-3.4117645000000002E-2</c:v>
                </c:pt>
                <c:pt idx="5795">
                  <c:v>-3.4146603999999997E-2</c:v>
                </c:pt>
                <c:pt idx="5796">
                  <c:v>-3.4175561E-2</c:v>
                </c:pt>
                <c:pt idx="5797">
                  <c:v>-3.4204516999999997E-2</c:v>
                </c:pt>
                <c:pt idx="5798">
                  <c:v>-3.4233473E-2</c:v>
                </c:pt>
                <c:pt idx="5799">
                  <c:v>-3.4262426999999998E-2</c:v>
                </c:pt>
                <c:pt idx="5800">
                  <c:v>-3.4291381000000003E-2</c:v>
                </c:pt>
                <c:pt idx="5801">
                  <c:v>-3.4320334000000001E-2</c:v>
                </c:pt>
                <c:pt idx="5802">
                  <c:v>-3.4349285E-2</c:v>
                </c:pt>
                <c:pt idx="5803">
                  <c:v>-3.4378236E-2</c:v>
                </c:pt>
                <c:pt idx="5804">
                  <c:v>-3.4407185999999999E-2</c:v>
                </c:pt>
                <c:pt idx="5805">
                  <c:v>-3.4436135E-2</c:v>
                </c:pt>
                <c:pt idx="5806">
                  <c:v>-3.4465083000000001E-2</c:v>
                </c:pt>
                <c:pt idx="5807">
                  <c:v>-3.4494031000000001E-2</c:v>
                </c:pt>
                <c:pt idx="5808">
                  <c:v>-3.4522977000000003E-2</c:v>
                </c:pt>
                <c:pt idx="5809">
                  <c:v>-3.4551921999999999E-2</c:v>
                </c:pt>
                <c:pt idx="5810">
                  <c:v>-3.4580866000000002E-2</c:v>
                </c:pt>
                <c:pt idx="5811">
                  <c:v>-3.4609809999999998E-2</c:v>
                </c:pt>
                <c:pt idx="5812">
                  <c:v>-3.4638752000000002E-2</c:v>
                </c:pt>
                <c:pt idx="5813">
                  <c:v>-3.4667693999999999E-2</c:v>
                </c:pt>
                <c:pt idx="5814">
                  <c:v>-3.4696635000000003E-2</c:v>
                </c:pt>
                <c:pt idx="5815">
                  <c:v>-3.4725574000000002E-2</c:v>
                </c:pt>
                <c:pt idx="5816">
                  <c:v>-3.4754513000000001E-2</c:v>
                </c:pt>
                <c:pt idx="5817">
                  <c:v>-3.4783451E-2</c:v>
                </c:pt>
                <c:pt idx="5818">
                  <c:v>-3.4812388E-2</c:v>
                </c:pt>
                <c:pt idx="5819">
                  <c:v>-3.4841324E-2</c:v>
                </c:pt>
                <c:pt idx="5820">
                  <c:v>-3.4870259000000001E-2</c:v>
                </c:pt>
                <c:pt idx="5821">
                  <c:v>-3.4899193000000002E-2</c:v>
                </c:pt>
                <c:pt idx="5822">
                  <c:v>-3.4928125999999997E-2</c:v>
                </c:pt>
                <c:pt idx="5823">
                  <c:v>-3.4957057999999999E-2</c:v>
                </c:pt>
                <c:pt idx="5824">
                  <c:v>-3.4985990000000002E-2</c:v>
                </c:pt>
                <c:pt idx="5825">
                  <c:v>-3.5014919999999998E-2</c:v>
                </c:pt>
                <c:pt idx="5826">
                  <c:v>-3.5043849000000002E-2</c:v>
                </c:pt>
                <c:pt idx="5827">
                  <c:v>-3.5072777999999999E-2</c:v>
                </c:pt>
                <c:pt idx="5828">
                  <c:v>-3.5101704999999997E-2</c:v>
                </c:pt>
                <c:pt idx="5829">
                  <c:v>-3.5130632000000002E-2</c:v>
                </c:pt>
                <c:pt idx="5830">
                  <c:v>-3.5159558E-2</c:v>
                </c:pt>
                <c:pt idx="5831">
                  <c:v>-3.5188482E-2</c:v>
                </c:pt>
                <c:pt idx="5832">
                  <c:v>-3.5217406E-2</c:v>
                </c:pt>
                <c:pt idx="5833">
                  <c:v>-3.5246329E-2</c:v>
                </c:pt>
                <c:pt idx="5834">
                  <c:v>-3.5275251000000001E-2</c:v>
                </c:pt>
                <c:pt idx="5835">
                  <c:v>-3.5304172000000002E-2</c:v>
                </c:pt>
                <c:pt idx="5836">
                  <c:v>-3.5333090999999997E-2</c:v>
                </c:pt>
                <c:pt idx="5837">
                  <c:v>-3.5362009999999999E-2</c:v>
                </c:pt>
                <c:pt idx="5838">
                  <c:v>-3.5390929000000002E-2</c:v>
                </c:pt>
                <c:pt idx="5839">
                  <c:v>-3.5419845999999998E-2</c:v>
                </c:pt>
                <c:pt idx="5840">
                  <c:v>-3.5448762000000002E-2</c:v>
                </c:pt>
                <c:pt idx="5841">
                  <c:v>-3.5477676999999999E-2</c:v>
                </c:pt>
                <c:pt idx="5842">
                  <c:v>-3.5506590999999997E-2</c:v>
                </c:pt>
                <c:pt idx="5843">
                  <c:v>-3.5535504000000002E-2</c:v>
                </c:pt>
                <c:pt idx="5844">
                  <c:v>-3.5564417000000001E-2</c:v>
                </c:pt>
                <c:pt idx="5845">
                  <c:v>-3.5593328E-2</c:v>
                </c:pt>
                <c:pt idx="5846">
                  <c:v>-3.5622238000000001E-2</c:v>
                </c:pt>
                <c:pt idx="5847">
                  <c:v>-3.5651148000000001E-2</c:v>
                </c:pt>
                <c:pt idx="5848">
                  <c:v>-3.5680056000000002E-2</c:v>
                </c:pt>
                <c:pt idx="5849">
                  <c:v>-3.5708964000000003E-2</c:v>
                </c:pt>
                <c:pt idx="5850">
                  <c:v>-3.5737869999999998E-2</c:v>
                </c:pt>
                <c:pt idx="5851">
                  <c:v>-3.5766776E-2</c:v>
                </c:pt>
                <c:pt idx="5852">
                  <c:v>-3.5795681000000003E-2</c:v>
                </c:pt>
                <c:pt idx="5853">
                  <c:v>-3.5824584E-2</c:v>
                </c:pt>
                <c:pt idx="5854">
                  <c:v>-3.5853487000000003E-2</c:v>
                </c:pt>
                <c:pt idx="5855">
                  <c:v>-3.5882389000000001E-2</c:v>
                </c:pt>
                <c:pt idx="5856">
                  <c:v>-3.5911289999999998E-2</c:v>
                </c:pt>
                <c:pt idx="5857">
                  <c:v>-3.5940188999999997E-2</c:v>
                </c:pt>
                <c:pt idx="5858">
                  <c:v>-3.5969088000000003E-2</c:v>
                </c:pt>
                <c:pt idx="5859">
                  <c:v>-3.5997986000000003E-2</c:v>
                </c:pt>
                <c:pt idx="5860">
                  <c:v>-3.6026883000000003E-2</c:v>
                </c:pt>
                <c:pt idx="5861">
                  <c:v>-3.6055779000000003E-2</c:v>
                </c:pt>
                <c:pt idx="5862">
                  <c:v>-3.6084673999999997E-2</c:v>
                </c:pt>
                <c:pt idx="5863">
                  <c:v>-3.6113567999999999E-2</c:v>
                </c:pt>
                <c:pt idx="5864">
                  <c:v>-3.6142461000000001E-2</c:v>
                </c:pt>
                <c:pt idx="5865">
                  <c:v>-3.6171353000000003E-2</c:v>
                </c:pt>
                <c:pt idx="5866">
                  <c:v>-3.6200243999999999E-2</c:v>
                </c:pt>
                <c:pt idx="5867">
                  <c:v>-3.6229134000000003E-2</c:v>
                </c:pt>
                <c:pt idx="5868">
                  <c:v>-3.6258023E-2</c:v>
                </c:pt>
                <c:pt idx="5869">
                  <c:v>-3.6286911999999998E-2</c:v>
                </c:pt>
                <c:pt idx="5870">
                  <c:v>-3.6315799000000003E-2</c:v>
                </c:pt>
                <c:pt idx="5871">
                  <c:v>-3.6344685000000002E-2</c:v>
                </c:pt>
                <c:pt idx="5872">
                  <c:v>-3.6373570000000001E-2</c:v>
                </c:pt>
                <c:pt idx="5873">
                  <c:v>-3.6402454000000001E-2</c:v>
                </c:pt>
                <c:pt idx="5874">
                  <c:v>-3.6431338000000001E-2</c:v>
                </c:pt>
                <c:pt idx="5875">
                  <c:v>-3.6460220000000002E-2</c:v>
                </c:pt>
                <c:pt idx="5876">
                  <c:v>-3.6489101000000003E-2</c:v>
                </c:pt>
                <c:pt idx="5877">
                  <c:v>-3.6517981999999997E-2</c:v>
                </c:pt>
                <c:pt idx="5878">
                  <c:v>-3.6546861E-2</c:v>
                </c:pt>
                <c:pt idx="5879">
                  <c:v>-3.6575739000000003E-2</c:v>
                </c:pt>
                <c:pt idx="5880">
                  <c:v>-3.6604616999999999E-2</c:v>
                </c:pt>
                <c:pt idx="5881">
                  <c:v>-3.6633493000000003E-2</c:v>
                </c:pt>
                <c:pt idx="5882">
                  <c:v>-3.6662368000000001E-2</c:v>
                </c:pt>
                <c:pt idx="5883">
                  <c:v>-3.6691242999999998E-2</c:v>
                </c:pt>
                <c:pt idx="5884">
                  <c:v>-3.6720115999999997E-2</c:v>
                </c:pt>
                <c:pt idx="5885">
                  <c:v>-3.6748989000000003E-2</c:v>
                </c:pt>
                <c:pt idx="5886">
                  <c:v>-3.6777860000000002E-2</c:v>
                </c:pt>
                <c:pt idx="5887">
                  <c:v>-3.6806731000000002E-2</c:v>
                </c:pt>
                <c:pt idx="5888">
                  <c:v>-3.6835600000000003E-2</c:v>
                </c:pt>
                <c:pt idx="5889">
                  <c:v>-3.6864468999999997E-2</c:v>
                </c:pt>
                <c:pt idx="5890">
                  <c:v>-3.6893335999999999E-2</c:v>
                </c:pt>
                <c:pt idx="5891">
                  <c:v>-3.6922203000000001E-2</c:v>
                </c:pt>
                <c:pt idx="5892">
                  <c:v>-3.6951067999999997E-2</c:v>
                </c:pt>
                <c:pt idx="5893">
                  <c:v>-3.6979933E-2</c:v>
                </c:pt>
                <c:pt idx="5894">
                  <c:v>-3.7008795999999997E-2</c:v>
                </c:pt>
                <c:pt idx="5895">
                  <c:v>-3.7037659000000001E-2</c:v>
                </c:pt>
                <c:pt idx="5896">
                  <c:v>-3.7066519999999999E-2</c:v>
                </c:pt>
                <c:pt idx="5897">
                  <c:v>-3.7095380999999997E-2</c:v>
                </c:pt>
                <c:pt idx="5898">
                  <c:v>-3.7124240000000003E-2</c:v>
                </c:pt>
                <c:pt idx="5899">
                  <c:v>-3.7153099000000002E-2</c:v>
                </c:pt>
                <c:pt idx="5900">
                  <c:v>-3.7181956000000002E-2</c:v>
                </c:pt>
                <c:pt idx="5901">
                  <c:v>-3.7210813000000002E-2</c:v>
                </c:pt>
                <c:pt idx="5902">
                  <c:v>-3.7239667999999997E-2</c:v>
                </c:pt>
                <c:pt idx="5903">
                  <c:v>-3.7268522999999998E-2</c:v>
                </c:pt>
                <c:pt idx="5904">
                  <c:v>-3.7297376E-2</c:v>
                </c:pt>
                <c:pt idx="5905">
                  <c:v>-3.7326229000000002E-2</c:v>
                </c:pt>
                <c:pt idx="5906">
                  <c:v>-3.7355079999999999E-2</c:v>
                </c:pt>
                <c:pt idx="5907">
                  <c:v>-3.7383931000000002E-2</c:v>
                </c:pt>
                <c:pt idx="5908">
                  <c:v>-3.741278E-2</c:v>
                </c:pt>
                <c:pt idx="5909">
                  <c:v>-3.7441628999999997E-2</c:v>
                </c:pt>
                <c:pt idx="5910">
                  <c:v>-3.7470476000000003E-2</c:v>
                </c:pt>
                <c:pt idx="5911">
                  <c:v>-3.7499323000000001E-2</c:v>
                </c:pt>
                <c:pt idx="5912">
                  <c:v>-3.7528168000000001E-2</c:v>
                </c:pt>
                <c:pt idx="5913">
                  <c:v>-3.7557013E-2</c:v>
                </c:pt>
                <c:pt idx="5914">
                  <c:v>-3.7585856000000001E-2</c:v>
                </c:pt>
                <c:pt idx="5915">
                  <c:v>-3.7614698000000002E-2</c:v>
                </c:pt>
                <c:pt idx="5916">
                  <c:v>-3.7643540000000003E-2</c:v>
                </c:pt>
                <c:pt idx="5917">
                  <c:v>-3.7672379999999998E-2</c:v>
                </c:pt>
                <c:pt idx="5918">
                  <c:v>-3.7701220000000001E-2</c:v>
                </c:pt>
                <c:pt idx="5919">
                  <c:v>-3.7730057999999997E-2</c:v>
                </c:pt>
                <c:pt idx="5920">
                  <c:v>-3.7758895000000001E-2</c:v>
                </c:pt>
                <c:pt idx="5921">
                  <c:v>-3.7787731999999997E-2</c:v>
                </c:pt>
                <c:pt idx="5922">
                  <c:v>-3.7816567000000002E-2</c:v>
                </c:pt>
                <c:pt idx="5923">
                  <c:v>-3.7845401000000001E-2</c:v>
                </c:pt>
                <c:pt idx="5924">
                  <c:v>-3.7874234E-2</c:v>
                </c:pt>
                <c:pt idx="5925">
                  <c:v>-3.7903066999999999E-2</c:v>
                </c:pt>
                <c:pt idx="5926">
                  <c:v>-3.7931897999999999E-2</c:v>
                </c:pt>
                <c:pt idx="5927">
                  <c:v>-3.7960727999999999E-2</c:v>
                </c:pt>
                <c:pt idx="5928">
                  <c:v>-3.7989557E-2</c:v>
                </c:pt>
                <c:pt idx="5929">
                  <c:v>-3.8018386000000001E-2</c:v>
                </c:pt>
                <c:pt idx="5930">
                  <c:v>-3.8047213000000003E-2</c:v>
                </c:pt>
                <c:pt idx="5931">
                  <c:v>-3.8076038999999999E-2</c:v>
                </c:pt>
                <c:pt idx="5932">
                  <c:v>-3.8104864000000002E-2</c:v>
                </c:pt>
                <c:pt idx="5933">
                  <c:v>-3.8133687999999999E-2</c:v>
                </c:pt>
                <c:pt idx="5934">
                  <c:v>-3.8162511000000003E-2</c:v>
                </c:pt>
                <c:pt idx="5935">
                  <c:v>-3.8191333000000001E-2</c:v>
                </c:pt>
                <c:pt idx="5936">
                  <c:v>-3.8220153999999999E-2</c:v>
                </c:pt>
                <c:pt idx="5937">
                  <c:v>-3.8248973999999998E-2</c:v>
                </c:pt>
                <c:pt idx="5938">
                  <c:v>-3.8277792999999997E-2</c:v>
                </c:pt>
                <c:pt idx="5939">
                  <c:v>-3.8306610999999997E-2</c:v>
                </c:pt>
                <c:pt idx="5940">
                  <c:v>-3.8335427999999998E-2</c:v>
                </c:pt>
                <c:pt idx="5941">
                  <c:v>-3.8364242999999999E-2</c:v>
                </c:pt>
                <c:pt idx="5942">
                  <c:v>-3.8393058000000001E-2</c:v>
                </c:pt>
                <c:pt idx="5943">
                  <c:v>-3.8421872000000003E-2</c:v>
                </c:pt>
                <c:pt idx="5944">
                  <c:v>-3.8450684999999998E-2</c:v>
                </c:pt>
                <c:pt idx="5945">
                  <c:v>-3.8479496000000002E-2</c:v>
                </c:pt>
                <c:pt idx="5946">
                  <c:v>-3.8508306999999999E-2</c:v>
                </c:pt>
                <c:pt idx="5947">
                  <c:v>-3.8537117000000003E-2</c:v>
                </c:pt>
                <c:pt idx="5948">
                  <c:v>-3.8565925000000001E-2</c:v>
                </c:pt>
                <c:pt idx="5949">
                  <c:v>-3.8594732999999999E-2</c:v>
                </c:pt>
                <c:pt idx="5950">
                  <c:v>-3.8623538999999998E-2</c:v>
                </c:pt>
                <c:pt idx="5951">
                  <c:v>-3.8652344999999998E-2</c:v>
                </c:pt>
                <c:pt idx="5952">
                  <c:v>-3.8681148999999998E-2</c:v>
                </c:pt>
                <c:pt idx="5953">
                  <c:v>-3.8709952999999998E-2</c:v>
                </c:pt>
                <c:pt idx="5954">
                  <c:v>-3.8738755E-2</c:v>
                </c:pt>
                <c:pt idx="5955">
                  <c:v>-3.8767556000000002E-2</c:v>
                </c:pt>
                <c:pt idx="5956">
                  <c:v>-3.8796356999999997E-2</c:v>
                </c:pt>
                <c:pt idx="5957">
                  <c:v>-3.8825156E-2</c:v>
                </c:pt>
                <c:pt idx="5958">
                  <c:v>-3.8853954000000003E-2</c:v>
                </c:pt>
                <c:pt idx="5959">
                  <c:v>-3.8882751E-2</c:v>
                </c:pt>
                <c:pt idx="5960">
                  <c:v>-3.8911546999999998E-2</c:v>
                </c:pt>
                <c:pt idx="5961">
                  <c:v>-3.8940342000000003E-2</c:v>
                </c:pt>
                <c:pt idx="5962">
                  <c:v>-3.8969136000000001E-2</c:v>
                </c:pt>
                <c:pt idx="5963">
                  <c:v>-3.8997929000000001E-2</c:v>
                </c:pt>
                <c:pt idx="5964">
                  <c:v>-3.9026721E-2</c:v>
                </c:pt>
                <c:pt idx="5965">
                  <c:v>-3.9055512000000001E-2</c:v>
                </c:pt>
                <c:pt idx="5966">
                  <c:v>-3.9084301000000002E-2</c:v>
                </c:pt>
                <c:pt idx="5967">
                  <c:v>-3.9113090000000003E-2</c:v>
                </c:pt>
                <c:pt idx="5968">
                  <c:v>-3.9141877999999998E-2</c:v>
                </c:pt>
                <c:pt idx="5969">
                  <c:v>-3.9170664000000001E-2</c:v>
                </c:pt>
                <c:pt idx="5970">
                  <c:v>-3.9199449999999997E-2</c:v>
                </c:pt>
                <c:pt idx="5971">
                  <c:v>-3.9228234000000001E-2</c:v>
                </c:pt>
                <c:pt idx="5972">
                  <c:v>-3.9257017999999998E-2</c:v>
                </c:pt>
                <c:pt idx="5973">
                  <c:v>-3.9285800000000003E-2</c:v>
                </c:pt>
                <c:pt idx="5974">
                  <c:v>-3.9314581000000001E-2</c:v>
                </c:pt>
                <c:pt idx="5975">
                  <c:v>-3.9343362E-2</c:v>
                </c:pt>
                <c:pt idx="5976">
                  <c:v>-3.9372140999999999E-2</c:v>
                </c:pt>
                <c:pt idx="5977">
                  <c:v>-3.9400919E-2</c:v>
                </c:pt>
                <c:pt idx="5978">
                  <c:v>-3.9429696E-2</c:v>
                </c:pt>
                <c:pt idx="5979">
                  <c:v>-3.9458472000000001E-2</c:v>
                </c:pt>
                <c:pt idx="5980">
                  <c:v>-3.9487247000000003E-2</c:v>
                </c:pt>
                <c:pt idx="5981">
                  <c:v>-3.9516020999999998E-2</c:v>
                </c:pt>
                <c:pt idx="5982">
                  <c:v>-3.9544794000000001E-2</c:v>
                </c:pt>
                <c:pt idx="5983">
                  <c:v>-3.9573564999999998E-2</c:v>
                </c:pt>
                <c:pt idx="5984">
                  <c:v>-3.9602336000000002E-2</c:v>
                </c:pt>
                <c:pt idx="5985">
                  <c:v>-3.9631105999999999E-2</c:v>
                </c:pt>
                <c:pt idx="5986">
                  <c:v>-3.9659873999999998E-2</c:v>
                </c:pt>
                <c:pt idx="5987">
                  <c:v>-3.9688642000000003E-2</c:v>
                </c:pt>
                <c:pt idx="5988">
                  <c:v>-3.9717408000000003E-2</c:v>
                </c:pt>
                <c:pt idx="5989">
                  <c:v>-3.9746174000000002E-2</c:v>
                </c:pt>
                <c:pt idx="5990">
                  <c:v>-3.9774938000000003E-2</c:v>
                </c:pt>
                <c:pt idx="5991">
                  <c:v>-3.9803700999999997E-2</c:v>
                </c:pt>
                <c:pt idx="5992">
                  <c:v>-3.9832462999999999E-2</c:v>
                </c:pt>
                <c:pt idx="5993">
                  <c:v>-3.9861224000000001E-2</c:v>
                </c:pt>
                <c:pt idx="5994">
                  <c:v>-3.9889984000000003E-2</c:v>
                </c:pt>
                <c:pt idx="5995">
                  <c:v>-3.9918743E-2</c:v>
                </c:pt>
                <c:pt idx="5996">
                  <c:v>-3.9947501000000003E-2</c:v>
                </c:pt>
                <c:pt idx="5997">
                  <c:v>-3.9976258000000001E-2</c:v>
                </c:pt>
                <c:pt idx="5998">
                  <c:v>-4.0005012999999999E-2</c:v>
                </c:pt>
                <c:pt idx="5999">
                  <c:v>-4.0033767999999997E-2</c:v>
                </c:pt>
                <c:pt idx="6000">
                  <c:v>-4.0062520999999997E-2</c:v>
                </c:pt>
                <c:pt idx="6001">
                  <c:v>-4.0091274000000003E-2</c:v>
                </c:pt>
                <c:pt idx="6002">
                  <c:v>-4.0120024999999997E-2</c:v>
                </c:pt>
                <c:pt idx="6003">
                  <c:v>-4.0148774999999998E-2</c:v>
                </c:pt>
                <c:pt idx="6004">
                  <c:v>-4.0177524999999999E-2</c:v>
                </c:pt>
                <c:pt idx="6005">
                  <c:v>-4.0206273000000001E-2</c:v>
                </c:pt>
                <c:pt idx="6006">
                  <c:v>-4.0235020000000003E-2</c:v>
                </c:pt>
                <c:pt idx="6007">
                  <c:v>-4.0263765999999999E-2</c:v>
                </c:pt>
                <c:pt idx="6008">
                  <c:v>-4.0292511000000003E-2</c:v>
                </c:pt>
                <c:pt idx="6009">
                  <c:v>-4.0321254000000001E-2</c:v>
                </c:pt>
                <c:pt idx="6010">
                  <c:v>-4.0349996999999999E-2</c:v>
                </c:pt>
                <c:pt idx="6011">
                  <c:v>-4.0378738999999997E-2</c:v>
                </c:pt>
                <c:pt idx="6012">
                  <c:v>-4.0407479000000003E-2</c:v>
                </c:pt>
                <c:pt idx="6013">
                  <c:v>-4.0436218000000003E-2</c:v>
                </c:pt>
                <c:pt idx="6014">
                  <c:v>-4.0464957000000003E-2</c:v>
                </c:pt>
                <c:pt idx="6015">
                  <c:v>-4.0493693999999997E-2</c:v>
                </c:pt>
                <c:pt idx="6016">
                  <c:v>-4.0522429999999998E-2</c:v>
                </c:pt>
                <c:pt idx="6017">
                  <c:v>-4.0551165E-2</c:v>
                </c:pt>
                <c:pt idx="6018">
                  <c:v>-4.0579899000000003E-2</c:v>
                </c:pt>
                <c:pt idx="6019">
                  <c:v>-4.0608631999999999E-2</c:v>
                </c:pt>
                <c:pt idx="6020">
                  <c:v>-4.0637364000000002E-2</c:v>
                </c:pt>
                <c:pt idx="6021">
                  <c:v>-4.0666094E-2</c:v>
                </c:pt>
                <c:pt idx="6022">
                  <c:v>-4.0694823999999997E-2</c:v>
                </c:pt>
                <c:pt idx="6023">
                  <c:v>-4.0723552000000003E-2</c:v>
                </c:pt>
                <c:pt idx="6024">
                  <c:v>-4.0752280000000002E-2</c:v>
                </c:pt>
                <c:pt idx="6025">
                  <c:v>-4.0781006000000002E-2</c:v>
                </c:pt>
                <c:pt idx="6026">
                  <c:v>-4.0809731000000002E-2</c:v>
                </c:pt>
                <c:pt idx="6027">
                  <c:v>-4.0838455000000003E-2</c:v>
                </c:pt>
                <c:pt idx="6028">
                  <c:v>-4.0867177999999997E-2</c:v>
                </c:pt>
                <c:pt idx="6029">
                  <c:v>-4.0895899999999999E-2</c:v>
                </c:pt>
                <c:pt idx="6030">
                  <c:v>-4.0924621000000001E-2</c:v>
                </c:pt>
                <c:pt idx="6031">
                  <c:v>-4.0953340999999997E-2</c:v>
                </c:pt>
                <c:pt idx="6032">
                  <c:v>-4.0982059000000001E-2</c:v>
                </c:pt>
                <c:pt idx="6033">
                  <c:v>-4.1010776999999998E-2</c:v>
                </c:pt>
                <c:pt idx="6034">
                  <c:v>-4.1039493000000003E-2</c:v>
                </c:pt>
                <c:pt idx="6035">
                  <c:v>-4.1068208000000002E-2</c:v>
                </c:pt>
                <c:pt idx="6036">
                  <c:v>-4.1096922000000001E-2</c:v>
                </c:pt>
                <c:pt idx="6037">
                  <c:v>-4.1125635000000001E-2</c:v>
                </c:pt>
                <c:pt idx="6038">
                  <c:v>-4.1154347000000001E-2</c:v>
                </c:pt>
                <c:pt idx="6039">
                  <c:v>-4.1183058000000002E-2</c:v>
                </c:pt>
                <c:pt idx="6040">
                  <c:v>-4.1211768000000003E-2</c:v>
                </c:pt>
                <c:pt idx="6041">
                  <c:v>-4.1240475999999998E-2</c:v>
                </c:pt>
                <c:pt idx="6042">
                  <c:v>-4.1269184E-2</c:v>
                </c:pt>
                <c:pt idx="6043">
                  <c:v>-4.1297889999999997E-2</c:v>
                </c:pt>
                <c:pt idx="6044">
                  <c:v>-4.1326595000000001E-2</c:v>
                </c:pt>
                <c:pt idx="6045">
                  <c:v>-4.1355299999999998E-2</c:v>
                </c:pt>
                <c:pt idx="6046">
                  <c:v>-4.1384003000000003E-2</c:v>
                </c:pt>
                <c:pt idx="6047">
                  <c:v>-4.1412704000000002E-2</c:v>
                </c:pt>
                <c:pt idx="6048">
                  <c:v>-4.1441405000000001E-2</c:v>
                </c:pt>
                <c:pt idx="6049">
                  <c:v>-4.1470105E-2</c:v>
                </c:pt>
                <c:pt idx="6050">
                  <c:v>-4.1498803000000001E-2</c:v>
                </c:pt>
                <c:pt idx="6051">
                  <c:v>-4.1527501000000001E-2</c:v>
                </c:pt>
                <c:pt idx="6052">
                  <c:v>-4.1556197000000003E-2</c:v>
                </c:pt>
                <c:pt idx="6053">
                  <c:v>-4.1584891999999998E-2</c:v>
                </c:pt>
                <c:pt idx="6054">
                  <c:v>-4.1613586000000001E-2</c:v>
                </c:pt>
                <c:pt idx="6055">
                  <c:v>-4.1642278999999997E-2</c:v>
                </c:pt>
                <c:pt idx="6056">
                  <c:v>-4.1670971000000001E-2</c:v>
                </c:pt>
                <c:pt idx="6057">
                  <c:v>-4.1699661999999998E-2</c:v>
                </c:pt>
                <c:pt idx="6058">
                  <c:v>-4.1728350999999997E-2</c:v>
                </c:pt>
                <c:pt idx="6059">
                  <c:v>-4.1757040000000002E-2</c:v>
                </c:pt>
                <c:pt idx="6060">
                  <c:v>-4.1785727000000002E-2</c:v>
                </c:pt>
                <c:pt idx="6061">
                  <c:v>-4.1814413000000002E-2</c:v>
                </c:pt>
                <c:pt idx="6062">
                  <c:v>-4.1843098000000002E-2</c:v>
                </c:pt>
                <c:pt idx="6063">
                  <c:v>-4.1871782000000003E-2</c:v>
                </c:pt>
                <c:pt idx="6064">
                  <c:v>-4.1900464999999998E-2</c:v>
                </c:pt>
                <c:pt idx="6065">
                  <c:v>-4.1929147E-2</c:v>
                </c:pt>
                <c:pt idx="6066">
                  <c:v>-4.1957827000000003E-2</c:v>
                </c:pt>
                <c:pt idx="6067">
                  <c:v>-4.1986506999999999E-2</c:v>
                </c:pt>
                <c:pt idx="6068">
                  <c:v>-4.2015184999999997E-2</c:v>
                </c:pt>
                <c:pt idx="6069">
                  <c:v>-4.2043862000000001E-2</c:v>
                </c:pt>
                <c:pt idx="6070">
                  <c:v>-4.2072538E-2</c:v>
                </c:pt>
                <c:pt idx="6071">
                  <c:v>-4.2101212999999998E-2</c:v>
                </c:pt>
                <c:pt idx="6072">
                  <c:v>-4.2129886999999998E-2</c:v>
                </c:pt>
                <c:pt idx="6073">
                  <c:v>-4.2158558999999998E-2</c:v>
                </c:pt>
                <c:pt idx="6074">
                  <c:v>-4.2187230999999999E-2</c:v>
                </c:pt>
                <c:pt idx="6075">
                  <c:v>-4.2215901E-2</c:v>
                </c:pt>
                <c:pt idx="6076">
                  <c:v>-4.2244570000000002E-2</c:v>
                </c:pt>
                <c:pt idx="6077">
                  <c:v>-4.2273237999999998E-2</c:v>
                </c:pt>
                <c:pt idx="6078">
                  <c:v>-4.2301905000000001E-2</c:v>
                </c:pt>
                <c:pt idx="6079">
                  <c:v>-4.2330570999999997E-2</c:v>
                </c:pt>
                <c:pt idx="6080">
                  <c:v>-4.2359236000000001E-2</c:v>
                </c:pt>
                <c:pt idx="6081">
                  <c:v>-4.2387899E-2</c:v>
                </c:pt>
                <c:pt idx="6082">
                  <c:v>-4.2416560999999998E-2</c:v>
                </c:pt>
                <c:pt idx="6083">
                  <c:v>-4.2445221999999998E-2</c:v>
                </c:pt>
                <c:pt idx="6084">
                  <c:v>-4.2473882999999997E-2</c:v>
                </c:pt>
                <c:pt idx="6085">
                  <c:v>-4.2502540999999998E-2</c:v>
                </c:pt>
                <c:pt idx="6086">
                  <c:v>-4.2531198999999999E-2</c:v>
                </c:pt>
                <c:pt idx="6087">
                  <c:v>-4.2559856E-2</c:v>
                </c:pt>
                <c:pt idx="6088">
                  <c:v>-4.2588511000000003E-2</c:v>
                </c:pt>
                <c:pt idx="6089">
                  <c:v>-4.2617164999999999E-2</c:v>
                </c:pt>
                <c:pt idx="6090">
                  <c:v>-4.2645819000000001E-2</c:v>
                </c:pt>
                <c:pt idx="6091">
                  <c:v>-4.2674470999999999E-2</c:v>
                </c:pt>
                <c:pt idx="6092">
                  <c:v>-4.2703120999999997E-2</c:v>
                </c:pt>
                <c:pt idx="6093">
                  <c:v>-4.2731771000000002E-2</c:v>
                </c:pt>
                <c:pt idx="6094">
                  <c:v>-4.276042E-2</c:v>
                </c:pt>
                <c:pt idx="6095">
                  <c:v>-4.2789067E-2</c:v>
                </c:pt>
                <c:pt idx="6096">
                  <c:v>-4.2817713E-2</c:v>
                </c:pt>
                <c:pt idx="6097">
                  <c:v>-4.2846358000000001E-2</c:v>
                </c:pt>
                <c:pt idx="6098">
                  <c:v>-4.2875002000000002E-2</c:v>
                </c:pt>
                <c:pt idx="6099">
                  <c:v>-4.2903644999999997E-2</c:v>
                </c:pt>
                <c:pt idx="6100">
                  <c:v>-4.2932287E-2</c:v>
                </c:pt>
                <c:pt idx="6101">
                  <c:v>-4.2960927000000003E-2</c:v>
                </c:pt>
                <c:pt idx="6102">
                  <c:v>-4.2989566E-2</c:v>
                </c:pt>
                <c:pt idx="6103">
                  <c:v>-4.3018203999999997E-2</c:v>
                </c:pt>
                <c:pt idx="6104">
                  <c:v>-4.3046841000000002E-2</c:v>
                </c:pt>
                <c:pt idx="6105">
                  <c:v>-4.3075477000000001E-2</c:v>
                </c:pt>
                <c:pt idx="6106">
                  <c:v>-4.3104112E-2</c:v>
                </c:pt>
                <c:pt idx="6107">
                  <c:v>-4.3132745E-2</c:v>
                </c:pt>
                <c:pt idx="6108">
                  <c:v>-4.3161378E-2</c:v>
                </c:pt>
                <c:pt idx="6109">
                  <c:v>-4.3190009000000001E-2</c:v>
                </c:pt>
                <c:pt idx="6110">
                  <c:v>-4.3218639000000003E-2</c:v>
                </c:pt>
                <c:pt idx="6111">
                  <c:v>-4.3247266999999999E-2</c:v>
                </c:pt>
                <c:pt idx="6112">
                  <c:v>-4.3275895000000002E-2</c:v>
                </c:pt>
                <c:pt idx="6113">
                  <c:v>-4.3304521999999998E-2</c:v>
                </c:pt>
                <c:pt idx="6114">
                  <c:v>-4.3333147000000002E-2</c:v>
                </c:pt>
                <c:pt idx="6115">
                  <c:v>-4.3361771E-2</c:v>
                </c:pt>
                <c:pt idx="6116">
                  <c:v>-4.3390393999999999E-2</c:v>
                </c:pt>
                <c:pt idx="6117">
                  <c:v>-4.3419015999999998E-2</c:v>
                </c:pt>
                <c:pt idx="6118">
                  <c:v>-4.3447635999999998E-2</c:v>
                </c:pt>
                <c:pt idx="6119">
                  <c:v>-4.3476255999999998E-2</c:v>
                </c:pt>
                <c:pt idx="6120">
                  <c:v>-4.3504873999999999E-2</c:v>
                </c:pt>
                <c:pt idx="6121">
                  <c:v>-4.3533491000000001E-2</c:v>
                </c:pt>
                <c:pt idx="6122">
                  <c:v>-4.3562107000000003E-2</c:v>
                </c:pt>
                <c:pt idx="6123">
                  <c:v>-4.3590721999999998E-2</c:v>
                </c:pt>
                <c:pt idx="6124">
                  <c:v>-4.3619335000000002E-2</c:v>
                </c:pt>
                <c:pt idx="6125">
                  <c:v>-4.3647947999999999E-2</c:v>
                </c:pt>
                <c:pt idx="6126">
                  <c:v>-4.3676558999999997E-2</c:v>
                </c:pt>
                <c:pt idx="6127">
                  <c:v>-4.3705169000000002E-2</c:v>
                </c:pt>
                <c:pt idx="6128">
                  <c:v>-4.3733778000000001E-2</c:v>
                </c:pt>
                <c:pt idx="6129">
                  <c:v>-4.3762385000000001E-2</c:v>
                </c:pt>
                <c:pt idx="6130">
                  <c:v>-4.3790992000000001E-2</c:v>
                </c:pt>
                <c:pt idx="6131">
                  <c:v>-4.3819597000000002E-2</c:v>
                </c:pt>
                <c:pt idx="6132">
                  <c:v>-4.3848201000000003E-2</c:v>
                </c:pt>
                <c:pt idx="6133">
                  <c:v>-4.3876803999999998E-2</c:v>
                </c:pt>
                <c:pt idx="6134">
                  <c:v>-4.3905406000000001E-2</c:v>
                </c:pt>
                <c:pt idx="6135">
                  <c:v>-4.3934006999999997E-2</c:v>
                </c:pt>
                <c:pt idx="6136">
                  <c:v>-4.3962606000000001E-2</c:v>
                </c:pt>
                <c:pt idx="6137">
                  <c:v>-4.3991203999999999E-2</c:v>
                </c:pt>
                <c:pt idx="6138">
                  <c:v>-4.4019800999999997E-2</c:v>
                </c:pt>
                <c:pt idx="6139">
                  <c:v>-4.4048397000000003E-2</c:v>
                </c:pt>
                <c:pt idx="6140">
                  <c:v>-4.4076991000000003E-2</c:v>
                </c:pt>
                <c:pt idx="6141">
                  <c:v>-4.4105585000000003E-2</c:v>
                </c:pt>
                <c:pt idx="6142">
                  <c:v>-4.4134176999999997E-2</c:v>
                </c:pt>
                <c:pt idx="6143">
                  <c:v>-4.4162767999999998E-2</c:v>
                </c:pt>
                <c:pt idx="6144">
                  <c:v>-4.4191358E-2</c:v>
                </c:pt>
                <c:pt idx="6145">
                  <c:v>-4.4219947000000003E-2</c:v>
                </c:pt>
                <c:pt idx="6146">
                  <c:v>-4.4248533999999999E-2</c:v>
                </c:pt>
                <c:pt idx="6147">
                  <c:v>-4.4277120000000003E-2</c:v>
                </c:pt>
                <c:pt idx="6148">
                  <c:v>-4.4305705000000001E-2</c:v>
                </c:pt>
                <c:pt idx="6149">
                  <c:v>-4.4334288999999999E-2</c:v>
                </c:pt>
                <c:pt idx="6150">
                  <c:v>-4.4362871999999998E-2</c:v>
                </c:pt>
                <c:pt idx="6151">
                  <c:v>-4.4391452999999997E-2</c:v>
                </c:pt>
                <c:pt idx="6152">
                  <c:v>-4.4420033999999997E-2</c:v>
                </c:pt>
                <c:pt idx="6153">
                  <c:v>-4.4448612999999998E-2</c:v>
                </c:pt>
                <c:pt idx="6154">
                  <c:v>-4.4477190999999999E-2</c:v>
                </c:pt>
                <c:pt idx="6155">
                  <c:v>-4.4505767000000002E-2</c:v>
                </c:pt>
                <c:pt idx="6156">
                  <c:v>-4.4534342999999997E-2</c:v>
                </c:pt>
                <c:pt idx="6157">
                  <c:v>-4.4562917000000001E-2</c:v>
                </c:pt>
                <c:pt idx="6158">
                  <c:v>-4.4591489999999998E-2</c:v>
                </c:pt>
                <c:pt idx="6159">
                  <c:v>-4.4620062000000002E-2</c:v>
                </c:pt>
                <c:pt idx="6160">
                  <c:v>-4.4648633E-2</c:v>
                </c:pt>
                <c:pt idx="6161">
                  <c:v>-4.4677201999999999E-2</c:v>
                </c:pt>
                <c:pt idx="6162">
                  <c:v>-4.4705769999999999E-2</c:v>
                </c:pt>
                <c:pt idx="6163">
                  <c:v>-4.4734336999999999E-2</c:v>
                </c:pt>
                <c:pt idx="6164">
                  <c:v>-4.4762903E-2</c:v>
                </c:pt>
                <c:pt idx="6165">
                  <c:v>-4.4791468000000001E-2</c:v>
                </c:pt>
                <c:pt idx="6166">
                  <c:v>-4.4820031000000003E-2</c:v>
                </c:pt>
                <c:pt idx="6167">
                  <c:v>-4.4848592999999999E-2</c:v>
                </c:pt>
                <c:pt idx="6168">
                  <c:v>-4.4877154000000002E-2</c:v>
                </c:pt>
                <c:pt idx="6169">
                  <c:v>-4.4905713999999999E-2</c:v>
                </c:pt>
                <c:pt idx="6170">
                  <c:v>-4.4934272999999997E-2</c:v>
                </c:pt>
                <c:pt idx="6171">
                  <c:v>-4.4962830000000002E-2</c:v>
                </c:pt>
                <c:pt idx="6172">
                  <c:v>-4.4991386000000001E-2</c:v>
                </c:pt>
                <c:pt idx="6173">
                  <c:v>-4.5019941000000001E-2</c:v>
                </c:pt>
                <c:pt idx="6174">
                  <c:v>-4.5048495000000001E-2</c:v>
                </c:pt>
                <c:pt idx="6175">
                  <c:v>-4.5077047000000002E-2</c:v>
                </c:pt>
                <c:pt idx="6176">
                  <c:v>-4.5105597999999997E-2</c:v>
                </c:pt>
                <c:pt idx="6177">
                  <c:v>-4.5134147999999999E-2</c:v>
                </c:pt>
                <c:pt idx="6178">
                  <c:v>-4.5162697000000002E-2</c:v>
                </c:pt>
                <c:pt idx="6179">
                  <c:v>-4.5191244999999998E-2</c:v>
                </c:pt>
                <c:pt idx="6180">
                  <c:v>-4.5219791000000002E-2</c:v>
                </c:pt>
                <c:pt idx="6181">
                  <c:v>-4.5248336E-2</c:v>
                </c:pt>
                <c:pt idx="6182">
                  <c:v>-4.5276879999999999E-2</c:v>
                </c:pt>
                <c:pt idx="6183">
                  <c:v>-4.5305422999999997E-2</c:v>
                </c:pt>
                <c:pt idx="6184">
                  <c:v>-4.5333963999999997E-2</c:v>
                </c:pt>
                <c:pt idx="6185">
                  <c:v>-4.5362504999999997E-2</c:v>
                </c:pt>
                <c:pt idx="6186">
                  <c:v>-4.5391043999999998E-2</c:v>
                </c:pt>
                <c:pt idx="6187">
                  <c:v>-4.5419581000000001E-2</c:v>
                </c:pt>
                <c:pt idx="6188">
                  <c:v>-4.5448118000000003E-2</c:v>
                </c:pt>
                <c:pt idx="6189">
                  <c:v>-4.5476652999999999E-2</c:v>
                </c:pt>
                <c:pt idx="6190">
                  <c:v>-4.5505187000000002E-2</c:v>
                </c:pt>
                <c:pt idx="6191">
                  <c:v>-4.553372E-2</c:v>
                </c:pt>
                <c:pt idx="6192">
                  <c:v>-4.5562251999999998E-2</c:v>
                </c:pt>
                <c:pt idx="6193">
                  <c:v>-4.5590782000000003E-2</c:v>
                </c:pt>
                <c:pt idx="6194">
                  <c:v>-4.5619312000000002E-2</c:v>
                </c:pt>
                <c:pt idx="6195">
                  <c:v>-4.5647840000000002E-2</c:v>
                </c:pt>
                <c:pt idx="6196">
                  <c:v>-4.5676366000000003E-2</c:v>
                </c:pt>
                <c:pt idx="6197">
                  <c:v>-4.5704891999999997E-2</c:v>
                </c:pt>
                <c:pt idx="6198">
                  <c:v>-4.5733415999999999E-2</c:v>
                </c:pt>
                <c:pt idx="6199">
                  <c:v>-4.5761939000000001E-2</c:v>
                </c:pt>
                <c:pt idx="6200">
                  <c:v>-4.5790460999999998E-2</c:v>
                </c:pt>
                <c:pt idx="6201">
                  <c:v>-4.5818981000000002E-2</c:v>
                </c:pt>
                <c:pt idx="6202">
                  <c:v>-4.5847500999999999E-2</c:v>
                </c:pt>
                <c:pt idx="6203">
                  <c:v>-4.5876018999999997E-2</c:v>
                </c:pt>
                <c:pt idx="6204">
                  <c:v>-4.5904535000000003E-2</c:v>
                </c:pt>
                <c:pt idx="6205">
                  <c:v>-4.5933051000000003E-2</c:v>
                </c:pt>
                <c:pt idx="6206">
                  <c:v>-4.5961565000000003E-2</c:v>
                </c:pt>
                <c:pt idx="6207">
                  <c:v>-4.5990077999999997E-2</c:v>
                </c:pt>
                <c:pt idx="6208">
                  <c:v>-4.6018589999999998E-2</c:v>
                </c:pt>
                <c:pt idx="6209">
                  <c:v>-4.6047101E-2</c:v>
                </c:pt>
                <c:pt idx="6210">
                  <c:v>-4.6075610000000003E-2</c:v>
                </c:pt>
                <c:pt idx="6211">
                  <c:v>-4.6104117999999999E-2</c:v>
                </c:pt>
                <c:pt idx="6212">
                  <c:v>-4.6132624999999997E-2</c:v>
                </c:pt>
                <c:pt idx="6213">
                  <c:v>-4.6161131000000001E-2</c:v>
                </c:pt>
                <c:pt idx="6214">
                  <c:v>-4.6189635E-2</c:v>
                </c:pt>
                <c:pt idx="6215">
                  <c:v>-4.6218137999999999E-2</c:v>
                </c:pt>
                <c:pt idx="6216">
                  <c:v>-4.6246639999999999E-2</c:v>
                </c:pt>
                <c:pt idx="6217">
                  <c:v>-4.6275140999999999E-2</c:v>
                </c:pt>
                <c:pt idx="6218">
                  <c:v>-4.630364E-2</c:v>
                </c:pt>
                <c:pt idx="6219">
                  <c:v>-4.6332138000000002E-2</c:v>
                </c:pt>
                <c:pt idx="6220">
                  <c:v>-4.6360634999999997E-2</c:v>
                </c:pt>
                <c:pt idx="6221">
                  <c:v>-4.6389131E-2</c:v>
                </c:pt>
                <c:pt idx="6222">
                  <c:v>-4.6417624999999997E-2</c:v>
                </c:pt>
                <c:pt idx="6223">
                  <c:v>-4.6446118000000002E-2</c:v>
                </c:pt>
                <c:pt idx="6224">
                  <c:v>-4.647461E-2</c:v>
                </c:pt>
                <c:pt idx="6225">
                  <c:v>-4.6503099999999999E-2</c:v>
                </c:pt>
                <c:pt idx="6226">
                  <c:v>-4.6531589999999998E-2</c:v>
                </c:pt>
                <c:pt idx="6227">
                  <c:v>-4.6560077999999998E-2</c:v>
                </c:pt>
                <c:pt idx="6228">
                  <c:v>-4.6588564999999998E-2</c:v>
                </c:pt>
                <c:pt idx="6229">
                  <c:v>-4.661705E-2</c:v>
                </c:pt>
                <c:pt idx="6230">
                  <c:v>-4.6645534000000002E-2</c:v>
                </c:pt>
                <c:pt idx="6231">
                  <c:v>-4.6674016999999998E-2</c:v>
                </c:pt>
                <c:pt idx="6232">
                  <c:v>-4.6702499000000001E-2</c:v>
                </c:pt>
                <c:pt idx="6233">
                  <c:v>-4.6730979999999998E-2</c:v>
                </c:pt>
                <c:pt idx="6234">
                  <c:v>-4.6759459000000003E-2</c:v>
                </c:pt>
                <c:pt idx="6235">
                  <c:v>-4.6787937000000002E-2</c:v>
                </c:pt>
                <c:pt idx="6236">
                  <c:v>-4.6816413000000001E-2</c:v>
                </c:pt>
                <c:pt idx="6237">
                  <c:v>-4.6844889000000001E-2</c:v>
                </c:pt>
                <c:pt idx="6238">
                  <c:v>-4.6873363000000001E-2</c:v>
                </c:pt>
                <c:pt idx="6239">
                  <c:v>-4.6901836000000002E-2</c:v>
                </c:pt>
                <c:pt idx="6240">
                  <c:v>-4.6930307999999997E-2</c:v>
                </c:pt>
                <c:pt idx="6241">
                  <c:v>-4.6958778E-2</c:v>
                </c:pt>
                <c:pt idx="6242">
                  <c:v>-4.6987247000000003E-2</c:v>
                </c:pt>
                <c:pt idx="6243">
                  <c:v>-4.7015715E-2</c:v>
                </c:pt>
                <c:pt idx="6244">
                  <c:v>-4.7044180999999997E-2</c:v>
                </c:pt>
                <c:pt idx="6245">
                  <c:v>-4.7072647000000002E-2</c:v>
                </c:pt>
                <c:pt idx="6246">
                  <c:v>-4.7101110000000002E-2</c:v>
                </c:pt>
                <c:pt idx="6247">
                  <c:v>-4.7129573000000001E-2</c:v>
                </c:pt>
                <c:pt idx="6248">
                  <c:v>-4.7158035000000001E-2</c:v>
                </c:pt>
                <c:pt idx="6249">
                  <c:v>-4.7186495000000002E-2</c:v>
                </c:pt>
                <c:pt idx="6250">
                  <c:v>-4.7214954000000003E-2</c:v>
                </c:pt>
                <c:pt idx="6251">
                  <c:v>-4.7243410999999999E-2</c:v>
                </c:pt>
                <c:pt idx="6252">
                  <c:v>-4.7271868000000002E-2</c:v>
                </c:pt>
                <c:pt idx="6253">
                  <c:v>-4.7300322999999998E-2</c:v>
                </c:pt>
                <c:pt idx="6254">
                  <c:v>-4.7328776000000003E-2</c:v>
                </c:pt>
                <c:pt idx="6255">
                  <c:v>-4.7357229000000001E-2</c:v>
                </c:pt>
                <c:pt idx="6256">
                  <c:v>-4.7385679999999999E-2</c:v>
                </c:pt>
                <c:pt idx="6257">
                  <c:v>-4.7414129999999999E-2</c:v>
                </c:pt>
                <c:pt idx="6258">
                  <c:v>-4.7442578999999999E-2</c:v>
                </c:pt>
                <c:pt idx="6259">
                  <c:v>-4.7471026E-2</c:v>
                </c:pt>
                <c:pt idx="6260">
                  <c:v>-4.7499472000000001E-2</c:v>
                </c:pt>
                <c:pt idx="6261">
                  <c:v>-4.7527917000000003E-2</c:v>
                </c:pt>
                <c:pt idx="6262">
                  <c:v>-4.7556359999999999E-2</c:v>
                </c:pt>
                <c:pt idx="6263">
                  <c:v>-4.7584803000000002E-2</c:v>
                </c:pt>
                <c:pt idx="6264">
                  <c:v>-4.7613243E-2</c:v>
                </c:pt>
                <c:pt idx="6265">
                  <c:v>-4.7641682999999997E-2</c:v>
                </c:pt>
                <c:pt idx="6266">
                  <c:v>-4.7670121000000003E-2</c:v>
                </c:pt>
                <c:pt idx="6267">
                  <c:v>-4.7698558000000002E-2</c:v>
                </c:pt>
                <c:pt idx="6268">
                  <c:v>-4.7726994000000002E-2</c:v>
                </c:pt>
                <c:pt idx="6269">
                  <c:v>-4.7755429000000002E-2</c:v>
                </c:pt>
                <c:pt idx="6270">
                  <c:v>-4.7783862000000003E-2</c:v>
                </c:pt>
                <c:pt idx="6271">
                  <c:v>-4.7812293999999998E-2</c:v>
                </c:pt>
                <c:pt idx="6272">
                  <c:v>-4.7840724000000001E-2</c:v>
                </c:pt>
                <c:pt idx="6273">
                  <c:v>-4.7869153999999997E-2</c:v>
                </c:pt>
                <c:pt idx="6274">
                  <c:v>-4.7897582000000001E-2</c:v>
                </c:pt>
                <c:pt idx="6275">
                  <c:v>-4.7926007999999999E-2</c:v>
                </c:pt>
                <c:pt idx="6276">
                  <c:v>-4.7954433999999997E-2</c:v>
                </c:pt>
                <c:pt idx="6277">
                  <c:v>-4.7982858000000003E-2</c:v>
                </c:pt>
                <c:pt idx="6278">
                  <c:v>-4.8011281000000003E-2</c:v>
                </c:pt>
                <c:pt idx="6279">
                  <c:v>-4.8039701999999997E-2</c:v>
                </c:pt>
                <c:pt idx="6280">
                  <c:v>-4.8068121999999998E-2</c:v>
                </c:pt>
                <c:pt idx="6281">
                  <c:v>-4.8096541E-2</c:v>
                </c:pt>
                <c:pt idx="6282">
                  <c:v>-4.8124959000000002E-2</c:v>
                </c:pt>
                <c:pt idx="6283">
                  <c:v>-4.8153374999999998E-2</c:v>
                </c:pt>
                <c:pt idx="6284">
                  <c:v>-4.8181790000000002E-2</c:v>
                </c:pt>
                <c:pt idx="6285">
                  <c:v>-4.8210204E-2</c:v>
                </c:pt>
                <c:pt idx="6286">
                  <c:v>-4.8238615999999998E-2</c:v>
                </c:pt>
                <c:pt idx="6287">
                  <c:v>-4.8267026999999997E-2</c:v>
                </c:pt>
                <c:pt idx="6288">
                  <c:v>-4.8295436999999997E-2</c:v>
                </c:pt>
                <c:pt idx="6289">
                  <c:v>-4.8323844999999997E-2</c:v>
                </c:pt>
                <c:pt idx="6290">
                  <c:v>-4.8352252999999998E-2</c:v>
                </c:pt>
                <c:pt idx="6291">
                  <c:v>-4.8380658E-2</c:v>
                </c:pt>
                <c:pt idx="6292">
                  <c:v>-4.8409063000000002E-2</c:v>
                </c:pt>
                <c:pt idx="6293">
                  <c:v>-4.8437465999999998E-2</c:v>
                </c:pt>
                <c:pt idx="6294">
                  <c:v>-4.8465868000000002E-2</c:v>
                </c:pt>
                <c:pt idx="6295">
                  <c:v>-4.8494269E-2</c:v>
                </c:pt>
                <c:pt idx="6296">
                  <c:v>-4.8522667999999998E-2</c:v>
                </c:pt>
                <c:pt idx="6297">
                  <c:v>-4.8551065999999997E-2</c:v>
                </c:pt>
                <c:pt idx="6298">
                  <c:v>-4.8579461999999997E-2</c:v>
                </c:pt>
                <c:pt idx="6299">
                  <c:v>-4.8607857999999997E-2</c:v>
                </c:pt>
                <c:pt idx="6300">
                  <c:v>-4.8636251999999998E-2</c:v>
                </c:pt>
                <c:pt idx="6301">
                  <c:v>-4.8664644E-2</c:v>
                </c:pt>
                <c:pt idx="6302">
                  <c:v>-4.8693036000000002E-2</c:v>
                </c:pt>
                <c:pt idx="6303">
                  <c:v>-4.8721425999999998E-2</c:v>
                </c:pt>
                <c:pt idx="6304">
                  <c:v>-4.8749815000000002E-2</c:v>
                </c:pt>
                <c:pt idx="6305">
                  <c:v>-4.8778202E-2</c:v>
                </c:pt>
                <c:pt idx="6306">
                  <c:v>-4.8806587999999998E-2</c:v>
                </c:pt>
                <c:pt idx="6307">
                  <c:v>-4.8834972999999997E-2</c:v>
                </c:pt>
                <c:pt idx="6308">
                  <c:v>-4.8863355999999997E-2</c:v>
                </c:pt>
                <c:pt idx="6309">
                  <c:v>-4.8891737999999997E-2</c:v>
                </c:pt>
                <c:pt idx="6310">
                  <c:v>-4.8920118999999998E-2</c:v>
                </c:pt>
                <c:pt idx="6311">
                  <c:v>-4.8948498999999999E-2</c:v>
                </c:pt>
                <c:pt idx="6312">
                  <c:v>-4.8976877000000002E-2</c:v>
                </c:pt>
                <c:pt idx="6313">
                  <c:v>-4.9005253999999998E-2</c:v>
                </c:pt>
                <c:pt idx="6314">
                  <c:v>-4.9033629000000002E-2</c:v>
                </c:pt>
                <c:pt idx="6315">
                  <c:v>-4.9062003E-2</c:v>
                </c:pt>
                <c:pt idx="6316">
                  <c:v>-4.9090375999999998E-2</c:v>
                </c:pt>
                <c:pt idx="6317">
                  <c:v>-4.9118747999999997E-2</c:v>
                </c:pt>
                <c:pt idx="6318">
                  <c:v>-4.9147117999999997E-2</c:v>
                </c:pt>
                <c:pt idx="6319">
                  <c:v>-4.9175486999999997E-2</c:v>
                </c:pt>
                <c:pt idx="6320">
                  <c:v>-4.9203853999999998E-2</c:v>
                </c:pt>
                <c:pt idx="6321">
                  <c:v>-4.923222E-2</c:v>
                </c:pt>
                <c:pt idx="6322">
                  <c:v>-4.9260585000000003E-2</c:v>
                </c:pt>
                <c:pt idx="6323">
                  <c:v>-4.9288948999999999E-2</c:v>
                </c:pt>
                <c:pt idx="6324">
                  <c:v>-4.9317311000000003E-2</c:v>
                </c:pt>
                <c:pt idx="6325">
                  <c:v>-4.9345672E-2</c:v>
                </c:pt>
                <c:pt idx="6326">
                  <c:v>-4.9374030999999999E-2</c:v>
                </c:pt>
                <c:pt idx="6327">
                  <c:v>-4.9402388999999998E-2</c:v>
                </c:pt>
                <c:pt idx="6328">
                  <c:v>-4.9430745999999998E-2</c:v>
                </c:pt>
                <c:pt idx="6329">
                  <c:v>-4.9459101999999998E-2</c:v>
                </c:pt>
                <c:pt idx="6330">
                  <c:v>-4.9487455999999999E-2</c:v>
                </c:pt>
                <c:pt idx="6331">
                  <c:v>-4.9515809000000001E-2</c:v>
                </c:pt>
                <c:pt idx="6332">
                  <c:v>-4.9544159999999997E-2</c:v>
                </c:pt>
                <c:pt idx="6333">
                  <c:v>-4.957251E-2</c:v>
                </c:pt>
                <c:pt idx="6334">
                  <c:v>-4.9600858999999997E-2</c:v>
                </c:pt>
                <c:pt idx="6335">
                  <c:v>-4.9629206000000002E-2</c:v>
                </c:pt>
                <c:pt idx="6336">
                  <c:v>-4.9657553E-2</c:v>
                </c:pt>
                <c:pt idx="6337">
                  <c:v>-4.9685897E-2</c:v>
                </c:pt>
                <c:pt idx="6338">
                  <c:v>-4.9714240999999999E-2</c:v>
                </c:pt>
                <c:pt idx="6339">
                  <c:v>-4.9742583E-2</c:v>
                </c:pt>
                <c:pt idx="6340">
                  <c:v>-4.9770923000000002E-2</c:v>
                </c:pt>
                <c:pt idx="6341">
                  <c:v>-4.9799263000000003E-2</c:v>
                </c:pt>
                <c:pt idx="6342">
                  <c:v>-4.9827600999999999E-2</c:v>
                </c:pt>
                <c:pt idx="6343">
                  <c:v>-4.9855937000000003E-2</c:v>
                </c:pt>
                <c:pt idx="6344">
                  <c:v>-4.9884273E-2</c:v>
                </c:pt>
                <c:pt idx="6345">
                  <c:v>-4.9912606999999998E-2</c:v>
                </c:pt>
                <c:pt idx="6346">
                  <c:v>-4.9940938999999997E-2</c:v>
                </c:pt>
                <c:pt idx="6347">
                  <c:v>-4.9969270000000003E-2</c:v>
                </c:pt>
                <c:pt idx="6348">
                  <c:v>-4.9997600000000003E-2</c:v>
                </c:pt>
                <c:pt idx="6349">
                  <c:v>-5.0025928999999997E-2</c:v>
                </c:pt>
                <c:pt idx="6350">
                  <c:v>-5.0054255999999998E-2</c:v>
                </c:pt>
                <c:pt idx="6351">
                  <c:v>-5.0082582E-2</c:v>
                </c:pt>
                <c:pt idx="6352">
                  <c:v>-5.0110905999999997E-2</c:v>
                </c:pt>
                <c:pt idx="6353">
                  <c:v>-5.0139229E-2</c:v>
                </c:pt>
                <c:pt idx="6354">
                  <c:v>-5.0167550999999998E-2</c:v>
                </c:pt>
                <c:pt idx="6355">
                  <c:v>-5.0195871000000003E-2</c:v>
                </c:pt>
                <c:pt idx="6356">
                  <c:v>-5.0224190000000002E-2</c:v>
                </c:pt>
                <c:pt idx="6357">
                  <c:v>-5.0252508000000001E-2</c:v>
                </c:pt>
                <c:pt idx="6358">
                  <c:v>-5.0280824000000002E-2</c:v>
                </c:pt>
                <c:pt idx="6359">
                  <c:v>-5.0309139000000003E-2</c:v>
                </c:pt>
                <c:pt idx="6360">
                  <c:v>-5.0337452999999997E-2</c:v>
                </c:pt>
                <c:pt idx="6361">
                  <c:v>-5.0365765E-2</c:v>
                </c:pt>
                <c:pt idx="6362">
                  <c:v>-5.0394076000000003E-2</c:v>
                </c:pt>
                <c:pt idx="6363">
                  <c:v>-5.0422385E-2</c:v>
                </c:pt>
                <c:pt idx="6364">
                  <c:v>-5.0450692999999998E-2</c:v>
                </c:pt>
                <c:pt idx="6365">
                  <c:v>-5.0479000000000003E-2</c:v>
                </c:pt>
                <c:pt idx="6366">
                  <c:v>-5.0507305000000002E-2</c:v>
                </c:pt>
                <c:pt idx="6367">
                  <c:v>-5.0535609000000002E-2</c:v>
                </c:pt>
                <c:pt idx="6368">
                  <c:v>-5.0563912000000003E-2</c:v>
                </c:pt>
                <c:pt idx="6369">
                  <c:v>-5.0592212999999997E-2</c:v>
                </c:pt>
                <c:pt idx="6370">
                  <c:v>-5.0620512999999999E-2</c:v>
                </c:pt>
                <c:pt idx="6371">
                  <c:v>-5.0648811000000002E-2</c:v>
                </c:pt>
                <c:pt idx="6372">
                  <c:v>-5.0677108999999998E-2</c:v>
                </c:pt>
                <c:pt idx="6373">
                  <c:v>-5.0705404000000003E-2</c:v>
                </c:pt>
                <c:pt idx="6374">
                  <c:v>-5.0733699E-2</c:v>
                </c:pt>
                <c:pt idx="6375">
                  <c:v>-5.0761991999999999E-2</c:v>
                </c:pt>
                <c:pt idx="6376">
                  <c:v>-5.0790282999999999E-2</c:v>
                </c:pt>
                <c:pt idx="6377">
                  <c:v>-5.0818573999999998E-2</c:v>
                </c:pt>
                <c:pt idx="6378">
                  <c:v>-5.0846862E-2</c:v>
                </c:pt>
                <c:pt idx="6379">
                  <c:v>-5.0875150000000001E-2</c:v>
                </c:pt>
                <c:pt idx="6380">
                  <c:v>-5.0903436000000003E-2</c:v>
                </c:pt>
                <c:pt idx="6381">
                  <c:v>-5.0931720999999999E-2</c:v>
                </c:pt>
                <c:pt idx="6382">
                  <c:v>-5.0960004000000003E-2</c:v>
                </c:pt>
                <c:pt idx="6383">
                  <c:v>-5.0988286000000001E-2</c:v>
                </c:pt>
                <c:pt idx="6384">
                  <c:v>-5.1016566999999999E-2</c:v>
                </c:pt>
                <c:pt idx="6385">
                  <c:v>-5.1044845999999998E-2</c:v>
                </c:pt>
                <c:pt idx="6386">
                  <c:v>-5.1073123999999998E-2</c:v>
                </c:pt>
                <c:pt idx="6387">
                  <c:v>-5.1101399999999998E-2</c:v>
                </c:pt>
                <c:pt idx="6388">
                  <c:v>-5.1129674999999999E-2</c:v>
                </c:pt>
                <c:pt idx="6389">
                  <c:v>-5.1157949000000001E-2</c:v>
                </c:pt>
                <c:pt idx="6390">
                  <c:v>-5.1186220999999997E-2</c:v>
                </c:pt>
                <c:pt idx="6391">
                  <c:v>-5.1214492E-2</c:v>
                </c:pt>
                <c:pt idx="6392">
                  <c:v>-5.1242760999999998E-2</c:v>
                </c:pt>
                <c:pt idx="6393">
                  <c:v>-5.1271029000000003E-2</c:v>
                </c:pt>
                <c:pt idx="6394">
                  <c:v>-5.1299296000000001E-2</c:v>
                </c:pt>
                <c:pt idx="6395">
                  <c:v>-5.1327561000000001E-2</c:v>
                </c:pt>
                <c:pt idx="6396">
                  <c:v>-5.1355825000000001E-2</c:v>
                </c:pt>
                <c:pt idx="6397">
                  <c:v>-5.1384088000000001E-2</c:v>
                </c:pt>
                <c:pt idx="6398">
                  <c:v>-5.1412349000000003E-2</c:v>
                </c:pt>
                <c:pt idx="6399">
                  <c:v>-5.1440607999999999E-2</c:v>
                </c:pt>
                <c:pt idx="6400">
                  <c:v>-5.1468867000000001E-2</c:v>
                </c:pt>
                <c:pt idx="6401">
                  <c:v>-5.1497123999999998E-2</c:v>
                </c:pt>
                <c:pt idx="6402">
                  <c:v>-5.1525379000000003E-2</c:v>
                </c:pt>
                <c:pt idx="6403">
                  <c:v>-5.1553633000000001E-2</c:v>
                </c:pt>
                <c:pt idx="6404">
                  <c:v>-5.1581886E-2</c:v>
                </c:pt>
                <c:pt idx="6405">
                  <c:v>-5.1610137E-2</c:v>
                </c:pt>
                <c:pt idx="6406">
                  <c:v>-5.1638387000000001E-2</c:v>
                </c:pt>
                <c:pt idx="6407">
                  <c:v>-5.1666636000000002E-2</c:v>
                </c:pt>
                <c:pt idx="6408">
                  <c:v>-5.1694882999999997E-2</c:v>
                </c:pt>
                <c:pt idx="6409">
                  <c:v>-5.1723129E-2</c:v>
                </c:pt>
                <c:pt idx="6410">
                  <c:v>-5.1751373000000003E-2</c:v>
                </c:pt>
                <c:pt idx="6411">
                  <c:v>-5.1779616000000001E-2</c:v>
                </c:pt>
                <c:pt idx="6412">
                  <c:v>-5.1807856999999999E-2</c:v>
                </c:pt>
                <c:pt idx="6413">
                  <c:v>-5.1836097999999997E-2</c:v>
                </c:pt>
                <c:pt idx="6414">
                  <c:v>-5.1864335999999997E-2</c:v>
                </c:pt>
                <c:pt idx="6415">
                  <c:v>-5.1892573999999997E-2</c:v>
                </c:pt>
                <c:pt idx="6416">
                  <c:v>-5.1920808999999998E-2</c:v>
                </c:pt>
                <c:pt idx="6417">
                  <c:v>-5.1949044E-2</c:v>
                </c:pt>
                <c:pt idx="6418">
                  <c:v>-5.1977277000000002E-2</c:v>
                </c:pt>
                <c:pt idx="6419">
                  <c:v>-5.2005508999999998E-2</c:v>
                </c:pt>
                <c:pt idx="6420">
                  <c:v>-5.2033739000000002E-2</c:v>
                </c:pt>
                <c:pt idx="6421">
                  <c:v>-5.2061968E-2</c:v>
                </c:pt>
                <c:pt idx="6422">
                  <c:v>-5.2090194999999999E-2</c:v>
                </c:pt>
                <c:pt idx="6423">
                  <c:v>-5.2118420999999998E-2</c:v>
                </c:pt>
                <c:pt idx="6424">
                  <c:v>-5.2146645999999998E-2</c:v>
                </c:pt>
                <c:pt idx="6425">
                  <c:v>-5.2174868999999999E-2</c:v>
                </c:pt>
                <c:pt idx="6426">
                  <c:v>-5.2203091E-2</c:v>
                </c:pt>
                <c:pt idx="6427">
                  <c:v>-5.2231311000000002E-2</c:v>
                </c:pt>
                <c:pt idx="6428">
                  <c:v>-5.2259529999999998E-2</c:v>
                </c:pt>
                <c:pt idx="6429">
                  <c:v>-5.2287747000000002E-2</c:v>
                </c:pt>
                <c:pt idx="6430">
                  <c:v>-5.2315963E-2</c:v>
                </c:pt>
                <c:pt idx="6431">
                  <c:v>-5.2344177999999998E-2</c:v>
                </c:pt>
                <c:pt idx="6432">
                  <c:v>-5.2372390999999997E-2</c:v>
                </c:pt>
                <c:pt idx="6433">
                  <c:v>-5.2400602999999997E-2</c:v>
                </c:pt>
                <c:pt idx="6434">
                  <c:v>-5.2428812999999998E-2</c:v>
                </c:pt>
                <c:pt idx="6435">
                  <c:v>-5.2457021999999999E-2</c:v>
                </c:pt>
                <c:pt idx="6436">
                  <c:v>-5.2485230000000001E-2</c:v>
                </c:pt>
                <c:pt idx="6437">
                  <c:v>-5.2513435999999997E-2</c:v>
                </c:pt>
                <c:pt idx="6438">
                  <c:v>-5.2541641E-2</c:v>
                </c:pt>
                <c:pt idx="6439">
                  <c:v>-5.2569843999999998E-2</c:v>
                </c:pt>
                <c:pt idx="6440">
                  <c:v>-5.2598046000000002E-2</c:v>
                </c:pt>
                <c:pt idx="6441">
                  <c:v>-5.2626246000000002E-2</c:v>
                </c:pt>
                <c:pt idx="6442">
                  <c:v>-5.2654445000000001E-2</c:v>
                </c:pt>
                <c:pt idx="6443">
                  <c:v>-5.2682643000000001E-2</c:v>
                </c:pt>
                <c:pt idx="6444">
                  <c:v>-5.2710839000000002E-2</c:v>
                </c:pt>
                <c:pt idx="6445">
                  <c:v>-5.2739032999999998E-2</c:v>
                </c:pt>
                <c:pt idx="6446">
                  <c:v>-5.2767227E-2</c:v>
                </c:pt>
                <c:pt idx="6447">
                  <c:v>-5.2795417999999997E-2</c:v>
                </c:pt>
                <c:pt idx="6448">
                  <c:v>-5.2823609000000001E-2</c:v>
                </c:pt>
                <c:pt idx="6449">
                  <c:v>-5.2851797999999998E-2</c:v>
                </c:pt>
                <c:pt idx="6450">
                  <c:v>-5.2879984999999997E-2</c:v>
                </c:pt>
                <c:pt idx="6451">
                  <c:v>-5.2908170999999997E-2</c:v>
                </c:pt>
                <c:pt idx="6452">
                  <c:v>-5.2936355999999997E-2</c:v>
                </c:pt>
                <c:pt idx="6453">
                  <c:v>-5.2964538999999998E-2</c:v>
                </c:pt>
                <c:pt idx="6454">
                  <c:v>-5.2992721E-2</c:v>
                </c:pt>
                <c:pt idx="6455">
                  <c:v>-5.3020901000000002E-2</c:v>
                </c:pt>
                <c:pt idx="6456">
                  <c:v>-5.3049079999999998E-2</c:v>
                </c:pt>
                <c:pt idx="6457">
                  <c:v>-5.3077257000000003E-2</c:v>
                </c:pt>
                <c:pt idx="6458">
                  <c:v>-5.3105433E-2</c:v>
                </c:pt>
                <c:pt idx="6459">
                  <c:v>-5.3133607999999999E-2</c:v>
                </c:pt>
                <c:pt idx="6460">
                  <c:v>-5.3161780999999998E-2</c:v>
                </c:pt>
                <c:pt idx="6461">
                  <c:v>-5.3189952999999998E-2</c:v>
                </c:pt>
                <c:pt idx="6462">
                  <c:v>-5.3218122999999999E-2</c:v>
                </c:pt>
                <c:pt idx="6463">
                  <c:v>-5.3246292000000001E-2</c:v>
                </c:pt>
                <c:pt idx="6464">
                  <c:v>-5.3274459000000003E-2</c:v>
                </c:pt>
                <c:pt idx="6465">
                  <c:v>-5.3302624999999999E-2</c:v>
                </c:pt>
                <c:pt idx="6466">
                  <c:v>-5.3330789000000003E-2</c:v>
                </c:pt>
                <c:pt idx="6467">
                  <c:v>-5.3358952000000001E-2</c:v>
                </c:pt>
                <c:pt idx="6468">
                  <c:v>-5.3387113999999999E-2</c:v>
                </c:pt>
                <c:pt idx="6469">
                  <c:v>-5.3415273999999999E-2</c:v>
                </c:pt>
                <c:pt idx="6470">
                  <c:v>-5.3443431999999999E-2</c:v>
                </c:pt>
                <c:pt idx="6471">
                  <c:v>-5.3471589999999999E-2</c:v>
                </c:pt>
                <c:pt idx="6472">
                  <c:v>-5.3499745000000001E-2</c:v>
                </c:pt>
                <c:pt idx="6473">
                  <c:v>-5.3527900000000003E-2</c:v>
                </c:pt>
                <c:pt idx="6474">
                  <c:v>-5.3556052E-2</c:v>
                </c:pt>
                <c:pt idx="6475">
                  <c:v>-5.3584204000000003E-2</c:v>
                </c:pt>
                <c:pt idx="6476">
                  <c:v>-5.3612354000000001E-2</c:v>
                </c:pt>
                <c:pt idx="6477">
                  <c:v>-5.3640502E-2</c:v>
                </c:pt>
                <c:pt idx="6478">
                  <c:v>-5.3668648999999999E-2</c:v>
                </c:pt>
                <c:pt idx="6479">
                  <c:v>-5.3696794999999999E-2</c:v>
                </c:pt>
                <c:pt idx="6480">
                  <c:v>-5.3724938999999999E-2</c:v>
                </c:pt>
                <c:pt idx="6481">
                  <c:v>-5.3753081000000001E-2</c:v>
                </c:pt>
                <c:pt idx="6482">
                  <c:v>-5.3781221999999997E-2</c:v>
                </c:pt>
                <c:pt idx="6483">
                  <c:v>-5.3809361999999999E-2</c:v>
                </c:pt>
                <c:pt idx="6484">
                  <c:v>-5.3837500000000003E-2</c:v>
                </c:pt>
                <c:pt idx="6485">
                  <c:v>-5.3865637000000001E-2</c:v>
                </c:pt>
                <c:pt idx="6486">
                  <c:v>-5.3893772E-2</c:v>
                </c:pt>
                <c:pt idx="6487">
                  <c:v>-5.3921905999999999E-2</c:v>
                </c:pt>
                <c:pt idx="6488">
                  <c:v>-5.3950037999999999E-2</c:v>
                </c:pt>
                <c:pt idx="6489">
                  <c:v>-5.3978168999999999E-2</c:v>
                </c:pt>
                <c:pt idx="6490">
                  <c:v>-5.4006299000000001E-2</c:v>
                </c:pt>
                <c:pt idx="6491">
                  <c:v>-5.4034427000000003E-2</c:v>
                </c:pt>
                <c:pt idx="6492">
                  <c:v>-5.4062552999999999E-2</c:v>
                </c:pt>
                <c:pt idx="6493">
                  <c:v>-5.4090678000000003E-2</c:v>
                </c:pt>
                <c:pt idx="6494">
                  <c:v>-5.4118802000000001E-2</c:v>
                </c:pt>
                <c:pt idx="6495">
                  <c:v>-5.4146923999999999E-2</c:v>
                </c:pt>
                <c:pt idx="6496">
                  <c:v>-5.4175043999999999E-2</c:v>
                </c:pt>
                <c:pt idx="6497">
                  <c:v>-5.4203162999999999E-2</c:v>
                </c:pt>
                <c:pt idx="6498">
                  <c:v>-5.4231280999999999E-2</c:v>
                </c:pt>
                <c:pt idx="6499">
                  <c:v>-5.4259397000000001E-2</c:v>
                </c:pt>
                <c:pt idx="6500">
                  <c:v>-5.4287512000000003E-2</c:v>
                </c:pt>
                <c:pt idx="6501">
                  <c:v>-5.4315624999999999E-2</c:v>
                </c:pt>
                <c:pt idx="6502">
                  <c:v>-5.4343737000000003E-2</c:v>
                </c:pt>
                <c:pt idx="6503">
                  <c:v>-5.4371847000000001E-2</c:v>
                </c:pt>
                <c:pt idx="6504">
                  <c:v>-5.4399955999999999E-2</c:v>
                </c:pt>
                <c:pt idx="6505">
                  <c:v>-5.4428062999999999E-2</c:v>
                </c:pt>
                <c:pt idx="6506">
                  <c:v>-5.4456168999999999E-2</c:v>
                </c:pt>
                <c:pt idx="6507">
                  <c:v>-5.4484273E-2</c:v>
                </c:pt>
                <c:pt idx="6508">
                  <c:v>-5.4512376000000001E-2</c:v>
                </c:pt>
                <c:pt idx="6509">
                  <c:v>-5.4540478000000003E-2</c:v>
                </c:pt>
                <c:pt idx="6510">
                  <c:v>-5.4568577E-2</c:v>
                </c:pt>
                <c:pt idx="6511">
                  <c:v>-5.4596675999999997E-2</c:v>
                </c:pt>
                <c:pt idx="6512">
                  <c:v>-5.4624773000000001E-2</c:v>
                </c:pt>
                <c:pt idx="6513">
                  <c:v>-5.4652868E-2</c:v>
                </c:pt>
                <c:pt idx="6514">
                  <c:v>-5.4680962E-2</c:v>
                </c:pt>
                <c:pt idx="6515">
                  <c:v>-5.4709054999999999E-2</c:v>
                </c:pt>
                <c:pt idx="6516">
                  <c:v>-5.4737146E-2</c:v>
                </c:pt>
                <c:pt idx="6517">
                  <c:v>-5.4765235000000002E-2</c:v>
                </c:pt>
                <c:pt idx="6518">
                  <c:v>-5.4793322999999998E-2</c:v>
                </c:pt>
                <c:pt idx="6519">
                  <c:v>-5.4821410000000001E-2</c:v>
                </c:pt>
                <c:pt idx="6520">
                  <c:v>-5.4849494999999998E-2</c:v>
                </c:pt>
                <c:pt idx="6521">
                  <c:v>-5.4877578000000003E-2</c:v>
                </c:pt>
                <c:pt idx="6522">
                  <c:v>-5.4905660000000002E-2</c:v>
                </c:pt>
                <c:pt idx="6523">
                  <c:v>-5.4933741000000001E-2</c:v>
                </c:pt>
                <c:pt idx="6524">
                  <c:v>-5.4961820000000002E-2</c:v>
                </c:pt>
                <c:pt idx="6525">
                  <c:v>-5.4989897000000003E-2</c:v>
                </c:pt>
                <c:pt idx="6526">
                  <c:v>-5.5017972999999998E-2</c:v>
                </c:pt>
                <c:pt idx="6527">
                  <c:v>-5.5046048E-2</c:v>
                </c:pt>
                <c:pt idx="6528">
                  <c:v>-5.5074120999999997E-2</c:v>
                </c:pt>
                <c:pt idx="6529">
                  <c:v>-5.5102192000000001E-2</c:v>
                </c:pt>
                <c:pt idx="6530">
                  <c:v>-5.5130261999999999E-2</c:v>
                </c:pt>
                <c:pt idx="6531">
                  <c:v>-5.5158330999999998E-2</c:v>
                </c:pt>
                <c:pt idx="6532">
                  <c:v>-5.5186397999999998E-2</c:v>
                </c:pt>
                <c:pt idx="6533">
                  <c:v>-5.5214463999999998E-2</c:v>
                </c:pt>
                <c:pt idx="6534">
                  <c:v>-5.5242527999999999E-2</c:v>
                </c:pt>
                <c:pt idx="6535">
                  <c:v>-5.5270590000000001E-2</c:v>
                </c:pt>
                <c:pt idx="6536">
                  <c:v>-5.5298650999999997E-2</c:v>
                </c:pt>
                <c:pt idx="6537">
                  <c:v>-5.5326711000000001E-2</c:v>
                </c:pt>
                <c:pt idx="6538">
                  <c:v>-5.5354768999999998E-2</c:v>
                </c:pt>
                <c:pt idx="6539">
                  <c:v>-5.5382824999999997E-2</c:v>
                </c:pt>
                <c:pt idx="6540">
                  <c:v>-5.5410880000000003E-2</c:v>
                </c:pt>
                <c:pt idx="6541">
                  <c:v>-5.5438934000000002E-2</c:v>
                </c:pt>
                <c:pt idx="6542">
                  <c:v>-5.5466986000000003E-2</c:v>
                </c:pt>
                <c:pt idx="6543">
                  <c:v>-5.5495035999999998E-2</c:v>
                </c:pt>
                <c:pt idx="6544">
                  <c:v>-5.5523085E-2</c:v>
                </c:pt>
                <c:pt idx="6545">
                  <c:v>-5.5551133000000003E-2</c:v>
                </c:pt>
                <c:pt idx="6546">
                  <c:v>-5.5579178999999999E-2</c:v>
                </c:pt>
                <c:pt idx="6547">
                  <c:v>-5.5607222999999997E-2</c:v>
                </c:pt>
                <c:pt idx="6548">
                  <c:v>-5.5635266000000003E-2</c:v>
                </c:pt>
                <c:pt idx="6549">
                  <c:v>-5.5663307000000002E-2</c:v>
                </c:pt>
                <c:pt idx="6550">
                  <c:v>-5.5691347000000002E-2</c:v>
                </c:pt>
                <c:pt idx="6551">
                  <c:v>-5.5719386000000003E-2</c:v>
                </c:pt>
                <c:pt idx="6552">
                  <c:v>-5.5747422999999997E-2</c:v>
                </c:pt>
                <c:pt idx="6553">
                  <c:v>-5.5775458E-2</c:v>
                </c:pt>
                <c:pt idx="6554">
                  <c:v>-5.5803492000000003E-2</c:v>
                </c:pt>
                <c:pt idx="6555">
                  <c:v>-5.5831524E-2</c:v>
                </c:pt>
                <c:pt idx="6556">
                  <c:v>-5.5859554999999998E-2</c:v>
                </c:pt>
                <c:pt idx="6557">
                  <c:v>-5.5887583999999997E-2</c:v>
                </c:pt>
                <c:pt idx="6558">
                  <c:v>-5.5915612000000003E-2</c:v>
                </c:pt>
                <c:pt idx="6559">
                  <c:v>-5.5943637999999997E-2</c:v>
                </c:pt>
                <c:pt idx="6560">
                  <c:v>-5.5971662999999998E-2</c:v>
                </c:pt>
                <c:pt idx="6561">
                  <c:v>-5.5999686E-2</c:v>
                </c:pt>
                <c:pt idx="6562">
                  <c:v>-5.6027708000000002E-2</c:v>
                </c:pt>
                <c:pt idx="6563">
                  <c:v>-5.6055727999999999E-2</c:v>
                </c:pt>
                <c:pt idx="6564">
                  <c:v>-5.6083745999999997E-2</c:v>
                </c:pt>
                <c:pt idx="6565">
                  <c:v>-5.6111763000000002E-2</c:v>
                </c:pt>
                <c:pt idx="6566">
                  <c:v>-5.6139779000000001E-2</c:v>
                </c:pt>
                <c:pt idx="6567">
                  <c:v>-5.6167793000000001E-2</c:v>
                </c:pt>
                <c:pt idx="6568">
                  <c:v>-5.6195805000000001E-2</c:v>
                </c:pt>
                <c:pt idx="6569">
                  <c:v>-5.6223816000000003E-2</c:v>
                </c:pt>
                <c:pt idx="6570">
                  <c:v>-5.6251825999999998E-2</c:v>
                </c:pt>
                <c:pt idx="6571">
                  <c:v>-5.6279834000000001E-2</c:v>
                </c:pt>
                <c:pt idx="6572">
                  <c:v>-5.6307839999999998E-2</c:v>
                </c:pt>
                <c:pt idx="6573">
                  <c:v>-5.6335845000000002E-2</c:v>
                </c:pt>
                <c:pt idx="6574">
                  <c:v>-5.6363848000000001E-2</c:v>
                </c:pt>
                <c:pt idx="6575">
                  <c:v>-5.639185E-2</c:v>
                </c:pt>
                <c:pt idx="6576">
                  <c:v>-5.6419850000000001E-2</c:v>
                </c:pt>
                <c:pt idx="6577">
                  <c:v>-5.6447849000000001E-2</c:v>
                </c:pt>
                <c:pt idx="6578">
                  <c:v>-5.6475846000000003E-2</c:v>
                </c:pt>
                <c:pt idx="6579">
                  <c:v>-5.6503840999999999E-2</c:v>
                </c:pt>
                <c:pt idx="6580">
                  <c:v>-5.6531835000000003E-2</c:v>
                </c:pt>
                <c:pt idx="6581">
                  <c:v>-5.6559827999999999E-2</c:v>
                </c:pt>
                <c:pt idx="6582">
                  <c:v>-5.6587818999999998E-2</c:v>
                </c:pt>
                <c:pt idx="6583">
                  <c:v>-5.6615807999999997E-2</c:v>
                </c:pt>
                <c:pt idx="6584">
                  <c:v>-5.6643796000000003E-2</c:v>
                </c:pt>
                <c:pt idx="6585">
                  <c:v>-5.6671783000000003E-2</c:v>
                </c:pt>
                <c:pt idx="6586">
                  <c:v>-5.6699766999999998E-2</c:v>
                </c:pt>
                <c:pt idx="6587">
                  <c:v>-5.6727751E-2</c:v>
                </c:pt>
                <c:pt idx="6588">
                  <c:v>-5.6755732000000003E-2</c:v>
                </c:pt>
                <c:pt idx="6589">
                  <c:v>-5.6783713E-2</c:v>
                </c:pt>
                <c:pt idx="6590">
                  <c:v>-5.6811690999999997E-2</c:v>
                </c:pt>
                <c:pt idx="6591">
                  <c:v>-5.6839668000000003E-2</c:v>
                </c:pt>
                <c:pt idx="6592">
                  <c:v>-5.6867644000000002E-2</c:v>
                </c:pt>
                <c:pt idx="6593">
                  <c:v>-5.6895618000000002E-2</c:v>
                </c:pt>
                <c:pt idx="6594">
                  <c:v>-5.6923590000000003E-2</c:v>
                </c:pt>
                <c:pt idx="6595">
                  <c:v>-5.6951560999999998E-2</c:v>
                </c:pt>
                <c:pt idx="6596">
                  <c:v>-5.697953E-2</c:v>
                </c:pt>
                <c:pt idx="6597">
                  <c:v>-5.7007497999999997E-2</c:v>
                </c:pt>
                <c:pt idx="6598">
                  <c:v>-5.7035464000000001E-2</c:v>
                </c:pt>
                <c:pt idx="6599">
                  <c:v>-5.7063428999999999E-2</c:v>
                </c:pt>
                <c:pt idx="6600">
                  <c:v>-5.7091391999999998E-2</c:v>
                </c:pt>
                <c:pt idx="6601">
                  <c:v>-5.7119353999999997E-2</c:v>
                </c:pt>
                <c:pt idx="6602">
                  <c:v>-5.7147313999999998E-2</c:v>
                </c:pt>
                <c:pt idx="6603">
                  <c:v>-5.7175271999999999E-2</c:v>
                </c:pt>
                <c:pt idx="6604">
                  <c:v>-5.7203229000000001E-2</c:v>
                </c:pt>
                <c:pt idx="6605">
                  <c:v>-5.7231183999999997E-2</c:v>
                </c:pt>
                <c:pt idx="6606">
                  <c:v>-5.7259138000000001E-2</c:v>
                </c:pt>
                <c:pt idx="6607">
                  <c:v>-5.7287089999999999E-2</c:v>
                </c:pt>
                <c:pt idx="6608">
                  <c:v>-5.7315040999999997E-2</c:v>
                </c:pt>
                <c:pt idx="6609">
                  <c:v>-5.7342990000000003E-2</c:v>
                </c:pt>
                <c:pt idx="6610">
                  <c:v>-5.7370936999999997E-2</c:v>
                </c:pt>
                <c:pt idx="6611">
                  <c:v>-5.7398882999999998E-2</c:v>
                </c:pt>
                <c:pt idx="6612">
                  <c:v>-5.7426827999999999E-2</c:v>
                </c:pt>
                <c:pt idx="6613">
                  <c:v>-5.7454771000000002E-2</c:v>
                </c:pt>
                <c:pt idx="6614">
                  <c:v>-5.7482711999999998E-2</c:v>
                </c:pt>
                <c:pt idx="6615">
                  <c:v>-5.7510651000000003E-2</c:v>
                </c:pt>
                <c:pt idx="6616">
                  <c:v>-5.7538590000000001E-2</c:v>
                </c:pt>
                <c:pt idx="6617">
                  <c:v>-5.7566526E-2</c:v>
                </c:pt>
                <c:pt idx="6618">
                  <c:v>-5.7594461E-2</c:v>
                </c:pt>
                <c:pt idx="6619">
                  <c:v>-5.7622394E-2</c:v>
                </c:pt>
                <c:pt idx="6620">
                  <c:v>-5.7650326000000002E-2</c:v>
                </c:pt>
                <c:pt idx="6621">
                  <c:v>-5.7678256999999997E-2</c:v>
                </c:pt>
                <c:pt idx="6622">
                  <c:v>-5.7706185E-2</c:v>
                </c:pt>
                <c:pt idx="6623">
                  <c:v>-5.7734111999999997E-2</c:v>
                </c:pt>
                <c:pt idx="6624">
                  <c:v>-5.7762038000000002E-2</c:v>
                </c:pt>
                <c:pt idx="6625">
                  <c:v>-5.7789962E-2</c:v>
                </c:pt>
                <c:pt idx="6626">
                  <c:v>-5.7817884E-2</c:v>
                </c:pt>
                <c:pt idx="6627">
                  <c:v>-5.7845805E-2</c:v>
                </c:pt>
                <c:pt idx="6628">
                  <c:v>-5.7873724000000001E-2</c:v>
                </c:pt>
                <c:pt idx="6629">
                  <c:v>-5.7901642000000003E-2</c:v>
                </c:pt>
                <c:pt idx="6630">
                  <c:v>-5.7929557999999999E-2</c:v>
                </c:pt>
                <c:pt idx="6631">
                  <c:v>-5.7957473000000002E-2</c:v>
                </c:pt>
                <c:pt idx="6632">
                  <c:v>-5.7985385E-2</c:v>
                </c:pt>
                <c:pt idx="6633">
                  <c:v>-5.8013296999999998E-2</c:v>
                </c:pt>
                <c:pt idx="6634">
                  <c:v>-5.8041206999999997E-2</c:v>
                </c:pt>
                <c:pt idx="6635">
                  <c:v>-5.8069114999999998E-2</c:v>
                </c:pt>
                <c:pt idx="6636">
                  <c:v>-5.8097020999999999E-2</c:v>
                </c:pt>
                <c:pt idx="6637">
                  <c:v>-5.8124926E-2</c:v>
                </c:pt>
                <c:pt idx="6638">
                  <c:v>-5.8152830000000003E-2</c:v>
                </c:pt>
                <c:pt idx="6639">
                  <c:v>-5.8180731999999999E-2</c:v>
                </c:pt>
                <c:pt idx="6640">
                  <c:v>-5.8208632000000003E-2</c:v>
                </c:pt>
                <c:pt idx="6641">
                  <c:v>-5.8236530000000002E-2</c:v>
                </c:pt>
                <c:pt idx="6642">
                  <c:v>-5.8264427000000001E-2</c:v>
                </c:pt>
                <c:pt idx="6643">
                  <c:v>-5.8292323E-2</c:v>
                </c:pt>
                <c:pt idx="6644">
                  <c:v>-5.8320217000000001E-2</c:v>
                </c:pt>
                <c:pt idx="6645">
                  <c:v>-5.8348109000000002E-2</c:v>
                </c:pt>
                <c:pt idx="6646">
                  <c:v>-5.8375999999999997E-2</c:v>
                </c:pt>
                <c:pt idx="6647">
                  <c:v>-5.8403889E-2</c:v>
                </c:pt>
                <c:pt idx="6648">
                  <c:v>-5.8431775999999998E-2</c:v>
                </c:pt>
                <c:pt idx="6649">
                  <c:v>-5.8459662000000003E-2</c:v>
                </c:pt>
                <c:pt idx="6650">
                  <c:v>-5.8487547000000001E-2</c:v>
                </c:pt>
                <c:pt idx="6651">
                  <c:v>-5.8515429000000001E-2</c:v>
                </c:pt>
                <c:pt idx="6652">
                  <c:v>-5.8543311000000001E-2</c:v>
                </c:pt>
                <c:pt idx="6653">
                  <c:v>-5.8571190000000002E-2</c:v>
                </c:pt>
                <c:pt idx="6654">
                  <c:v>-5.8599067999999997E-2</c:v>
                </c:pt>
                <c:pt idx="6655">
                  <c:v>-5.8626944E-2</c:v>
                </c:pt>
                <c:pt idx="6656">
                  <c:v>-5.8654818999999997E-2</c:v>
                </c:pt>
                <c:pt idx="6657">
                  <c:v>-5.8682692000000002E-2</c:v>
                </c:pt>
                <c:pt idx="6658">
                  <c:v>-5.8710564E-2</c:v>
                </c:pt>
                <c:pt idx="6659">
                  <c:v>-5.8738433999999999E-2</c:v>
                </c:pt>
                <c:pt idx="6660">
                  <c:v>-5.8766301999999999E-2</c:v>
                </c:pt>
                <c:pt idx="6661">
                  <c:v>-5.8794169E-2</c:v>
                </c:pt>
                <c:pt idx="6662">
                  <c:v>-5.8822034000000002E-2</c:v>
                </c:pt>
                <c:pt idx="6663">
                  <c:v>-5.8849896999999998E-2</c:v>
                </c:pt>
                <c:pt idx="6664">
                  <c:v>-5.8877759000000002E-2</c:v>
                </c:pt>
                <c:pt idx="6665">
                  <c:v>-5.8905619999999999E-2</c:v>
                </c:pt>
                <c:pt idx="6666">
                  <c:v>-5.8933477999999997E-2</c:v>
                </c:pt>
                <c:pt idx="6667">
                  <c:v>-5.8961334999999997E-2</c:v>
                </c:pt>
                <c:pt idx="6668">
                  <c:v>-5.8989191000000003E-2</c:v>
                </c:pt>
                <c:pt idx="6669">
                  <c:v>-5.9017044999999997E-2</c:v>
                </c:pt>
                <c:pt idx="6670">
                  <c:v>-5.9044896999999999E-2</c:v>
                </c:pt>
                <c:pt idx="6671">
                  <c:v>-5.9072748000000001E-2</c:v>
                </c:pt>
                <c:pt idx="6672">
                  <c:v>-5.9100596999999998E-2</c:v>
                </c:pt>
                <c:pt idx="6673">
                  <c:v>-5.9128444000000002E-2</c:v>
                </c:pt>
                <c:pt idx="6674">
                  <c:v>-5.915629E-2</c:v>
                </c:pt>
                <c:pt idx="6675">
                  <c:v>-5.9184133999999999E-2</c:v>
                </c:pt>
                <c:pt idx="6676">
                  <c:v>-5.9211976999999999E-2</c:v>
                </c:pt>
                <c:pt idx="6677">
                  <c:v>-5.9239818E-2</c:v>
                </c:pt>
                <c:pt idx="6678">
                  <c:v>-5.9267657000000001E-2</c:v>
                </c:pt>
                <c:pt idx="6679">
                  <c:v>-5.9295494999999997E-2</c:v>
                </c:pt>
                <c:pt idx="6680">
                  <c:v>-5.9323331E-2</c:v>
                </c:pt>
                <c:pt idx="6681">
                  <c:v>-5.9351164999999997E-2</c:v>
                </c:pt>
                <c:pt idx="6682">
                  <c:v>-5.9378998000000002E-2</c:v>
                </c:pt>
                <c:pt idx="6683">
                  <c:v>-5.9406829000000001E-2</c:v>
                </c:pt>
                <c:pt idx="6684">
                  <c:v>-5.9434659000000001E-2</c:v>
                </c:pt>
                <c:pt idx="6685">
                  <c:v>-5.9462487000000001E-2</c:v>
                </c:pt>
                <c:pt idx="6686">
                  <c:v>-5.9490313000000003E-2</c:v>
                </c:pt>
                <c:pt idx="6687">
                  <c:v>-5.9518137999999998E-2</c:v>
                </c:pt>
                <c:pt idx="6688">
                  <c:v>-5.9545961000000001E-2</c:v>
                </c:pt>
                <c:pt idx="6689">
                  <c:v>-5.9573782999999998E-2</c:v>
                </c:pt>
                <c:pt idx="6690">
                  <c:v>-5.9601603000000003E-2</c:v>
                </c:pt>
                <c:pt idx="6691">
                  <c:v>-5.9629421000000002E-2</c:v>
                </c:pt>
                <c:pt idx="6692">
                  <c:v>-5.9657237000000002E-2</c:v>
                </c:pt>
                <c:pt idx="6693">
                  <c:v>-5.9685052000000002E-2</c:v>
                </c:pt>
                <c:pt idx="6694">
                  <c:v>-5.9712866000000003E-2</c:v>
                </c:pt>
                <c:pt idx="6695">
                  <c:v>-5.9740676999999999E-2</c:v>
                </c:pt>
                <c:pt idx="6696">
                  <c:v>-5.9768488000000002E-2</c:v>
                </c:pt>
                <c:pt idx="6697">
                  <c:v>-5.9796295999999999E-2</c:v>
                </c:pt>
                <c:pt idx="6698">
                  <c:v>-5.9824102999999997E-2</c:v>
                </c:pt>
                <c:pt idx="6699">
                  <c:v>-5.9851908000000002E-2</c:v>
                </c:pt>
                <c:pt idx="6700">
                  <c:v>-5.9879712000000002E-2</c:v>
                </c:pt>
                <c:pt idx="6701">
                  <c:v>-5.9907513000000003E-2</c:v>
                </c:pt>
                <c:pt idx="6702">
                  <c:v>-5.9935314000000003E-2</c:v>
                </c:pt>
                <c:pt idx="6703">
                  <c:v>-5.9963111999999999E-2</c:v>
                </c:pt>
                <c:pt idx="6704">
                  <c:v>-5.9990909000000002E-2</c:v>
                </c:pt>
                <c:pt idx="6705">
                  <c:v>-6.0018704999999999E-2</c:v>
                </c:pt>
                <c:pt idx="6706">
                  <c:v>-6.0046497999999997E-2</c:v>
                </c:pt>
                <c:pt idx="6707">
                  <c:v>-6.0074291000000002E-2</c:v>
                </c:pt>
                <c:pt idx="6708">
                  <c:v>-6.0102081000000002E-2</c:v>
                </c:pt>
                <c:pt idx="6709">
                  <c:v>-6.0129870000000002E-2</c:v>
                </c:pt>
                <c:pt idx="6710">
                  <c:v>-6.0157657000000003E-2</c:v>
                </c:pt>
                <c:pt idx="6711">
                  <c:v>-6.0185441999999999E-2</c:v>
                </c:pt>
                <c:pt idx="6712">
                  <c:v>-6.0213226000000002E-2</c:v>
                </c:pt>
                <c:pt idx="6713">
                  <c:v>-6.0241008999999998E-2</c:v>
                </c:pt>
                <c:pt idx="6714">
                  <c:v>-6.0268789000000003E-2</c:v>
                </c:pt>
                <c:pt idx="6715">
                  <c:v>-6.0296568000000002E-2</c:v>
                </c:pt>
                <c:pt idx="6716">
                  <c:v>-6.0324345000000001E-2</c:v>
                </c:pt>
                <c:pt idx="6717">
                  <c:v>-6.0352121000000002E-2</c:v>
                </c:pt>
                <c:pt idx="6718">
                  <c:v>-6.0379895000000003E-2</c:v>
                </c:pt>
                <c:pt idx="6719">
                  <c:v>-6.0407666999999998E-2</c:v>
                </c:pt>
                <c:pt idx="6720">
                  <c:v>-6.0435438000000001E-2</c:v>
                </c:pt>
                <c:pt idx="6721">
                  <c:v>-6.0463206999999998E-2</c:v>
                </c:pt>
                <c:pt idx="6722">
                  <c:v>-6.0490974000000003E-2</c:v>
                </c:pt>
                <c:pt idx="6723">
                  <c:v>-6.0518740000000001E-2</c:v>
                </c:pt>
                <c:pt idx="6724">
                  <c:v>-6.0546504000000001E-2</c:v>
                </c:pt>
                <c:pt idx="6725">
                  <c:v>-6.0574267000000001E-2</c:v>
                </c:pt>
                <c:pt idx="6726">
                  <c:v>-6.0602027000000003E-2</c:v>
                </c:pt>
                <c:pt idx="6727">
                  <c:v>-6.0629786999999997E-2</c:v>
                </c:pt>
                <c:pt idx="6728">
                  <c:v>-6.0657544000000001E-2</c:v>
                </c:pt>
                <c:pt idx="6729">
                  <c:v>-6.0685299999999998E-2</c:v>
                </c:pt>
                <c:pt idx="6730">
                  <c:v>-6.0713054000000002E-2</c:v>
                </c:pt>
                <c:pt idx="6731">
                  <c:v>-6.0740806000000001E-2</c:v>
                </c:pt>
                <c:pt idx="6732">
                  <c:v>-6.0768557000000001E-2</c:v>
                </c:pt>
                <c:pt idx="6733">
                  <c:v>-6.0796306000000001E-2</c:v>
                </c:pt>
                <c:pt idx="6734">
                  <c:v>-6.0824054000000002E-2</c:v>
                </c:pt>
                <c:pt idx="6735">
                  <c:v>-6.0851799999999998E-2</c:v>
                </c:pt>
                <c:pt idx="6736">
                  <c:v>-6.0879544000000001E-2</c:v>
                </c:pt>
                <c:pt idx="6737">
                  <c:v>-6.0907285999999998E-2</c:v>
                </c:pt>
                <c:pt idx="6738">
                  <c:v>-6.0935027000000003E-2</c:v>
                </c:pt>
                <c:pt idx="6739">
                  <c:v>-6.0962766000000002E-2</c:v>
                </c:pt>
                <c:pt idx="6740">
                  <c:v>-6.0990504000000001E-2</c:v>
                </c:pt>
                <c:pt idx="6741">
                  <c:v>-6.1018240000000001E-2</c:v>
                </c:pt>
                <c:pt idx="6742">
                  <c:v>-6.1045974000000003E-2</c:v>
                </c:pt>
                <c:pt idx="6743">
                  <c:v>-6.1073705999999998E-2</c:v>
                </c:pt>
                <c:pt idx="6744">
                  <c:v>-6.1101437000000001E-2</c:v>
                </c:pt>
                <c:pt idx="6745">
                  <c:v>-6.1129165999999999E-2</c:v>
                </c:pt>
                <c:pt idx="6746">
                  <c:v>-6.1156894000000003E-2</c:v>
                </c:pt>
                <c:pt idx="6747">
                  <c:v>-6.1184620000000002E-2</c:v>
                </c:pt>
                <c:pt idx="6748">
                  <c:v>-6.1212344000000002E-2</c:v>
                </c:pt>
                <c:pt idx="6749">
                  <c:v>-6.1240066000000003E-2</c:v>
                </c:pt>
                <c:pt idx="6750">
                  <c:v>-6.1267786999999997E-2</c:v>
                </c:pt>
                <c:pt idx="6751">
                  <c:v>-6.1295506E-2</c:v>
                </c:pt>
                <c:pt idx="6752">
                  <c:v>-6.1323224000000003E-2</c:v>
                </c:pt>
                <c:pt idx="6753">
                  <c:v>-6.1350939E-2</c:v>
                </c:pt>
                <c:pt idx="6754">
                  <c:v>-6.1378652999999998E-2</c:v>
                </c:pt>
                <c:pt idx="6755">
                  <c:v>-6.1406365999999997E-2</c:v>
                </c:pt>
                <c:pt idx="6756">
                  <c:v>-6.1434076999999997E-2</c:v>
                </c:pt>
                <c:pt idx="6757">
                  <c:v>-6.1461785999999997E-2</c:v>
                </c:pt>
                <c:pt idx="6758">
                  <c:v>-6.1489492999999999E-2</c:v>
                </c:pt>
                <c:pt idx="6759">
                  <c:v>-6.1517199000000002E-2</c:v>
                </c:pt>
                <c:pt idx="6760">
                  <c:v>-6.1544902999999998E-2</c:v>
                </c:pt>
                <c:pt idx="6761">
                  <c:v>-6.1572605000000002E-2</c:v>
                </c:pt>
                <c:pt idx="6762">
                  <c:v>-6.1600306000000001E-2</c:v>
                </c:pt>
                <c:pt idx="6763">
                  <c:v>-6.1628004E-2</c:v>
                </c:pt>
                <c:pt idx="6764">
                  <c:v>-6.1655702E-2</c:v>
                </c:pt>
                <c:pt idx="6765">
                  <c:v>-6.1683397000000001E-2</c:v>
                </c:pt>
                <c:pt idx="6766">
                  <c:v>-6.1711091000000003E-2</c:v>
                </c:pt>
                <c:pt idx="6767">
                  <c:v>-6.1738782999999998E-2</c:v>
                </c:pt>
                <c:pt idx="6768">
                  <c:v>-6.1766474000000002E-2</c:v>
                </c:pt>
                <c:pt idx="6769">
                  <c:v>-6.1794162999999999E-2</c:v>
                </c:pt>
                <c:pt idx="6770">
                  <c:v>-6.1821849999999998E-2</c:v>
                </c:pt>
                <c:pt idx="6771">
                  <c:v>-6.1849534999999997E-2</c:v>
                </c:pt>
                <c:pt idx="6772">
                  <c:v>-6.1877218999999997E-2</c:v>
                </c:pt>
                <c:pt idx="6773">
                  <c:v>-6.1904900999999998E-2</c:v>
                </c:pt>
                <c:pt idx="6774">
                  <c:v>-6.1932581E-2</c:v>
                </c:pt>
                <c:pt idx="6775">
                  <c:v>-6.1960260000000003E-2</c:v>
                </c:pt>
                <c:pt idx="6776">
                  <c:v>-6.1987937E-2</c:v>
                </c:pt>
                <c:pt idx="6777">
                  <c:v>-6.2015611999999998E-2</c:v>
                </c:pt>
                <c:pt idx="6778">
                  <c:v>-6.2043286000000003E-2</c:v>
                </c:pt>
                <c:pt idx="6779">
                  <c:v>-6.2070958000000002E-2</c:v>
                </c:pt>
                <c:pt idx="6780">
                  <c:v>-6.2098628000000003E-2</c:v>
                </c:pt>
                <c:pt idx="6781">
                  <c:v>-6.2126295999999998E-2</c:v>
                </c:pt>
                <c:pt idx="6782">
                  <c:v>-6.2153963E-2</c:v>
                </c:pt>
                <c:pt idx="6783">
                  <c:v>-6.2181628000000003E-2</c:v>
                </c:pt>
                <c:pt idx="6784">
                  <c:v>-6.2209291999999999E-2</c:v>
                </c:pt>
                <c:pt idx="6785">
                  <c:v>-6.2236952999999998E-2</c:v>
                </c:pt>
                <c:pt idx="6786">
                  <c:v>-6.2264613000000003E-2</c:v>
                </c:pt>
                <c:pt idx="6787">
                  <c:v>-6.2292271000000003E-2</c:v>
                </c:pt>
                <c:pt idx="6788">
                  <c:v>-6.2319927999999997E-2</c:v>
                </c:pt>
                <c:pt idx="6789">
                  <c:v>-6.2347582999999998E-2</c:v>
                </c:pt>
                <c:pt idx="6790">
                  <c:v>-6.2375236000000001E-2</c:v>
                </c:pt>
                <c:pt idx="6791">
                  <c:v>-6.2402886999999997E-2</c:v>
                </c:pt>
                <c:pt idx="6792">
                  <c:v>-6.2430537000000001E-2</c:v>
                </c:pt>
                <c:pt idx="6793">
                  <c:v>-6.2458184999999999E-2</c:v>
                </c:pt>
                <c:pt idx="6794">
                  <c:v>-6.2485830999999999E-2</c:v>
                </c:pt>
                <c:pt idx="6795">
                  <c:v>-6.2513475999999998E-2</c:v>
                </c:pt>
                <c:pt idx="6796">
                  <c:v>-6.2541119000000006E-2</c:v>
                </c:pt>
                <c:pt idx="6797">
                  <c:v>-6.2568760000000001E-2</c:v>
                </c:pt>
                <c:pt idx="6798">
                  <c:v>-6.2596399999999996E-2</c:v>
                </c:pt>
                <c:pt idx="6799">
                  <c:v>-6.2624036999999994E-2</c:v>
                </c:pt>
                <c:pt idx="6800">
                  <c:v>-6.2651673000000005E-2</c:v>
                </c:pt>
                <c:pt idx="6801">
                  <c:v>-6.2679308000000003E-2</c:v>
                </c:pt>
                <c:pt idx="6802">
                  <c:v>-6.2706940000000003E-2</c:v>
                </c:pt>
                <c:pt idx="6803">
                  <c:v>-6.2734571000000003E-2</c:v>
                </c:pt>
                <c:pt idx="6804">
                  <c:v>-6.2762200000000004E-2</c:v>
                </c:pt>
                <c:pt idx="6805">
                  <c:v>-6.2789828000000006E-2</c:v>
                </c:pt>
                <c:pt idx="6806">
                  <c:v>-6.2817452999999995E-2</c:v>
                </c:pt>
                <c:pt idx="6807">
                  <c:v>-6.2845076999999999E-2</c:v>
                </c:pt>
                <c:pt idx="6808">
                  <c:v>-6.2872700000000004E-2</c:v>
                </c:pt>
                <c:pt idx="6809">
                  <c:v>-6.2900319999999996E-2</c:v>
                </c:pt>
                <c:pt idx="6810">
                  <c:v>-6.2927939000000002E-2</c:v>
                </c:pt>
                <c:pt idx="6811">
                  <c:v>-6.2955555999999996E-2</c:v>
                </c:pt>
                <c:pt idx="6812">
                  <c:v>-6.2983172000000004E-2</c:v>
                </c:pt>
                <c:pt idx="6813">
                  <c:v>-6.3010785E-2</c:v>
                </c:pt>
                <c:pt idx="6814">
                  <c:v>-6.3038396999999996E-2</c:v>
                </c:pt>
                <c:pt idx="6815">
                  <c:v>-6.3066006999999993E-2</c:v>
                </c:pt>
                <c:pt idx="6816">
                  <c:v>-6.3093616000000005E-2</c:v>
                </c:pt>
                <c:pt idx="6817">
                  <c:v>-6.3121223000000004E-2</c:v>
                </c:pt>
                <c:pt idx="6818">
                  <c:v>-6.3148828000000004E-2</c:v>
                </c:pt>
                <c:pt idx="6819">
                  <c:v>-6.3176431000000005E-2</c:v>
                </c:pt>
                <c:pt idx="6820">
                  <c:v>-6.3204033000000007E-2</c:v>
                </c:pt>
                <c:pt idx="6821">
                  <c:v>-6.3231631999999996E-2</c:v>
                </c:pt>
                <c:pt idx="6822">
                  <c:v>-6.3259230999999999E-2</c:v>
                </c:pt>
                <c:pt idx="6823">
                  <c:v>-6.3286827000000004E-2</c:v>
                </c:pt>
                <c:pt idx="6824">
                  <c:v>-6.3314421999999995E-2</c:v>
                </c:pt>
                <c:pt idx="6825">
                  <c:v>-6.3342014000000002E-2</c:v>
                </c:pt>
                <c:pt idx="6826">
                  <c:v>-6.3369605999999995E-2</c:v>
                </c:pt>
                <c:pt idx="6827">
                  <c:v>-6.3397195000000003E-2</c:v>
                </c:pt>
                <c:pt idx="6828">
                  <c:v>-6.3424782999999998E-2</c:v>
                </c:pt>
                <c:pt idx="6829">
                  <c:v>-6.3452368999999995E-2</c:v>
                </c:pt>
                <c:pt idx="6830">
                  <c:v>-6.3479953000000006E-2</c:v>
                </c:pt>
                <c:pt idx="6831">
                  <c:v>-6.3507535000000004E-2</c:v>
                </c:pt>
                <c:pt idx="6832">
                  <c:v>-6.3535116000000003E-2</c:v>
                </c:pt>
                <c:pt idx="6833">
                  <c:v>-6.3562695000000002E-2</c:v>
                </c:pt>
                <c:pt idx="6834">
                  <c:v>-6.3590272000000003E-2</c:v>
                </c:pt>
                <c:pt idx="6835">
                  <c:v>-6.3617848000000005E-2</c:v>
                </c:pt>
                <c:pt idx="6836">
                  <c:v>-6.3645421999999993E-2</c:v>
                </c:pt>
                <c:pt idx="6837">
                  <c:v>-6.3672993999999997E-2</c:v>
                </c:pt>
                <c:pt idx="6838">
                  <c:v>-6.3700564000000001E-2</c:v>
                </c:pt>
                <c:pt idx="6839">
                  <c:v>-6.3728133000000006E-2</c:v>
                </c:pt>
                <c:pt idx="6840">
                  <c:v>-6.3755698999999999E-2</c:v>
                </c:pt>
                <c:pt idx="6841">
                  <c:v>-6.3783264000000006E-2</c:v>
                </c:pt>
                <c:pt idx="6842">
                  <c:v>-6.3810828E-2</c:v>
                </c:pt>
                <c:pt idx="6843">
                  <c:v>-6.3838388999999995E-2</c:v>
                </c:pt>
                <c:pt idx="6844">
                  <c:v>-6.3865949000000005E-2</c:v>
                </c:pt>
                <c:pt idx="6845">
                  <c:v>-6.3893507000000002E-2</c:v>
                </c:pt>
                <c:pt idx="6846">
                  <c:v>-6.3921063E-2</c:v>
                </c:pt>
                <c:pt idx="6847">
                  <c:v>-6.3948617999999999E-2</c:v>
                </c:pt>
                <c:pt idx="6848">
                  <c:v>-6.3976170999999998E-2</c:v>
                </c:pt>
                <c:pt idx="6849">
                  <c:v>-6.4003721999999999E-2</c:v>
                </c:pt>
                <c:pt idx="6850">
                  <c:v>-6.4031271000000001E-2</c:v>
                </c:pt>
                <c:pt idx="6851">
                  <c:v>-6.4058818000000003E-2</c:v>
                </c:pt>
                <c:pt idx="6852">
                  <c:v>-6.4086364000000007E-2</c:v>
                </c:pt>
                <c:pt idx="6853">
                  <c:v>-6.4113907999999997E-2</c:v>
                </c:pt>
                <c:pt idx="6854">
                  <c:v>-6.4141450000000003E-2</c:v>
                </c:pt>
                <c:pt idx="6855">
                  <c:v>-6.4168990999999995E-2</c:v>
                </c:pt>
                <c:pt idx="6856">
                  <c:v>-6.4196530000000002E-2</c:v>
                </c:pt>
                <c:pt idx="6857">
                  <c:v>-6.4224066999999996E-2</c:v>
                </c:pt>
                <c:pt idx="6858">
                  <c:v>-6.4251602000000005E-2</c:v>
                </c:pt>
                <c:pt idx="6859">
                  <c:v>-6.4279135000000001E-2</c:v>
                </c:pt>
                <c:pt idx="6860">
                  <c:v>-6.4306666999999998E-2</c:v>
                </c:pt>
                <c:pt idx="6861">
                  <c:v>-6.4334196999999996E-2</c:v>
                </c:pt>
                <c:pt idx="6862">
                  <c:v>-6.4361724999999995E-2</c:v>
                </c:pt>
                <c:pt idx="6863">
                  <c:v>-6.4389250999999995E-2</c:v>
                </c:pt>
                <c:pt idx="6864">
                  <c:v>-6.4416775999999995E-2</c:v>
                </c:pt>
                <c:pt idx="6865">
                  <c:v>-6.4444298999999997E-2</c:v>
                </c:pt>
                <c:pt idx="6866">
                  <c:v>-6.4471819999999999E-2</c:v>
                </c:pt>
                <c:pt idx="6867">
                  <c:v>-6.4499339000000003E-2</c:v>
                </c:pt>
                <c:pt idx="6868">
                  <c:v>-6.4526857000000007E-2</c:v>
                </c:pt>
                <c:pt idx="6869">
                  <c:v>-6.4554372999999998E-2</c:v>
                </c:pt>
                <c:pt idx="6870">
                  <c:v>-6.4581887000000004E-2</c:v>
                </c:pt>
                <c:pt idx="6871">
                  <c:v>-6.4609398999999998E-2</c:v>
                </c:pt>
                <c:pt idx="6872">
                  <c:v>-6.4636909000000006E-2</c:v>
                </c:pt>
                <c:pt idx="6873">
                  <c:v>-6.4664418000000001E-2</c:v>
                </c:pt>
                <c:pt idx="6874">
                  <c:v>-6.4691924999999997E-2</c:v>
                </c:pt>
                <c:pt idx="6875">
                  <c:v>-6.4719429999999994E-2</c:v>
                </c:pt>
                <c:pt idx="6876">
                  <c:v>-6.4746934000000006E-2</c:v>
                </c:pt>
                <c:pt idx="6877">
                  <c:v>-6.4774435000000005E-2</c:v>
                </c:pt>
                <c:pt idx="6878">
                  <c:v>-6.4801935000000005E-2</c:v>
                </c:pt>
                <c:pt idx="6879">
                  <c:v>-6.4829433000000006E-2</c:v>
                </c:pt>
                <c:pt idx="6880">
                  <c:v>-6.4856928999999994E-2</c:v>
                </c:pt>
                <c:pt idx="6881">
                  <c:v>-6.4884423999999996E-2</c:v>
                </c:pt>
                <c:pt idx="6882">
                  <c:v>-6.4911916E-2</c:v>
                </c:pt>
                <c:pt idx="6883">
                  <c:v>-6.4939407000000005E-2</c:v>
                </c:pt>
                <c:pt idx="6884">
                  <c:v>-6.4966896999999996E-2</c:v>
                </c:pt>
                <c:pt idx="6885">
                  <c:v>-6.4994384000000002E-2</c:v>
                </c:pt>
                <c:pt idx="6886">
                  <c:v>-6.5021868999999996E-2</c:v>
                </c:pt>
                <c:pt idx="6887">
                  <c:v>-6.5049353000000004E-2</c:v>
                </c:pt>
                <c:pt idx="6888">
                  <c:v>-6.5076835E-2</c:v>
                </c:pt>
                <c:pt idx="6889">
                  <c:v>-6.5104314999999996E-2</c:v>
                </c:pt>
                <c:pt idx="6890">
                  <c:v>-6.5131794000000007E-2</c:v>
                </c:pt>
                <c:pt idx="6891">
                  <c:v>-6.5159271000000005E-2</c:v>
                </c:pt>
                <c:pt idx="6892">
                  <c:v>-6.5186745000000004E-2</c:v>
                </c:pt>
                <c:pt idx="6893">
                  <c:v>-6.5214218000000004E-2</c:v>
                </c:pt>
                <c:pt idx="6894">
                  <c:v>-6.5241690000000005E-2</c:v>
                </c:pt>
                <c:pt idx="6895">
                  <c:v>-6.5269158999999993E-2</c:v>
                </c:pt>
                <c:pt idx="6896">
                  <c:v>-6.5296626999999996E-2</c:v>
                </c:pt>
                <c:pt idx="6897">
                  <c:v>-6.5324093E-2</c:v>
                </c:pt>
                <c:pt idx="6898">
                  <c:v>-6.5351557000000005E-2</c:v>
                </c:pt>
                <c:pt idx="6899">
                  <c:v>-6.5379018999999997E-2</c:v>
                </c:pt>
                <c:pt idx="6900">
                  <c:v>-6.5406480000000003E-2</c:v>
                </c:pt>
                <c:pt idx="6901">
                  <c:v>-6.5433938999999997E-2</c:v>
                </c:pt>
                <c:pt idx="6902">
                  <c:v>-6.5461395000000006E-2</c:v>
                </c:pt>
                <c:pt idx="6903">
                  <c:v>-6.5488851000000001E-2</c:v>
                </c:pt>
                <c:pt idx="6904">
                  <c:v>-6.5516303999999997E-2</c:v>
                </c:pt>
                <c:pt idx="6905">
                  <c:v>-6.5543754999999995E-2</c:v>
                </c:pt>
                <c:pt idx="6906">
                  <c:v>-6.5571204999999994E-2</c:v>
                </c:pt>
                <c:pt idx="6907">
                  <c:v>-6.5598653000000007E-2</c:v>
                </c:pt>
                <c:pt idx="6908">
                  <c:v>-6.5626098999999993E-2</c:v>
                </c:pt>
                <c:pt idx="6909">
                  <c:v>-6.5653543999999994E-2</c:v>
                </c:pt>
                <c:pt idx="6910">
                  <c:v>-6.5680985999999997E-2</c:v>
                </c:pt>
                <c:pt idx="6911">
                  <c:v>-6.5708427E-2</c:v>
                </c:pt>
                <c:pt idx="6912">
                  <c:v>-6.5735866000000004E-2</c:v>
                </c:pt>
                <c:pt idx="6913">
                  <c:v>-6.5763302999999995E-2</c:v>
                </c:pt>
                <c:pt idx="6914">
                  <c:v>-6.5790738000000001E-2</c:v>
                </c:pt>
                <c:pt idx="6915">
                  <c:v>-6.5818171999999994E-2</c:v>
                </c:pt>
                <c:pt idx="6916">
                  <c:v>-6.5845603000000003E-2</c:v>
                </c:pt>
                <c:pt idx="6917">
                  <c:v>-6.5873032999999998E-2</c:v>
                </c:pt>
                <c:pt idx="6918">
                  <c:v>-6.5900460999999994E-2</c:v>
                </c:pt>
                <c:pt idx="6919">
                  <c:v>-6.5927888000000004E-2</c:v>
                </c:pt>
                <c:pt idx="6920">
                  <c:v>-6.5955312000000002E-2</c:v>
                </c:pt>
                <c:pt idx="6921">
                  <c:v>-6.5982735000000001E-2</c:v>
                </c:pt>
                <c:pt idx="6922">
                  <c:v>-6.6010156E-2</c:v>
                </c:pt>
                <c:pt idx="6923">
                  <c:v>-6.6037575000000001E-2</c:v>
                </c:pt>
                <c:pt idx="6924">
                  <c:v>-6.6064992000000003E-2</c:v>
                </c:pt>
                <c:pt idx="6925">
                  <c:v>-6.6092407000000006E-2</c:v>
                </c:pt>
                <c:pt idx="6926">
                  <c:v>-6.6119820999999995E-2</c:v>
                </c:pt>
                <c:pt idx="6927">
                  <c:v>-6.6147233E-2</c:v>
                </c:pt>
                <c:pt idx="6928">
                  <c:v>-6.6174643000000005E-2</c:v>
                </c:pt>
                <c:pt idx="6929">
                  <c:v>-6.6202050999999998E-2</c:v>
                </c:pt>
                <c:pt idx="6930">
                  <c:v>-6.6229457000000005E-2</c:v>
                </c:pt>
                <c:pt idx="6931">
                  <c:v>-6.6256862E-2</c:v>
                </c:pt>
                <c:pt idx="6932">
                  <c:v>-6.6284263999999996E-2</c:v>
                </c:pt>
                <c:pt idx="6933">
                  <c:v>-6.6311665000000006E-2</c:v>
                </c:pt>
                <c:pt idx="6934">
                  <c:v>-6.6339064000000003E-2</c:v>
                </c:pt>
                <c:pt idx="6935">
                  <c:v>-6.6366461000000002E-2</c:v>
                </c:pt>
                <c:pt idx="6936">
                  <c:v>-6.6393857000000001E-2</c:v>
                </c:pt>
                <c:pt idx="6937">
                  <c:v>-6.6421250000000001E-2</c:v>
                </c:pt>
                <c:pt idx="6938">
                  <c:v>-6.6448642000000002E-2</c:v>
                </c:pt>
                <c:pt idx="6939">
                  <c:v>-6.6476032000000004E-2</c:v>
                </c:pt>
                <c:pt idx="6940">
                  <c:v>-6.6503419999999994E-2</c:v>
                </c:pt>
                <c:pt idx="6941">
                  <c:v>-6.6530805999999998E-2</c:v>
                </c:pt>
                <c:pt idx="6942">
                  <c:v>-6.6558191000000003E-2</c:v>
                </c:pt>
                <c:pt idx="6943">
                  <c:v>-6.6585572999999995E-2</c:v>
                </c:pt>
                <c:pt idx="6944">
                  <c:v>-6.6612954000000002E-2</c:v>
                </c:pt>
                <c:pt idx="6945">
                  <c:v>-6.6640332999999996E-2</c:v>
                </c:pt>
                <c:pt idx="6946">
                  <c:v>-6.6667710000000005E-2</c:v>
                </c:pt>
                <c:pt idx="6947">
                  <c:v>-6.6695085000000001E-2</c:v>
                </c:pt>
                <c:pt idx="6948">
                  <c:v>-6.6722458999999998E-2</c:v>
                </c:pt>
                <c:pt idx="6949">
                  <c:v>-6.6749829999999996E-2</c:v>
                </c:pt>
                <c:pt idx="6950">
                  <c:v>-6.6777199999999995E-2</c:v>
                </c:pt>
                <c:pt idx="6951">
                  <c:v>-6.6804567999999995E-2</c:v>
                </c:pt>
                <c:pt idx="6952">
                  <c:v>-6.6831933999999996E-2</c:v>
                </c:pt>
                <c:pt idx="6953">
                  <c:v>-6.6859297999999998E-2</c:v>
                </c:pt>
                <c:pt idx="6954">
                  <c:v>-6.6886661E-2</c:v>
                </c:pt>
                <c:pt idx="6955">
                  <c:v>-6.6914021000000004E-2</c:v>
                </c:pt>
                <c:pt idx="6956">
                  <c:v>-6.6941379999999995E-2</c:v>
                </c:pt>
                <c:pt idx="6957">
                  <c:v>-6.6968737E-2</c:v>
                </c:pt>
                <c:pt idx="6958">
                  <c:v>-6.6996091999999993E-2</c:v>
                </c:pt>
                <c:pt idx="6959">
                  <c:v>-6.7023445000000001E-2</c:v>
                </c:pt>
                <c:pt idx="6960">
                  <c:v>-6.7050796999999995E-2</c:v>
                </c:pt>
                <c:pt idx="6961">
                  <c:v>-6.7078146000000005E-2</c:v>
                </c:pt>
                <c:pt idx="6962">
                  <c:v>-6.7105494000000002E-2</c:v>
                </c:pt>
                <c:pt idx="6963">
                  <c:v>-6.7132839999999999E-2</c:v>
                </c:pt>
                <c:pt idx="6964">
                  <c:v>-6.7160183999999998E-2</c:v>
                </c:pt>
                <c:pt idx="6965">
                  <c:v>-6.7187525999999997E-2</c:v>
                </c:pt>
                <c:pt idx="6966">
                  <c:v>-6.7214865999999998E-2</c:v>
                </c:pt>
                <c:pt idx="6967">
                  <c:v>-6.7242204999999999E-2</c:v>
                </c:pt>
                <c:pt idx="6968">
                  <c:v>-6.7269541000000002E-2</c:v>
                </c:pt>
                <c:pt idx="6969">
                  <c:v>-6.7296876000000005E-2</c:v>
                </c:pt>
                <c:pt idx="6970">
                  <c:v>-6.7324208999999996E-2</c:v>
                </c:pt>
                <c:pt idx="6971">
                  <c:v>-6.7351540000000001E-2</c:v>
                </c:pt>
                <c:pt idx="6972">
                  <c:v>-6.7378868999999994E-2</c:v>
                </c:pt>
                <c:pt idx="6973">
                  <c:v>-6.7406197000000001E-2</c:v>
                </c:pt>
                <c:pt idx="6974">
                  <c:v>-6.7433521999999996E-2</c:v>
                </c:pt>
                <c:pt idx="6975">
                  <c:v>-6.7460846000000005E-2</c:v>
                </c:pt>
                <c:pt idx="6976">
                  <c:v>-6.7488168000000001E-2</c:v>
                </c:pt>
                <c:pt idx="6977">
                  <c:v>-6.7515487999999999E-2</c:v>
                </c:pt>
                <c:pt idx="6978">
                  <c:v>-6.7542805999999997E-2</c:v>
                </c:pt>
                <c:pt idx="6979">
                  <c:v>-6.7570121999999996E-2</c:v>
                </c:pt>
                <c:pt idx="6980">
                  <c:v>-6.7597435999999997E-2</c:v>
                </c:pt>
                <c:pt idx="6981">
                  <c:v>-6.7624748999999998E-2</c:v>
                </c:pt>
                <c:pt idx="6982">
                  <c:v>-6.7652059E-2</c:v>
                </c:pt>
                <c:pt idx="6983">
                  <c:v>-6.7679368000000004E-2</c:v>
                </c:pt>
                <c:pt idx="6984">
                  <c:v>-6.7706674999999994E-2</c:v>
                </c:pt>
                <c:pt idx="6985">
                  <c:v>-6.7733979999999999E-2</c:v>
                </c:pt>
                <c:pt idx="6986">
                  <c:v>-6.7761283000000005E-2</c:v>
                </c:pt>
                <c:pt idx="6987">
                  <c:v>-6.7788584999999998E-2</c:v>
                </c:pt>
                <c:pt idx="6988">
                  <c:v>-6.7815884000000007E-2</c:v>
                </c:pt>
                <c:pt idx="6989">
                  <c:v>-6.7843182000000002E-2</c:v>
                </c:pt>
                <c:pt idx="6990">
                  <c:v>-6.7870477999999998E-2</c:v>
                </c:pt>
                <c:pt idx="6991">
                  <c:v>-6.7897770999999996E-2</c:v>
                </c:pt>
                <c:pt idx="6992">
                  <c:v>-6.7925062999999994E-2</c:v>
                </c:pt>
                <c:pt idx="6993">
                  <c:v>-6.7952354000000006E-2</c:v>
                </c:pt>
                <c:pt idx="6994">
                  <c:v>-6.7979642000000007E-2</c:v>
                </c:pt>
                <c:pt idx="6995">
                  <c:v>-6.8006927999999994E-2</c:v>
                </c:pt>
                <c:pt idx="6996">
                  <c:v>-6.8034212999999996E-2</c:v>
                </c:pt>
                <c:pt idx="6997">
                  <c:v>-6.8061495E-2</c:v>
                </c:pt>
                <c:pt idx="6998">
                  <c:v>-6.8088776000000004E-2</c:v>
                </c:pt>
                <c:pt idx="6999">
                  <c:v>-6.8116054999999995E-2</c:v>
                </c:pt>
                <c:pt idx="7000">
                  <c:v>-6.8143332000000001E-2</c:v>
                </c:pt>
                <c:pt idx="7001">
                  <c:v>-6.8170606999999994E-2</c:v>
                </c:pt>
                <c:pt idx="7002">
                  <c:v>-6.8197881000000002E-2</c:v>
                </c:pt>
                <c:pt idx="7003">
                  <c:v>-6.8225151999999997E-2</c:v>
                </c:pt>
                <c:pt idx="7004">
                  <c:v>-6.8252420999999994E-2</c:v>
                </c:pt>
                <c:pt idx="7005">
                  <c:v>-6.8279689000000005E-2</c:v>
                </c:pt>
                <c:pt idx="7006">
                  <c:v>-6.8306955000000003E-2</c:v>
                </c:pt>
                <c:pt idx="7007">
                  <c:v>-6.8334219000000002E-2</c:v>
                </c:pt>
                <c:pt idx="7008">
                  <c:v>-6.8361481000000002E-2</c:v>
                </c:pt>
                <c:pt idx="7009">
                  <c:v>-6.8388741000000003E-2</c:v>
                </c:pt>
                <c:pt idx="7010">
                  <c:v>-6.8415999000000005E-2</c:v>
                </c:pt>
                <c:pt idx="7011">
                  <c:v>-6.8443254999999995E-2</c:v>
                </c:pt>
                <c:pt idx="7012">
                  <c:v>-6.8470509999999998E-2</c:v>
                </c:pt>
                <c:pt idx="7013">
                  <c:v>-6.8497762000000004E-2</c:v>
                </c:pt>
                <c:pt idx="7014">
                  <c:v>-6.8525012999999996E-2</c:v>
                </c:pt>
                <c:pt idx="7015">
                  <c:v>-6.8552262000000003E-2</c:v>
                </c:pt>
                <c:pt idx="7016">
                  <c:v>-6.8579508999999997E-2</c:v>
                </c:pt>
                <c:pt idx="7017">
                  <c:v>-6.8606754000000006E-2</c:v>
                </c:pt>
                <c:pt idx="7018">
                  <c:v>-6.8633997000000002E-2</c:v>
                </c:pt>
                <c:pt idx="7019">
                  <c:v>-6.8661237999999999E-2</c:v>
                </c:pt>
                <c:pt idx="7020">
                  <c:v>-6.8688477999999997E-2</c:v>
                </c:pt>
                <c:pt idx="7021">
                  <c:v>-6.8715714999999997E-2</c:v>
                </c:pt>
                <c:pt idx="7022">
                  <c:v>-6.8742950999999997E-2</c:v>
                </c:pt>
                <c:pt idx="7023">
                  <c:v>-6.8770183999999998E-2</c:v>
                </c:pt>
                <c:pt idx="7024">
                  <c:v>-6.8797416E-2</c:v>
                </c:pt>
                <c:pt idx="7025">
                  <c:v>-6.8824646000000003E-2</c:v>
                </c:pt>
                <c:pt idx="7026">
                  <c:v>-6.8851873999999993E-2</c:v>
                </c:pt>
                <c:pt idx="7027">
                  <c:v>-6.8879099999999999E-2</c:v>
                </c:pt>
                <c:pt idx="7028">
                  <c:v>-6.8906324000000005E-2</c:v>
                </c:pt>
                <c:pt idx="7029">
                  <c:v>-6.8933546999999998E-2</c:v>
                </c:pt>
                <c:pt idx="7030">
                  <c:v>-6.8960767000000006E-2</c:v>
                </c:pt>
                <c:pt idx="7031">
                  <c:v>-6.8987986000000001E-2</c:v>
                </c:pt>
                <c:pt idx="7032">
                  <c:v>-6.9015201999999998E-2</c:v>
                </c:pt>
                <c:pt idx="7033">
                  <c:v>-6.9042416999999995E-2</c:v>
                </c:pt>
                <c:pt idx="7034">
                  <c:v>-6.9069630000000007E-2</c:v>
                </c:pt>
                <c:pt idx="7035">
                  <c:v>-6.9096841000000006E-2</c:v>
                </c:pt>
                <c:pt idx="7036">
                  <c:v>-6.9124050000000006E-2</c:v>
                </c:pt>
                <c:pt idx="7037">
                  <c:v>-6.9151256999999994E-2</c:v>
                </c:pt>
                <c:pt idx="7038">
                  <c:v>-6.9178461999999996E-2</c:v>
                </c:pt>
                <c:pt idx="7039">
                  <c:v>-6.9205665E-2</c:v>
                </c:pt>
                <c:pt idx="7040">
                  <c:v>-6.9232867000000003E-2</c:v>
                </c:pt>
                <c:pt idx="7041">
                  <c:v>-6.9260065999999995E-2</c:v>
                </c:pt>
                <c:pt idx="7042">
                  <c:v>-6.9287264000000001E-2</c:v>
                </c:pt>
                <c:pt idx="7043">
                  <c:v>-6.9314459999999994E-2</c:v>
                </c:pt>
                <c:pt idx="7044">
                  <c:v>-6.9341653000000003E-2</c:v>
                </c:pt>
                <c:pt idx="7045">
                  <c:v>-6.9368844999999998E-2</c:v>
                </c:pt>
                <c:pt idx="7046">
                  <c:v>-6.9396034999999995E-2</c:v>
                </c:pt>
                <c:pt idx="7047">
                  <c:v>-6.9423223000000006E-2</c:v>
                </c:pt>
                <c:pt idx="7048">
                  <c:v>-6.9450409000000005E-2</c:v>
                </c:pt>
                <c:pt idx="7049">
                  <c:v>-6.9477593000000004E-2</c:v>
                </c:pt>
                <c:pt idx="7050">
                  <c:v>-6.9504776000000004E-2</c:v>
                </c:pt>
                <c:pt idx="7051">
                  <c:v>-6.9531956000000006E-2</c:v>
                </c:pt>
                <c:pt idx="7052">
                  <c:v>-6.9559133999999995E-2</c:v>
                </c:pt>
                <c:pt idx="7053">
                  <c:v>-6.9586310999999998E-2</c:v>
                </c:pt>
                <c:pt idx="7054">
                  <c:v>-6.9613486000000002E-2</c:v>
                </c:pt>
                <c:pt idx="7055">
                  <c:v>-6.9640657999999994E-2</c:v>
                </c:pt>
                <c:pt idx="7056">
                  <c:v>-6.9667829000000001E-2</c:v>
                </c:pt>
                <c:pt idx="7057">
                  <c:v>-6.9694997999999994E-2</c:v>
                </c:pt>
                <c:pt idx="7058">
                  <c:v>-6.9722165000000003E-2</c:v>
                </c:pt>
                <c:pt idx="7059">
                  <c:v>-6.9749329999999998E-2</c:v>
                </c:pt>
                <c:pt idx="7060">
                  <c:v>-6.9776492999999995E-2</c:v>
                </c:pt>
                <c:pt idx="7061">
                  <c:v>-6.9803654000000007E-2</c:v>
                </c:pt>
                <c:pt idx="7062">
                  <c:v>-6.9830813000000005E-2</c:v>
                </c:pt>
                <c:pt idx="7063">
                  <c:v>-6.9857971000000005E-2</c:v>
                </c:pt>
                <c:pt idx="7064">
                  <c:v>-6.9885126000000006E-2</c:v>
                </c:pt>
                <c:pt idx="7065">
                  <c:v>-6.9912279999999993E-2</c:v>
                </c:pt>
                <c:pt idx="7066">
                  <c:v>-6.9939430999999996E-2</c:v>
                </c:pt>
                <c:pt idx="7067">
                  <c:v>-6.9966581E-2</c:v>
                </c:pt>
                <c:pt idx="7068">
                  <c:v>-6.9993728000000005E-2</c:v>
                </c:pt>
                <c:pt idx="7069">
                  <c:v>-7.0020873999999997E-2</c:v>
                </c:pt>
                <c:pt idx="7070">
                  <c:v>-7.0048018000000004E-2</c:v>
                </c:pt>
                <c:pt idx="7071">
                  <c:v>-7.0075159999999997E-2</c:v>
                </c:pt>
                <c:pt idx="7072">
                  <c:v>-7.0102300000000006E-2</c:v>
                </c:pt>
                <c:pt idx="7073">
                  <c:v>-7.0129438000000002E-2</c:v>
                </c:pt>
                <c:pt idx="7074">
                  <c:v>-7.0156573999999999E-2</c:v>
                </c:pt>
                <c:pt idx="7075">
                  <c:v>-7.0183707999999997E-2</c:v>
                </c:pt>
                <c:pt idx="7076">
                  <c:v>-7.0210839999999997E-2</c:v>
                </c:pt>
                <c:pt idx="7077">
                  <c:v>-7.0237969999999997E-2</c:v>
                </c:pt>
                <c:pt idx="7078">
                  <c:v>-7.0265098999999998E-2</c:v>
                </c:pt>
                <c:pt idx="7079">
                  <c:v>-7.0292225E-2</c:v>
                </c:pt>
                <c:pt idx="7080">
                  <c:v>-7.0319350000000003E-2</c:v>
                </c:pt>
                <c:pt idx="7081">
                  <c:v>-7.0346471999999993E-2</c:v>
                </c:pt>
                <c:pt idx="7082">
                  <c:v>-7.0373592999999998E-2</c:v>
                </c:pt>
                <c:pt idx="7083">
                  <c:v>-7.0400711000000005E-2</c:v>
                </c:pt>
                <c:pt idx="7084">
                  <c:v>-7.0427827999999998E-2</c:v>
                </c:pt>
                <c:pt idx="7085">
                  <c:v>-7.0454943000000006E-2</c:v>
                </c:pt>
                <c:pt idx="7086">
                  <c:v>-7.0482056000000001E-2</c:v>
                </c:pt>
                <c:pt idx="7087">
                  <c:v>-7.0509166999999998E-2</c:v>
                </c:pt>
                <c:pt idx="7088">
                  <c:v>-7.0536275999999995E-2</c:v>
                </c:pt>
                <c:pt idx="7089">
                  <c:v>-7.0563382999999993E-2</c:v>
                </c:pt>
                <c:pt idx="7090">
                  <c:v>-7.0590488000000007E-2</c:v>
                </c:pt>
                <c:pt idx="7091">
                  <c:v>-7.0617590999999993E-2</c:v>
                </c:pt>
                <c:pt idx="7092">
                  <c:v>-7.0644691999999995E-2</c:v>
                </c:pt>
                <c:pt idx="7093">
                  <c:v>-7.0671790999999998E-2</c:v>
                </c:pt>
                <c:pt idx="7094">
                  <c:v>-7.0698888000000001E-2</c:v>
                </c:pt>
                <c:pt idx="7095">
                  <c:v>-7.0725984000000006E-2</c:v>
                </c:pt>
                <c:pt idx="7096">
                  <c:v>-7.0753076999999998E-2</c:v>
                </c:pt>
                <c:pt idx="7097">
                  <c:v>-7.0780168000000004E-2</c:v>
                </c:pt>
                <c:pt idx="7098">
                  <c:v>-7.0807257999999998E-2</c:v>
                </c:pt>
                <c:pt idx="7099">
                  <c:v>-7.0834345000000007E-2</c:v>
                </c:pt>
                <c:pt idx="7100">
                  <c:v>-7.0861431000000003E-2</c:v>
                </c:pt>
                <c:pt idx="7101">
                  <c:v>-7.0888514E-2</c:v>
                </c:pt>
                <c:pt idx="7102">
                  <c:v>-7.0915595999999997E-2</c:v>
                </c:pt>
                <c:pt idx="7103">
                  <c:v>-7.0942675999999996E-2</c:v>
                </c:pt>
                <c:pt idx="7104">
                  <c:v>-7.0969752999999997E-2</c:v>
                </c:pt>
                <c:pt idx="7105">
                  <c:v>-7.0996828999999997E-2</c:v>
                </c:pt>
                <c:pt idx="7106">
                  <c:v>-7.1023902999999999E-2</c:v>
                </c:pt>
                <c:pt idx="7107">
                  <c:v>-7.1050975000000002E-2</c:v>
                </c:pt>
                <c:pt idx="7108">
                  <c:v>-7.1078045000000006E-2</c:v>
                </c:pt>
                <c:pt idx="7109">
                  <c:v>-7.1105111999999998E-2</c:v>
                </c:pt>
                <c:pt idx="7110">
                  <c:v>-7.1132178000000004E-2</c:v>
                </c:pt>
                <c:pt idx="7111">
                  <c:v>-7.1159241999999998E-2</c:v>
                </c:pt>
                <c:pt idx="7112">
                  <c:v>-7.1186304000000006E-2</c:v>
                </c:pt>
                <c:pt idx="7113">
                  <c:v>-7.1213364000000001E-2</c:v>
                </c:pt>
                <c:pt idx="7114">
                  <c:v>-7.1240421999999998E-2</c:v>
                </c:pt>
                <c:pt idx="7115">
                  <c:v>-7.1267478999999995E-2</c:v>
                </c:pt>
                <c:pt idx="7116">
                  <c:v>-7.1294532999999993E-2</c:v>
                </c:pt>
                <c:pt idx="7117">
                  <c:v>-7.1321585000000007E-2</c:v>
                </c:pt>
                <c:pt idx="7118">
                  <c:v>-7.1348634999999994E-2</c:v>
                </c:pt>
                <c:pt idx="7119">
                  <c:v>-7.1375682999999995E-2</c:v>
                </c:pt>
                <c:pt idx="7120">
                  <c:v>-7.1402729999999998E-2</c:v>
                </c:pt>
                <c:pt idx="7121">
                  <c:v>-7.1429774000000001E-2</c:v>
                </c:pt>
                <c:pt idx="7122">
                  <c:v>-7.1456816000000006E-2</c:v>
                </c:pt>
                <c:pt idx="7123">
                  <c:v>-7.1483856999999998E-2</c:v>
                </c:pt>
                <c:pt idx="7124">
                  <c:v>-7.1510895000000005E-2</c:v>
                </c:pt>
                <c:pt idx="7125">
                  <c:v>-7.1537930999999999E-2</c:v>
                </c:pt>
                <c:pt idx="7126">
                  <c:v>-7.1564965999999994E-2</c:v>
                </c:pt>
                <c:pt idx="7127">
                  <c:v>-7.1591998000000004E-2</c:v>
                </c:pt>
                <c:pt idx="7128">
                  <c:v>-7.1619029000000001E-2</c:v>
                </c:pt>
                <c:pt idx="7129">
                  <c:v>-7.1646056999999999E-2</c:v>
                </c:pt>
                <c:pt idx="7130">
                  <c:v>-7.1673083999999998E-2</c:v>
                </c:pt>
                <c:pt idx="7131">
                  <c:v>-7.1700107999999999E-2</c:v>
                </c:pt>
                <c:pt idx="7132">
                  <c:v>-7.1727131E-2</c:v>
                </c:pt>
                <c:pt idx="7133">
                  <c:v>-7.1754151000000002E-2</c:v>
                </c:pt>
                <c:pt idx="7134">
                  <c:v>-7.1781170000000005E-2</c:v>
                </c:pt>
                <c:pt idx="7135">
                  <c:v>-7.1808186999999996E-2</c:v>
                </c:pt>
                <c:pt idx="7136">
                  <c:v>-7.1835201000000001E-2</c:v>
                </c:pt>
                <c:pt idx="7137">
                  <c:v>-7.1862213999999994E-2</c:v>
                </c:pt>
                <c:pt idx="7138">
                  <c:v>-7.1889225000000001E-2</c:v>
                </c:pt>
                <c:pt idx="7139">
                  <c:v>-7.1916232999999996E-2</c:v>
                </c:pt>
                <c:pt idx="7140">
                  <c:v>-7.1943240000000006E-2</c:v>
                </c:pt>
                <c:pt idx="7141">
                  <c:v>-7.1970245000000002E-2</c:v>
                </c:pt>
                <c:pt idx="7142">
                  <c:v>-7.1997247E-2</c:v>
                </c:pt>
                <c:pt idx="7143">
                  <c:v>-7.2024247999999999E-2</c:v>
                </c:pt>
                <c:pt idx="7144">
                  <c:v>-7.2051246999999999E-2</c:v>
                </c:pt>
                <c:pt idx="7145">
                  <c:v>-7.2078244E-2</c:v>
                </c:pt>
                <c:pt idx="7146">
                  <c:v>-7.2105238000000002E-2</c:v>
                </c:pt>
                <c:pt idx="7147">
                  <c:v>-7.2132231000000005E-2</c:v>
                </c:pt>
                <c:pt idx="7148">
                  <c:v>-7.2159221999999995E-2</c:v>
                </c:pt>
                <c:pt idx="7149">
                  <c:v>-7.2186211E-2</c:v>
                </c:pt>
                <c:pt idx="7150">
                  <c:v>-7.2213197000000007E-2</c:v>
                </c:pt>
                <c:pt idx="7151">
                  <c:v>-7.2240182E-2</c:v>
                </c:pt>
                <c:pt idx="7152">
                  <c:v>-7.2267164999999994E-2</c:v>
                </c:pt>
                <c:pt idx="7153">
                  <c:v>-7.2294146000000004E-2</c:v>
                </c:pt>
                <c:pt idx="7154">
                  <c:v>-7.2321125E-2</c:v>
                </c:pt>
                <c:pt idx="7155">
                  <c:v>-7.2348100999999998E-2</c:v>
                </c:pt>
                <c:pt idx="7156">
                  <c:v>-7.2375075999999997E-2</c:v>
                </c:pt>
                <c:pt idx="7157">
                  <c:v>-7.2402048999999996E-2</c:v>
                </c:pt>
                <c:pt idx="7158">
                  <c:v>-7.2429019999999997E-2</c:v>
                </c:pt>
                <c:pt idx="7159">
                  <c:v>-7.2455987999999999E-2</c:v>
                </c:pt>
                <c:pt idx="7160">
                  <c:v>-7.2482955000000002E-2</c:v>
                </c:pt>
                <c:pt idx="7161">
                  <c:v>-7.2509920000000005E-2</c:v>
                </c:pt>
                <c:pt idx="7162">
                  <c:v>-7.2536882999999996E-2</c:v>
                </c:pt>
                <c:pt idx="7163">
                  <c:v>-7.2563844000000002E-2</c:v>
                </c:pt>
                <c:pt idx="7164">
                  <c:v>-7.2590801999999996E-2</c:v>
                </c:pt>
                <c:pt idx="7165">
                  <c:v>-7.2617759000000004E-2</c:v>
                </c:pt>
                <c:pt idx="7166">
                  <c:v>-7.2644713999999999E-2</c:v>
                </c:pt>
                <c:pt idx="7167">
                  <c:v>-7.2671666999999995E-2</c:v>
                </c:pt>
                <c:pt idx="7168">
                  <c:v>-7.2698616999999993E-2</c:v>
                </c:pt>
                <c:pt idx="7169">
                  <c:v>-7.2725566000000005E-2</c:v>
                </c:pt>
                <c:pt idx="7170">
                  <c:v>-7.2752513000000005E-2</c:v>
                </c:pt>
                <c:pt idx="7171">
                  <c:v>-7.2779458000000005E-2</c:v>
                </c:pt>
                <c:pt idx="7172">
                  <c:v>-7.2806399999999993E-2</c:v>
                </c:pt>
                <c:pt idx="7173">
                  <c:v>-7.2833340999999996E-2</c:v>
                </c:pt>
                <c:pt idx="7174">
                  <c:v>-7.2860279999999999E-2</c:v>
                </c:pt>
                <c:pt idx="7175">
                  <c:v>-7.2887216000000005E-2</c:v>
                </c:pt>
                <c:pt idx="7176">
                  <c:v>-7.2914150999999996E-2</c:v>
                </c:pt>
                <c:pt idx="7177">
                  <c:v>-7.2941083000000004E-2</c:v>
                </c:pt>
                <c:pt idx="7178">
                  <c:v>-7.2968013999999998E-2</c:v>
                </c:pt>
                <c:pt idx="7179">
                  <c:v>-7.2994943000000007E-2</c:v>
                </c:pt>
                <c:pt idx="7180">
                  <c:v>-7.3021869000000003E-2</c:v>
                </c:pt>
                <c:pt idx="7181">
                  <c:v>-7.3048794E-2</c:v>
                </c:pt>
                <c:pt idx="7182">
                  <c:v>-7.3075715999999999E-2</c:v>
                </c:pt>
                <c:pt idx="7183">
                  <c:v>-7.3102636999999998E-2</c:v>
                </c:pt>
                <c:pt idx="7184">
                  <c:v>-7.3129554999999999E-2</c:v>
                </c:pt>
                <c:pt idx="7185">
                  <c:v>-7.3156472E-2</c:v>
                </c:pt>
                <c:pt idx="7186">
                  <c:v>-7.3183386000000003E-2</c:v>
                </c:pt>
                <c:pt idx="7187">
                  <c:v>-7.3210299000000006E-2</c:v>
                </c:pt>
                <c:pt idx="7188">
                  <c:v>-7.3237208999999998E-2</c:v>
                </c:pt>
                <c:pt idx="7189">
                  <c:v>-7.3264117000000004E-2</c:v>
                </c:pt>
                <c:pt idx="7190">
                  <c:v>-7.3291023999999996E-2</c:v>
                </c:pt>
                <c:pt idx="7191">
                  <c:v>-7.3317928000000004E-2</c:v>
                </c:pt>
                <c:pt idx="7192">
                  <c:v>-7.334483E-2</c:v>
                </c:pt>
                <c:pt idx="7193">
                  <c:v>-7.3371730999999996E-2</c:v>
                </c:pt>
                <c:pt idx="7194">
                  <c:v>-7.3398629000000007E-2</c:v>
                </c:pt>
                <c:pt idx="7195">
                  <c:v>-7.3425525000000005E-2</c:v>
                </c:pt>
                <c:pt idx="7196">
                  <c:v>-7.3452419000000005E-2</c:v>
                </c:pt>
                <c:pt idx="7197">
                  <c:v>-7.3479311000000005E-2</c:v>
                </c:pt>
                <c:pt idx="7198">
                  <c:v>-7.3506200999999993E-2</c:v>
                </c:pt>
                <c:pt idx="7199">
                  <c:v>-7.3533088999999996E-2</c:v>
                </c:pt>
                <c:pt idx="7200">
                  <c:v>-7.3559975E-2</c:v>
                </c:pt>
                <c:pt idx="7201">
                  <c:v>-7.3586859000000004E-2</c:v>
                </c:pt>
                <c:pt idx="7202">
                  <c:v>-7.3613740999999996E-2</c:v>
                </c:pt>
                <c:pt idx="7203">
                  <c:v>-7.3640621000000003E-2</c:v>
                </c:pt>
                <c:pt idx="7204">
                  <c:v>-7.3667498999999997E-2</c:v>
                </c:pt>
                <c:pt idx="7205">
                  <c:v>-7.3694375000000006E-2</c:v>
                </c:pt>
                <c:pt idx="7206">
                  <c:v>-7.3721249000000003E-2</c:v>
                </c:pt>
                <c:pt idx="7207">
                  <c:v>-7.3748121E-2</c:v>
                </c:pt>
                <c:pt idx="7208">
                  <c:v>-7.3774989999999999E-2</c:v>
                </c:pt>
                <c:pt idx="7209">
                  <c:v>-7.3801857999999998E-2</c:v>
                </c:pt>
                <c:pt idx="7210">
                  <c:v>-7.3828723999999998E-2</c:v>
                </c:pt>
                <c:pt idx="7211">
                  <c:v>-7.3855587E-2</c:v>
                </c:pt>
                <c:pt idx="7212">
                  <c:v>-7.3882449000000003E-2</c:v>
                </c:pt>
                <c:pt idx="7213">
                  <c:v>-7.3909308000000007E-2</c:v>
                </c:pt>
                <c:pt idx="7214">
                  <c:v>-7.3936165999999998E-2</c:v>
                </c:pt>
                <c:pt idx="7215">
                  <c:v>-7.3963021000000004E-2</c:v>
                </c:pt>
                <c:pt idx="7216">
                  <c:v>-7.3989873999999997E-2</c:v>
                </c:pt>
                <c:pt idx="7217">
                  <c:v>-7.4016726000000005E-2</c:v>
                </c:pt>
                <c:pt idx="7218">
                  <c:v>-7.4043575E-2</c:v>
                </c:pt>
                <c:pt idx="7219">
                  <c:v>-7.4070421999999997E-2</c:v>
                </c:pt>
                <c:pt idx="7220">
                  <c:v>-7.4097266999999994E-2</c:v>
                </c:pt>
                <c:pt idx="7221">
                  <c:v>-7.4124109999999993E-2</c:v>
                </c:pt>
                <c:pt idx="7222">
                  <c:v>-7.4150952000000006E-2</c:v>
                </c:pt>
                <c:pt idx="7223">
                  <c:v>-7.4177791000000007E-2</c:v>
                </c:pt>
                <c:pt idx="7224">
                  <c:v>-7.4204626999999995E-2</c:v>
                </c:pt>
                <c:pt idx="7225">
                  <c:v>-7.4231461999999998E-2</c:v>
                </c:pt>
                <c:pt idx="7226">
                  <c:v>-7.4258295000000002E-2</c:v>
                </c:pt>
                <c:pt idx="7227">
                  <c:v>-7.4285126000000007E-2</c:v>
                </c:pt>
                <c:pt idx="7228">
                  <c:v>-7.4311954999999999E-2</c:v>
                </c:pt>
                <c:pt idx="7229">
                  <c:v>-7.4338781000000007E-2</c:v>
                </c:pt>
                <c:pt idx="7230">
                  <c:v>-7.4365606000000001E-2</c:v>
                </c:pt>
                <c:pt idx="7231">
                  <c:v>-7.4392428999999996E-2</c:v>
                </c:pt>
                <c:pt idx="7232">
                  <c:v>-7.4419249000000007E-2</c:v>
                </c:pt>
                <c:pt idx="7233">
                  <c:v>-7.4446067000000005E-2</c:v>
                </c:pt>
                <c:pt idx="7234">
                  <c:v>-7.4472884000000003E-2</c:v>
                </c:pt>
                <c:pt idx="7235">
                  <c:v>-7.4499698000000003E-2</c:v>
                </c:pt>
                <c:pt idx="7236">
                  <c:v>-7.4526510000000004E-2</c:v>
                </c:pt>
                <c:pt idx="7237">
                  <c:v>-7.4553321000000006E-2</c:v>
                </c:pt>
                <c:pt idx="7238">
                  <c:v>-7.4580128999999995E-2</c:v>
                </c:pt>
                <c:pt idx="7239">
                  <c:v>-7.4606934999999999E-2</c:v>
                </c:pt>
                <c:pt idx="7240">
                  <c:v>-7.4633739000000004E-2</c:v>
                </c:pt>
                <c:pt idx="7241">
                  <c:v>-7.4660540999999997E-2</c:v>
                </c:pt>
                <c:pt idx="7242">
                  <c:v>-7.4687340000000005E-2</c:v>
                </c:pt>
                <c:pt idx="7243">
                  <c:v>-7.4714137999999999E-2</c:v>
                </c:pt>
                <c:pt idx="7244">
                  <c:v>-7.4740933999999995E-2</c:v>
                </c:pt>
                <c:pt idx="7245">
                  <c:v>-7.4767728000000006E-2</c:v>
                </c:pt>
                <c:pt idx="7246">
                  <c:v>-7.4794519000000004E-2</c:v>
                </c:pt>
                <c:pt idx="7247">
                  <c:v>-7.4821309000000003E-2</c:v>
                </c:pt>
                <c:pt idx="7248">
                  <c:v>-7.4848096000000003E-2</c:v>
                </c:pt>
                <c:pt idx="7249">
                  <c:v>-7.4874881000000004E-2</c:v>
                </c:pt>
                <c:pt idx="7250">
                  <c:v>-7.4901665000000006E-2</c:v>
                </c:pt>
                <c:pt idx="7251">
                  <c:v>-7.4928445999999996E-2</c:v>
                </c:pt>
                <c:pt idx="7252">
                  <c:v>-7.4955225E-2</c:v>
                </c:pt>
                <c:pt idx="7253">
                  <c:v>-7.4982002000000006E-2</c:v>
                </c:pt>
                <c:pt idx="7254">
                  <c:v>-7.5008776999999999E-2</c:v>
                </c:pt>
                <c:pt idx="7255">
                  <c:v>-7.5035550000000006E-2</c:v>
                </c:pt>
                <c:pt idx="7256">
                  <c:v>-7.5062321000000001E-2</c:v>
                </c:pt>
                <c:pt idx="7257">
                  <c:v>-7.5089088999999998E-2</c:v>
                </c:pt>
                <c:pt idx="7258">
                  <c:v>-7.5115855999999995E-2</c:v>
                </c:pt>
                <c:pt idx="7259">
                  <c:v>-7.5142621000000007E-2</c:v>
                </c:pt>
                <c:pt idx="7260">
                  <c:v>-7.5169383000000006E-2</c:v>
                </c:pt>
                <c:pt idx="7261">
                  <c:v>-7.5196142999999993E-2</c:v>
                </c:pt>
                <c:pt idx="7262">
                  <c:v>-7.5222901999999994E-2</c:v>
                </c:pt>
                <c:pt idx="7263">
                  <c:v>-7.5249657999999997E-2</c:v>
                </c:pt>
                <c:pt idx="7264">
                  <c:v>-7.5276412000000001E-2</c:v>
                </c:pt>
                <c:pt idx="7265">
                  <c:v>-7.5303164000000006E-2</c:v>
                </c:pt>
                <c:pt idx="7266">
                  <c:v>-7.5329913999999998E-2</c:v>
                </c:pt>
                <c:pt idx="7267">
                  <c:v>-7.5356662000000005E-2</c:v>
                </c:pt>
                <c:pt idx="7268">
                  <c:v>-7.5383407999999999E-2</c:v>
                </c:pt>
                <c:pt idx="7269">
                  <c:v>-7.5410150999999995E-2</c:v>
                </c:pt>
                <c:pt idx="7270">
                  <c:v>-7.5436893000000005E-2</c:v>
                </c:pt>
                <c:pt idx="7271">
                  <c:v>-7.5463633000000002E-2</c:v>
                </c:pt>
                <c:pt idx="7272">
                  <c:v>-7.5490370000000001E-2</c:v>
                </c:pt>
                <c:pt idx="7273">
                  <c:v>-7.5517105000000001E-2</c:v>
                </c:pt>
                <c:pt idx="7274">
                  <c:v>-7.5543839000000002E-2</c:v>
                </c:pt>
                <c:pt idx="7275">
                  <c:v>-7.5570570000000004E-2</c:v>
                </c:pt>
                <c:pt idx="7276">
                  <c:v>-7.5597299000000007E-2</c:v>
                </c:pt>
                <c:pt idx="7277">
                  <c:v>-7.5624025999999997E-2</c:v>
                </c:pt>
                <c:pt idx="7278">
                  <c:v>-7.5650750000000003E-2</c:v>
                </c:pt>
                <c:pt idx="7279">
                  <c:v>-7.5677472999999995E-2</c:v>
                </c:pt>
                <c:pt idx="7280">
                  <c:v>-7.5704194000000002E-2</c:v>
                </c:pt>
                <c:pt idx="7281">
                  <c:v>-7.5730911999999997E-2</c:v>
                </c:pt>
                <c:pt idx="7282">
                  <c:v>-7.5757629000000007E-2</c:v>
                </c:pt>
                <c:pt idx="7283">
                  <c:v>-7.5784343000000004E-2</c:v>
                </c:pt>
                <c:pt idx="7284">
                  <c:v>-7.5811055000000002E-2</c:v>
                </c:pt>
                <c:pt idx="7285">
                  <c:v>-7.5837766000000001E-2</c:v>
                </c:pt>
                <c:pt idx="7286">
                  <c:v>-7.5864474000000001E-2</c:v>
                </c:pt>
                <c:pt idx="7287">
                  <c:v>-7.5891180000000003E-2</c:v>
                </c:pt>
                <c:pt idx="7288">
                  <c:v>-7.5917883000000005E-2</c:v>
                </c:pt>
                <c:pt idx="7289">
                  <c:v>-7.5944584999999995E-2</c:v>
                </c:pt>
                <c:pt idx="7290">
                  <c:v>-7.5971285E-2</c:v>
                </c:pt>
                <c:pt idx="7291">
                  <c:v>-7.5997982000000006E-2</c:v>
                </c:pt>
                <c:pt idx="7292">
                  <c:v>-7.6024677999999998E-2</c:v>
                </c:pt>
                <c:pt idx="7293">
                  <c:v>-7.6051371000000006E-2</c:v>
                </c:pt>
                <c:pt idx="7294">
                  <c:v>-7.6078062000000002E-2</c:v>
                </c:pt>
                <c:pt idx="7295">
                  <c:v>-7.6104750999999998E-2</c:v>
                </c:pt>
                <c:pt idx="7296">
                  <c:v>-7.6131437999999996E-2</c:v>
                </c:pt>
                <c:pt idx="7297">
                  <c:v>-7.6158122999999994E-2</c:v>
                </c:pt>
                <c:pt idx="7298">
                  <c:v>-7.6184805999999994E-2</c:v>
                </c:pt>
                <c:pt idx="7299">
                  <c:v>-7.6211485999999995E-2</c:v>
                </c:pt>
                <c:pt idx="7300">
                  <c:v>-7.6238164999999997E-2</c:v>
                </c:pt>
                <c:pt idx="7301">
                  <c:v>-7.6264841E-2</c:v>
                </c:pt>
                <c:pt idx="7302">
                  <c:v>-7.6291516000000004E-2</c:v>
                </c:pt>
                <c:pt idx="7303">
                  <c:v>-7.6318187999999995E-2</c:v>
                </c:pt>
                <c:pt idx="7304">
                  <c:v>-7.6344858000000002E-2</c:v>
                </c:pt>
                <c:pt idx="7305">
                  <c:v>-7.6371525999999995E-2</c:v>
                </c:pt>
                <c:pt idx="7306">
                  <c:v>-7.6398191000000004E-2</c:v>
                </c:pt>
                <c:pt idx="7307">
                  <c:v>-7.6424855E-2</c:v>
                </c:pt>
                <c:pt idx="7308">
                  <c:v>-7.6451516999999997E-2</c:v>
                </c:pt>
                <c:pt idx="7309">
                  <c:v>-7.6478175999999995E-2</c:v>
                </c:pt>
                <c:pt idx="7310">
                  <c:v>-7.6504832999999994E-2</c:v>
                </c:pt>
                <c:pt idx="7311">
                  <c:v>-7.6531488999999994E-2</c:v>
                </c:pt>
                <c:pt idx="7312">
                  <c:v>-7.6558141999999996E-2</c:v>
                </c:pt>
                <c:pt idx="7313">
                  <c:v>-7.6584792999999998E-2</c:v>
                </c:pt>
                <c:pt idx="7314">
                  <c:v>-7.6611441000000002E-2</c:v>
                </c:pt>
                <c:pt idx="7315">
                  <c:v>-7.6638087999999993E-2</c:v>
                </c:pt>
                <c:pt idx="7316">
                  <c:v>-7.6664732999999999E-2</c:v>
                </c:pt>
                <c:pt idx="7317">
                  <c:v>-7.6691375000000006E-2</c:v>
                </c:pt>
                <c:pt idx="7318">
                  <c:v>-7.6718015000000001E-2</c:v>
                </c:pt>
                <c:pt idx="7319">
                  <c:v>-7.6744653999999995E-2</c:v>
                </c:pt>
                <c:pt idx="7320">
                  <c:v>-7.6771290000000006E-2</c:v>
                </c:pt>
                <c:pt idx="7321">
                  <c:v>-7.6797924000000004E-2</c:v>
                </c:pt>
                <c:pt idx="7322">
                  <c:v>-7.6824555000000003E-2</c:v>
                </c:pt>
                <c:pt idx="7323">
                  <c:v>-7.6851185000000002E-2</c:v>
                </c:pt>
                <c:pt idx="7324">
                  <c:v>-7.6877812000000004E-2</c:v>
                </c:pt>
                <c:pt idx="7325">
                  <c:v>-7.6904438000000006E-2</c:v>
                </c:pt>
                <c:pt idx="7326">
                  <c:v>-7.6931060999999995E-2</c:v>
                </c:pt>
                <c:pt idx="7327">
                  <c:v>-7.6957681999999999E-2</c:v>
                </c:pt>
                <c:pt idx="7328">
                  <c:v>-7.6984301000000005E-2</c:v>
                </c:pt>
                <c:pt idx="7329">
                  <c:v>-7.7010917999999998E-2</c:v>
                </c:pt>
                <c:pt idx="7330">
                  <c:v>-7.7037533000000005E-2</c:v>
                </c:pt>
                <c:pt idx="7331">
                  <c:v>-7.7064145000000001E-2</c:v>
                </c:pt>
                <c:pt idx="7332">
                  <c:v>-7.7090755999999996E-2</c:v>
                </c:pt>
                <c:pt idx="7333">
                  <c:v>-7.7117363999999994E-2</c:v>
                </c:pt>
                <c:pt idx="7334">
                  <c:v>-7.7143970000000006E-2</c:v>
                </c:pt>
                <c:pt idx="7335">
                  <c:v>-7.7170574000000006E-2</c:v>
                </c:pt>
                <c:pt idx="7336">
                  <c:v>-7.7197176000000006E-2</c:v>
                </c:pt>
                <c:pt idx="7337">
                  <c:v>-7.7223775999999994E-2</c:v>
                </c:pt>
                <c:pt idx="7338">
                  <c:v>-7.7250372999999997E-2</c:v>
                </c:pt>
                <c:pt idx="7339">
                  <c:v>-7.7276968000000001E-2</c:v>
                </c:pt>
                <c:pt idx="7340">
                  <c:v>-7.7303562000000006E-2</c:v>
                </c:pt>
                <c:pt idx="7341">
                  <c:v>-7.7330152999999999E-2</c:v>
                </c:pt>
                <c:pt idx="7342">
                  <c:v>-7.7356742000000006E-2</c:v>
                </c:pt>
                <c:pt idx="7343">
                  <c:v>-7.7383329000000001E-2</c:v>
                </c:pt>
                <c:pt idx="7344">
                  <c:v>-7.7409912999999997E-2</c:v>
                </c:pt>
                <c:pt idx="7345">
                  <c:v>-7.7436495999999994E-2</c:v>
                </c:pt>
                <c:pt idx="7346">
                  <c:v>-7.7463076000000006E-2</c:v>
                </c:pt>
                <c:pt idx="7347">
                  <c:v>-7.7489654000000005E-2</c:v>
                </c:pt>
                <c:pt idx="7348">
                  <c:v>-7.7516230000000005E-2</c:v>
                </c:pt>
                <c:pt idx="7349">
                  <c:v>-7.7542804000000007E-2</c:v>
                </c:pt>
                <c:pt idx="7350">
                  <c:v>-7.7569375999999995E-2</c:v>
                </c:pt>
                <c:pt idx="7351">
                  <c:v>-7.7595945999999999E-2</c:v>
                </c:pt>
                <c:pt idx="7352">
                  <c:v>-7.7622513000000004E-2</c:v>
                </c:pt>
                <c:pt idx="7353">
                  <c:v>-7.7649077999999996E-2</c:v>
                </c:pt>
                <c:pt idx="7354">
                  <c:v>-7.7675641000000004E-2</c:v>
                </c:pt>
                <c:pt idx="7355">
                  <c:v>-7.7702201999999998E-2</c:v>
                </c:pt>
                <c:pt idx="7356">
                  <c:v>-7.7728760999999993E-2</c:v>
                </c:pt>
                <c:pt idx="7357">
                  <c:v>-7.7755318000000004E-2</c:v>
                </c:pt>
                <c:pt idx="7358">
                  <c:v>-7.7781872000000002E-2</c:v>
                </c:pt>
                <c:pt idx="7359">
                  <c:v>-7.7808425000000001E-2</c:v>
                </c:pt>
                <c:pt idx="7360">
                  <c:v>-7.7834975000000001E-2</c:v>
                </c:pt>
                <c:pt idx="7361">
                  <c:v>-7.7861523000000002E-2</c:v>
                </c:pt>
                <c:pt idx="7362">
                  <c:v>-7.7888068000000005E-2</c:v>
                </c:pt>
                <c:pt idx="7363">
                  <c:v>-7.7914611999999994E-2</c:v>
                </c:pt>
                <c:pt idx="7364">
                  <c:v>-7.7941153999999999E-2</c:v>
                </c:pt>
                <c:pt idx="7365">
                  <c:v>-7.7967693000000005E-2</c:v>
                </c:pt>
                <c:pt idx="7366">
                  <c:v>-7.7994229999999998E-2</c:v>
                </c:pt>
                <c:pt idx="7367">
                  <c:v>-7.8020765000000006E-2</c:v>
                </c:pt>
                <c:pt idx="7368">
                  <c:v>-7.8047298000000001E-2</c:v>
                </c:pt>
                <c:pt idx="7369">
                  <c:v>-7.8073827999999998E-2</c:v>
                </c:pt>
                <c:pt idx="7370">
                  <c:v>-7.8100356999999995E-2</c:v>
                </c:pt>
                <c:pt idx="7371">
                  <c:v>-7.8126882999999994E-2</c:v>
                </c:pt>
                <c:pt idx="7372">
                  <c:v>-7.8153406999999994E-2</c:v>
                </c:pt>
                <c:pt idx="7373">
                  <c:v>-7.8179928999999995E-2</c:v>
                </c:pt>
                <c:pt idx="7374">
                  <c:v>-7.8206448999999997E-2</c:v>
                </c:pt>
                <c:pt idx="7375">
                  <c:v>-7.8232967E-2</c:v>
                </c:pt>
                <c:pt idx="7376">
                  <c:v>-7.8259482000000005E-2</c:v>
                </c:pt>
                <c:pt idx="7377">
                  <c:v>-7.8285994999999997E-2</c:v>
                </c:pt>
                <c:pt idx="7378">
                  <c:v>-7.8312506000000004E-2</c:v>
                </c:pt>
                <c:pt idx="7379">
                  <c:v>-7.8339014999999998E-2</c:v>
                </c:pt>
                <c:pt idx="7380">
                  <c:v>-7.8365522000000007E-2</c:v>
                </c:pt>
                <c:pt idx="7381">
                  <c:v>-7.8392027000000003E-2</c:v>
                </c:pt>
                <c:pt idx="7382">
                  <c:v>-7.8418529000000001E-2</c:v>
                </c:pt>
                <c:pt idx="7383">
                  <c:v>-7.8445028999999999E-2</c:v>
                </c:pt>
                <c:pt idx="7384">
                  <c:v>-7.8471526999999999E-2</c:v>
                </c:pt>
                <c:pt idx="7385">
                  <c:v>-7.8498023E-2</c:v>
                </c:pt>
                <c:pt idx="7386">
                  <c:v>-7.8524517000000002E-2</c:v>
                </c:pt>
                <c:pt idx="7387">
                  <c:v>-7.8551008000000005E-2</c:v>
                </c:pt>
                <c:pt idx="7388">
                  <c:v>-7.8577496999999996E-2</c:v>
                </c:pt>
                <c:pt idx="7389">
                  <c:v>-7.8603984000000002E-2</c:v>
                </c:pt>
                <c:pt idx="7390">
                  <c:v>-7.8630468999999995E-2</c:v>
                </c:pt>
                <c:pt idx="7391">
                  <c:v>-7.8656952000000002E-2</c:v>
                </c:pt>
                <c:pt idx="7392">
                  <c:v>-7.8683431999999998E-2</c:v>
                </c:pt>
                <c:pt idx="7393">
                  <c:v>-7.8709910999999994E-2</c:v>
                </c:pt>
                <c:pt idx="7394">
                  <c:v>-7.8736387000000005E-2</c:v>
                </c:pt>
                <c:pt idx="7395">
                  <c:v>-7.8762861000000003E-2</c:v>
                </c:pt>
                <c:pt idx="7396">
                  <c:v>-7.8789333000000003E-2</c:v>
                </c:pt>
                <c:pt idx="7397">
                  <c:v>-7.8815802000000004E-2</c:v>
                </c:pt>
                <c:pt idx="7398">
                  <c:v>-7.8842269000000006E-2</c:v>
                </c:pt>
                <c:pt idx="7399">
                  <c:v>-7.8868734999999995E-2</c:v>
                </c:pt>
                <c:pt idx="7400">
                  <c:v>-7.8895198E-2</c:v>
                </c:pt>
                <c:pt idx="7401">
                  <c:v>-7.8921658000000006E-2</c:v>
                </c:pt>
                <c:pt idx="7402">
                  <c:v>-7.8948116999999998E-2</c:v>
                </c:pt>
                <c:pt idx="7403">
                  <c:v>-7.8974573000000006E-2</c:v>
                </c:pt>
                <c:pt idx="7404">
                  <c:v>-7.9001027000000001E-2</c:v>
                </c:pt>
                <c:pt idx="7405">
                  <c:v>-7.9027478999999998E-2</c:v>
                </c:pt>
                <c:pt idx="7406">
                  <c:v>-7.9053928999999995E-2</c:v>
                </c:pt>
                <c:pt idx="7407">
                  <c:v>-7.9080376999999993E-2</c:v>
                </c:pt>
                <c:pt idx="7408">
                  <c:v>-7.9106821999999993E-2</c:v>
                </c:pt>
                <c:pt idx="7409">
                  <c:v>-7.9133264999999994E-2</c:v>
                </c:pt>
                <c:pt idx="7410">
                  <c:v>-7.9159705999999996E-2</c:v>
                </c:pt>
                <c:pt idx="7411">
                  <c:v>-7.9186144999999999E-2</c:v>
                </c:pt>
                <c:pt idx="7412">
                  <c:v>-7.9212582000000004E-2</c:v>
                </c:pt>
                <c:pt idx="7413">
                  <c:v>-7.9239015999999995E-2</c:v>
                </c:pt>
                <c:pt idx="7414">
                  <c:v>-7.9265448000000002E-2</c:v>
                </c:pt>
                <c:pt idx="7415">
                  <c:v>-7.9291877999999996E-2</c:v>
                </c:pt>
                <c:pt idx="7416">
                  <c:v>-7.9318306000000005E-2</c:v>
                </c:pt>
                <c:pt idx="7417">
                  <c:v>-7.9344731000000002E-2</c:v>
                </c:pt>
                <c:pt idx="7418">
                  <c:v>-7.9371154999999999E-2</c:v>
                </c:pt>
                <c:pt idx="7419">
                  <c:v>-7.9397575999999997E-2</c:v>
                </c:pt>
                <c:pt idx="7420">
                  <c:v>-7.9423994999999997E-2</c:v>
                </c:pt>
                <c:pt idx="7421">
                  <c:v>-7.9450410999999999E-2</c:v>
                </c:pt>
                <c:pt idx="7422">
                  <c:v>-7.9476826E-2</c:v>
                </c:pt>
                <c:pt idx="7423">
                  <c:v>-7.9503238000000004E-2</c:v>
                </c:pt>
                <c:pt idx="7424">
                  <c:v>-7.9529647999999994E-2</c:v>
                </c:pt>
                <c:pt idx="7425">
                  <c:v>-7.9556056E-2</c:v>
                </c:pt>
                <c:pt idx="7426">
                  <c:v>-7.9582462000000007E-2</c:v>
                </c:pt>
                <c:pt idx="7427">
                  <c:v>-7.9608865000000001E-2</c:v>
                </c:pt>
                <c:pt idx="7428">
                  <c:v>-7.9635265999999996E-2</c:v>
                </c:pt>
                <c:pt idx="7429">
                  <c:v>-7.9661665000000006E-2</c:v>
                </c:pt>
                <c:pt idx="7430">
                  <c:v>-7.9688062000000004E-2</c:v>
                </c:pt>
                <c:pt idx="7431">
                  <c:v>-7.9714456000000003E-2</c:v>
                </c:pt>
                <c:pt idx="7432">
                  <c:v>-7.9740849000000003E-2</c:v>
                </c:pt>
                <c:pt idx="7433">
                  <c:v>-7.9767239000000004E-2</c:v>
                </c:pt>
                <c:pt idx="7434">
                  <c:v>-7.9793627000000006E-2</c:v>
                </c:pt>
                <c:pt idx="7435">
                  <c:v>-7.9820011999999996E-2</c:v>
                </c:pt>
                <c:pt idx="7436">
                  <c:v>-7.9846396E-2</c:v>
                </c:pt>
                <c:pt idx="7437">
                  <c:v>-7.9872777000000006E-2</c:v>
                </c:pt>
                <c:pt idx="7438">
                  <c:v>-7.9899155999999999E-2</c:v>
                </c:pt>
                <c:pt idx="7439">
                  <c:v>-7.9925533000000007E-2</c:v>
                </c:pt>
                <c:pt idx="7440">
                  <c:v>-7.9951907000000003E-2</c:v>
                </c:pt>
                <c:pt idx="7441">
                  <c:v>-7.9978278999999999E-2</c:v>
                </c:pt>
                <c:pt idx="7442">
                  <c:v>-8.0004648999999997E-2</c:v>
                </c:pt>
                <c:pt idx="7443">
                  <c:v>-8.0031016999999996E-2</c:v>
                </c:pt>
                <c:pt idx="7444">
                  <c:v>-8.0057382999999996E-2</c:v>
                </c:pt>
                <c:pt idx="7445">
                  <c:v>-8.0083745999999997E-2</c:v>
                </c:pt>
                <c:pt idx="7446">
                  <c:v>-8.0110107E-2</c:v>
                </c:pt>
                <c:pt idx="7447">
                  <c:v>-8.0136466000000003E-2</c:v>
                </c:pt>
                <c:pt idx="7448">
                  <c:v>-8.0162822999999994E-2</c:v>
                </c:pt>
                <c:pt idx="7449">
                  <c:v>-8.0189177E-2</c:v>
                </c:pt>
                <c:pt idx="7450">
                  <c:v>-8.0215528999999994E-2</c:v>
                </c:pt>
                <c:pt idx="7451">
                  <c:v>-8.0241879000000002E-2</c:v>
                </c:pt>
                <c:pt idx="7452">
                  <c:v>-8.0268226999999998E-2</c:v>
                </c:pt>
                <c:pt idx="7453">
                  <c:v>-8.0294572999999994E-2</c:v>
                </c:pt>
                <c:pt idx="7454">
                  <c:v>-8.0320916000000006E-2</c:v>
                </c:pt>
                <c:pt idx="7455">
                  <c:v>-8.0347257000000005E-2</c:v>
                </c:pt>
                <c:pt idx="7456">
                  <c:v>-8.0373596000000005E-2</c:v>
                </c:pt>
                <c:pt idx="7457">
                  <c:v>-8.0399931999999993E-2</c:v>
                </c:pt>
                <c:pt idx="7458">
                  <c:v>-8.0426265999999996E-2</c:v>
                </c:pt>
                <c:pt idx="7459">
                  <c:v>-8.0452598E-2</c:v>
                </c:pt>
                <c:pt idx="7460">
                  <c:v>-8.0478928000000005E-2</c:v>
                </c:pt>
                <c:pt idx="7461">
                  <c:v>-8.0505255999999997E-2</c:v>
                </c:pt>
                <c:pt idx="7462">
                  <c:v>-8.0531581000000005E-2</c:v>
                </c:pt>
                <c:pt idx="7463">
                  <c:v>-8.0557904E-2</c:v>
                </c:pt>
                <c:pt idx="7464">
                  <c:v>-8.0584224999999995E-2</c:v>
                </c:pt>
                <c:pt idx="7465">
                  <c:v>-8.0610543000000007E-2</c:v>
                </c:pt>
                <c:pt idx="7466">
                  <c:v>-8.0636860000000005E-2</c:v>
                </c:pt>
                <c:pt idx="7467">
                  <c:v>-8.0663174000000004E-2</c:v>
                </c:pt>
                <c:pt idx="7468">
                  <c:v>-8.0689486000000005E-2</c:v>
                </c:pt>
                <c:pt idx="7469">
                  <c:v>-8.0715795000000007E-2</c:v>
                </c:pt>
                <c:pt idx="7470">
                  <c:v>-8.0742102999999996E-2</c:v>
                </c:pt>
                <c:pt idx="7471">
                  <c:v>-8.0768408E-2</c:v>
                </c:pt>
                <c:pt idx="7472">
                  <c:v>-8.0794710000000006E-2</c:v>
                </c:pt>
                <c:pt idx="7473">
                  <c:v>-8.0821010999999998E-2</c:v>
                </c:pt>
                <c:pt idx="7474">
                  <c:v>-8.0847309000000006E-2</c:v>
                </c:pt>
                <c:pt idx="7475">
                  <c:v>-8.0873605000000001E-2</c:v>
                </c:pt>
                <c:pt idx="7476">
                  <c:v>-8.0899898999999997E-2</c:v>
                </c:pt>
                <c:pt idx="7477">
                  <c:v>-8.0926190999999995E-2</c:v>
                </c:pt>
                <c:pt idx="7478">
                  <c:v>-8.0952479999999993E-2</c:v>
                </c:pt>
                <c:pt idx="7479">
                  <c:v>-8.0978766999999993E-2</c:v>
                </c:pt>
                <c:pt idx="7480">
                  <c:v>-8.1005051999999994E-2</c:v>
                </c:pt>
                <c:pt idx="7481">
                  <c:v>-8.1031333999999997E-2</c:v>
                </c:pt>
                <c:pt idx="7482">
                  <c:v>-8.1057614E-2</c:v>
                </c:pt>
                <c:pt idx="7483">
                  <c:v>-8.1083892000000005E-2</c:v>
                </c:pt>
                <c:pt idx="7484">
                  <c:v>-8.1110167999999996E-2</c:v>
                </c:pt>
                <c:pt idx="7485">
                  <c:v>-8.1136442000000003E-2</c:v>
                </c:pt>
                <c:pt idx="7486">
                  <c:v>-8.1162712999999997E-2</c:v>
                </c:pt>
                <c:pt idx="7487">
                  <c:v>-8.1188982000000007E-2</c:v>
                </c:pt>
                <c:pt idx="7488">
                  <c:v>-8.1215248000000004E-2</c:v>
                </c:pt>
                <c:pt idx="7489">
                  <c:v>-8.1241513000000001E-2</c:v>
                </c:pt>
                <c:pt idx="7490">
                  <c:v>-8.1267775E-2</c:v>
                </c:pt>
                <c:pt idx="7491">
                  <c:v>-8.1294035000000001E-2</c:v>
                </c:pt>
                <c:pt idx="7492">
                  <c:v>-8.1320292000000002E-2</c:v>
                </c:pt>
                <c:pt idx="7493">
                  <c:v>-8.1346548000000005E-2</c:v>
                </c:pt>
                <c:pt idx="7494">
                  <c:v>-8.1372800999999995E-2</c:v>
                </c:pt>
                <c:pt idx="7495">
                  <c:v>-8.1399051E-2</c:v>
                </c:pt>
                <c:pt idx="7496">
                  <c:v>-8.1425300000000006E-2</c:v>
                </c:pt>
                <c:pt idx="7497">
                  <c:v>-8.1451546E-2</c:v>
                </c:pt>
                <c:pt idx="7498">
                  <c:v>-8.1477789999999994E-2</c:v>
                </c:pt>
                <c:pt idx="7499">
                  <c:v>-8.1504032000000004E-2</c:v>
                </c:pt>
                <c:pt idx="7500">
                  <c:v>-8.1530271000000001E-2</c:v>
                </c:pt>
                <c:pt idx="7501">
                  <c:v>-8.1556508E-2</c:v>
                </c:pt>
                <c:pt idx="7502">
                  <c:v>-8.1582742999999999E-2</c:v>
                </c:pt>
                <c:pt idx="7503">
                  <c:v>-8.1608976E-2</c:v>
                </c:pt>
                <c:pt idx="7504">
                  <c:v>-8.1635206000000002E-2</c:v>
                </c:pt>
                <c:pt idx="7505">
                  <c:v>-8.1661434000000005E-2</c:v>
                </c:pt>
                <c:pt idx="7506">
                  <c:v>-8.1687659999999995E-2</c:v>
                </c:pt>
                <c:pt idx="7507">
                  <c:v>-8.1713883000000001E-2</c:v>
                </c:pt>
                <c:pt idx="7508">
                  <c:v>-8.1740103999999994E-2</c:v>
                </c:pt>
                <c:pt idx="7509">
                  <c:v>-8.1766323000000002E-2</c:v>
                </c:pt>
                <c:pt idx="7510">
                  <c:v>-8.1792539999999997E-2</c:v>
                </c:pt>
                <c:pt idx="7511">
                  <c:v>-8.1818753999999994E-2</c:v>
                </c:pt>
                <c:pt idx="7512">
                  <c:v>-8.1844966000000005E-2</c:v>
                </c:pt>
                <c:pt idx="7513">
                  <c:v>-8.1871176000000004E-2</c:v>
                </c:pt>
                <c:pt idx="7514">
                  <c:v>-8.1897383000000004E-2</c:v>
                </c:pt>
                <c:pt idx="7515">
                  <c:v>-8.1923589000000005E-2</c:v>
                </c:pt>
                <c:pt idx="7516">
                  <c:v>-8.1949790999999994E-2</c:v>
                </c:pt>
                <c:pt idx="7517">
                  <c:v>-8.1975991999999998E-2</c:v>
                </c:pt>
                <c:pt idx="7518">
                  <c:v>-8.2002190000000003E-2</c:v>
                </c:pt>
                <c:pt idx="7519">
                  <c:v>-8.2028385999999995E-2</c:v>
                </c:pt>
                <c:pt idx="7520">
                  <c:v>-8.2054580000000002E-2</c:v>
                </c:pt>
                <c:pt idx="7521">
                  <c:v>-8.2080771999999996E-2</c:v>
                </c:pt>
                <c:pt idx="7522">
                  <c:v>-8.2106961000000006E-2</c:v>
                </c:pt>
                <c:pt idx="7523">
                  <c:v>-8.2133148000000003E-2</c:v>
                </c:pt>
                <c:pt idx="7524">
                  <c:v>-8.2159332000000002E-2</c:v>
                </c:pt>
                <c:pt idx="7525">
                  <c:v>-8.2185514000000001E-2</c:v>
                </c:pt>
                <c:pt idx="7526">
                  <c:v>-8.2211694000000002E-2</c:v>
                </c:pt>
                <c:pt idx="7527">
                  <c:v>-8.2237872000000004E-2</c:v>
                </c:pt>
                <c:pt idx="7528">
                  <c:v>-8.2264047000000007E-2</c:v>
                </c:pt>
                <c:pt idx="7529">
                  <c:v>-8.2290219999999997E-2</c:v>
                </c:pt>
                <c:pt idx="7530">
                  <c:v>-8.2316391000000003E-2</c:v>
                </c:pt>
                <c:pt idx="7531">
                  <c:v>-8.2342559999999995E-2</c:v>
                </c:pt>
                <c:pt idx="7532">
                  <c:v>-8.2368726000000003E-2</c:v>
                </c:pt>
                <c:pt idx="7533">
                  <c:v>-8.2394889999999998E-2</c:v>
                </c:pt>
                <c:pt idx="7534">
                  <c:v>-8.2421050999999995E-2</c:v>
                </c:pt>
                <c:pt idx="7535">
                  <c:v>-8.2447210000000007E-2</c:v>
                </c:pt>
                <c:pt idx="7536">
                  <c:v>-8.2473367000000006E-2</c:v>
                </c:pt>
                <c:pt idx="7537">
                  <c:v>-8.2499522000000006E-2</c:v>
                </c:pt>
                <c:pt idx="7538">
                  <c:v>-8.2525673999999993E-2</c:v>
                </c:pt>
                <c:pt idx="7539">
                  <c:v>-8.2551823999999996E-2</c:v>
                </c:pt>
                <c:pt idx="7540">
                  <c:v>-8.2577971999999999E-2</c:v>
                </c:pt>
                <c:pt idx="7541">
                  <c:v>-8.2604118000000004E-2</c:v>
                </c:pt>
                <c:pt idx="7542">
                  <c:v>-8.2630260999999997E-2</c:v>
                </c:pt>
                <c:pt idx="7543">
                  <c:v>-8.2656402000000004E-2</c:v>
                </c:pt>
                <c:pt idx="7544">
                  <c:v>-8.2682539999999999E-2</c:v>
                </c:pt>
                <c:pt idx="7545">
                  <c:v>-8.2708675999999995E-2</c:v>
                </c:pt>
                <c:pt idx="7546">
                  <c:v>-8.2734810000000006E-2</c:v>
                </c:pt>
                <c:pt idx="7547">
                  <c:v>-8.2760942000000004E-2</c:v>
                </c:pt>
                <c:pt idx="7548">
                  <c:v>-8.2787071000000004E-2</c:v>
                </c:pt>
                <c:pt idx="7549">
                  <c:v>-8.2813198000000005E-2</c:v>
                </c:pt>
                <c:pt idx="7550">
                  <c:v>-8.2839322000000007E-2</c:v>
                </c:pt>
                <c:pt idx="7551">
                  <c:v>-8.2865444999999996E-2</c:v>
                </c:pt>
                <c:pt idx="7552">
                  <c:v>-8.2891565E-2</c:v>
                </c:pt>
                <c:pt idx="7553">
                  <c:v>-8.2917682000000006E-2</c:v>
                </c:pt>
                <c:pt idx="7554">
                  <c:v>-8.2943797999999999E-2</c:v>
                </c:pt>
                <c:pt idx="7555">
                  <c:v>-8.2969910999999993E-2</c:v>
                </c:pt>
                <c:pt idx="7556">
                  <c:v>-8.2996021000000003E-2</c:v>
                </c:pt>
                <c:pt idx="7557">
                  <c:v>-8.302213E-2</c:v>
                </c:pt>
                <c:pt idx="7558">
                  <c:v>-8.3048235999999998E-2</c:v>
                </c:pt>
                <c:pt idx="7559">
                  <c:v>-8.3074339999999997E-2</c:v>
                </c:pt>
                <c:pt idx="7560">
                  <c:v>-8.3100440999999997E-2</c:v>
                </c:pt>
                <c:pt idx="7561">
                  <c:v>-8.3126539999999999E-2</c:v>
                </c:pt>
                <c:pt idx="7562">
                  <c:v>-8.3152637000000001E-2</c:v>
                </c:pt>
                <c:pt idx="7563">
                  <c:v>-8.3178731000000006E-2</c:v>
                </c:pt>
                <c:pt idx="7564">
                  <c:v>-8.3204822999999997E-2</c:v>
                </c:pt>
                <c:pt idx="7565">
                  <c:v>-8.3230913000000004E-2</c:v>
                </c:pt>
                <c:pt idx="7566">
                  <c:v>-8.3257000999999997E-2</c:v>
                </c:pt>
                <c:pt idx="7567">
                  <c:v>-8.3283086000000006E-2</c:v>
                </c:pt>
                <c:pt idx="7568">
                  <c:v>-8.3309168000000003E-2</c:v>
                </c:pt>
                <c:pt idx="7569">
                  <c:v>-8.3335249E-2</c:v>
                </c:pt>
                <c:pt idx="7570">
                  <c:v>-8.3361326999999999E-2</c:v>
                </c:pt>
                <c:pt idx="7571">
                  <c:v>-8.3387402999999999E-2</c:v>
                </c:pt>
                <c:pt idx="7572">
                  <c:v>-8.3413476E-2</c:v>
                </c:pt>
                <c:pt idx="7573">
                  <c:v>-8.3439547000000003E-2</c:v>
                </c:pt>
                <c:pt idx="7574">
                  <c:v>-8.3465616000000006E-2</c:v>
                </c:pt>
                <c:pt idx="7575">
                  <c:v>-8.3491682999999997E-2</c:v>
                </c:pt>
                <c:pt idx="7576">
                  <c:v>-8.3517747000000003E-2</c:v>
                </c:pt>
                <c:pt idx="7577">
                  <c:v>-8.3543808999999997E-2</c:v>
                </c:pt>
                <c:pt idx="7578">
                  <c:v>-8.3569868000000005E-2</c:v>
                </c:pt>
                <c:pt idx="7579">
                  <c:v>-8.3595925000000001E-2</c:v>
                </c:pt>
                <c:pt idx="7580">
                  <c:v>-8.3621979999999999E-2</c:v>
                </c:pt>
                <c:pt idx="7581">
                  <c:v>-8.3648031999999997E-2</c:v>
                </c:pt>
                <c:pt idx="7582">
                  <c:v>-8.3674081999999997E-2</c:v>
                </c:pt>
                <c:pt idx="7583">
                  <c:v>-8.3700129999999998E-2</c:v>
                </c:pt>
                <c:pt idx="7584">
                  <c:v>-8.3726175999999999E-2</c:v>
                </c:pt>
                <c:pt idx="7585">
                  <c:v>-8.3752219000000003E-2</c:v>
                </c:pt>
                <c:pt idx="7586">
                  <c:v>-8.3778258999999994E-2</c:v>
                </c:pt>
                <c:pt idx="7587">
                  <c:v>-8.3804297999999999E-2</c:v>
                </c:pt>
                <c:pt idx="7588">
                  <c:v>-8.3830334000000006E-2</c:v>
                </c:pt>
                <c:pt idx="7589">
                  <c:v>-8.3856367000000001E-2</c:v>
                </c:pt>
                <c:pt idx="7590">
                  <c:v>-8.3882398999999996E-2</c:v>
                </c:pt>
                <c:pt idx="7591">
                  <c:v>-8.3908427999999993E-2</c:v>
                </c:pt>
                <c:pt idx="7592">
                  <c:v>-8.3934454000000006E-2</c:v>
                </c:pt>
                <c:pt idx="7593">
                  <c:v>-8.3960479000000005E-2</c:v>
                </c:pt>
                <c:pt idx="7594">
                  <c:v>-8.3986501000000005E-2</c:v>
                </c:pt>
                <c:pt idx="7595">
                  <c:v>-8.4012519999999993E-2</c:v>
                </c:pt>
                <c:pt idx="7596">
                  <c:v>-8.4038536999999996E-2</c:v>
                </c:pt>
                <c:pt idx="7597">
                  <c:v>-8.4064552000000001E-2</c:v>
                </c:pt>
                <c:pt idx="7598">
                  <c:v>-8.4090565000000006E-2</c:v>
                </c:pt>
                <c:pt idx="7599">
                  <c:v>-8.4116574999999999E-2</c:v>
                </c:pt>
                <c:pt idx="7600">
                  <c:v>-8.4142583000000007E-2</c:v>
                </c:pt>
                <c:pt idx="7601">
                  <c:v>-8.4168588000000003E-2</c:v>
                </c:pt>
                <c:pt idx="7602">
                  <c:v>-8.4194590999999999E-2</c:v>
                </c:pt>
                <c:pt idx="7603">
                  <c:v>-8.4220591999999997E-2</c:v>
                </c:pt>
                <c:pt idx="7604">
                  <c:v>-8.4246589999999996E-2</c:v>
                </c:pt>
                <c:pt idx="7605">
                  <c:v>-8.4272586999999996E-2</c:v>
                </c:pt>
                <c:pt idx="7606">
                  <c:v>-8.4298579999999998E-2</c:v>
                </c:pt>
                <c:pt idx="7607">
                  <c:v>-8.4324571000000001E-2</c:v>
                </c:pt>
                <c:pt idx="7608">
                  <c:v>-8.4350560000000005E-2</c:v>
                </c:pt>
                <c:pt idx="7609">
                  <c:v>-8.4376546999999996E-2</c:v>
                </c:pt>
                <c:pt idx="7610">
                  <c:v>-8.4402531000000003E-2</c:v>
                </c:pt>
                <c:pt idx="7611">
                  <c:v>-8.4428512999999997E-2</c:v>
                </c:pt>
                <c:pt idx="7612">
                  <c:v>-8.4454492000000006E-2</c:v>
                </c:pt>
                <c:pt idx="7613">
                  <c:v>-8.4480470000000002E-2</c:v>
                </c:pt>
                <c:pt idx="7614">
                  <c:v>-8.4506444E-2</c:v>
                </c:pt>
                <c:pt idx="7615">
                  <c:v>-8.4532416999999999E-2</c:v>
                </c:pt>
                <c:pt idx="7616">
                  <c:v>-8.4558386999999999E-2</c:v>
                </c:pt>
                <c:pt idx="7617">
                  <c:v>-8.4584354E-2</c:v>
                </c:pt>
                <c:pt idx="7618">
                  <c:v>-8.4610320000000003E-2</c:v>
                </c:pt>
                <c:pt idx="7619">
                  <c:v>-8.4636283000000007E-2</c:v>
                </c:pt>
                <c:pt idx="7620">
                  <c:v>-8.4662242999999998E-2</c:v>
                </c:pt>
                <c:pt idx="7621">
                  <c:v>-8.4688201000000005E-2</c:v>
                </c:pt>
                <c:pt idx="7622">
                  <c:v>-8.4714156999999998E-2</c:v>
                </c:pt>
                <c:pt idx="7623">
                  <c:v>-8.4740109999999993E-2</c:v>
                </c:pt>
                <c:pt idx="7624">
                  <c:v>-8.4766061000000004E-2</c:v>
                </c:pt>
                <c:pt idx="7625">
                  <c:v>-8.4792010000000001E-2</c:v>
                </c:pt>
                <c:pt idx="7626">
                  <c:v>-8.4817956E-2</c:v>
                </c:pt>
                <c:pt idx="7627">
                  <c:v>-8.48439E-2</c:v>
                </c:pt>
                <c:pt idx="7628">
                  <c:v>-8.4869842000000001E-2</c:v>
                </c:pt>
                <c:pt idx="7629">
                  <c:v>-8.4895781000000003E-2</c:v>
                </c:pt>
                <c:pt idx="7630">
                  <c:v>-8.4921717999999993E-2</c:v>
                </c:pt>
                <c:pt idx="7631">
                  <c:v>-8.4947651999999998E-2</c:v>
                </c:pt>
                <c:pt idx="7632">
                  <c:v>-8.4973584000000005E-2</c:v>
                </c:pt>
                <c:pt idx="7633">
                  <c:v>-8.4999513999999998E-2</c:v>
                </c:pt>
                <c:pt idx="7634">
                  <c:v>-8.5025440999999993E-2</c:v>
                </c:pt>
                <c:pt idx="7635">
                  <c:v>-8.5051366000000003E-2</c:v>
                </c:pt>
                <c:pt idx="7636">
                  <c:v>-8.5077288000000001E-2</c:v>
                </c:pt>
                <c:pt idx="7637">
                  <c:v>-8.5103208E-2</c:v>
                </c:pt>
                <c:pt idx="7638">
                  <c:v>-8.5129125999999999E-2</c:v>
                </c:pt>
                <c:pt idx="7639">
                  <c:v>-8.5155041000000001E-2</c:v>
                </c:pt>
                <c:pt idx="7640">
                  <c:v>-8.5180954000000003E-2</c:v>
                </c:pt>
                <c:pt idx="7641">
                  <c:v>-8.5206865000000007E-2</c:v>
                </c:pt>
                <c:pt idx="7642">
                  <c:v>-8.5232772999999998E-2</c:v>
                </c:pt>
                <c:pt idx="7643">
                  <c:v>-8.5258679000000004E-2</c:v>
                </c:pt>
                <c:pt idx="7644">
                  <c:v>-8.5284581999999998E-2</c:v>
                </c:pt>
                <c:pt idx="7645">
                  <c:v>-8.5310483000000006E-2</c:v>
                </c:pt>
                <c:pt idx="7646">
                  <c:v>-8.5336382000000002E-2</c:v>
                </c:pt>
                <c:pt idx="7647">
                  <c:v>-8.5362278E-2</c:v>
                </c:pt>
                <c:pt idx="7648">
                  <c:v>-8.5388171999999998E-2</c:v>
                </c:pt>
                <c:pt idx="7649">
                  <c:v>-8.5414062999999998E-2</c:v>
                </c:pt>
                <c:pt idx="7650">
                  <c:v>-8.5439952E-2</c:v>
                </c:pt>
                <c:pt idx="7651">
                  <c:v>-8.5465839000000002E-2</c:v>
                </c:pt>
                <c:pt idx="7652">
                  <c:v>-8.5491723000000006E-2</c:v>
                </c:pt>
                <c:pt idx="7653">
                  <c:v>-8.5517604999999997E-2</c:v>
                </c:pt>
                <c:pt idx="7654">
                  <c:v>-8.5543484000000003E-2</c:v>
                </c:pt>
                <c:pt idx="7655">
                  <c:v>-8.5569360999999997E-2</c:v>
                </c:pt>
                <c:pt idx="7656">
                  <c:v>-8.5595236000000005E-2</c:v>
                </c:pt>
                <c:pt idx="7657">
                  <c:v>-8.5621108000000001E-2</c:v>
                </c:pt>
                <c:pt idx="7658">
                  <c:v>-8.5646977999999999E-2</c:v>
                </c:pt>
                <c:pt idx="7659">
                  <c:v>-8.5672844999999997E-2</c:v>
                </c:pt>
                <c:pt idx="7660">
                  <c:v>-8.5698709999999997E-2</c:v>
                </c:pt>
                <c:pt idx="7661">
                  <c:v>-8.5724572999999998E-2</c:v>
                </c:pt>
                <c:pt idx="7662">
                  <c:v>-8.5750433000000001E-2</c:v>
                </c:pt>
                <c:pt idx="7663">
                  <c:v>-8.5776291000000005E-2</c:v>
                </c:pt>
                <c:pt idx="7664">
                  <c:v>-8.5802145999999996E-2</c:v>
                </c:pt>
                <c:pt idx="7665">
                  <c:v>-8.5827999000000002E-2</c:v>
                </c:pt>
                <c:pt idx="7666">
                  <c:v>-8.5853849999999995E-2</c:v>
                </c:pt>
                <c:pt idx="7667">
                  <c:v>-8.5879698000000004E-2</c:v>
                </c:pt>
                <c:pt idx="7668">
                  <c:v>-8.5905543000000001E-2</c:v>
                </c:pt>
                <c:pt idx="7669">
                  <c:v>-8.5931386999999998E-2</c:v>
                </c:pt>
                <c:pt idx="7670">
                  <c:v>-8.5957227999999997E-2</c:v>
                </c:pt>
                <c:pt idx="7671">
                  <c:v>-8.5983065999999997E-2</c:v>
                </c:pt>
                <c:pt idx="7672">
                  <c:v>-8.6008901999999998E-2</c:v>
                </c:pt>
                <c:pt idx="7673">
                  <c:v>-8.6034736000000001E-2</c:v>
                </c:pt>
                <c:pt idx="7674">
                  <c:v>-8.6060567000000004E-2</c:v>
                </c:pt>
                <c:pt idx="7675">
                  <c:v>-8.6086395999999996E-2</c:v>
                </c:pt>
                <c:pt idx="7676">
                  <c:v>-8.6112222000000002E-2</c:v>
                </c:pt>
                <c:pt idx="7677">
                  <c:v>-8.6138045999999996E-2</c:v>
                </c:pt>
                <c:pt idx="7678">
                  <c:v>-8.6163868000000005E-2</c:v>
                </c:pt>
                <c:pt idx="7679">
                  <c:v>-8.6189687000000001E-2</c:v>
                </c:pt>
                <c:pt idx="7680">
                  <c:v>-8.6215503999999998E-2</c:v>
                </c:pt>
                <c:pt idx="7681">
                  <c:v>-8.6241317999999997E-2</c:v>
                </c:pt>
                <c:pt idx="7682">
                  <c:v>-8.6267129999999997E-2</c:v>
                </c:pt>
                <c:pt idx="7683">
                  <c:v>-8.6292939999999999E-2</c:v>
                </c:pt>
                <c:pt idx="7684">
                  <c:v>-8.6318747000000001E-2</c:v>
                </c:pt>
                <c:pt idx="7685">
                  <c:v>-8.6344551000000005E-2</c:v>
                </c:pt>
                <c:pt idx="7686">
                  <c:v>-8.6370353999999996E-2</c:v>
                </c:pt>
                <c:pt idx="7687">
                  <c:v>-8.6396153000000003E-2</c:v>
                </c:pt>
                <c:pt idx="7688">
                  <c:v>-8.6421950999999997E-2</c:v>
                </c:pt>
                <c:pt idx="7689">
                  <c:v>-8.6447746000000006E-2</c:v>
                </c:pt>
                <c:pt idx="7690">
                  <c:v>-8.6473538000000003E-2</c:v>
                </c:pt>
                <c:pt idx="7691">
                  <c:v>-8.6499328E-2</c:v>
                </c:pt>
                <c:pt idx="7692">
                  <c:v>-8.6525115999999999E-2</c:v>
                </c:pt>
                <c:pt idx="7693">
                  <c:v>-8.6550901E-2</c:v>
                </c:pt>
                <c:pt idx="7694">
                  <c:v>-8.6576684000000001E-2</c:v>
                </c:pt>
                <c:pt idx="7695">
                  <c:v>-8.6602464000000004E-2</c:v>
                </c:pt>
                <c:pt idx="7696">
                  <c:v>-8.6628241999999994E-2</c:v>
                </c:pt>
                <c:pt idx="7697">
                  <c:v>-8.6654017999999999E-2</c:v>
                </c:pt>
                <c:pt idx="7698">
                  <c:v>-8.6679791000000006E-2</c:v>
                </c:pt>
                <c:pt idx="7699">
                  <c:v>-8.6705561E-2</c:v>
                </c:pt>
                <c:pt idx="7700">
                  <c:v>-8.6731329999999995E-2</c:v>
                </c:pt>
                <c:pt idx="7701">
                  <c:v>-8.6757095000000006E-2</c:v>
                </c:pt>
                <c:pt idx="7702">
                  <c:v>-8.6782859000000004E-2</c:v>
                </c:pt>
                <c:pt idx="7703">
                  <c:v>-8.6808619000000004E-2</c:v>
                </c:pt>
                <c:pt idx="7704">
                  <c:v>-8.6834378000000004E-2</c:v>
                </c:pt>
                <c:pt idx="7705">
                  <c:v>-8.6860134000000006E-2</c:v>
                </c:pt>
                <c:pt idx="7706">
                  <c:v>-8.6885886999999995E-2</c:v>
                </c:pt>
                <c:pt idx="7707">
                  <c:v>-8.6911638999999999E-2</c:v>
                </c:pt>
                <c:pt idx="7708">
                  <c:v>-8.6937387000000005E-2</c:v>
                </c:pt>
                <c:pt idx="7709">
                  <c:v>-8.6963132999999998E-2</c:v>
                </c:pt>
                <c:pt idx="7710">
                  <c:v>-8.6988877000000006E-2</c:v>
                </c:pt>
                <c:pt idx="7711">
                  <c:v>-8.7014619000000001E-2</c:v>
                </c:pt>
                <c:pt idx="7712">
                  <c:v>-8.7040356999999999E-2</c:v>
                </c:pt>
                <c:pt idx="7713">
                  <c:v>-8.7066093999999997E-2</c:v>
                </c:pt>
                <c:pt idx="7714">
                  <c:v>-8.7091827999999996E-2</c:v>
                </c:pt>
                <c:pt idx="7715">
                  <c:v>-8.7117558999999997E-2</c:v>
                </c:pt>
                <c:pt idx="7716">
                  <c:v>-8.7143288999999999E-2</c:v>
                </c:pt>
                <c:pt idx="7717">
                  <c:v>-8.7169015000000002E-2</c:v>
                </c:pt>
                <c:pt idx="7718">
                  <c:v>-8.7194738999999993E-2</c:v>
                </c:pt>
                <c:pt idx="7719">
                  <c:v>-8.7220460999999999E-2</c:v>
                </c:pt>
                <c:pt idx="7720">
                  <c:v>-8.7246180000000007E-2</c:v>
                </c:pt>
                <c:pt idx="7721">
                  <c:v>-8.7271897000000001E-2</c:v>
                </c:pt>
                <c:pt idx="7722">
                  <c:v>-8.7297611999999997E-2</c:v>
                </c:pt>
                <c:pt idx="7723">
                  <c:v>-8.7323323999999994E-2</c:v>
                </c:pt>
                <c:pt idx="7724">
                  <c:v>-8.7349033000000006E-2</c:v>
                </c:pt>
                <c:pt idx="7725">
                  <c:v>-8.7374740000000006E-2</c:v>
                </c:pt>
                <c:pt idx="7726">
                  <c:v>-8.7400444999999993E-2</c:v>
                </c:pt>
                <c:pt idx="7727">
                  <c:v>-8.7426146999999996E-2</c:v>
                </c:pt>
                <c:pt idx="7728">
                  <c:v>-8.7451846E-2</c:v>
                </c:pt>
                <c:pt idx="7729">
                  <c:v>-8.7477544000000004E-2</c:v>
                </c:pt>
                <c:pt idx="7730">
                  <c:v>-8.7503237999999997E-2</c:v>
                </c:pt>
                <c:pt idx="7731">
                  <c:v>-8.7528931000000004E-2</c:v>
                </c:pt>
                <c:pt idx="7732">
                  <c:v>-8.755462E-2</c:v>
                </c:pt>
                <c:pt idx="7733">
                  <c:v>-8.7580307999999996E-2</c:v>
                </c:pt>
                <c:pt idx="7734">
                  <c:v>-8.7605992999999993E-2</c:v>
                </c:pt>
                <c:pt idx="7735">
                  <c:v>-8.7631675000000006E-2</c:v>
                </c:pt>
                <c:pt idx="7736">
                  <c:v>-8.7657355000000006E-2</c:v>
                </c:pt>
                <c:pt idx="7737">
                  <c:v>-8.7683031999999994E-2</c:v>
                </c:pt>
                <c:pt idx="7738">
                  <c:v>-8.7708706999999997E-2</c:v>
                </c:pt>
                <c:pt idx="7739">
                  <c:v>-8.7734380000000001E-2</c:v>
                </c:pt>
                <c:pt idx="7740">
                  <c:v>-8.7760050000000006E-2</c:v>
                </c:pt>
                <c:pt idx="7741">
                  <c:v>-8.7785717999999999E-2</c:v>
                </c:pt>
                <c:pt idx="7742">
                  <c:v>-8.7811383000000007E-2</c:v>
                </c:pt>
                <c:pt idx="7743">
                  <c:v>-8.7837046000000002E-2</c:v>
                </c:pt>
                <c:pt idx="7744">
                  <c:v>-8.7862705999999999E-2</c:v>
                </c:pt>
                <c:pt idx="7745">
                  <c:v>-8.7888363999999997E-2</c:v>
                </c:pt>
                <c:pt idx="7746">
                  <c:v>-8.7914018999999996E-2</c:v>
                </c:pt>
                <c:pt idx="7747">
                  <c:v>-8.7939671999999997E-2</c:v>
                </c:pt>
                <c:pt idx="7748">
                  <c:v>-8.7965321999999999E-2</c:v>
                </c:pt>
                <c:pt idx="7749">
                  <c:v>-8.7990970000000002E-2</c:v>
                </c:pt>
                <c:pt idx="7750">
                  <c:v>-8.8016615000000006E-2</c:v>
                </c:pt>
                <c:pt idx="7751">
                  <c:v>-8.8042257999999998E-2</c:v>
                </c:pt>
                <c:pt idx="7752">
                  <c:v>-8.8067898000000006E-2</c:v>
                </c:pt>
                <c:pt idx="7753">
                  <c:v>-8.8093536E-2</c:v>
                </c:pt>
                <c:pt idx="7754">
                  <c:v>-8.8119171999999996E-2</c:v>
                </c:pt>
                <c:pt idx="7755">
                  <c:v>-8.8144805000000007E-2</c:v>
                </c:pt>
                <c:pt idx="7756">
                  <c:v>-8.8170435000000005E-2</c:v>
                </c:pt>
                <c:pt idx="7757">
                  <c:v>-8.8196063000000005E-2</c:v>
                </c:pt>
                <c:pt idx="7758">
                  <c:v>-8.8221689000000006E-2</c:v>
                </c:pt>
                <c:pt idx="7759">
                  <c:v>-8.8247311999999994E-2</c:v>
                </c:pt>
                <c:pt idx="7760">
                  <c:v>-8.8272931999999998E-2</c:v>
                </c:pt>
                <c:pt idx="7761">
                  <c:v>-8.8298550000000003E-2</c:v>
                </c:pt>
                <c:pt idx="7762">
                  <c:v>-8.8324165999999996E-2</c:v>
                </c:pt>
                <c:pt idx="7763">
                  <c:v>-8.8349779000000003E-2</c:v>
                </c:pt>
                <c:pt idx="7764">
                  <c:v>-8.8375389999999998E-2</c:v>
                </c:pt>
                <c:pt idx="7765">
                  <c:v>-8.8400997999999995E-2</c:v>
                </c:pt>
                <c:pt idx="7766">
                  <c:v>-8.8426603000000006E-2</c:v>
                </c:pt>
                <c:pt idx="7767">
                  <c:v>-8.8452207000000005E-2</c:v>
                </c:pt>
                <c:pt idx="7768">
                  <c:v>-8.8477807000000006E-2</c:v>
                </c:pt>
                <c:pt idx="7769">
                  <c:v>-8.8503404999999993E-2</c:v>
                </c:pt>
                <c:pt idx="7770">
                  <c:v>-8.8529000999999996E-2</c:v>
                </c:pt>
                <c:pt idx="7771">
                  <c:v>-8.8554594E-2</c:v>
                </c:pt>
                <c:pt idx="7772">
                  <c:v>-8.8580185000000006E-2</c:v>
                </c:pt>
                <c:pt idx="7773">
                  <c:v>-8.8605772999999999E-2</c:v>
                </c:pt>
                <c:pt idx="7774">
                  <c:v>-8.8631359000000007E-2</c:v>
                </c:pt>
                <c:pt idx="7775">
                  <c:v>-8.8656942000000002E-2</c:v>
                </c:pt>
                <c:pt idx="7776">
                  <c:v>-8.8682522999999999E-2</c:v>
                </c:pt>
                <c:pt idx="7777">
                  <c:v>-8.8708100999999998E-2</c:v>
                </c:pt>
                <c:pt idx="7778">
                  <c:v>-8.8733675999999997E-2</c:v>
                </c:pt>
                <c:pt idx="7779">
                  <c:v>-8.8759249999999998E-2</c:v>
                </c:pt>
                <c:pt idx="7780">
                  <c:v>-8.878482E-2</c:v>
                </c:pt>
                <c:pt idx="7781">
                  <c:v>-8.8810389000000003E-2</c:v>
                </c:pt>
                <c:pt idx="7782">
                  <c:v>-8.8835953999999995E-2</c:v>
                </c:pt>
                <c:pt idx="7783">
                  <c:v>-8.8861517000000001E-2</c:v>
                </c:pt>
                <c:pt idx="7784">
                  <c:v>-8.8887077999999994E-2</c:v>
                </c:pt>
                <c:pt idx="7785">
                  <c:v>-8.8912636000000003E-2</c:v>
                </c:pt>
                <c:pt idx="7786">
                  <c:v>-8.8938191999999999E-2</c:v>
                </c:pt>
                <c:pt idx="7787">
                  <c:v>-8.8963744999999997E-2</c:v>
                </c:pt>
                <c:pt idx="7788">
                  <c:v>-8.8989295999999996E-2</c:v>
                </c:pt>
                <c:pt idx="7789">
                  <c:v>-8.9014843999999996E-2</c:v>
                </c:pt>
                <c:pt idx="7790">
                  <c:v>-8.9040389999999997E-2</c:v>
                </c:pt>
                <c:pt idx="7791">
                  <c:v>-8.9065933E-2</c:v>
                </c:pt>
                <c:pt idx="7792">
                  <c:v>-8.9091473000000004E-2</c:v>
                </c:pt>
                <c:pt idx="7793">
                  <c:v>-8.9117011999999995E-2</c:v>
                </c:pt>
                <c:pt idx="7794">
                  <c:v>-8.9142547000000003E-2</c:v>
                </c:pt>
                <c:pt idx="7795">
                  <c:v>-8.9168079999999997E-2</c:v>
                </c:pt>
                <c:pt idx="7796">
                  <c:v>-8.9193611000000006E-2</c:v>
                </c:pt>
                <c:pt idx="7797">
                  <c:v>-8.9219139000000003E-2</c:v>
                </c:pt>
                <c:pt idx="7798">
                  <c:v>-8.9244665000000001E-2</c:v>
                </c:pt>
                <c:pt idx="7799">
                  <c:v>-8.9270188E-2</c:v>
                </c:pt>
                <c:pt idx="7800">
                  <c:v>-8.9295708000000001E-2</c:v>
                </c:pt>
                <c:pt idx="7801">
                  <c:v>-8.9321226000000004E-2</c:v>
                </c:pt>
                <c:pt idx="7802">
                  <c:v>-8.9346742000000007E-2</c:v>
                </c:pt>
                <c:pt idx="7803">
                  <c:v>-8.9372254999999998E-2</c:v>
                </c:pt>
                <c:pt idx="7804">
                  <c:v>-8.9397765000000004E-2</c:v>
                </c:pt>
                <c:pt idx="7805">
                  <c:v>-8.9423272999999998E-2</c:v>
                </c:pt>
                <c:pt idx="7806">
                  <c:v>-8.9448778000000007E-2</c:v>
                </c:pt>
                <c:pt idx="7807">
                  <c:v>-8.9474281000000003E-2</c:v>
                </c:pt>
                <c:pt idx="7808">
                  <c:v>-8.9499782E-2</c:v>
                </c:pt>
                <c:pt idx="7809">
                  <c:v>-8.9525278999999999E-2</c:v>
                </c:pt>
                <c:pt idx="7810">
                  <c:v>-8.9550774999999999E-2</c:v>
                </c:pt>
                <c:pt idx="7811">
                  <c:v>-8.9576268000000001E-2</c:v>
                </c:pt>
                <c:pt idx="7812">
                  <c:v>-8.9601758000000004E-2</c:v>
                </c:pt>
                <c:pt idx="7813">
                  <c:v>-8.9627245999999994E-2</c:v>
                </c:pt>
                <c:pt idx="7814">
                  <c:v>-8.9652730999999999E-2</c:v>
                </c:pt>
                <c:pt idx="7815">
                  <c:v>-8.9678213000000007E-2</c:v>
                </c:pt>
                <c:pt idx="7816">
                  <c:v>-8.9703694E-2</c:v>
                </c:pt>
                <c:pt idx="7817">
                  <c:v>-8.9729170999999996E-2</c:v>
                </c:pt>
                <c:pt idx="7818">
                  <c:v>-8.9754645999999993E-2</c:v>
                </c:pt>
                <c:pt idx="7819">
                  <c:v>-8.9780119000000005E-2</c:v>
                </c:pt>
                <c:pt idx="7820">
                  <c:v>-8.9805589000000005E-2</c:v>
                </c:pt>
                <c:pt idx="7821">
                  <c:v>-8.9831056000000006E-2</c:v>
                </c:pt>
                <c:pt idx="7822">
                  <c:v>-8.9856520999999995E-2</c:v>
                </c:pt>
                <c:pt idx="7823">
                  <c:v>-8.9881983999999998E-2</c:v>
                </c:pt>
                <c:pt idx="7824">
                  <c:v>-8.9907444000000003E-2</c:v>
                </c:pt>
                <c:pt idx="7825">
                  <c:v>-8.9932900999999996E-2</c:v>
                </c:pt>
                <c:pt idx="7826">
                  <c:v>-8.9958356000000003E-2</c:v>
                </c:pt>
                <c:pt idx="7827">
                  <c:v>-8.9983807999999998E-2</c:v>
                </c:pt>
                <c:pt idx="7828">
                  <c:v>-9.0009257999999995E-2</c:v>
                </c:pt>
                <c:pt idx="7829">
                  <c:v>-9.0034705000000007E-2</c:v>
                </c:pt>
                <c:pt idx="7830">
                  <c:v>-9.0060150000000005E-2</c:v>
                </c:pt>
                <c:pt idx="7831">
                  <c:v>-9.0085592000000006E-2</c:v>
                </c:pt>
                <c:pt idx="7832">
                  <c:v>-9.0111030999999994E-2</c:v>
                </c:pt>
                <c:pt idx="7833">
                  <c:v>-9.0136467999999997E-2</c:v>
                </c:pt>
                <c:pt idx="7834">
                  <c:v>-9.0161903000000002E-2</c:v>
                </c:pt>
                <c:pt idx="7835">
                  <c:v>-9.0187334999999993E-2</c:v>
                </c:pt>
                <c:pt idx="7836">
                  <c:v>-9.0212764000000001E-2</c:v>
                </c:pt>
                <c:pt idx="7837">
                  <c:v>-9.0238190999999995E-2</c:v>
                </c:pt>
                <c:pt idx="7838">
                  <c:v>-9.0263615000000005E-2</c:v>
                </c:pt>
                <c:pt idx="7839">
                  <c:v>-9.0289037000000003E-2</c:v>
                </c:pt>
                <c:pt idx="7840">
                  <c:v>-9.0314456000000001E-2</c:v>
                </c:pt>
                <c:pt idx="7841">
                  <c:v>-9.0339873000000001E-2</c:v>
                </c:pt>
                <c:pt idx="7842">
                  <c:v>-9.0365287000000002E-2</c:v>
                </c:pt>
                <c:pt idx="7843">
                  <c:v>-9.0390699000000005E-2</c:v>
                </c:pt>
                <c:pt idx="7844">
                  <c:v>-9.0416107999999995E-2</c:v>
                </c:pt>
                <c:pt idx="7845">
                  <c:v>-9.0441514000000001E-2</c:v>
                </c:pt>
                <c:pt idx="7846">
                  <c:v>-9.0466917999999993E-2</c:v>
                </c:pt>
                <c:pt idx="7847">
                  <c:v>-9.0492320000000001E-2</c:v>
                </c:pt>
                <c:pt idx="7848">
                  <c:v>-9.0517717999999997E-2</c:v>
                </c:pt>
                <c:pt idx="7849">
                  <c:v>-9.0543114999999993E-2</c:v>
                </c:pt>
                <c:pt idx="7850">
                  <c:v>-9.0568508000000006E-2</c:v>
                </c:pt>
                <c:pt idx="7851">
                  <c:v>-9.0593899000000006E-2</c:v>
                </c:pt>
                <c:pt idx="7852">
                  <c:v>-9.0619288000000006E-2</c:v>
                </c:pt>
                <c:pt idx="7853">
                  <c:v>-9.0644673999999995E-2</c:v>
                </c:pt>
                <c:pt idx="7854">
                  <c:v>-9.0670056999999998E-2</c:v>
                </c:pt>
                <c:pt idx="7855">
                  <c:v>-9.0695438000000003E-2</c:v>
                </c:pt>
                <c:pt idx="7856">
                  <c:v>-9.0720816999999995E-2</c:v>
                </c:pt>
                <c:pt idx="7857">
                  <c:v>-9.0746192000000003E-2</c:v>
                </c:pt>
                <c:pt idx="7858">
                  <c:v>-9.0771565999999998E-2</c:v>
                </c:pt>
                <c:pt idx="7859">
                  <c:v>-9.0796935999999995E-2</c:v>
                </c:pt>
                <c:pt idx="7860">
                  <c:v>-9.0822304000000006E-2</c:v>
                </c:pt>
                <c:pt idx="7861">
                  <c:v>-9.0847670000000005E-2</c:v>
                </c:pt>
                <c:pt idx="7862">
                  <c:v>-9.0873033000000006E-2</c:v>
                </c:pt>
                <c:pt idx="7863">
                  <c:v>-9.0898392999999994E-2</c:v>
                </c:pt>
                <c:pt idx="7864">
                  <c:v>-9.0923750999999997E-2</c:v>
                </c:pt>
                <c:pt idx="7865">
                  <c:v>-9.0949106000000002E-2</c:v>
                </c:pt>
                <c:pt idx="7866">
                  <c:v>-9.0974458999999994E-2</c:v>
                </c:pt>
                <c:pt idx="7867">
                  <c:v>-9.0999809000000001E-2</c:v>
                </c:pt>
                <c:pt idx="7868">
                  <c:v>-9.1025155999999996E-2</c:v>
                </c:pt>
                <c:pt idx="7869">
                  <c:v>-9.1050501000000006E-2</c:v>
                </c:pt>
                <c:pt idx="7870">
                  <c:v>-9.1075844000000003E-2</c:v>
                </c:pt>
                <c:pt idx="7871">
                  <c:v>-9.1101184000000002E-2</c:v>
                </c:pt>
                <c:pt idx="7872">
                  <c:v>-9.1126521000000002E-2</c:v>
                </c:pt>
                <c:pt idx="7873">
                  <c:v>-9.1151855000000004E-2</c:v>
                </c:pt>
                <c:pt idx="7874">
                  <c:v>-9.1177188000000006E-2</c:v>
                </c:pt>
                <c:pt idx="7875">
                  <c:v>-9.1202516999999997E-2</c:v>
                </c:pt>
                <c:pt idx="7876">
                  <c:v>-9.1227844000000002E-2</c:v>
                </c:pt>
                <c:pt idx="7877">
                  <c:v>-9.1253167999999996E-2</c:v>
                </c:pt>
                <c:pt idx="7878">
                  <c:v>-9.1278490000000004E-2</c:v>
                </c:pt>
                <c:pt idx="7879">
                  <c:v>-9.1303809E-2</c:v>
                </c:pt>
                <c:pt idx="7880">
                  <c:v>-9.1329125999999997E-2</c:v>
                </c:pt>
                <c:pt idx="7881">
                  <c:v>-9.1354439999999995E-2</c:v>
                </c:pt>
                <c:pt idx="7882">
                  <c:v>-9.1379750999999995E-2</c:v>
                </c:pt>
                <c:pt idx="7883">
                  <c:v>-9.1405059999999996E-2</c:v>
                </c:pt>
                <c:pt idx="7884">
                  <c:v>-9.1430366999999999E-2</c:v>
                </c:pt>
                <c:pt idx="7885">
                  <c:v>-9.1455670000000003E-2</c:v>
                </c:pt>
                <c:pt idx="7886">
                  <c:v>-9.1480970999999994E-2</c:v>
                </c:pt>
                <c:pt idx="7887">
                  <c:v>-9.1506270000000001E-2</c:v>
                </c:pt>
                <c:pt idx="7888">
                  <c:v>-9.1531565999999995E-2</c:v>
                </c:pt>
                <c:pt idx="7889">
                  <c:v>-9.1556859000000004E-2</c:v>
                </c:pt>
                <c:pt idx="7890">
                  <c:v>-9.1582150000000001E-2</c:v>
                </c:pt>
                <c:pt idx="7891">
                  <c:v>-9.1607437999999999E-2</c:v>
                </c:pt>
                <c:pt idx="7892">
                  <c:v>-9.1632723999999999E-2</c:v>
                </c:pt>
                <c:pt idx="7893">
                  <c:v>-9.1658007E-2</c:v>
                </c:pt>
                <c:pt idx="7894">
                  <c:v>-9.1683287000000002E-2</c:v>
                </c:pt>
                <c:pt idx="7895">
                  <c:v>-9.1708565000000006E-2</c:v>
                </c:pt>
                <c:pt idx="7896">
                  <c:v>-9.1733839999999997E-2</c:v>
                </c:pt>
                <c:pt idx="7897">
                  <c:v>-9.1759113000000003E-2</c:v>
                </c:pt>
                <c:pt idx="7898">
                  <c:v>-9.1784382999999997E-2</c:v>
                </c:pt>
                <c:pt idx="7899">
                  <c:v>-9.1809650000000007E-2</c:v>
                </c:pt>
                <c:pt idx="7900">
                  <c:v>-9.1834915000000003E-2</c:v>
                </c:pt>
                <c:pt idx="7901">
                  <c:v>-9.1860177000000001E-2</c:v>
                </c:pt>
                <c:pt idx="7902">
                  <c:v>-9.1885437E-2</c:v>
                </c:pt>
                <c:pt idx="7903">
                  <c:v>-9.1910694000000001E-2</c:v>
                </c:pt>
                <c:pt idx="7904">
                  <c:v>-9.1935948000000003E-2</c:v>
                </c:pt>
                <c:pt idx="7905">
                  <c:v>-9.1961200000000007E-2</c:v>
                </c:pt>
                <c:pt idx="7906">
                  <c:v>-9.1986449999999997E-2</c:v>
                </c:pt>
                <c:pt idx="7907">
                  <c:v>-9.2011696000000004E-2</c:v>
                </c:pt>
                <c:pt idx="7908">
                  <c:v>-9.2036939999999998E-2</c:v>
                </c:pt>
                <c:pt idx="7909">
                  <c:v>-9.2062182000000006E-2</c:v>
                </c:pt>
                <c:pt idx="7910">
                  <c:v>-9.2087420000000003E-2</c:v>
                </c:pt>
                <c:pt idx="7911">
                  <c:v>-9.2112657000000001E-2</c:v>
                </c:pt>
                <c:pt idx="7912">
                  <c:v>-9.213789E-2</c:v>
                </c:pt>
                <c:pt idx="7913">
                  <c:v>-9.2163121000000001E-2</c:v>
                </c:pt>
                <c:pt idx="7914">
                  <c:v>-9.2188350000000002E-2</c:v>
                </c:pt>
                <c:pt idx="7915">
                  <c:v>-9.2213575000000006E-2</c:v>
                </c:pt>
                <c:pt idx="7916">
                  <c:v>-9.2238798999999996E-2</c:v>
                </c:pt>
                <c:pt idx="7917">
                  <c:v>-9.2264019000000003E-2</c:v>
                </c:pt>
                <c:pt idx="7918">
                  <c:v>-9.2289236999999996E-2</c:v>
                </c:pt>
                <c:pt idx="7919">
                  <c:v>-9.2314452000000005E-2</c:v>
                </c:pt>
                <c:pt idx="7920">
                  <c:v>-9.2339665000000001E-2</c:v>
                </c:pt>
                <c:pt idx="7921">
                  <c:v>-9.2364874999999999E-2</c:v>
                </c:pt>
                <c:pt idx="7922">
                  <c:v>-9.2390082999999998E-2</c:v>
                </c:pt>
                <c:pt idx="7923">
                  <c:v>-9.2415287999999998E-2</c:v>
                </c:pt>
                <c:pt idx="7924">
                  <c:v>-9.244049E-2</c:v>
                </c:pt>
                <c:pt idx="7925">
                  <c:v>-9.2465690000000003E-2</c:v>
                </c:pt>
                <c:pt idx="7926">
                  <c:v>-9.2490886999999994E-2</c:v>
                </c:pt>
                <c:pt idx="7927">
                  <c:v>-9.2516081E-2</c:v>
                </c:pt>
                <c:pt idx="7928">
                  <c:v>-9.2541272999999993E-2</c:v>
                </c:pt>
                <c:pt idx="7929">
                  <c:v>-9.2566462000000002E-2</c:v>
                </c:pt>
                <c:pt idx="7930">
                  <c:v>-9.2591648999999998E-2</c:v>
                </c:pt>
                <c:pt idx="7931">
                  <c:v>-9.2616832999999996E-2</c:v>
                </c:pt>
                <c:pt idx="7932">
                  <c:v>-9.2642013999999995E-2</c:v>
                </c:pt>
                <c:pt idx="7933">
                  <c:v>-9.2667192999999995E-2</c:v>
                </c:pt>
                <c:pt idx="7934">
                  <c:v>-9.2692368999999997E-2</c:v>
                </c:pt>
                <c:pt idx="7935">
                  <c:v>-9.2717542E-2</c:v>
                </c:pt>
                <c:pt idx="7936">
                  <c:v>-9.2742713000000004E-2</c:v>
                </c:pt>
                <c:pt idx="7937">
                  <c:v>-9.2767880999999996E-2</c:v>
                </c:pt>
                <c:pt idx="7938">
                  <c:v>-9.2793047000000003E-2</c:v>
                </c:pt>
                <c:pt idx="7939">
                  <c:v>-9.2818209999999998E-2</c:v>
                </c:pt>
                <c:pt idx="7940">
                  <c:v>-9.2843369999999995E-2</c:v>
                </c:pt>
                <c:pt idx="7941">
                  <c:v>-9.2868528000000006E-2</c:v>
                </c:pt>
                <c:pt idx="7942">
                  <c:v>-9.2893683000000005E-2</c:v>
                </c:pt>
                <c:pt idx="7943">
                  <c:v>-9.2918835000000005E-2</c:v>
                </c:pt>
                <c:pt idx="7944">
                  <c:v>-9.2943985000000007E-2</c:v>
                </c:pt>
                <c:pt idx="7945">
                  <c:v>-9.2969131999999996E-2</c:v>
                </c:pt>
                <c:pt idx="7946">
                  <c:v>-9.2994277E-2</c:v>
                </c:pt>
                <c:pt idx="7947">
                  <c:v>-9.3019418000000006E-2</c:v>
                </c:pt>
                <c:pt idx="7948">
                  <c:v>-9.3044557999999999E-2</c:v>
                </c:pt>
                <c:pt idx="7949">
                  <c:v>-9.3069693999999994E-2</c:v>
                </c:pt>
                <c:pt idx="7950">
                  <c:v>-9.3094828000000004E-2</c:v>
                </c:pt>
                <c:pt idx="7951">
                  <c:v>-9.3119960000000002E-2</c:v>
                </c:pt>
                <c:pt idx="7952">
                  <c:v>-9.3145088000000001E-2</c:v>
                </c:pt>
                <c:pt idx="7953">
                  <c:v>-9.3170214000000001E-2</c:v>
                </c:pt>
                <c:pt idx="7954">
                  <c:v>-9.3195338000000003E-2</c:v>
                </c:pt>
                <c:pt idx="7955">
                  <c:v>-9.3220459000000006E-2</c:v>
                </c:pt>
                <c:pt idx="7956">
                  <c:v>-9.3245576999999996E-2</c:v>
                </c:pt>
                <c:pt idx="7957">
                  <c:v>-9.3270692000000002E-2</c:v>
                </c:pt>
                <c:pt idx="7958">
                  <c:v>-9.3295804999999996E-2</c:v>
                </c:pt>
                <c:pt idx="7959">
                  <c:v>-9.3320915000000004E-2</c:v>
                </c:pt>
                <c:pt idx="7960">
                  <c:v>-9.3346023E-2</c:v>
                </c:pt>
                <c:pt idx="7961">
                  <c:v>-9.3371127999999998E-2</c:v>
                </c:pt>
                <c:pt idx="7962">
                  <c:v>-9.3396229999999997E-2</c:v>
                </c:pt>
                <c:pt idx="7963">
                  <c:v>-9.3421329999999997E-2</c:v>
                </c:pt>
                <c:pt idx="7964">
                  <c:v>-9.3446426999999999E-2</c:v>
                </c:pt>
                <c:pt idx="7965">
                  <c:v>-9.3471521000000002E-2</c:v>
                </c:pt>
                <c:pt idx="7966">
                  <c:v>-9.3496613000000006E-2</c:v>
                </c:pt>
                <c:pt idx="7967">
                  <c:v>-9.3521701999999998E-2</c:v>
                </c:pt>
                <c:pt idx="7968">
                  <c:v>-9.3546788000000006E-2</c:v>
                </c:pt>
                <c:pt idx="7969">
                  <c:v>-9.3571872E-2</c:v>
                </c:pt>
                <c:pt idx="7970">
                  <c:v>-9.3596952999999997E-2</c:v>
                </c:pt>
                <c:pt idx="7971">
                  <c:v>-9.3622030999999994E-2</c:v>
                </c:pt>
                <c:pt idx="7972">
                  <c:v>-9.3647106999999993E-2</c:v>
                </c:pt>
                <c:pt idx="7973">
                  <c:v>-9.3672179999999994E-2</c:v>
                </c:pt>
                <c:pt idx="7974">
                  <c:v>-9.3697250999999995E-2</c:v>
                </c:pt>
                <c:pt idx="7975">
                  <c:v>-9.3722317999999999E-2</c:v>
                </c:pt>
                <c:pt idx="7976">
                  <c:v>-9.3747383000000004E-2</c:v>
                </c:pt>
                <c:pt idx="7977">
                  <c:v>-9.3772445999999995E-2</c:v>
                </c:pt>
                <c:pt idx="7978">
                  <c:v>-9.3797506000000003E-2</c:v>
                </c:pt>
                <c:pt idx="7979">
                  <c:v>-9.3822562999999998E-2</c:v>
                </c:pt>
                <c:pt idx="7980">
                  <c:v>-9.3847616999999994E-2</c:v>
                </c:pt>
                <c:pt idx="7981">
                  <c:v>-9.3872669000000006E-2</c:v>
                </c:pt>
                <c:pt idx="7982">
                  <c:v>-9.3897718000000005E-2</c:v>
                </c:pt>
                <c:pt idx="7983">
                  <c:v>-9.3922765000000005E-2</c:v>
                </c:pt>
                <c:pt idx="7984">
                  <c:v>-9.3947808999999993E-2</c:v>
                </c:pt>
                <c:pt idx="7985">
                  <c:v>-9.3972849999999997E-2</c:v>
                </c:pt>
                <c:pt idx="7986">
                  <c:v>-9.3997888000000002E-2</c:v>
                </c:pt>
                <c:pt idx="7987">
                  <c:v>-9.4022923999999994E-2</c:v>
                </c:pt>
                <c:pt idx="7988">
                  <c:v>-9.4047958000000001E-2</c:v>
                </c:pt>
                <c:pt idx="7989">
                  <c:v>-9.4072987999999996E-2</c:v>
                </c:pt>
                <c:pt idx="7990">
                  <c:v>-9.4098016000000007E-2</c:v>
                </c:pt>
                <c:pt idx="7991">
                  <c:v>-9.4123041000000005E-2</c:v>
                </c:pt>
                <c:pt idx="7992">
                  <c:v>-9.4148064000000004E-2</c:v>
                </c:pt>
                <c:pt idx="7993">
                  <c:v>-9.4173083000000005E-2</c:v>
                </c:pt>
                <c:pt idx="7994">
                  <c:v>-9.4198101000000006E-2</c:v>
                </c:pt>
                <c:pt idx="7995">
                  <c:v>-9.4223114999999996E-2</c:v>
                </c:pt>
                <c:pt idx="7996">
                  <c:v>-9.4248127000000001E-2</c:v>
                </c:pt>
                <c:pt idx="7997">
                  <c:v>-9.4273135999999993E-2</c:v>
                </c:pt>
                <c:pt idx="7998">
                  <c:v>-9.4298142000000001E-2</c:v>
                </c:pt>
                <c:pt idx="7999">
                  <c:v>-9.4323145999999997E-2</c:v>
                </c:pt>
                <c:pt idx="8000">
                  <c:v>-9.4348146999999993E-2</c:v>
                </c:pt>
                <c:pt idx="8001">
                  <c:v>-9.4373146000000005E-2</c:v>
                </c:pt>
                <c:pt idx="8002">
                  <c:v>-9.4398142000000004E-2</c:v>
                </c:pt>
                <c:pt idx="8003">
                  <c:v>-9.4423135000000005E-2</c:v>
                </c:pt>
                <c:pt idx="8004">
                  <c:v>-9.4448124999999994E-2</c:v>
                </c:pt>
                <c:pt idx="8005">
                  <c:v>-9.4473112999999997E-2</c:v>
                </c:pt>
                <c:pt idx="8006">
                  <c:v>-9.4498098000000003E-2</c:v>
                </c:pt>
                <c:pt idx="8007">
                  <c:v>-9.4523079999999995E-2</c:v>
                </c:pt>
                <c:pt idx="8008">
                  <c:v>-9.4548060000000003E-2</c:v>
                </c:pt>
                <c:pt idx="8009">
                  <c:v>-9.4573036999999999E-2</c:v>
                </c:pt>
                <c:pt idx="8010">
                  <c:v>-9.4598010999999996E-2</c:v>
                </c:pt>
                <c:pt idx="8011">
                  <c:v>-9.4622982999999994E-2</c:v>
                </c:pt>
                <c:pt idx="8012">
                  <c:v>-9.4647951999999994E-2</c:v>
                </c:pt>
                <c:pt idx="8013">
                  <c:v>-9.4672917999999995E-2</c:v>
                </c:pt>
                <c:pt idx="8014">
                  <c:v>-9.4697880999999998E-2</c:v>
                </c:pt>
                <c:pt idx="8015">
                  <c:v>-9.4722842000000002E-2</c:v>
                </c:pt>
                <c:pt idx="8016">
                  <c:v>-9.4747799999999993E-2</c:v>
                </c:pt>
                <c:pt idx="8017">
                  <c:v>-9.4772756E-2</c:v>
                </c:pt>
                <c:pt idx="8018">
                  <c:v>-9.4797708999999994E-2</c:v>
                </c:pt>
                <c:pt idx="8019">
                  <c:v>-9.4822659000000004E-2</c:v>
                </c:pt>
                <c:pt idx="8020">
                  <c:v>-9.4847606000000001E-2</c:v>
                </c:pt>
                <c:pt idx="8021">
                  <c:v>-9.4872550999999999E-2</c:v>
                </c:pt>
                <c:pt idx="8022">
                  <c:v>-9.4897492999999999E-2</c:v>
                </c:pt>
                <c:pt idx="8023">
                  <c:v>-9.4922432000000001E-2</c:v>
                </c:pt>
                <c:pt idx="8024">
                  <c:v>-9.4947369000000004E-2</c:v>
                </c:pt>
                <c:pt idx="8025">
                  <c:v>-9.4972302999999994E-2</c:v>
                </c:pt>
                <c:pt idx="8026">
                  <c:v>-9.4997234E-2</c:v>
                </c:pt>
                <c:pt idx="8027">
                  <c:v>-9.5022161999999993E-2</c:v>
                </c:pt>
                <c:pt idx="8028">
                  <c:v>-9.5047088000000002E-2</c:v>
                </c:pt>
                <c:pt idx="8029">
                  <c:v>-9.5072010999999998E-2</c:v>
                </c:pt>
                <c:pt idx="8030">
                  <c:v>-9.5096931999999995E-2</c:v>
                </c:pt>
                <c:pt idx="8031">
                  <c:v>-9.5121849999999994E-2</c:v>
                </c:pt>
                <c:pt idx="8032">
                  <c:v>-9.5146764999999994E-2</c:v>
                </c:pt>
                <c:pt idx="8033">
                  <c:v>-9.5171676999999996E-2</c:v>
                </c:pt>
                <c:pt idx="8034">
                  <c:v>-9.5196586999999999E-2</c:v>
                </c:pt>
                <c:pt idx="8035">
                  <c:v>-9.5221493000000004E-2</c:v>
                </c:pt>
                <c:pt idx="8036">
                  <c:v>-9.5246397999999996E-2</c:v>
                </c:pt>
                <c:pt idx="8037">
                  <c:v>-9.5271299000000004E-2</c:v>
                </c:pt>
                <c:pt idx="8038">
                  <c:v>-9.5296197999999999E-2</c:v>
                </c:pt>
                <c:pt idx="8039">
                  <c:v>-9.5321093999999995E-2</c:v>
                </c:pt>
                <c:pt idx="8040">
                  <c:v>-9.5345986999999993E-2</c:v>
                </c:pt>
                <c:pt idx="8041">
                  <c:v>-9.5370878000000006E-2</c:v>
                </c:pt>
                <c:pt idx="8042">
                  <c:v>-9.5395766000000007E-2</c:v>
                </c:pt>
                <c:pt idx="8043">
                  <c:v>-9.5420650999999995E-2</c:v>
                </c:pt>
                <c:pt idx="8044">
                  <c:v>-9.5445533999999999E-2</c:v>
                </c:pt>
                <c:pt idx="8045">
                  <c:v>-9.5470414000000003E-2</c:v>
                </c:pt>
                <c:pt idx="8046">
                  <c:v>-9.5495290999999996E-2</c:v>
                </c:pt>
                <c:pt idx="8047">
                  <c:v>-9.5520165000000004E-2</c:v>
                </c:pt>
                <c:pt idx="8048">
                  <c:v>-9.5545036999999999E-2</c:v>
                </c:pt>
                <c:pt idx="8049">
                  <c:v>-9.5569905999999996E-2</c:v>
                </c:pt>
                <c:pt idx="8050">
                  <c:v>-9.5594771999999995E-2</c:v>
                </c:pt>
                <c:pt idx="8051">
                  <c:v>-9.5619634999999994E-2</c:v>
                </c:pt>
                <c:pt idx="8052">
                  <c:v>-9.5644495999999996E-2</c:v>
                </c:pt>
                <c:pt idx="8053">
                  <c:v>-9.5669353999999998E-2</c:v>
                </c:pt>
                <c:pt idx="8054">
                  <c:v>-9.5694210000000002E-2</c:v>
                </c:pt>
                <c:pt idx="8055">
                  <c:v>-9.5719061999999994E-2</c:v>
                </c:pt>
                <c:pt idx="8056">
                  <c:v>-9.5743912E-2</c:v>
                </c:pt>
                <c:pt idx="8057">
                  <c:v>-9.5768759999999994E-2</c:v>
                </c:pt>
                <c:pt idx="8058">
                  <c:v>-9.5793604000000004E-2</c:v>
                </c:pt>
                <c:pt idx="8059">
                  <c:v>-9.5818446000000002E-2</c:v>
                </c:pt>
                <c:pt idx="8060">
                  <c:v>-9.5843285E-2</c:v>
                </c:pt>
                <c:pt idx="8061">
                  <c:v>-9.5868121000000001E-2</c:v>
                </c:pt>
                <c:pt idx="8062">
                  <c:v>-9.5892955000000002E-2</c:v>
                </c:pt>
                <c:pt idx="8063">
                  <c:v>-9.5917785000000005E-2</c:v>
                </c:pt>
                <c:pt idx="8064">
                  <c:v>-9.5942613999999996E-2</c:v>
                </c:pt>
                <c:pt idx="8065">
                  <c:v>-9.5967439000000002E-2</c:v>
                </c:pt>
                <c:pt idx="8066">
                  <c:v>-9.5992261999999995E-2</c:v>
                </c:pt>
                <c:pt idx="8067">
                  <c:v>-9.6017082000000004E-2</c:v>
                </c:pt>
                <c:pt idx="8068">
                  <c:v>-9.6041899E-2</c:v>
                </c:pt>
                <c:pt idx="8069">
                  <c:v>-9.6066712999999998E-2</c:v>
                </c:pt>
                <c:pt idx="8070">
                  <c:v>-9.6091524999999997E-2</c:v>
                </c:pt>
                <c:pt idx="8071">
                  <c:v>-9.6116333999999998E-2</c:v>
                </c:pt>
                <c:pt idx="8072">
                  <c:v>-9.614114E-2</c:v>
                </c:pt>
                <c:pt idx="8073">
                  <c:v>-9.6165944000000003E-2</c:v>
                </c:pt>
                <c:pt idx="8074">
                  <c:v>-9.6190743999999995E-2</c:v>
                </c:pt>
                <c:pt idx="8075">
                  <c:v>-9.6215543000000001E-2</c:v>
                </c:pt>
                <c:pt idx="8076">
                  <c:v>-9.6240337999999995E-2</c:v>
                </c:pt>
                <c:pt idx="8077">
                  <c:v>-9.6265130000000004E-2</c:v>
                </c:pt>
                <c:pt idx="8078">
                  <c:v>-9.6289920000000001E-2</c:v>
                </c:pt>
                <c:pt idx="8079">
                  <c:v>-9.6314706999999999E-2</c:v>
                </c:pt>
                <c:pt idx="8080">
                  <c:v>-9.6339491999999999E-2</c:v>
                </c:pt>
                <c:pt idx="8081">
                  <c:v>-9.6364273E-2</c:v>
                </c:pt>
                <c:pt idx="8082">
                  <c:v>-9.6389052000000003E-2</c:v>
                </c:pt>
                <c:pt idx="8083">
                  <c:v>-9.6413827999999993E-2</c:v>
                </c:pt>
                <c:pt idx="8084">
                  <c:v>-9.6438601999999998E-2</c:v>
                </c:pt>
                <c:pt idx="8085">
                  <c:v>-9.6463372000000006E-2</c:v>
                </c:pt>
                <c:pt idx="8086">
                  <c:v>-9.648814E-2</c:v>
                </c:pt>
                <c:pt idx="8087">
                  <c:v>-9.6512904999999996E-2</c:v>
                </c:pt>
                <c:pt idx="8088">
                  <c:v>-9.6537667999999993E-2</c:v>
                </c:pt>
                <c:pt idx="8089">
                  <c:v>-9.6562427000000006E-2</c:v>
                </c:pt>
                <c:pt idx="8090">
                  <c:v>-9.6587184000000006E-2</c:v>
                </c:pt>
                <c:pt idx="8091">
                  <c:v>-9.6611937999999994E-2</c:v>
                </c:pt>
                <c:pt idx="8092">
                  <c:v>-9.6636689999999997E-2</c:v>
                </c:pt>
                <c:pt idx="8093">
                  <c:v>-9.6661438000000002E-2</c:v>
                </c:pt>
                <c:pt idx="8094">
                  <c:v>-9.6686183999999994E-2</c:v>
                </c:pt>
                <c:pt idx="8095">
                  <c:v>-9.6710927000000002E-2</c:v>
                </c:pt>
                <c:pt idx="8096">
                  <c:v>-9.6735667999999997E-2</c:v>
                </c:pt>
                <c:pt idx="8097">
                  <c:v>-9.6760405999999993E-2</c:v>
                </c:pt>
                <c:pt idx="8098">
                  <c:v>-9.6785140000000006E-2</c:v>
                </c:pt>
                <c:pt idx="8099">
                  <c:v>-9.6809873000000005E-2</c:v>
                </c:pt>
                <c:pt idx="8100">
                  <c:v>-9.6834602000000006E-2</c:v>
                </c:pt>
                <c:pt idx="8101">
                  <c:v>-9.6859327999999995E-2</c:v>
                </c:pt>
                <c:pt idx="8102">
                  <c:v>-9.6884051999999998E-2</c:v>
                </c:pt>
                <c:pt idx="8103">
                  <c:v>-9.6908773000000004E-2</c:v>
                </c:pt>
                <c:pt idx="8104">
                  <c:v>-9.6933491999999996E-2</c:v>
                </c:pt>
                <c:pt idx="8105">
                  <c:v>-9.6958207000000005E-2</c:v>
                </c:pt>
                <c:pt idx="8106">
                  <c:v>-9.698292E-2</c:v>
                </c:pt>
                <c:pt idx="8107">
                  <c:v>-9.7007629999999997E-2</c:v>
                </c:pt>
                <c:pt idx="8108">
                  <c:v>-9.7032336999999996E-2</c:v>
                </c:pt>
                <c:pt idx="8109">
                  <c:v>-9.7057041999999996E-2</c:v>
                </c:pt>
                <c:pt idx="8110">
                  <c:v>-9.7081743999999998E-2</c:v>
                </c:pt>
                <c:pt idx="8111">
                  <c:v>-9.7106443000000001E-2</c:v>
                </c:pt>
                <c:pt idx="8112">
                  <c:v>-9.7131139000000005E-2</c:v>
                </c:pt>
                <c:pt idx="8113">
                  <c:v>-9.7155831999999998E-2</c:v>
                </c:pt>
                <c:pt idx="8114">
                  <c:v>-9.7180523000000005E-2</c:v>
                </c:pt>
                <c:pt idx="8115">
                  <c:v>-9.7205211E-2</c:v>
                </c:pt>
                <c:pt idx="8116">
                  <c:v>-9.7229895999999996E-2</c:v>
                </c:pt>
                <c:pt idx="8117">
                  <c:v>-9.7254577999999994E-2</c:v>
                </c:pt>
                <c:pt idx="8118">
                  <c:v>-9.7279257999999993E-2</c:v>
                </c:pt>
                <c:pt idx="8119">
                  <c:v>-9.7303934999999994E-2</c:v>
                </c:pt>
                <c:pt idx="8120">
                  <c:v>-9.7328608999999996E-2</c:v>
                </c:pt>
                <c:pt idx="8121">
                  <c:v>-9.735328E-2</c:v>
                </c:pt>
                <c:pt idx="8122">
                  <c:v>-9.7377949000000005E-2</c:v>
                </c:pt>
                <c:pt idx="8123">
                  <c:v>-9.7402613999999998E-2</c:v>
                </c:pt>
                <c:pt idx="8124">
                  <c:v>-9.7427277000000007E-2</c:v>
                </c:pt>
                <c:pt idx="8125">
                  <c:v>-9.7451937000000002E-2</c:v>
                </c:pt>
                <c:pt idx="8126">
                  <c:v>-9.7476594999999999E-2</c:v>
                </c:pt>
                <c:pt idx="8127">
                  <c:v>-9.7501248999999998E-2</c:v>
                </c:pt>
                <c:pt idx="8128">
                  <c:v>-9.7525900999999998E-2</c:v>
                </c:pt>
                <c:pt idx="8129">
                  <c:v>-9.755055E-2</c:v>
                </c:pt>
                <c:pt idx="8130">
                  <c:v>-9.7575197000000002E-2</c:v>
                </c:pt>
                <c:pt idx="8131">
                  <c:v>-9.7599839999999993E-2</c:v>
                </c:pt>
                <c:pt idx="8132">
                  <c:v>-9.7624480999999999E-2</c:v>
                </c:pt>
                <c:pt idx="8133">
                  <c:v>-9.7649119000000006E-2</c:v>
                </c:pt>
                <c:pt idx="8134">
                  <c:v>-9.7673754000000002E-2</c:v>
                </c:pt>
                <c:pt idx="8135">
                  <c:v>-9.7698385999999998E-2</c:v>
                </c:pt>
                <c:pt idx="8136">
                  <c:v>-9.7723015999999996E-2</c:v>
                </c:pt>
                <c:pt idx="8137">
                  <c:v>-9.7747642999999995E-2</c:v>
                </c:pt>
                <c:pt idx="8138">
                  <c:v>-9.7772266999999996E-2</c:v>
                </c:pt>
                <c:pt idx="8139">
                  <c:v>-9.7796887999999998E-2</c:v>
                </c:pt>
                <c:pt idx="8140">
                  <c:v>-9.7821506000000003E-2</c:v>
                </c:pt>
                <c:pt idx="8141">
                  <c:v>-9.7846121999999994E-2</c:v>
                </c:pt>
                <c:pt idx="8142">
                  <c:v>-9.7870735E-2</c:v>
                </c:pt>
                <c:pt idx="8143">
                  <c:v>-9.7895344999999995E-2</c:v>
                </c:pt>
                <c:pt idx="8144">
                  <c:v>-9.7919952000000005E-2</c:v>
                </c:pt>
                <c:pt idx="8145">
                  <c:v>-9.7944556000000002E-2</c:v>
                </c:pt>
                <c:pt idx="8146">
                  <c:v>-9.7969158000000001E-2</c:v>
                </c:pt>
                <c:pt idx="8147">
                  <c:v>-9.7993757000000001E-2</c:v>
                </c:pt>
                <c:pt idx="8148">
                  <c:v>-9.8018353000000003E-2</c:v>
                </c:pt>
                <c:pt idx="8149">
                  <c:v>-9.8042946000000006E-2</c:v>
                </c:pt>
                <c:pt idx="8150">
                  <c:v>-9.8067536999999996E-2</c:v>
                </c:pt>
                <c:pt idx="8151">
                  <c:v>-9.8092124000000003E-2</c:v>
                </c:pt>
                <c:pt idx="8152">
                  <c:v>-9.8116708999999996E-2</c:v>
                </c:pt>
                <c:pt idx="8153">
                  <c:v>-9.8141291000000005E-2</c:v>
                </c:pt>
                <c:pt idx="8154">
                  <c:v>-9.8165871000000002E-2</c:v>
                </c:pt>
                <c:pt idx="8155">
                  <c:v>-9.8190447E-2</c:v>
                </c:pt>
                <c:pt idx="8156">
                  <c:v>-9.8215021E-2</c:v>
                </c:pt>
                <c:pt idx="8157">
                  <c:v>-9.8239592000000001E-2</c:v>
                </c:pt>
                <c:pt idx="8158">
                  <c:v>-9.8264160000000003E-2</c:v>
                </c:pt>
                <c:pt idx="8159">
                  <c:v>-9.8288724999999993E-2</c:v>
                </c:pt>
                <c:pt idx="8160">
                  <c:v>-9.8313286999999999E-2</c:v>
                </c:pt>
                <c:pt idx="8161">
                  <c:v>-9.8337847000000006E-2</c:v>
                </c:pt>
                <c:pt idx="8162">
                  <c:v>-9.8362404000000001E-2</c:v>
                </c:pt>
                <c:pt idx="8163">
                  <c:v>-9.8386957999999997E-2</c:v>
                </c:pt>
                <c:pt idx="8164">
                  <c:v>-9.8411508999999994E-2</c:v>
                </c:pt>
                <c:pt idx="8165">
                  <c:v>-9.8436058000000007E-2</c:v>
                </c:pt>
                <c:pt idx="8166">
                  <c:v>-9.8460602999999994E-2</c:v>
                </c:pt>
                <c:pt idx="8167">
                  <c:v>-9.8485145999999996E-2</c:v>
                </c:pt>
                <c:pt idx="8168">
                  <c:v>-9.8509685999999999E-2</c:v>
                </c:pt>
                <c:pt idx="8169">
                  <c:v>-9.8534223000000004E-2</c:v>
                </c:pt>
                <c:pt idx="8170">
                  <c:v>-9.8558757999999996E-2</c:v>
                </c:pt>
                <c:pt idx="8171">
                  <c:v>-9.8583289000000004E-2</c:v>
                </c:pt>
                <c:pt idx="8172">
                  <c:v>-9.8607818E-2</c:v>
                </c:pt>
                <c:pt idx="8173">
                  <c:v>-9.8632343999999997E-2</c:v>
                </c:pt>
                <c:pt idx="8174">
                  <c:v>-9.8656866999999995E-2</c:v>
                </c:pt>
                <c:pt idx="8175">
                  <c:v>-9.8681386999999995E-2</c:v>
                </c:pt>
                <c:pt idx="8176">
                  <c:v>-9.8705904999999997E-2</c:v>
                </c:pt>
                <c:pt idx="8177">
                  <c:v>-9.8730419E-2</c:v>
                </c:pt>
                <c:pt idx="8178">
                  <c:v>-9.8754931000000004E-2</c:v>
                </c:pt>
                <c:pt idx="8179">
                  <c:v>-9.8779439999999996E-2</c:v>
                </c:pt>
                <c:pt idx="8180">
                  <c:v>-9.8803946000000004E-2</c:v>
                </c:pt>
                <c:pt idx="8181">
                  <c:v>-9.8828449999999998E-2</c:v>
                </c:pt>
                <c:pt idx="8182">
                  <c:v>-9.8852949999999995E-2</c:v>
                </c:pt>
                <c:pt idx="8183">
                  <c:v>-9.8877448000000007E-2</c:v>
                </c:pt>
                <c:pt idx="8184">
                  <c:v>-9.8901943000000006E-2</c:v>
                </c:pt>
                <c:pt idx="8185">
                  <c:v>-9.8926434999999993E-2</c:v>
                </c:pt>
                <c:pt idx="8186">
                  <c:v>-9.8950923999999996E-2</c:v>
                </c:pt>
                <c:pt idx="8187">
                  <c:v>-9.897541E-2</c:v>
                </c:pt>
                <c:pt idx="8188">
                  <c:v>-9.8999894000000005E-2</c:v>
                </c:pt>
                <c:pt idx="8189">
                  <c:v>-9.9024374999999998E-2</c:v>
                </c:pt>
                <c:pt idx="8190">
                  <c:v>-9.9048853000000006E-2</c:v>
                </c:pt>
                <c:pt idx="8191">
                  <c:v>-9.9073328000000002E-2</c:v>
                </c:pt>
                <c:pt idx="8192">
                  <c:v>-9.90978E-2</c:v>
                </c:pt>
                <c:pt idx="8193">
                  <c:v>-9.9122269999999998E-2</c:v>
                </c:pt>
                <c:pt idx="8194">
                  <c:v>-9.9146735999999999E-2</c:v>
                </c:pt>
                <c:pt idx="8195">
                  <c:v>-9.9171200000000001E-2</c:v>
                </c:pt>
                <c:pt idx="8196">
                  <c:v>-9.9195661000000004E-2</c:v>
                </c:pt>
                <c:pt idx="8197">
                  <c:v>-9.9220118999999996E-2</c:v>
                </c:pt>
                <c:pt idx="8198">
                  <c:v>-9.9244574000000002E-2</c:v>
                </c:pt>
                <c:pt idx="8199">
                  <c:v>-9.9269026999999996E-2</c:v>
                </c:pt>
                <c:pt idx="8200">
                  <c:v>-9.9293476000000006E-2</c:v>
                </c:pt>
                <c:pt idx="8201">
                  <c:v>-9.9317923000000002E-2</c:v>
                </c:pt>
                <c:pt idx="8202">
                  <c:v>-9.9342367000000001E-2</c:v>
                </c:pt>
                <c:pt idx="8203">
                  <c:v>-9.9366808000000001E-2</c:v>
                </c:pt>
                <c:pt idx="8204">
                  <c:v>-9.9391246000000003E-2</c:v>
                </c:pt>
                <c:pt idx="8205">
                  <c:v>-9.9415682000000005E-2</c:v>
                </c:pt>
                <c:pt idx="8206">
                  <c:v>-9.9440113999999996E-2</c:v>
                </c:pt>
                <c:pt idx="8207">
                  <c:v>-9.9464544000000002E-2</c:v>
                </c:pt>
                <c:pt idx="8208">
                  <c:v>-9.9488970999999995E-2</c:v>
                </c:pt>
                <c:pt idx="8209">
                  <c:v>-9.9513395000000004E-2</c:v>
                </c:pt>
                <c:pt idx="8210">
                  <c:v>-9.9537816000000001E-2</c:v>
                </c:pt>
                <c:pt idx="8211">
                  <c:v>-9.9562233999999999E-2</c:v>
                </c:pt>
                <c:pt idx="8212">
                  <c:v>-9.9586649999999999E-2</c:v>
                </c:pt>
                <c:pt idx="8213">
                  <c:v>-9.9611062E-2</c:v>
                </c:pt>
                <c:pt idx="8214">
                  <c:v>-9.9635472000000003E-2</c:v>
                </c:pt>
                <c:pt idx="8215">
                  <c:v>-9.9659879000000007E-2</c:v>
                </c:pt>
                <c:pt idx="8216">
                  <c:v>-9.9684282999999999E-2</c:v>
                </c:pt>
                <c:pt idx="8217">
                  <c:v>-9.9708684000000006E-2</c:v>
                </c:pt>
                <c:pt idx="8218">
                  <c:v>-9.9733083E-2</c:v>
                </c:pt>
                <c:pt idx="8219">
                  <c:v>-9.9757477999999997E-2</c:v>
                </c:pt>
                <c:pt idx="8220">
                  <c:v>-9.9781870999999994E-2</c:v>
                </c:pt>
                <c:pt idx="8221">
                  <c:v>-9.9806260999999993E-2</c:v>
                </c:pt>
                <c:pt idx="8222">
                  <c:v>-9.9830647999999994E-2</c:v>
                </c:pt>
                <c:pt idx="8223">
                  <c:v>-9.9855031999999996E-2</c:v>
                </c:pt>
                <c:pt idx="8224">
                  <c:v>-9.9879413E-2</c:v>
                </c:pt>
                <c:pt idx="8225">
                  <c:v>-9.9903791000000006E-2</c:v>
                </c:pt>
                <c:pt idx="8226">
                  <c:v>-9.9928166999999998E-2</c:v>
                </c:pt>
                <c:pt idx="8227">
                  <c:v>-9.9952540000000006E-2</c:v>
                </c:pt>
                <c:pt idx="8228">
                  <c:v>-9.9976909000000003E-2</c:v>
                </c:pt>
                <c:pt idx="8229">
                  <c:v>-0.100001276</c:v>
                </c:pt>
                <c:pt idx="8230">
                  <c:v>-0.100025641</c:v>
                </c:pt>
                <c:pt idx="8231">
                  <c:v>-0.100050002</c:v>
                </c:pt>
                <c:pt idx="8232">
                  <c:v>-0.10007436</c:v>
                </c:pt>
                <c:pt idx="8233">
                  <c:v>-0.100098716</c:v>
                </c:pt>
                <c:pt idx="8234">
                  <c:v>-0.100123068</c:v>
                </c:pt>
                <c:pt idx="8235">
                  <c:v>-0.100147418</c:v>
                </c:pt>
                <c:pt idx="8236">
                  <c:v>-0.100171765</c:v>
                </c:pt>
                <c:pt idx="8237">
                  <c:v>-0.10019610900000001</c:v>
                </c:pt>
                <c:pt idx="8238">
                  <c:v>-0.10022045</c:v>
                </c:pt>
                <c:pt idx="8239">
                  <c:v>-0.100244788</c:v>
                </c:pt>
                <c:pt idx="8240">
                  <c:v>-0.100269124</c:v>
                </c:pt>
                <c:pt idx="8241">
                  <c:v>-0.100293456</c:v>
                </c:pt>
                <c:pt idx="8242">
                  <c:v>-0.10031778600000001</c:v>
                </c:pt>
                <c:pt idx="8243">
                  <c:v>-0.100342113</c:v>
                </c:pt>
                <c:pt idx="8244">
                  <c:v>-0.100366437</c:v>
                </c:pt>
                <c:pt idx="8245">
                  <c:v>-0.100390758</c:v>
                </c:pt>
                <c:pt idx="8246">
                  <c:v>-0.10041507600000001</c:v>
                </c:pt>
                <c:pt idx="8247">
                  <c:v>-0.100439392</c:v>
                </c:pt>
                <c:pt idx="8248">
                  <c:v>-0.100463704</c:v>
                </c:pt>
                <c:pt idx="8249">
                  <c:v>-0.100488014</c:v>
                </c:pt>
                <c:pt idx="8250">
                  <c:v>-0.10051232</c:v>
                </c:pt>
                <c:pt idx="8251">
                  <c:v>-0.100536624</c:v>
                </c:pt>
                <c:pt idx="8252">
                  <c:v>-0.100560925</c:v>
                </c:pt>
                <c:pt idx="8253">
                  <c:v>-0.100585223</c:v>
                </c:pt>
                <c:pt idx="8254">
                  <c:v>-0.100609518</c:v>
                </c:pt>
                <c:pt idx="8255">
                  <c:v>-0.100633811</c:v>
                </c:pt>
                <c:pt idx="8256">
                  <c:v>-0.1006581</c:v>
                </c:pt>
                <c:pt idx="8257">
                  <c:v>-0.100682386</c:v>
                </c:pt>
                <c:pt idx="8258">
                  <c:v>-0.10070667</c:v>
                </c:pt>
                <c:pt idx="8259">
                  <c:v>-0.100730951</c:v>
                </c:pt>
                <c:pt idx="8260">
                  <c:v>-0.100755229</c:v>
                </c:pt>
                <c:pt idx="8261">
                  <c:v>-0.10077950400000001</c:v>
                </c:pt>
                <c:pt idx="8262">
                  <c:v>-0.100803776</c:v>
                </c:pt>
                <c:pt idx="8263">
                  <c:v>-0.10082804500000001</c:v>
                </c:pt>
                <c:pt idx="8264">
                  <c:v>-0.100852311</c:v>
                </c:pt>
                <c:pt idx="8265">
                  <c:v>-0.100876575</c:v>
                </c:pt>
                <c:pt idx="8266">
                  <c:v>-0.10090083499999999</c:v>
                </c:pt>
                <c:pt idx="8267">
                  <c:v>-0.10092509299999999</c:v>
                </c:pt>
                <c:pt idx="8268">
                  <c:v>-0.10094934799999999</c:v>
                </c:pt>
                <c:pt idx="8269">
                  <c:v>-0.1009736</c:v>
                </c:pt>
                <c:pt idx="8270">
                  <c:v>-0.100997849</c:v>
                </c:pt>
                <c:pt idx="8271">
                  <c:v>-0.10102209500000001</c:v>
                </c:pt>
                <c:pt idx="8272">
                  <c:v>-0.101046338</c:v>
                </c:pt>
                <c:pt idx="8273">
                  <c:v>-0.10107057799999999</c:v>
                </c:pt>
                <c:pt idx="8274">
                  <c:v>-0.101094816</c:v>
                </c:pt>
                <c:pt idx="8275">
                  <c:v>-0.10111905</c:v>
                </c:pt>
                <c:pt idx="8276">
                  <c:v>-0.101143282</c:v>
                </c:pt>
                <c:pt idx="8277">
                  <c:v>-0.10116751</c:v>
                </c:pt>
                <c:pt idx="8278">
                  <c:v>-0.101191736</c:v>
                </c:pt>
                <c:pt idx="8279">
                  <c:v>-0.10121595899999999</c:v>
                </c:pt>
                <c:pt idx="8280">
                  <c:v>-0.101240179</c:v>
                </c:pt>
                <c:pt idx="8281">
                  <c:v>-0.10126439600000001</c:v>
                </c:pt>
                <c:pt idx="8282">
                  <c:v>-0.10128861</c:v>
                </c:pt>
                <c:pt idx="8283">
                  <c:v>-0.101312822</c:v>
                </c:pt>
                <c:pt idx="8284">
                  <c:v>-0.10133702999999999</c:v>
                </c:pt>
                <c:pt idx="8285">
                  <c:v>-0.10136123599999999</c:v>
                </c:pt>
                <c:pt idx="8286">
                  <c:v>-0.10138543799999999</c:v>
                </c:pt>
                <c:pt idx="8287">
                  <c:v>-0.101409638</c:v>
                </c:pt>
                <c:pt idx="8288">
                  <c:v>-0.101433835</c:v>
                </c:pt>
                <c:pt idx="8289">
                  <c:v>-0.10145802800000001</c:v>
                </c:pt>
                <c:pt idx="8290">
                  <c:v>-0.101482219</c:v>
                </c:pt>
                <c:pt idx="8291">
                  <c:v>-0.10150640700000001</c:v>
                </c:pt>
                <c:pt idx="8292">
                  <c:v>-0.101530593</c:v>
                </c:pt>
                <c:pt idx="8293">
                  <c:v>-0.101554775</c:v>
                </c:pt>
                <c:pt idx="8294">
                  <c:v>-0.101578954</c:v>
                </c:pt>
                <c:pt idx="8295">
                  <c:v>-0.10160313</c:v>
                </c:pt>
                <c:pt idx="8296">
                  <c:v>-0.101627304</c:v>
                </c:pt>
                <c:pt idx="8297">
                  <c:v>-0.10165147400000001</c:v>
                </c:pt>
                <c:pt idx="8298">
                  <c:v>-0.101675642</c:v>
                </c:pt>
                <c:pt idx="8299">
                  <c:v>-0.101699807</c:v>
                </c:pt>
                <c:pt idx="8300">
                  <c:v>-0.101723969</c:v>
                </c:pt>
                <c:pt idx="8301">
                  <c:v>-0.10174812699999999</c:v>
                </c:pt>
                <c:pt idx="8302">
                  <c:v>-0.10177228300000001</c:v>
                </c:pt>
                <c:pt idx="8303">
                  <c:v>-0.101796436</c:v>
                </c:pt>
                <c:pt idx="8304">
                  <c:v>-0.101820587</c:v>
                </c:pt>
                <c:pt idx="8305">
                  <c:v>-0.10184473400000001</c:v>
                </c:pt>
                <c:pt idx="8306">
                  <c:v>-0.101868878</c:v>
                </c:pt>
                <c:pt idx="8307">
                  <c:v>-0.101893019</c:v>
                </c:pt>
                <c:pt idx="8308">
                  <c:v>-0.10191715799999999</c:v>
                </c:pt>
                <c:pt idx="8309">
                  <c:v>-0.101941293</c:v>
                </c:pt>
                <c:pt idx="8310">
                  <c:v>-0.101965426</c:v>
                </c:pt>
                <c:pt idx="8311">
                  <c:v>-0.101989556</c:v>
                </c:pt>
                <c:pt idx="8312">
                  <c:v>-0.10201368199999999</c:v>
                </c:pt>
                <c:pt idx="8313">
                  <c:v>-0.10203780599999999</c:v>
                </c:pt>
                <c:pt idx="8314">
                  <c:v>-0.102061927</c:v>
                </c:pt>
                <c:pt idx="8315">
                  <c:v>-0.102086045</c:v>
                </c:pt>
                <c:pt idx="8316">
                  <c:v>-0.10211016000000001</c:v>
                </c:pt>
                <c:pt idx="8317">
                  <c:v>-0.102134272</c:v>
                </c:pt>
                <c:pt idx="8318">
                  <c:v>-0.10215838100000001</c:v>
                </c:pt>
                <c:pt idx="8319">
                  <c:v>-0.102182487</c:v>
                </c:pt>
                <c:pt idx="8320">
                  <c:v>-0.102206591</c:v>
                </c:pt>
                <c:pt idx="8321">
                  <c:v>-0.102230691</c:v>
                </c:pt>
                <c:pt idx="8322">
                  <c:v>-0.102254788</c:v>
                </c:pt>
                <c:pt idx="8323">
                  <c:v>-0.102278883</c:v>
                </c:pt>
                <c:pt idx="8324">
                  <c:v>-0.102302974</c:v>
                </c:pt>
                <c:pt idx="8325">
                  <c:v>-0.102327063</c:v>
                </c:pt>
                <c:pt idx="8326">
                  <c:v>-0.102351149</c:v>
                </c:pt>
                <c:pt idx="8327">
                  <c:v>-0.102375231</c:v>
                </c:pt>
                <c:pt idx="8328">
                  <c:v>-0.10239931100000001</c:v>
                </c:pt>
                <c:pt idx="8329">
                  <c:v>-0.102423388</c:v>
                </c:pt>
                <c:pt idx="8330">
                  <c:v>-0.102447462</c:v>
                </c:pt>
                <c:pt idx="8331">
                  <c:v>-0.102471533</c:v>
                </c:pt>
                <c:pt idx="8332">
                  <c:v>-0.10249560100000001</c:v>
                </c:pt>
                <c:pt idx="8333">
                  <c:v>-0.102519666</c:v>
                </c:pt>
                <c:pt idx="8334">
                  <c:v>-0.102543728</c:v>
                </c:pt>
                <c:pt idx="8335">
                  <c:v>-0.10256778699999999</c:v>
                </c:pt>
                <c:pt idx="8336">
                  <c:v>-0.102591844</c:v>
                </c:pt>
                <c:pt idx="8337">
                  <c:v>-0.102615897</c:v>
                </c:pt>
                <c:pt idx="8338">
                  <c:v>-0.102639947</c:v>
                </c:pt>
                <c:pt idx="8339">
                  <c:v>-0.10266399499999999</c:v>
                </c:pt>
                <c:pt idx="8340">
                  <c:v>-0.10268803899999999</c:v>
                </c:pt>
                <c:pt idx="8341">
                  <c:v>-0.102712081</c:v>
                </c:pt>
                <c:pt idx="8342">
                  <c:v>-0.102736119</c:v>
                </c:pt>
                <c:pt idx="8343">
                  <c:v>-0.10276015500000001</c:v>
                </c:pt>
                <c:pt idx="8344">
                  <c:v>-0.102784187</c:v>
                </c:pt>
                <c:pt idx="8345">
                  <c:v>-0.10280821699999999</c:v>
                </c:pt>
                <c:pt idx="8346">
                  <c:v>-0.102832244</c:v>
                </c:pt>
                <c:pt idx="8347">
                  <c:v>-0.102856268</c:v>
                </c:pt>
                <c:pt idx="8348">
                  <c:v>-0.102880288</c:v>
                </c:pt>
                <c:pt idx="8349">
                  <c:v>-0.102904306</c:v>
                </c:pt>
                <c:pt idx="8350">
                  <c:v>-0.102928321</c:v>
                </c:pt>
                <c:pt idx="8351">
                  <c:v>-0.10295233299999999</c:v>
                </c:pt>
                <c:pt idx="8352">
                  <c:v>-0.102976342</c:v>
                </c:pt>
                <c:pt idx="8353">
                  <c:v>-0.10300034800000001</c:v>
                </c:pt>
                <c:pt idx="8354">
                  <c:v>-0.103024351</c:v>
                </c:pt>
                <c:pt idx="8355">
                  <c:v>-0.103048351</c:v>
                </c:pt>
                <c:pt idx="8356">
                  <c:v>-0.10307234799999999</c:v>
                </c:pt>
                <c:pt idx="8357">
                  <c:v>-0.10309634299999999</c:v>
                </c:pt>
                <c:pt idx="8358">
                  <c:v>-0.10312033399999999</c:v>
                </c:pt>
                <c:pt idx="8359">
                  <c:v>-0.103144322</c:v>
                </c:pt>
                <c:pt idx="8360">
                  <c:v>-0.103168307</c:v>
                </c:pt>
                <c:pt idx="8361">
                  <c:v>-0.10319229000000001</c:v>
                </c:pt>
                <c:pt idx="8362">
                  <c:v>-0.103216269</c:v>
                </c:pt>
                <c:pt idx="8363">
                  <c:v>-0.10324024499999999</c:v>
                </c:pt>
                <c:pt idx="8364">
                  <c:v>-0.103264219</c:v>
                </c:pt>
                <c:pt idx="8365">
                  <c:v>-0.103288189</c:v>
                </c:pt>
                <c:pt idx="8366">
                  <c:v>-0.103312157</c:v>
                </c:pt>
                <c:pt idx="8367">
                  <c:v>-0.103336121</c:v>
                </c:pt>
                <c:pt idx="8368">
                  <c:v>-0.10336008300000001</c:v>
                </c:pt>
                <c:pt idx="8369">
                  <c:v>-0.103384041</c:v>
                </c:pt>
                <c:pt idx="8370">
                  <c:v>-0.103407997</c:v>
                </c:pt>
                <c:pt idx="8371">
                  <c:v>-0.10343194999999999</c:v>
                </c:pt>
                <c:pt idx="8372">
                  <c:v>-0.103455899</c:v>
                </c:pt>
                <c:pt idx="8373">
                  <c:v>-0.103479846</c:v>
                </c:pt>
                <c:pt idx="8374">
                  <c:v>-0.10350379</c:v>
                </c:pt>
                <c:pt idx="8375">
                  <c:v>-0.10352773</c:v>
                </c:pt>
                <c:pt idx="8376">
                  <c:v>-0.103551668</c:v>
                </c:pt>
                <c:pt idx="8377">
                  <c:v>-0.103575603</c:v>
                </c:pt>
                <c:pt idx="8378">
                  <c:v>-0.10359953399999999</c:v>
                </c:pt>
                <c:pt idx="8379">
                  <c:v>-0.103623463</c:v>
                </c:pt>
                <c:pt idx="8380">
                  <c:v>-0.10364738900000001</c:v>
                </c:pt>
                <c:pt idx="8381">
                  <c:v>-0.103671312</c:v>
                </c:pt>
                <c:pt idx="8382">
                  <c:v>-0.103695232</c:v>
                </c:pt>
                <c:pt idx="8383">
                  <c:v>-0.103719149</c:v>
                </c:pt>
                <c:pt idx="8384">
                  <c:v>-0.103743062</c:v>
                </c:pt>
                <c:pt idx="8385">
                  <c:v>-0.103766973</c:v>
                </c:pt>
                <c:pt idx="8386">
                  <c:v>-0.103790881</c:v>
                </c:pt>
                <c:pt idx="8387">
                  <c:v>-0.10381478600000001</c:v>
                </c:pt>
                <c:pt idx="8388">
                  <c:v>-0.103838688</c:v>
                </c:pt>
                <c:pt idx="8389">
                  <c:v>-0.10386258700000001</c:v>
                </c:pt>
                <c:pt idx="8390">
                  <c:v>-0.103886483</c:v>
                </c:pt>
                <c:pt idx="8391">
                  <c:v>-0.103910376</c:v>
                </c:pt>
                <c:pt idx="8392">
                  <c:v>-0.103934266</c:v>
                </c:pt>
                <c:pt idx="8393">
                  <c:v>-0.103958153</c:v>
                </c:pt>
                <c:pt idx="8394">
                  <c:v>-0.103982037</c:v>
                </c:pt>
                <c:pt idx="8395">
                  <c:v>-0.104005918</c:v>
                </c:pt>
                <c:pt idx="8396">
                  <c:v>-0.10402979599999999</c:v>
                </c:pt>
                <c:pt idx="8397">
                  <c:v>-0.104053671</c:v>
                </c:pt>
                <c:pt idx="8398">
                  <c:v>-0.10407754299999999</c:v>
                </c:pt>
                <c:pt idx="8399">
                  <c:v>-0.104101412</c:v>
                </c:pt>
                <c:pt idx="8400">
                  <c:v>-0.104125278</c:v>
                </c:pt>
                <c:pt idx="8401">
                  <c:v>-0.104149141</c:v>
                </c:pt>
                <c:pt idx="8402">
                  <c:v>-0.104173001</c:v>
                </c:pt>
                <c:pt idx="8403">
                  <c:v>-0.104196858</c:v>
                </c:pt>
                <c:pt idx="8404">
                  <c:v>-0.10422071199999999</c:v>
                </c:pt>
                <c:pt idx="8405">
                  <c:v>-0.104244563</c:v>
                </c:pt>
                <c:pt idx="8406">
                  <c:v>-0.10426841100000001</c:v>
                </c:pt>
                <c:pt idx="8407">
                  <c:v>-0.104292256</c:v>
                </c:pt>
                <c:pt idx="8408">
                  <c:v>-0.104316098</c:v>
                </c:pt>
                <c:pt idx="8409">
                  <c:v>-0.10433993699999999</c:v>
                </c:pt>
                <c:pt idx="8410">
                  <c:v>-0.10436377300000001</c:v>
                </c:pt>
                <c:pt idx="8411">
                  <c:v>-0.10438760599999999</c:v>
                </c:pt>
                <c:pt idx="8412">
                  <c:v>-0.104411436</c:v>
                </c:pt>
                <c:pt idx="8413">
                  <c:v>-0.104435263</c:v>
                </c:pt>
                <c:pt idx="8414">
                  <c:v>-0.10445908700000001</c:v>
                </c:pt>
                <c:pt idx="8415">
                  <c:v>-0.104482908</c:v>
                </c:pt>
                <c:pt idx="8416">
                  <c:v>-0.10450672599999999</c:v>
                </c:pt>
                <c:pt idx="8417">
                  <c:v>-0.104530541</c:v>
                </c:pt>
                <c:pt idx="8418">
                  <c:v>-0.104554353</c:v>
                </c:pt>
                <c:pt idx="8419">
                  <c:v>-0.104578162</c:v>
                </c:pt>
                <c:pt idx="8420">
                  <c:v>-0.104601967</c:v>
                </c:pt>
                <c:pt idx="8421">
                  <c:v>-0.10462577000000001</c:v>
                </c:pt>
                <c:pt idx="8422">
                  <c:v>-0.10464957</c:v>
                </c:pt>
                <c:pt idx="8423">
                  <c:v>-0.104673367</c:v>
                </c:pt>
                <c:pt idx="8424">
                  <c:v>-0.104697161</c:v>
                </c:pt>
                <c:pt idx="8425">
                  <c:v>-0.10472095200000001</c:v>
                </c:pt>
                <c:pt idx="8426">
                  <c:v>-0.104744739</c:v>
                </c:pt>
                <c:pt idx="8427">
                  <c:v>-0.104768524</c:v>
                </c:pt>
                <c:pt idx="8428">
                  <c:v>-0.104792306</c:v>
                </c:pt>
                <c:pt idx="8429">
                  <c:v>-0.104816085</c:v>
                </c:pt>
                <c:pt idx="8430">
                  <c:v>-0.10483986000000001</c:v>
                </c:pt>
                <c:pt idx="8431">
                  <c:v>-0.104863633</c:v>
                </c:pt>
                <c:pt idx="8432">
                  <c:v>-0.104887403</c:v>
                </c:pt>
                <c:pt idx="8433">
                  <c:v>-0.104911169</c:v>
                </c:pt>
                <c:pt idx="8434">
                  <c:v>-0.10493493299999999</c:v>
                </c:pt>
                <c:pt idx="8435">
                  <c:v>-0.10495869400000001</c:v>
                </c:pt>
                <c:pt idx="8436">
                  <c:v>-0.104982451</c:v>
                </c:pt>
                <c:pt idx="8437">
                  <c:v>-0.105006206</c:v>
                </c:pt>
                <c:pt idx="8438">
                  <c:v>-0.10502995699999999</c:v>
                </c:pt>
                <c:pt idx="8439">
                  <c:v>-0.105053706</c:v>
                </c:pt>
                <c:pt idx="8440">
                  <c:v>-0.105077451</c:v>
                </c:pt>
                <c:pt idx="8441">
                  <c:v>-0.105101194</c:v>
                </c:pt>
                <c:pt idx="8442">
                  <c:v>-0.105124933</c:v>
                </c:pt>
                <c:pt idx="8443">
                  <c:v>-0.105148669</c:v>
                </c:pt>
                <c:pt idx="8444">
                  <c:v>-0.105172403</c:v>
                </c:pt>
                <c:pt idx="8445">
                  <c:v>-0.105196133</c:v>
                </c:pt>
                <c:pt idx="8446">
                  <c:v>-0.10521986</c:v>
                </c:pt>
                <c:pt idx="8447">
                  <c:v>-0.105243585</c:v>
                </c:pt>
                <c:pt idx="8448">
                  <c:v>-0.105267306</c:v>
                </c:pt>
                <c:pt idx="8449">
                  <c:v>-0.105291024</c:v>
                </c:pt>
                <c:pt idx="8450">
                  <c:v>-0.105314739</c:v>
                </c:pt>
                <c:pt idx="8451">
                  <c:v>-0.105338451</c:v>
                </c:pt>
                <c:pt idx="8452">
                  <c:v>-0.10536216</c:v>
                </c:pt>
                <c:pt idx="8453">
                  <c:v>-0.10538586599999999</c:v>
                </c:pt>
                <c:pt idx="8454">
                  <c:v>-0.10540956899999999</c:v>
                </c:pt>
                <c:pt idx="8455">
                  <c:v>-0.105433269</c:v>
                </c:pt>
                <c:pt idx="8456">
                  <c:v>-0.105456966</c:v>
                </c:pt>
                <c:pt idx="8457">
                  <c:v>-0.10548066</c:v>
                </c:pt>
                <c:pt idx="8458">
                  <c:v>-0.10550435</c:v>
                </c:pt>
                <c:pt idx="8459">
                  <c:v>-0.105528038</c:v>
                </c:pt>
                <c:pt idx="8460">
                  <c:v>-0.105551723</c:v>
                </c:pt>
                <c:pt idx="8461">
                  <c:v>-0.105575405</c:v>
                </c:pt>
                <c:pt idx="8462">
                  <c:v>-0.105599083</c:v>
                </c:pt>
                <c:pt idx="8463">
                  <c:v>-0.105622759</c:v>
                </c:pt>
                <c:pt idx="8464">
                  <c:v>-0.105646431</c:v>
                </c:pt>
                <c:pt idx="8465">
                  <c:v>-0.105670101</c:v>
                </c:pt>
                <c:pt idx="8466">
                  <c:v>-0.10569376699999999</c:v>
                </c:pt>
                <c:pt idx="8467">
                  <c:v>-0.10571743</c:v>
                </c:pt>
                <c:pt idx="8468">
                  <c:v>-0.105741091</c:v>
                </c:pt>
                <c:pt idx="8469">
                  <c:v>-0.10576474800000001</c:v>
                </c:pt>
                <c:pt idx="8470">
                  <c:v>-0.105788402</c:v>
                </c:pt>
                <c:pt idx="8471">
                  <c:v>-0.105812053</c:v>
                </c:pt>
                <c:pt idx="8472">
                  <c:v>-0.105835701</c:v>
                </c:pt>
                <c:pt idx="8473">
                  <c:v>-0.10585934599999999</c:v>
                </c:pt>
                <c:pt idx="8474">
                  <c:v>-0.105882988</c:v>
                </c:pt>
                <c:pt idx="8475">
                  <c:v>-0.105906627</c:v>
                </c:pt>
                <c:pt idx="8476">
                  <c:v>-0.105930263</c:v>
                </c:pt>
                <c:pt idx="8477">
                  <c:v>-0.10595389600000001</c:v>
                </c:pt>
                <c:pt idx="8478">
                  <c:v>-0.105977526</c:v>
                </c:pt>
                <c:pt idx="8479">
                  <c:v>-0.106001152</c:v>
                </c:pt>
                <c:pt idx="8480">
                  <c:v>-0.106024776</c:v>
                </c:pt>
                <c:pt idx="8481">
                  <c:v>-0.106048397</c:v>
                </c:pt>
                <c:pt idx="8482">
                  <c:v>-0.10607201400000001</c:v>
                </c:pt>
                <c:pt idx="8483">
                  <c:v>-0.106095629</c:v>
                </c:pt>
                <c:pt idx="8484">
                  <c:v>-0.10611924</c:v>
                </c:pt>
                <c:pt idx="8485">
                  <c:v>-0.106142848</c:v>
                </c:pt>
                <c:pt idx="8486">
                  <c:v>-0.10616645399999999</c:v>
                </c:pt>
                <c:pt idx="8487">
                  <c:v>-0.106190056</c:v>
                </c:pt>
                <c:pt idx="8488">
                  <c:v>-0.106213655</c:v>
                </c:pt>
                <c:pt idx="8489">
                  <c:v>-0.106237251</c:v>
                </c:pt>
                <c:pt idx="8490">
                  <c:v>-0.10626084399999999</c:v>
                </c:pt>
                <c:pt idx="8491">
                  <c:v>-0.106284434</c:v>
                </c:pt>
                <c:pt idx="8492">
                  <c:v>-0.106308021</c:v>
                </c:pt>
                <c:pt idx="8493">
                  <c:v>-0.106331604</c:v>
                </c:pt>
                <c:pt idx="8494">
                  <c:v>-0.106355185</c:v>
                </c:pt>
                <c:pt idx="8495">
                  <c:v>-0.106378763</c:v>
                </c:pt>
                <c:pt idx="8496">
                  <c:v>-0.106402337</c:v>
                </c:pt>
                <c:pt idx="8497">
                  <c:v>-0.106425908</c:v>
                </c:pt>
                <c:pt idx="8498">
                  <c:v>-0.106449477</c:v>
                </c:pt>
                <c:pt idx="8499">
                  <c:v>-0.106473042</c:v>
                </c:pt>
                <c:pt idx="8500">
                  <c:v>-0.10649660399999999</c:v>
                </c:pt>
                <c:pt idx="8501">
                  <c:v>-0.106520164</c:v>
                </c:pt>
                <c:pt idx="8502">
                  <c:v>-0.10654371999999999</c:v>
                </c:pt>
                <c:pt idx="8503">
                  <c:v>-0.106567273</c:v>
                </c:pt>
                <c:pt idx="8504">
                  <c:v>-0.106590823</c:v>
                </c:pt>
                <c:pt idx="8505">
                  <c:v>-0.106614369</c:v>
                </c:pt>
                <c:pt idx="8506">
                  <c:v>-0.106637913</c:v>
                </c:pt>
                <c:pt idx="8507">
                  <c:v>-0.106661454</c:v>
                </c:pt>
                <c:pt idx="8508">
                  <c:v>-0.10668499100000001</c:v>
                </c:pt>
                <c:pt idx="8509">
                  <c:v>-0.106708526</c:v>
                </c:pt>
                <c:pt idx="8510">
                  <c:v>-0.10673205700000001</c:v>
                </c:pt>
                <c:pt idx="8511">
                  <c:v>-0.106755586</c:v>
                </c:pt>
                <c:pt idx="8512">
                  <c:v>-0.106779111</c:v>
                </c:pt>
                <c:pt idx="8513">
                  <c:v>-0.10680263299999999</c:v>
                </c:pt>
                <c:pt idx="8514">
                  <c:v>-0.10682615199999999</c:v>
                </c:pt>
                <c:pt idx="8515">
                  <c:v>-0.10684966799999999</c:v>
                </c:pt>
                <c:pt idx="8516">
                  <c:v>-0.106873181</c:v>
                </c:pt>
                <c:pt idx="8517">
                  <c:v>-0.106896691</c:v>
                </c:pt>
                <c:pt idx="8518">
                  <c:v>-0.10692019699999999</c:v>
                </c:pt>
                <c:pt idx="8519">
                  <c:v>-0.106943701</c:v>
                </c:pt>
                <c:pt idx="8520">
                  <c:v>-0.106967201</c:v>
                </c:pt>
                <c:pt idx="8521">
                  <c:v>-0.10699069899999999</c:v>
                </c:pt>
                <c:pt idx="8522">
                  <c:v>-0.10701419299999999</c:v>
                </c:pt>
                <c:pt idx="8523">
                  <c:v>-0.10703768399999999</c:v>
                </c:pt>
                <c:pt idx="8524">
                  <c:v>-0.107061173</c:v>
                </c:pt>
                <c:pt idx="8525">
                  <c:v>-0.107084658</c:v>
                </c:pt>
                <c:pt idx="8526">
                  <c:v>-0.10710814</c:v>
                </c:pt>
                <c:pt idx="8527">
                  <c:v>-0.107131618</c:v>
                </c:pt>
                <c:pt idx="8528">
                  <c:v>-0.10715509400000001</c:v>
                </c:pt>
                <c:pt idx="8529">
                  <c:v>-0.107178567</c:v>
                </c:pt>
                <c:pt idx="8530">
                  <c:v>-0.107202036</c:v>
                </c:pt>
                <c:pt idx="8531">
                  <c:v>-0.107225503</c:v>
                </c:pt>
                <c:pt idx="8532">
                  <c:v>-0.107248966</c:v>
                </c:pt>
                <c:pt idx="8533">
                  <c:v>-0.107272426</c:v>
                </c:pt>
                <c:pt idx="8534">
                  <c:v>-0.10729588299999999</c:v>
                </c:pt>
                <c:pt idx="8535">
                  <c:v>-0.107319337</c:v>
                </c:pt>
                <c:pt idx="8536">
                  <c:v>-0.10734278799999999</c:v>
                </c:pt>
                <c:pt idx="8537">
                  <c:v>-0.107366236</c:v>
                </c:pt>
                <c:pt idx="8538">
                  <c:v>-0.107389681</c:v>
                </c:pt>
                <c:pt idx="8539">
                  <c:v>-0.107413122</c:v>
                </c:pt>
                <c:pt idx="8540">
                  <c:v>-0.107436561</c:v>
                </c:pt>
                <c:pt idx="8541">
                  <c:v>-0.107459996</c:v>
                </c:pt>
                <c:pt idx="8542">
                  <c:v>-0.10748342900000001</c:v>
                </c:pt>
                <c:pt idx="8543">
                  <c:v>-0.107506858</c:v>
                </c:pt>
                <c:pt idx="8544">
                  <c:v>-0.107530284</c:v>
                </c:pt>
                <c:pt idx="8545">
                  <c:v>-0.107553707</c:v>
                </c:pt>
                <c:pt idx="8546">
                  <c:v>-0.107577126</c:v>
                </c:pt>
                <c:pt idx="8547">
                  <c:v>-0.10760054300000001</c:v>
                </c:pt>
                <c:pt idx="8548">
                  <c:v>-0.10762395700000001</c:v>
                </c:pt>
                <c:pt idx="8549">
                  <c:v>-0.10764736699999999</c:v>
                </c:pt>
                <c:pt idx="8550">
                  <c:v>-0.107670774</c:v>
                </c:pt>
                <c:pt idx="8551">
                  <c:v>-0.107694179</c:v>
                </c:pt>
                <c:pt idx="8552">
                  <c:v>-0.10771757999999999</c:v>
                </c:pt>
                <c:pt idx="8553">
                  <c:v>-0.107740978</c:v>
                </c:pt>
                <c:pt idx="8554">
                  <c:v>-0.107764373</c:v>
                </c:pt>
                <c:pt idx="8555">
                  <c:v>-0.10778776399999999</c:v>
                </c:pt>
                <c:pt idx="8556">
                  <c:v>-0.10781115300000001</c:v>
                </c:pt>
                <c:pt idx="8557">
                  <c:v>-0.10783453899999999</c:v>
                </c:pt>
                <c:pt idx="8558">
                  <c:v>-0.107857921</c:v>
                </c:pt>
                <c:pt idx="8559">
                  <c:v>-0.1078813</c:v>
                </c:pt>
                <c:pt idx="8560">
                  <c:v>-0.107904676</c:v>
                </c:pt>
                <c:pt idx="8561">
                  <c:v>-0.107928049</c:v>
                </c:pt>
                <c:pt idx="8562">
                  <c:v>-0.10795141900000001</c:v>
                </c:pt>
                <c:pt idx="8563">
                  <c:v>-0.107974786</c:v>
                </c:pt>
                <c:pt idx="8564">
                  <c:v>-0.10799815</c:v>
                </c:pt>
                <c:pt idx="8565">
                  <c:v>-0.10802151</c:v>
                </c:pt>
                <c:pt idx="8566">
                  <c:v>-0.108044867</c:v>
                </c:pt>
                <c:pt idx="8567">
                  <c:v>-0.10806822200000001</c:v>
                </c:pt>
                <c:pt idx="8568">
                  <c:v>-0.108091573</c:v>
                </c:pt>
                <c:pt idx="8569">
                  <c:v>-0.108114921</c:v>
                </c:pt>
                <c:pt idx="8570">
                  <c:v>-0.108138265</c:v>
                </c:pt>
                <c:pt idx="8571">
                  <c:v>-0.10816160700000001</c:v>
                </c:pt>
                <c:pt idx="8572">
                  <c:v>-0.108184946</c:v>
                </c:pt>
                <c:pt idx="8573">
                  <c:v>-0.108208281</c:v>
                </c:pt>
                <c:pt idx="8574">
                  <c:v>-0.108231613</c:v>
                </c:pt>
                <c:pt idx="8575">
                  <c:v>-0.10825494300000001</c:v>
                </c:pt>
                <c:pt idx="8576">
                  <c:v>-0.108278269</c:v>
                </c:pt>
                <c:pt idx="8577">
                  <c:v>-0.108301592</c:v>
                </c:pt>
                <c:pt idx="8578">
                  <c:v>-0.108324911</c:v>
                </c:pt>
                <c:pt idx="8579">
                  <c:v>-0.108348228</c:v>
                </c:pt>
                <c:pt idx="8580">
                  <c:v>-0.108371541</c:v>
                </c:pt>
                <c:pt idx="8581">
                  <c:v>-0.108394852</c:v>
                </c:pt>
                <c:pt idx="8582">
                  <c:v>-0.108418159</c:v>
                </c:pt>
                <c:pt idx="8583">
                  <c:v>-0.108441463</c:v>
                </c:pt>
                <c:pt idx="8584">
                  <c:v>-0.10846476400000001</c:v>
                </c:pt>
                <c:pt idx="8585">
                  <c:v>-0.108488061</c:v>
                </c:pt>
                <c:pt idx="8586">
                  <c:v>-0.108511356</c:v>
                </c:pt>
                <c:pt idx="8587">
                  <c:v>-0.108534647</c:v>
                </c:pt>
                <c:pt idx="8588">
                  <c:v>-0.10855793599999999</c:v>
                </c:pt>
                <c:pt idx="8589">
                  <c:v>-0.10858122100000001</c:v>
                </c:pt>
                <c:pt idx="8590">
                  <c:v>-0.10860450300000001</c:v>
                </c:pt>
                <c:pt idx="8591">
                  <c:v>-0.10862778200000001</c:v>
                </c:pt>
                <c:pt idx="8592">
                  <c:v>-0.108651057</c:v>
                </c:pt>
                <c:pt idx="8593">
                  <c:v>-0.10867433</c:v>
                </c:pt>
                <c:pt idx="8594">
                  <c:v>-0.10869759900000001</c:v>
                </c:pt>
                <c:pt idx="8595">
                  <c:v>-0.108720866</c:v>
                </c:pt>
                <c:pt idx="8596">
                  <c:v>-0.10874412899999999</c:v>
                </c:pt>
                <c:pt idx="8597">
                  <c:v>-0.10876738900000001</c:v>
                </c:pt>
                <c:pt idx="8598">
                  <c:v>-0.10879064500000001</c:v>
                </c:pt>
                <c:pt idx="8599">
                  <c:v>-0.10881389900000001</c:v>
                </c:pt>
                <c:pt idx="8600">
                  <c:v>-0.10883714999999999</c:v>
                </c:pt>
                <c:pt idx="8601">
                  <c:v>-0.108860397</c:v>
                </c:pt>
                <c:pt idx="8602">
                  <c:v>-0.108883641</c:v>
                </c:pt>
                <c:pt idx="8603">
                  <c:v>-0.108906882</c:v>
                </c:pt>
                <c:pt idx="8604">
                  <c:v>-0.10893012000000001</c:v>
                </c:pt>
                <c:pt idx="8605">
                  <c:v>-0.108953354</c:v>
                </c:pt>
                <c:pt idx="8606">
                  <c:v>-0.108976586</c:v>
                </c:pt>
                <c:pt idx="8607">
                  <c:v>-0.108999814</c:v>
                </c:pt>
                <c:pt idx="8608">
                  <c:v>-0.10902304</c:v>
                </c:pt>
                <c:pt idx="8609">
                  <c:v>-0.109046262</c:v>
                </c:pt>
                <c:pt idx="8610">
                  <c:v>-0.10906948</c:v>
                </c:pt>
                <c:pt idx="8611">
                  <c:v>-0.109092696</c:v>
                </c:pt>
                <c:pt idx="8612">
                  <c:v>-0.109115909</c:v>
                </c:pt>
                <c:pt idx="8613">
                  <c:v>-0.10913911799999999</c:v>
                </c:pt>
                <c:pt idx="8614">
                  <c:v>-0.10916232400000001</c:v>
                </c:pt>
                <c:pt idx="8615">
                  <c:v>-0.109185527</c:v>
                </c:pt>
                <c:pt idx="8616">
                  <c:v>-0.10920872700000001</c:v>
                </c:pt>
                <c:pt idx="8617">
                  <c:v>-0.10923192399999999</c:v>
                </c:pt>
                <c:pt idx="8618">
                  <c:v>-0.109255117</c:v>
                </c:pt>
                <c:pt idx="8619">
                  <c:v>-0.10927830700000001</c:v>
                </c:pt>
                <c:pt idx="8620">
                  <c:v>-0.109301495</c:v>
                </c:pt>
                <c:pt idx="8621">
                  <c:v>-0.10932467899999999</c:v>
                </c:pt>
                <c:pt idx="8622">
                  <c:v>-0.10934785900000001</c:v>
                </c:pt>
                <c:pt idx="8623">
                  <c:v>-0.109371037</c:v>
                </c:pt>
                <c:pt idx="8624">
                  <c:v>-0.10939421100000001</c:v>
                </c:pt>
                <c:pt idx="8625">
                  <c:v>-0.10941738299999999</c:v>
                </c:pt>
                <c:pt idx="8626">
                  <c:v>-0.109440551</c:v>
                </c:pt>
                <c:pt idx="8627">
                  <c:v>-0.109463716</c:v>
                </c:pt>
                <c:pt idx="8628">
                  <c:v>-0.109486878</c:v>
                </c:pt>
                <c:pt idx="8629">
                  <c:v>-0.10951003600000001</c:v>
                </c:pt>
                <c:pt idx="8630">
                  <c:v>-0.109533192</c:v>
                </c:pt>
                <c:pt idx="8631">
                  <c:v>-0.109556344</c:v>
                </c:pt>
                <c:pt idx="8632">
                  <c:v>-0.109579493</c:v>
                </c:pt>
                <c:pt idx="8633">
                  <c:v>-0.109602639</c:v>
                </c:pt>
                <c:pt idx="8634">
                  <c:v>-0.10962578100000001</c:v>
                </c:pt>
                <c:pt idx="8635">
                  <c:v>-0.109648921</c:v>
                </c:pt>
                <c:pt idx="8636">
                  <c:v>-0.109672057</c:v>
                </c:pt>
                <c:pt idx="8637">
                  <c:v>-0.10969519</c:v>
                </c:pt>
                <c:pt idx="8638">
                  <c:v>-0.10971831999999999</c:v>
                </c:pt>
                <c:pt idx="8639">
                  <c:v>-0.10974144700000001</c:v>
                </c:pt>
                <c:pt idx="8640">
                  <c:v>-0.10976457000000001</c:v>
                </c:pt>
                <c:pt idx="8641">
                  <c:v>-0.10978769100000001</c:v>
                </c:pt>
                <c:pt idx="8642">
                  <c:v>-0.109810808</c:v>
                </c:pt>
                <c:pt idx="8643">
                  <c:v>-0.109833922</c:v>
                </c:pt>
                <c:pt idx="8644">
                  <c:v>-0.10985703199999999</c:v>
                </c:pt>
                <c:pt idx="8645">
                  <c:v>-0.10988014</c:v>
                </c:pt>
                <c:pt idx="8646">
                  <c:v>-0.109903244</c:v>
                </c:pt>
                <c:pt idx="8647">
                  <c:v>-0.10992634599999999</c:v>
                </c:pt>
                <c:pt idx="8648">
                  <c:v>-0.10994944399999999</c:v>
                </c:pt>
                <c:pt idx="8649">
                  <c:v>-0.10997253799999999</c:v>
                </c:pt>
                <c:pt idx="8650">
                  <c:v>-0.10999563</c:v>
                </c:pt>
                <c:pt idx="8651">
                  <c:v>-0.110018718</c:v>
                </c:pt>
                <c:pt idx="8652">
                  <c:v>-0.11004180399999999</c:v>
                </c:pt>
                <c:pt idx="8653">
                  <c:v>-0.110064886</c:v>
                </c:pt>
                <c:pt idx="8654">
                  <c:v>-0.110087964</c:v>
                </c:pt>
                <c:pt idx="8655">
                  <c:v>-0.11011103999999999</c:v>
                </c:pt>
                <c:pt idx="8656">
                  <c:v>-0.11013411200000001</c:v>
                </c:pt>
                <c:pt idx="8657">
                  <c:v>-0.11015718200000001</c:v>
                </c:pt>
                <c:pt idx="8658">
                  <c:v>-0.11018024799999999</c:v>
                </c:pt>
                <c:pt idx="8659">
                  <c:v>-0.11020331</c:v>
                </c:pt>
                <c:pt idx="8660">
                  <c:v>-0.11022637</c:v>
                </c:pt>
                <c:pt idx="8661">
                  <c:v>-0.110249426</c:v>
                </c:pt>
                <c:pt idx="8662">
                  <c:v>-0.11027248000000001</c:v>
                </c:pt>
                <c:pt idx="8663">
                  <c:v>-0.110295529</c:v>
                </c:pt>
                <c:pt idx="8664">
                  <c:v>-0.110318576</c:v>
                </c:pt>
                <c:pt idx="8665">
                  <c:v>-0.11034162</c:v>
                </c:pt>
                <c:pt idx="8666">
                  <c:v>-0.11036466</c:v>
                </c:pt>
                <c:pt idx="8667">
                  <c:v>-0.11038769700000001</c:v>
                </c:pt>
                <c:pt idx="8668">
                  <c:v>-0.110410731</c:v>
                </c:pt>
                <c:pt idx="8669">
                  <c:v>-0.110433762</c:v>
                </c:pt>
                <c:pt idx="8670">
                  <c:v>-0.110456789</c:v>
                </c:pt>
                <c:pt idx="8671">
                  <c:v>-0.110479814</c:v>
                </c:pt>
                <c:pt idx="8672">
                  <c:v>-0.11050283499999999</c:v>
                </c:pt>
                <c:pt idx="8673">
                  <c:v>-0.11052585299999999</c:v>
                </c:pt>
                <c:pt idx="8674">
                  <c:v>-0.110548867</c:v>
                </c:pt>
                <c:pt idx="8675">
                  <c:v>-0.110571879</c:v>
                </c:pt>
                <c:pt idx="8676">
                  <c:v>-0.110594887</c:v>
                </c:pt>
                <c:pt idx="8677">
                  <c:v>-0.110617892</c:v>
                </c:pt>
                <c:pt idx="8678">
                  <c:v>-0.110640894</c:v>
                </c:pt>
                <c:pt idx="8679">
                  <c:v>-0.110663892</c:v>
                </c:pt>
                <c:pt idx="8680">
                  <c:v>-0.110686887</c:v>
                </c:pt>
                <c:pt idx="8681">
                  <c:v>-0.11070988</c:v>
                </c:pt>
                <c:pt idx="8682">
                  <c:v>-0.110732868</c:v>
                </c:pt>
                <c:pt idx="8683">
                  <c:v>-0.110755854</c:v>
                </c:pt>
                <c:pt idx="8684">
                  <c:v>-0.11077883600000001</c:v>
                </c:pt>
                <c:pt idx="8685">
                  <c:v>-0.110801816</c:v>
                </c:pt>
                <c:pt idx="8686">
                  <c:v>-0.11082479200000001</c:v>
                </c:pt>
                <c:pt idx="8687">
                  <c:v>-0.110847764</c:v>
                </c:pt>
                <c:pt idx="8688">
                  <c:v>-0.110870734</c:v>
                </c:pt>
                <c:pt idx="8689">
                  <c:v>-0.1108937</c:v>
                </c:pt>
                <c:pt idx="8690">
                  <c:v>-0.110916663</c:v>
                </c:pt>
                <c:pt idx="8691">
                  <c:v>-0.110939623</c:v>
                </c:pt>
                <c:pt idx="8692">
                  <c:v>-0.11096258000000001</c:v>
                </c:pt>
                <c:pt idx="8693">
                  <c:v>-0.110985533</c:v>
                </c:pt>
                <c:pt idx="8694">
                  <c:v>-0.11100848300000001</c:v>
                </c:pt>
                <c:pt idx="8695">
                  <c:v>-0.11103143</c:v>
                </c:pt>
                <c:pt idx="8696">
                  <c:v>-0.111054374</c:v>
                </c:pt>
                <c:pt idx="8697">
                  <c:v>-0.111077314</c:v>
                </c:pt>
                <c:pt idx="8698">
                  <c:v>-0.111100252</c:v>
                </c:pt>
                <c:pt idx="8699">
                  <c:v>-0.111123186</c:v>
                </c:pt>
                <c:pt idx="8700">
                  <c:v>-0.111146116</c:v>
                </c:pt>
                <c:pt idx="8701">
                  <c:v>-0.11116904399999999</c:v>
                </c:pt>
                <c:pt idx="8702">
                  <c:v>-0.111191968</c:v>
                </c:pt>
                <c:pt idx="8703">
                  <c:v>-0.111214889</c:v>
                </c:pt>
                <c:pt idx="8704">
                  <c:v>-0.11123780699999999</c:v>
                </c:pt>
                <c:pt idx="8705">
                  <c:v>-0.11126072100000001</c:v>
                </c:pt>
                <c:pt idx="8706">
                  <c:v>-0.11128363300000001</c:v>
                </c:pt>
                <c:pt idx="8707">
                  <c:v>-0.11130654099999999</c:v>
                </c:pt>
                <c:pt idx="8708">
                  <c:v>-0.111329446</c:v>
                </c:pt>
                <c:pt idx="8709">
                  <c:v>-0.111352347</c:v>
                </c:pt>
                <c:pt idx="8710">
                  <c:v>-0.111375246</c:v>
                </c:pt>
                <c:pt idx="8711">
                  <c:v>-0.11139814100000001</c:v>
                </c:pt>
                <c:pt idx="8712">
                  <c:v>-0.111421032</c:v>
                </c:pt>
                <c:pt idx="8713">
                  <c:v>-0.111443921</c:v>
                </c:pt>
                <c:pt idx="8714">
                  <c:v>-0.111466806</c:v>
                </c:pt>
                <c:pt idx="8715">
                  <c:v>-0.111489688</c:v>
                </c:pt>
                <c:pt idx="8716">
                  <c:v>-0.11151256700000001</c:v>
                </c:pt>
                <c:pt idx="8717">
                  <c:v>-0.111535443</c:v>
                </c:pt>
                <c:pt idx="8718">
                  <c:v>-0.11155831500000001</c:v>
                </c:pt>
                <c:pt idx="8719">
                  <c:v>-0.111581184</c:v>
                </c:pt>
                <c:pt idx="8720">
                  <c:v>-0.11160405</c:v>
                </c:pt>
                <c:pt idx="8721">
                  <c:v>-0.11162691299999999</c:v>
                </c:pt>
                <c:pt idx="8722">
                  <c:v>-0.11164977199999999</c:v>
                </c:pt>
                <c:pt idx="8723">
                  <c:v>-0.111672628</c:v>
                </c:pt>
                <c:pt idx="8724">
                  <c:v>-0.111695481</c:v>
                </c:pt>
                <c:pt idx="8725">
                  <c:v>-0.111718331</c:v>
                </c:pt>
                <c:pt idx="8726">
                  <c:v>-0.111741177</c:v>
                </c:pt>
                <c:pt idx="8727">
                  <c:v>-0.11176402000000001</c:v>
                </c:pt>
                <c:pt idx="8728">
                  <c:v>-0.11178686</c:v>
                </c:pt>
                <c:pt idx="8729">
                  <c:v>-0.111809696</c:v>
                </c:pt>
                <c:pt idx="8730">
                  <c:v>-0.11183253</c:v>
                </c:pt>
                <c:pt idx="8731">
                  <c:v>-0.11185536</c:v>
                </c:pt>
                <c:pt idx="8732">
                  <c:v>-0.111878186</c:v>
                </c:pt>
                <c:pt idx="8733">
                  <c:v>-0.11190101</c:v>
                </c:pt>
                <c:pt idx="8734">
                  <c:v>-0.11192383</c:v>
                </c:pt>
                <c:pt idx="8735">
                  <c:v>-0.111946647</c:v>
                </c:pt>
                <c:pt idx="8736">
                  <c:v>-0.11196946100000001</c:v>
                </c:pt>
                <c:pt idx="8737">
                  <c:v>-0.111992271</c:v>
                </c:pt>
                <c:pt idx="8738">
                  <c:v>-0.112015078</c:v>
                </c:pt>
                <c:pt idx="8739">
                  <c:v>-0.11203788200000001</c:v>
                </c:pt>
                <c:pt idx="8740">
                  <c:v>-0.11206068299999999</c:v>
                </c:pt>
                <c:pt idx="8741">
                  <c:v>-0.11208348</c:v>
                </c:pt>
                <c:pt idx="8742">
                  <c:v>-0.11210627400000001</c:v>
                </c:pt>
                <c:pt idx="8743">
                  <c:v>-0.112129065</c:v>
                </c:pt>
                <c:pt idx="8744">
                  <c:v>-0.112151853</c:v>
                </c:pt>
                <c:pt idx="8745">
                  <c:v>-0.11217463699999999</c:v>
                </c:pt>
                <c:pt idx="8746">
                  <c:v>-0.11219741799999999</c:v>
                </c:pt>
                <c:pt idx="8747">
                  <c:v>-0.11222019599999999</c:v>
                </c:pt>
                <c:pt idx="8748">
                  <c:v>-0.11224297</c:v>
                </c:pt>
                <c:pt idx="8749">
                  <c:v>-0.112265741</c:v>
                </c:pt>
                <c:pt idx="8750">
                  <c:v>-0.11228850899999999</c:v>
                </c:pt>
                <c:pt idx="8751">
                  <c:v>-0.112311274</c:v>
                </c:pt>
                <c:pt idx="8752">
                  <c:v>-0.112334035</c:v>
                </c:pt>
                <c:pt idx="8753">
                  <c:v>-0.112356793</c:v>
                </c:pt>
                <c:pt idx="8754">
                  <c:v>-0.112379548</c:v>
                </c:pt>
                <c:pt idx="8755">
                  <c:v>-0.1124023</c:v>
                </c:pt>
                <c:pt idx="8756">
                  <c:v>-0.112425048</c:v>
                </c:pt>
                <c:pt idx="8757">
                  <c:v>-0.112447793</c:v>
                </c:pt>
                <c:pt idx="8758">
                  <c:v>-0.112470534</c:v>
                </c:pt>
                <c:pt idx="8759">
                  <c:v>-0.112493273</c:v>
                </c:pt>
                <c:pt idx="8760">
                  <c:v>-0.112516008</c:v>
                </c:pt>
                <c:pt idx="8761">
                  <c:v>-0.11253874</c:v>
                </c:pt>
                <c:pt idx="8762">
                  <c:v>-0.112561468</c:v>
                </c:pt>
                <c:pt idx="8763">
                  <c:v>-0.112584193</c:v>
                </c:pt>
                <c:pt idx="8764">
                  <c:v>-0.112606915</c:v>
                </c:pt>
                <c:pt idx="8765">
                  <c:v>-0.11262963400000001</c:v>
                </c:pt>
                <c:pt idx="8766">
                  <c:v>-0.112652349</c:v>
                </c:pt>
                <c:pt idx="8767">
                  <c:v>-0.11267506100000001</c:v>
                </c:pt>
                <c:pt idx="8768">
                  <c:v>-0.11269777</c:v>
                </c:pt>
                <c:pt idx="8769">
                  <c:v>-0.112720476</c:v>
                </c:pt>
                <c:pt idx="8770">
                  <c:v>-0.112743178</c:v>
                </c:pt>
                <c:pt idx="8771">
                  <c:v>-0.112765877</c:v>
                </c:pt>
                <c:pt idx="8772">
                  <c:v>-0.112788573</c:v>
                </c:pt>
                <c:pt idx="8773">
                  <c:v>-0.11281126499999999</c:v>
                </c:pt>
                <c:pt idx="8774">
                  <c:v>-0.112833954</c:v>
                </c:pt>
                <c:pt idx="8775">
                  <c:v>-0.11285663999999999</c:v>
                </c:pt>
                <c:pt idx="8776">
                  <c:v>-0.112879322</c:v>
                </c:pt>
                <c:pt idx="8777">
                  <c:v>-0.112902001</c:v>
                </c:pt>
                <c:pt idx="8778">
                  <c:v>-0.112924677</c:v>
                </c:pt>
                <c:pt idx="8779">
                  <c:v>-0.11294735</c:v>
                </c:pt>
                <c:pt idx="8780">
                  <c:v>-0.112970019</c:v>
                </c:pt>
                <c:pt idx="8781">
                  <c:v>-0.112992685</c:v>
                </c:pt>
                <c:pt idx="8782">
                  <c:v>-0.113015347</c:v>
                </c:pt>
                <c:pt idx="8783">
                  <c:v>-0.113038007</c:v>
                </c:pt>
                <c:pt idx="8784">
                  <c:v>-0.11306066300000001</c:v>
                </c:pt>
                <c:pt idx="8785">
                  <c:v>-0.113083316</c:v>
                </c:pt>
                <c:pt idx="8786">
                  <c:v>-0.113105965</c:v>
                </c:pt>
                <c:pt idx="8787">
                  <c:v>-0.113128611</c:v>
                </c:pt>
                <c:pt idx="8788">
                  <c:v>-0.11315125400000001</c:v>
                </c:pt>
                <c:pt idx="8789">
                  <c:v>-0.113173893</c:v>
                </c:pt>
                <c:pt idx="8790">
                  <c:v>-0.11319653</c:v>
                </c:pt>
                <c:pt idx="8791">
                  <c:v>-0.113219163</c:v>
                </c:pt>
                <c:pt idx="8792">
                  <c:v>-0.11324179199999999</c:v>
                </c:pt>
                <c:pt idx="8793">
                  <c:v>-0.11326441800000001</c:v>
                </c:pt>
                <c:pt idx="8794">
                  <c:v>-0.113287041</c:v>
                </c:pt>
                <c:pt idx="8795">
                  <c:v>-0.11330966100000001</c:v>
                </c:pt>
                <c:pt idx="8796">
                  <c:v>-0.113332277</c:v>
                </c:pt>
                <c:pt idx="8797">
                  <c:v>-0.11335489</c:v>
                </c:pt>
                <c:pt idx="8798">
                  <c:v>-0.11337750000000001</c:v>
                </c:pt>
                <c:pt idx="8799">
                  <c:v>-0.113400106</c:v>
                </c:pt>
                <c:pt idx="8800">
                  <c:v>-0.11342271</c:v>
                </c:pt>
                <c:pt idx="8801">
                  <c:v>-0.11344530899999999</c:v>
                </c:pt>
                <c:pt idx="8802">
                  <c:v>-0.11346790599999999</c:v>
                </c:pt>
                <c:pt idx="8803">
                  <c:v>-0.11349049899999999</c:v>
                </c:pt>
                <c:pt idx="8804">
                  <c:v>-0.113513089</c:v>
                </c:pt>
                <c:pt idx="8805">
                  <c:v>-0.113535675</c:v>
                </c:pt>
                <c:pt idx="8806">
                  <c:v>-0.113558258</c:v>
                </c:pt>
                <c:pt idx="8807">
                  <c:v>-0.113580838</c:v>
                </c:pt>
                <c:pt idx="8808">
                  <c:v>-0.113603415</c:v>
                </c:pt>
                <c:pt idx="8809">
                  <c:v>-0.113625988</c:v>
                </c:pt>
                <c:pt idx="8810">
                  <c:v>-0.113648558</c:v>
                </c:pt>
                <c:pt idx="8811">
                  <c:v>-0.113671124</c:v>
                </c:pt>
                <c:pt idx="8812">
                  <c:v>-0.113693688</c:v>
                </c:pt>
                <c:pt idx="8813">
                  <c:v>-0.11371624700000001</c:v>
                </c:pt>
                <c:pt idx="8814">
                  <c:v>-0.113738804</c:v>
                </c:pt>
                <c:pt idx="8815">
                  <c:v>-0.11376135699999999</c:v>
                </c:pt>
                <c:pt idx="8816">
                  <c:v>-0.113783907</c:v>
                </c:pt>
                <c:pt idx="8817">
                  <c:v>-0.113806454</c:v>
                </c:pt>
                <c:pt idx="8818">
                  <c:v>-0.113828997</c:v>
                </c:pt>
                <c:pt idx="8819">
                  <c:v>-0.113851537</c:v>
                </c:pt>
                <c:pt idx="8820">
                  <c:v>-0.11387407400000001</c:v>
                </c:pt>
                <c:pt idx="8821">
                  <c:v>-0.113896607</c:v>
                </c:pt>
                <c:pt idx="8822">
                  <c:v>-0.113919137</c:v>
                </c:pt>
                <c:pt idx="8823">
                  <c:v>-0.113941663</c:v>
                </c:pt>
                <c:pt idx="8824">
                  <c:v>-0.11396418699999999</c:v>
                </c:pt>
                <c:pt idx="8825">
                  <c:v>-0.11398670700000001</c:v>
                </c:pt>
                <c:pt idx="8826">
                  <c:v>-0.11400922300000001</c:v>
                </c:pt>
                <c:pt idx="8827">
                  <c:v>-0.11403173599999999</c:v>
                </c:pt>
                <c:pt idx="8828">
                  <c:v>-0.114054246</c:v>
                </c:pt>
                <c:pt idx="8829">
                  <c:v>-0.114076753</c:v>
                </c:pt>
                <c:pt idx="8830">
                  <c:v>-0.114099256</c:v>
                </c:pt>
                <c:pt idx="8831">
                  <c:v>-0.114121756</c:v>
                </c:pt>
                <c:pt idx="8832">
                  <c:v>-0.114144252</c:v>
                </c:pt>
                <c:pt idx="8833">
                  <c:v>-0.114166746</c:v>
                </c:pt>
                <c:pt idx="8834">
                  <c:v>-0.114189236</c:v>
                </c:pt>
                <c:pt idx="8835">
                  <c:v>-0.114211722</c:v>
                </c:pt>
                <c:pt idx="8836">
                  <c:v>-0.11423420500000001</c:v>
                </c:pt>
                <c:pt idx="8837">
                  <c:v>-0.114256685</c:v>
                </c:pt>
                <c:pt idx="8838">
                  <c:v>-0.114279162</c:v>
                </c:pt>
                <c:pt idx="8839">
                  <c:v>-0.114301635</c:v>
                </c:pt>
                <c:pt idx="8840">
                  <c:v>-0.114324105</c:v>
                </c:pt>
                <c:pt idx="8841">
                  <c:v>-0.11434657099999999</c:v>
                </c:pt>
                <c:pt idx="8842">
                  <c:v>-0.11436903399999999</c:v>
                </c:pt>
                <c:pt idx="8843">
                  <c:v>-0.114391494</c:v>
                </c:pt>
                <c:pt idx="8844">
                  <c:v>-0.11441395</c:v>
                </c:pt>
                <c:pt idx="8845">
                  <c:v>-0.11443640300000001</c:v>
                </c:pt>
                <c:pt idx="8846">
                  <c:v>-0.114458853</c:v>
                </c:pt>
                <c:pt idx="8847">
                  <c:v>-0.11448129899999999</c:v>
                </c:pt>
                <c:pt idx="8848">
                  <c:v>-0.11450374200000001</c:v>
                </c:pt>
                <c:pt idx="8849">
                  <c:v>-0.114526182</c:v>
                </c:pt>
                <c:pt idx="8850">
                  <c:v>-0.114548618</c:v>
                </c:pt>
                <c:pt idx="8851">
                  <c:v>-0.11457105099999999</c:v>
                </c:pt>
                <c:pt idx="8852">
                  <c:v>-0.114593481</c:v>
                </c:pt>
                <c:pt idx="8853">
                  <c:v>-0.114615907</c:v>
                </c:pt>
                <c:pt idx="8854">
                  <c:v>-0.11463833</c:v>
                </c:pt>
                <c:pt idx="8855">
                  <c:v>-0.11466074900000001</c:v>
                </c:pt>
                <c:pt idx="8856">
                  <c:v>-0.114683165</c:v>
                </c:pt>
                <c:pt idx="8857">
                  <c:v>-0.114705578</c:v>
                </c:pt>
                <c:pt idx="8858">
                  <c:v>-0.114727988</c:v>
                </c:pt>
                <c:pt idx="8859">
                  <c:v>-0.11475039400000001</c:v>
                </c:pt>
                <c:pt idx="8860">
                  <c:v>-0.114772796</c:v>
                </c:pt>
                <c:pt idx="8861">
                  <c:v>-0.114795196</c:v>
                </c:pt>
                <c:pt idx="8862">
                  <c:v>-0.114817591</c:v>
                </c:pt>
                <c:pt idx="8863">
                  <c:v>-0.11483998400000001</c:v>
                </c:pt>
                <c:pt idx="8864">
                  <c:v>-0.114862373</c:v>
                </c:pt>
                <c:pt idx="8865">
                  <c:v>-0.114884759</c:v>
                </c:pt>
                <c:pt idx="8866">
                  <c:v>-0.114907142</c:v>
                </c:pt>
                <c:pt idx="8867">
                  <c:v>-0.11492952100000001</c:v>
                </c:pt>
                <c:pt idx="8868">
                  <c:v>-0.114951896</c:v>
                </c:pt>
                <c:pt idx="8869">
                  <c:v>-0.114974269</c:v>
                </c:pt>
                <c:pt idx="8870">
                  <c:v>-0.114996638</c:v>
                </c:pt>
                <c:pt idx="8871">
                  <c:v>-0.11501900399999999</c:v>
                </c:pt>
                <c:pt idx="8872">
                  <c:v>-0.11504136600000001</c:v>
                </c:pt>
                <c:pt idx="8873">
                  <c:v>-0.11506372500000001</c:v>
                </c:pt>
                <c:pt idx="8874">
                  <c:v>-0.11508607999999999</c:v>
                </c:pt>
                <c:pt idx="8875">
                  <c:v>-0.115108432</c:v>
                </c:pt>
                <c:pt idx="8876">
                  <c:v>-0.115130781</c:v>
                </c:pt>
                <c:pt idx="8877">
                  <c:v>-0.11515312599999999</c:v>
                </c:pt>
                <c:pt idx="8878">
                  <c:v>-0.115175468</c:v>
                </c:pt>
                <c:pt idx="8879">
                  <c:v>-0.115197807</c:v>
                </c:pt>
                <c:pt idx="8880">
                  <c:v>-0.115220142</c:v>
                </c:pt>
                <c:pt idx="8881">
                  <c:v>-0.115242474</c:v>
                </c:pt>
                <c:pt idx="8882">
                  <c:v>-0.115264803</c:v>
                </c:pt>
                <c:pt idx="8883">
                  <c:v>-0.115287128</c:v>
                </c:pt>
                <c:pt idx="8884">
                  <c:v>-0.11530944899999999</c:v>
                </c:pt>
                <c:pt idx="8885">
                  <c:v>-0.115331768</c:v>
                </c:pt>
                <c:pt idx="8886">
                  <c:v>-0.115354083</c:v>
                </c:pt>
                <c:pt idx="8887">
                  <c:v>-0.11537639399999999</c:v>
                </c:pt>
                <c:pt idx="8888">
                  <c:v>-0.11539870200000001</c:v>
                </c:pt>
                <c:pt idx="8889">
                  <c:v>-0.11542100700000001</c:v>
                </c:pt>
                <c:pt idx="8890">
                  <c:v>-0.11544330899999999</c:v>
                </c:pt>
                <c:pt idx="8891">
                  <c:v>-0.115465607</c:v>
                </c:pt>
                <c:pt idx="8892">
                  <c:v>-0.115487901</c:v>
                </c:pt>
                <c:pt idx="8893">
                  <c:v>-0.115510193</c:v>
                </c:pt>
                <c:pt idx="8894">
                  <c:v>-0.11553248000000001</c:v>
                </c:pt>
                <c:pt idx="8895">
                  <c:v>-0.115554765</c:v>
                </c:pt>
                <c:pt idx="8896">
                  <c:v>-0.115577046</c:v>
                </c:pt>
                <c:pt idx="8897">
                  <c:v>-0.115599324</c:v>
                </c:pt>
                <c:pt idx="8898">
                  <c:v>-0.11562159800000001</c:v>
                </c:pt>
                <c:pt idx="8899">
                  <c:v>-0.115643869</c:v>
                </c:pt>
                <c:pt idx="8900">
                  <c:v>-0.115666136</c:v>
                </c:pt>
                <c:pt idx="8901">
                  <c:v>-0.1156884</c:v>
                </c:pt>
                <c:pt idx="8902">
                  <c:v>-0.11571066100000001</c:v>
                </c:pt>
                <c:pt idx="8903">
                  <c:v>-0.115732918</c:v>
                </c:pt>
                <c:pt idx="8904">
                  <c:v>-0.115755172</c:v>
                </c:pt>
                <c:pt idx="8905">
                  <c:v>-0.115777423</c:v>
                </c:pt>
                <c:pt idx="8906">
                  <c:v>-0.11579966999999999</c:v>
                </c:pt>
                <c:pt idx="8907">
                  <c:v>-0.115821914</c:v>
                </c:pt>
                <c:pt idx="8908">
                  <c:v>-0.115844154</c:v>
                </c:pt>
                <c:pt idx="8909">
                  <c:v>-0.115866391</c:v>
                </c:pt>
                <c:pt idx="8910">
                  <c:v>-0.115888624</c:v>
                </c:pt>
                <c:pt idx="8911">
                  <c:v>-0.11591085399999999</c:v>
                </c:pt>
                <c:pt idx="8912">
                  <c:v>-0.11593308099999999</c:v>
                </c:pt>
                <c:pt idx="8913">
                  <c:v>-0.115955304</c:v>
                </c:pt>
                <c:pt idx="8914">
                  <c:v>-0.115977524</c:v>
                </c:pt>
                <c:pt idx="8915">
                  <c:v>-0.115999741</c:v>
                </c:pt>
                <c:pt idx="8916">
                  <c:v>-0.116021954</c:v>
                </c:pt>
                <c:pt idx="8917">
                  <c:v>-0.11604416400000001</c:v>
                </c:pt>
                <c:pt idx="8918">
                  <c:v>-0.11606637</c:v>
                </c:pt>
                <c:pt idx="8919">
                  <c:v>-0.116088573</c:v>
                </c:pt>
                <c:pt idx="8920">
                  <c:v>-0.116110772</c:v>
                </c:pt>
                <c:pt idx="8921">
                  <c:v>-0.116132968</c:v>
                </c:pt>
                <c:pt idx="8922">
                  <c:v>-0.11615516100000001</c:v>
                </c:pt>
                <c:pt idx="8923">
                  <c:v>-0.11617735</c:v>
                </c:pt>
                <c:pt idx="8924">
                  <c:v>-0.11619953600000001</c:v>
                </c:pt>
                <c:pt idx="8925">
                  <c:v>-0.116221718</c:v>
                </c:pt>
                <c:pt idx="8926">
                  <c:v>-0.116243897</c:v>
                </c:pt>
                <c:pt idx="8927">
                  <c:v>-0.116266073</c:v>
                </c:pt>
                <c:pt idx="8928">
                  <c:v>-0.116288245</c:v>
                </c:pt>
                <c:pt idx="8929">
                  <c:v>-0.116310413</c:v>
                </c:pt>
                <c:pt idx="8930">
                  <c:v>-0.11633257900000001</c:v>
                </c:pt>
                <c:pt idx="8931">
                  <c:v>-0.11635474</c:v>
                </c:pt>
                <c:pt idx="8932">
                  <c:v>-0.11637689900000001</c:v>
                </c:pt>
                <c:pt idx="8933">
                  <c:v>-0.116399054</c:v>
                </c:pt>
                <c:pt idx="8934">
                  <c:v>-0.116421206</c:v>
                </c:pt>
                <c:pt idx="8935">
                  <c:v>-0.116443354</c:v>
                </c:pt>
                <c:pt idx="8936">
                  <c:v>-0.116465498</c:v>
                </c:pt>
                <c:pt idx="8937">
                  <c:v>-0.11648764</c:v>
                </c:pt>
                <c:pt idx="8938">
                  <c:v>-0.11650977799999999</c:v>
                </c:pt>
                <c:pt idx="8939">
                  <c:v>-0.116531912</c:v>
                </c:pt>
                <c:pt idx="8940">
                  <c:v>-0.116554043</c:v>
                </c:pt>
                <c:pt idx="8941">
                  <c:v>-0.11657617100000001</c:v>
                </c:pt>
                <c:pt idx="8942">
                  <c:v>-0.116598295</c:v>
                </c:pt>
                <c:pt idx="8943">
                  <c:v>-0.116620416</c:v>
                </c:pt>
                <c:pt idx="8944">
                  <c:v>-0.11664253300000001</c:v>
                </c:pt>
                <c:pt idx="8945">
                  <c:v>-0.116664647</c:v>
                </c:pt>
                <c:pt idx="8946">
                  <c:v>-0.116686758</c:v>
                </c:pt>
                <c:pt idx="8947">
                  <c:v>-0.11670886499999999</c:v>
                </c:pt>
                <c:pt idx="8948">
                  <c:v>-0.116730968</c:v>
                </c:pt>
                <c:pt idx="8949">
                  <c:v>-0.116753068</c:v>
                </c:pt>
                <c:pt idx="8950">
                  <c:v>-0.116775165</c:v>
                </c:pt>
                <c:pt idx="8951">
                  <c:v>-0.116797258</c:v>
                </c:pt>
                <c:pt idx="8952">
                  <c:v>-0.116819348</c:v>
                </c:pt>
                <c:pt idx="8953">
                  <c:v>-0.11684143499999999</c:v>
                </c:pt>
                <c:pt idx="8954">
                  <c:v>-0.116863518</c:v>
                </c:pt>
                <c:pt idx="8955">
                  <c:v>-0.11688559699999999</c:v>
                </c:pt>
                <c:pt idx="8956">
                  <c:v>-0.116907673</c:v>
                </c:pt>
                <c:pt idx="8957">
                  <c:v>-0.116929746</c:v>
                </c:pt>
                <c:pt idx="8958">
                  <c:v>-0.116951815</c:v>
                </c:pt>
                <c:pt idx="8959">
                  <c:v>-0.116973881</c:v>
                </c:pt>
                <c:pt idx="8960">
                  <c:v>-0.11699594300000001</c:v>
                </c:pt>
                <c:pt idx="8961">
                  <c:v>-0.117018002</c:v>
                </c:pt>
                <c:pt idx="8962">
                  <c:v>-0.117040058</c:v>
                </c:pt>
                <c:pt idx="8963">
                  <c:v>-0.11706211</c:v>
                </c:pt>
                <c:pt idx="8964">
                  <c:v>-0.11708415799999999</c:v>
                </c:pt>
                <c:pt idx="8965">
                  <c:v>-0.11710620400000001</c:v>
                </c:pt>
                <c:pt idx="8966">
                  <c:v>-0.11712824500000001</c:v>
                </c:pt>
                <c:pt idx="8967">
                  <c:v>-0.11715028399999999</c:v>
                </c:pt>
                <c:pt idx="8968">
                  <c:v>-0.117172318</c:v>
                </c:pt>
                <c:pt idx="8969">
                  <c:v>-0.11719435</c:v>
                </c:pt>
                <c:pt idx="8970">
                  <c:v>-0.117216378</c:v>
                </c:pt>
                <c:pt idx="8971">
                  <c:v>-0.11723840200000001</c:v>
                </c:pt>
                <c:pt idx="8972">
                  <c:v>-0.117260423</c:v>
                </c:pt>
                <c:pt idx="8973">
                  <c:v>-0.117282441</c:v>
                </c:pt>
                <c:pt idx="8974">
                  <c:v>-0.117304455</c:v>
                </c:pt>
                <c:pt idx="8975">
                  <c:v>-0.117326465</c:v>
                </c:pt>
                <c:pt idx="8976">
                  <c:v>-0.117348472</c:v>
                </c:pt>
                <c:pt idx="8977">
                  <c:v>-0.117370476</c:v>
                </c:pt>
                <c:pt idx="8978">
                  <c:v>-0.117392476</c:v>
                </c:pt>
                <c:pt idx="8979">
                  <c:v>-0.11741447300000001</c:v>
                </c:pt>
                <c:pt idx="8980">
                  <c:v>-0.117436467</c:v>
                </c:pt>
                <c:pt idx="8981">
                  <c:v>-0.117458456</c:v>
                </c:pt>
                <c:pt idx="8982">
                  <c:v>-0.117480443</c:v>
                </c:pt>
                <c:pt idx="8983">
                  <c:v>-0.11750242599999999</c:v>
                </c:pt>
                <c:pt idx="8984">
                  <c:v>-0.117524405</c:v>
                </c:pt>
                <c:pt idx="8985">
                  <c:v>-0.11754638100000001</c:v>
                </c:pt>
                <c:pt idx="8986">
                  <c:v>-0.117568354</c:v>
                </c:pt>
                <c:pt idx="8987">
                  <c:v>-0.117590323</c:v>
                </c:pt>
                <c:pt idx="8988">
                  <c:v>-0.11761228899999999</c:v>
                </c:pt>
                <c:pt idx="8989">
                  <c:v>-0.117634251</c:v>
                </c:pt>
                <c:pt idx="8990">
                  <c:v>-0.11765621</c:v>
                </c:pt>
                <c:pt idx="8991">
                  <c:v>-0.117678165</c:v>
                </c:pt>
                <c:pt idx="8992">
                  <c:v>-0.11770011700000001</c:v>
                </c:pt>
                <c:pt idx="8993">
                  <c:v>-0.117722065</c:v>
                </c:pt>
                <c:pt idx="8994">
                  <c:v>-0.11774401</c:v>
                </c:pt>
                <c:pt idx="8995">
                  <c:v>-0.11776595099999999</c:v>
                </c:pt>
                <c:pt idx="8996">
                  <c:v>-0.11778788900000001</c:v>
                </c:pt>
                <c:pt idx="8997">
                  <c:v>-0.11780982399999999</c:v>
                </c:pt>
                <c:pt idx="8998">
                  <c:v>-0.117831755</c:v>
                </c:pt>
                <c:pt idx="8999">
                  <c:v>-0.117853682</c:v>
                </c:pt>
                <c:pt idx="9000">
                  <c:v>-0.11787560599999999</c:v>
                </c:pt>
                <c:pt idx="9001">
                  <c:v>-0.117897527</c:v>
                </c:pt>
                <c:pt idx="9002">
                  <c:v>-0.117919444</c:v>
                </c:pt>
                <c:pt idx="9003">
                  <c:v>-0.117941357</c:v>
                </c:pt>
                <c:pt idx="9004">
                  <c:v>-0.117963267</c:v>
                </c:pt>
                <c:pt idx="9005">
                  <c:v>-0.117985174</c:v>
                </c:pt>
                <c:pt idx="9006">
                  <c:v>-0.118007077</c:v>
                </c:pt>
                <c:pt idx="9007">
                  <c:v>-0.11802897699999999</c:v>
                </c:pt>
                <c:pt idx="9008">
                  <c:v>-0.118050873</c:v>
                </c:pt>
                <c:pt idx="9009">
                  <c:v>-0.118072766</c:v>
                </c:pt>
                <c:pt idx="9010">
                  <c:v>-0.11809465500000001</c:v>
                </c:pt>
                <c:pt idx="9011">
                  <c:v>-0.11811654100000001</c:v>
                </c:pt>
                <c:pt idx="9012">
                  <c:v>-0.11813842300000001</c:v>
                </c:pt>
                <c:pt idx="9013">
                  <c:v>-0.11816030199999999</c:v>
                </c:pt>
                <c:pt idx="9014">
                  <c:v>-0.118182177</c:v>
                </c:pt>
                <c:pt idx="9015">
                  <c:v>-0.11820404900000001</c:v>
                </c:pt>
                <c:pt idx="9016">
                  <c:v>-0.118225917</c:v>
                </c:pt>
                <c:pt idx="9017">
                  <c:v>-0.118247782</c:v>
                </c:pt>
                <c:pt idx="9018">
                  <c:v>-0.11826964399999999</c:v>
                </c:pt>
                <c:pt idx="9019">
                  <c:v>-0.11829150099999999</c:v>
                </c:pt>
                <c:pt idx="9020">
                  <c:v>-0.11831335599999999</c:v>
                </c:pt>
                <c:pt idx="9021">
                  <c:v>-0.118335207</c:v>
                </c:pt>
                <c:pt idx="9022">
                  <c:v>-0.118357054</c:v>
                </c:pt>
                <c:pt idx="9023">
                  <c:v>-0.118378898</c:v>
                </c:pt>
                <c:pt idx="9024">
                  <c:v>-0.11840073800000001</c:v>
                </c:pt>
                <c:pt idx="9025">
                  <c:v>-0.118422575</c:v>
                </c:pt>
                <c:pt idx="9026">
                  <c:v>-0.118444409</c:v>
                </c:pt>
                <c:pt idx="9027">
                  <c:v>-0.118466239</c:v>
                </c:pt>
                <c:pt idx="9028">
                  <c:v>-0.118488065</c:v>
                </c:pt>
                <c:pt idx="9029">
                  <c:v>-0.11850988799999999</c:v>
                </c:pt>
                <c:pt idx="9030">
                  <c:v>-0.118531707</c:v>
                </c:pt>
                <c:pt idx="9031">
                  <c:v>-0.11855352299999999</c:v>
                </c:pt>
                <c:pt idx="9032">
                  <c:v>-0.118575336</c:v>
                </c:pt>
                <c:pt idx="9033">
                  <c:v>-0.118597145</c:v>
                </c:pt>
                <c:pt idx="9034">
                  <c:v>-0.11861895</c:v>
                </c:pt>
                <c:pt idx="9035">
                  <c:v>-0.118640752</c:v>
                </c:pt>
                <c:pt idx="9036">
                  <c:v>-0.118662551</c:v>
                </c:pt>
                <c:pt idx="9037">
                  <c:v>-0.118684346</c:v>
                </c:pt>
                <c:pt idx="9038">
                  <c:v>-0.118706137</c:v>
                </c:pt>
                <c:pt idx="9039">
                  <c:v>-0.118727925</c:v>
                </c:pt>
                <c:pt idx="9040">
                  <c:v>-0.11874970899999999</c:v>
                </c:pt>
                <c:pt idx="9041">
                  <c:v>-0.11877148999999999</c:v>
                </c:pt>
                <c:pt idx="9042">
                  <c:v>-0.11879326799999999</c:v>
                </c:pt>
                <c:pt idx="9043">
                  <c:v>-0.118815042</c:v>
                </c:pt>
                <c:pt idx="9044">
                  <c:v>-0.118836812</c:v>
                </c:pt>
                <c:pt idx="9045">
                  <c:v>-0.11885857900000001</c:v>
                </c:pt>
                <c:pt idx="9046">
                  <c:v>-0.118880342</c:v>
                </c:pt>
                <c:pt idx="9047">
                  <c:v>-0.118902102</c:v>
                </c:pt>
                <c:pt idx="9048">
                  <c:v>-0.11892385799999999</c:v>
                </c:pt>
                <c:pt idx="9049">
                  <c:v>-0.11894561100000001</c:v>
                </c:pt>
                <c:pt idx="9050">
                  <c:v>-0.11896736099999999</c:v>
                </c:pt>
                <c:pt idx="9051">
                  <c:v>-0.118989106</c:v>
                </c:pt>
                <c:pt idx="9052">
                  <c:v>-0.119010849</c:v>
                </c:pt>
                <c:pt idx="9053">
                  <c:v>-0.11903258799999999</c:v>
                </c:pt>
                <c:pt idx="9054">
                  <c:v>-0.119054323</c:v>
                </c:pt>
                <c:pt idx="9055">
                  <c:v>-0.119076055</c:v>
                </c:pt>
                <c:pt idx="9056">
                  <c:v>-0.119097783</c:v>
                </c:pt>
                <c:pt idx="9057">
                  <c:v>-0.119119508</c:v>
                </c:pt>
                <c:pt idx="9058">
                  <c:v>-0.119141229</c:v>
                </c:pt>
                <c:pt idx="9059">
                  <c:v>-0.11916294600000001</c:v>
                </c:pt>
                <c:pt idx="9060">
                  <c:v>-0.119184661</c:v>
                </c:pt>
                <c:pt idx="9061">
                  <c:v>-0.11920637100000001</c:v>
                </c:pt>
                <c:pt idx="9062">
                  <c:v>-0.119228078</c:v>
                </c:pt>
                <c:pt idx="9063">
                  <c:v>-0.119249782</c:v>
                </c:pt>
                <c:pt idx="9064">
                  <c:v>-0.119271482</c:v>
                </c:pt>
                <c:pt idx="9065">
                  <c:v>-0.119293179</c:v>
                </c:pt>
                <c:pt idx="9066">
                  <c:v>-0.119314872</c:v>
                </c:pt>
                <c:pt idx="9067">
                  <c:v>-0.11933656099999999</c:v>
                </c:pt>
                <c:pt idx="9068">
                  <c:v>-0.119358247</c:v>
                </c:pt>
                <c:pt idx="9069">
                  <c:v>-0.11937993</c:v>
                </c:pt>
                <c:pt idx="9070">
                  <c:v>-0.11940160800000001</c:v>
                </c:pt>
                <c:pt idx="9071">
                  <c:v>-0.119423284</c:v>
                </c:pt>
                <c:pt idx="9072">
                  <c:v>-0.119444956</c:v>
                </c:pt>
                <c:pt idx="9073">
                  <c:v>-0.11946662399999999</c:v>
                </c:pt>
                <c:pt idx="9074">
                  <c:v>-0.119488289</c:v>
                </c:pt>
                <c:pt idx="9075">
                  <c:v>-0.11950995</c:v>
                </c:pt>
                <c:pt idx="9076">
                  <c:v>-0.119531608</c:v>
                </c:pt>
                <c:pt idx="9077">
                  <c:v>-0.11955326199999999</c:v>
                </c:pt>
                <c:pt idx="9078">
                  <c:v>-0.119574913</c:v>
                </c:pt>
                <c:pt idx="9079">
                  <c:v>-0.11959656</c:v>
                </c:pt>
                <c:pt idx="9080">
                  <c:v>-0.11961820300000001</c:v>
                </c:pt>
                <c:pt idx="9081">
                  <c:v>-0.119639843</c:v>
                </c:pt>
                <c:pt idx="9082">
                  <c:v>-0.11966148</c:v>
                </c:pt>
                <c:pt idx="9083">
                  <c:v>-0.11968311299999999</c:v>
                </c:pt>
                <c:pt idx="9084">
                  <c:v>-0.119704742</c:v>
                </c:pt>
                <c:pt idx="9085">
                  <c:v>-0.119726368</c:v>
                </c:pt>
                <c:pt idx="9086">
                  <c:v>-0.11974799</c:v>
                </c:pt>
                <c:pt idx="9087">
                  <c:v>-0.119769609</c:v>
                </c:pt>
                <c:pt idx="9088">
                  <c:v>-0.119791224</c:v>
                </c:pt>
                <c:pt idx="9089">
                  <c:v>-0.11981283600000001</c:v>
                </c:pt>
                <c:pt idx="9090">
                  <c:v>-0.119834444</c:v>
                </c:pt>
                <c:pt idx="9091">
                  <c:v>-0.11985604900000001</c:v>
                </c:pt>
                <c:pt idx="9092">
                  <c:v>-0.11987765</c:v>
                </c:pt>
                <c:pt idx="9093">
                  <c:v>-0.119899248</c:v>
                </c:pt>
                <c:pt idx="9094">
                  <c:v>-0.119920842</c:v>
                </c:pt>
                <c:pt idx="9095">
                  <c:v>-0.119942432</c:v>
                </c:pt>
                <c:pt idx="9096">
                  <c:v>-0.11996401900000001</c:v>
                </c:pt>
                <c:pt idx="9097">
                  <c:v>-0.119985602</c:v>
                </c:pt>
                <c:pt idx="9098">
                  <c:v>-0.120007182</c:v>
                </c:pt>
                <c:pt idx="9099">
                  <c:v>-0.120028758</c:v>
                </c:pt>
                <c:pt idx="9100">
                  <c:v>-0.120050331</c:v>
                </c:pt>
                <c:pt idx="9101">
                  <c:v>-0.1200719</c:v>
                </c:pt>
                <c:pt idx="9102">
                  <c:v>-0.120093466</c:v>
                </c:pt>
                <c:pt idx="9103">
                  <c:v>-0.120115028</c:v>
                </c:pt>
                <c:pt idx="9104">
                  <c:v>-0.120136586</c:v>
                </c:pt>
                <c:pt idx="9105">
                  <c:v>-0.120158141</c:v>
                </c:pt>
                <c:pt idx="9106">
                  <c:v>-0.120179692</c:v>
                </c:pt>
                <c:pt idx="9107">
                  <c:v>-0.12020124</c:v>
                </c:pt>
                <c:pt idx="9108">
                  <c:v>-0.120222784</c:v>
                </c:pt>
                <c:pt idx="9109">
                  <c:v>-0.120244325</c:v>
                </c:pt>
                <c:pt idx="9110">
                  <c:v>-0.120265862</c:v>
                </c:pt>
                <c:pt idx="9111">
                  <c:v>-0.120287396</c:v>
                </c:pt>
                <c:pt idx="9112">
                  <c:v>-0.120308926</c:v>
                </c:pt>
                <c:pt idx="9113">
                  <c:v>-0.120330452</c:v>
                </c:pt>
                <c:pt idx="9114">
                  <c:v>-0.120351975</c:v>
                </c:pt>
                <c:pt idx="9115">
                  <c:v>-0.120373494</c:v>
                </c:pt>
                <c:pt idx="9116">
                  <c:v>-0.12039501</c:v>
                </c:pt>
                <c:pt idx="9117">
                  <c:v>-0.120416522</c:v>
                </c:pt>
                <c:pt idx="9118">
                  <c:v>-0.120438031</c:v>
                </c:pt>
                <c:pt idx="9119">
                  <c:v>-0.12045953600000001</c:v>
                </c:pt>
                <c:pt idx="9120">
                  <c:v>-0.120481037</c:v>
                </c:pt>
                <c:pt idx="9121">
                  <c:v>-0.12050253499999999</c:v>
                </c:pt>
                <c:pt idx="9122">
                  <c:v>-0.12052403</c:v>
                </c:pt>
                <c:pt idx="9123">
                  <c:v>-0.12054552</c:v>
                </c:pt>
                <c:pt idx="9124">
                  <c:v>-0.120567007</c:v>
                </c:pt>
                <c:pt idx="9125">
                  <c:v>-0.12058849100000001</c:v>
                </c:pt>
                <c:pt idx="9126">
                  <c:v>-0.120609971</c:v>
                </c:pt>
                <c:pt idx="9127">
                  <c:v>-0.120631448</c:v>
                </c:pt>
                <c:pt idx="9128">
                  <c:v>-0.120652921</c:v>
                </c:pt>
                <c:pt idx="9129">
                  <c:v>-0.12067439000000001</c:v>
                </c:pt>
                <c:pt idx="9130">
                  <c:v>-0.120695856</c:v>
                </c:pt>
                <c:pt idx="9131">
                  <c:v>-0.120717318</c:v>
                </c:pt>
                <c:pt idx="9132">
                  <c:v>-0.12073877600000001</c:v>
                </c:pt>
                <c:pt idx="9133">
                  <c:v>-0.120760231</c:v>
                </c:pt>
                <c:pt idx="9134">
                  <c:v>-0.120781683</c:v>
                </c:pt>
                <c:pt idx="9135">
                  <c:v>-0.12080313099999999</c:v>
                </c:pt>
                <c:pt idx="9136">
                  <c:v>-0.120824575</c:v>
                </c:pt>
                <c:pt idx="9137">
                  <c:v>-0.120846016</c:v>
                </c:pt>
                <c:pt idx="9138">
                  <c:v>-0.120867453</c:v>
                </c:pt>
                <c:pt idx="9139">
                  <c:v>-0.120888886</c:v>
                </c:pt>
                <c:pt idx="9140">
                  <c:v>-0.120910316</c:v>
                </c:pt>
                <c:pt idx="9141">
                  <c:v>-0.12093174299999999</c:v>
                </c:pt>
                <c:pt idx="9142">
                  <c:v>-0.120953165</c:v>
                </c:pt>
                <c:pt idx="9143">
                  <c:v>-0.120974585</c:v>
                </c:pt>
                <c:pt idx="9144">
                  <c:v>-0.12099600000000001</c:v>
                </c:pt>
                <c:pt idx="9145">
                  <c:v>-0.121017412</c:v>
                </c:pt>
                <c:pt idx="9146">
                  <c:v>-0.121038821</c:v>
                </c:pt>
                <c:pt idx="9147">
                  <c:v>-0.12106022600000001</c:v>
                </c:pt>
                <c:pt idx="9148">
                  <c:v>-0.121081627</c:v>
                </c:pt>
                <c:pt idx="9149">
                  <c:v>-0.121103024</c:v>
                </c:pt>
                <c:pt idx="9150">
                  <c:v>-0.121124419</c:v>
                </c:pt>
                <c:pt idx="9151">
                  <c:v>-0.12114580899999999</c:v>
                </c:pt>
                <c:pt idx="9152">
                  <c:v>-0.121167196</c:v>
                </c:pt>
                <c:pt idx="9153">
                  <c:v>-0.121188579</c:v>
                </c:pt>
                <c:pt idx="9154">
                  <c:v>-0.12120995900000001</c:v>
                </c:pt>
                <c:pt idx="9155">
                  <c:v>-0.121231335</c:v>
                </c:pt>
                <c:pt idx="9156">
                  <c:v>-0.121252708</c:v>
                </c:pt>
                <c:pt idx="9157">
                  <c:v>-0.12127407599999999</c:v>
                </c:pt>
                <c:pt idx="9158">
                  <c:v>-0.121295442</c:v>
                </c:pt>
                <c:pt idx="9159">
                  <c:v>-0.121316803</c:v>
                </c:pt>
                <c:pt idx="9160">
                  <c:v>-0.121338162</c:v>
                </c:pt>
                <c:pt idx="9161">
                  <c:v>-0.121359516</c:v>
                </c:pt>
                <c:pt idx="9162">
                  <c:v>-0.121380867</c:v>
                </c:pt>
                <c:pt idx="9163">
                  <c:v>-0.12140221399999999</c:v>
                </c:pt>
                <c:pt idx="9164">
                  <c:v>-0.121423558</c:v>
                </c:pt>
                <c:pt idx="9165">
                  <c:v>-0.121444898</c:v>
                </c:pt>
                <c:pt idx="9166">
                  <c:v>-0.12146623500000001</c:v>
                </c:pt>
                <c:pt idx="9167">
                  <c:v>-0.121487568</c:v>
                </c:pt>
                <c:pt idx="9168">
                  <c:v>-0.121508897</c:v>
                </c:pt>
                <c:pt idx="9169">
                  <c:v>-0.12153022199999999</c:v>
                </c:pt>
                <c:pt idx="9170">
                  <c:v>-0.121551545</c:v>
                </c:pt>
                <c:pt idx="9171">
                  <c:v>-0.121572863</c:v>
                </c:pt>
                <c:pt idx="9172">
                  <c:v>-0.121594178</c:v>
                </c:pt>
                <c:pt idx="9173">
                  <c:v>-0.12161548899999999</c:v>
                </c:pt>
                <c:pt idx="9174">
                  <c:v>-0.121636797</c:v>
                </c:pt>
                <c:pt idx="9175">
                  <c:v>-0.121658101</c:v>
                </c:pt>
                <c:pt idx="9176">
                  <c:v>-0.12167940100000001</c:v>
                </c:pt>
                <c:pt idx="9177">
                  <c:v>-0.121700698</c:v>
                </c:pt>
                <c:pt idx="9178">
                  <c:v>-0.121721991</c:v>
                </c:pt>
                <c:pt idx="9179">
                  <c:v>-0.12174328099999999</c:v>
                </c:pt>
                <c:pt idx="9180">
                  <c:v>-0.121764567</c:v>
                </c:pt>
                <c:pt idx="9181">
                  <c:v>-0.121785849</c:v>
                </c:pt>
                <c:pt idx="9182">
                  <c:v>-0.121807128</c:v>
                </c:pt>
                <c:pt idx="9183">
                  <c:v>-0.121828403</c:v>
                </c:pt>
                <c:pt idx="9184">
                  <c:v>-0.121849675</c:v>
                </c:pt>
                <c:pt idx="9185">
                  <c:v>-0.121870942</c:v>
                </c:pt>
                <c:pt idx="9186">
                  <c:v>-0.121892207</c:v>
                </c:pt>
                <c:pt idx="9187">
                  <c:v>-0.121913467</c:v>
                </c:pt>
                <c:pt idx="9188">
                  <c:v>-0.12193472399999999</c:v>
                </c:pt>
                <c:pt idx="9189">
                  <c:v>-0.12195597800000001</c:v>
                </c:pt>
                <c:pt idx="9190">
                  <c:v>-0.12197722799999999</c:v>
                </c:pt>
                <c:pt idx="9191">
                  <c:v>-0.121998474</c:v>
                </c:pt>
                <c:pt idx="9192">
                  <c:v>-0.122019716</c:v>
                </c:pt>
                <c:pt idx="9193">
                  <c:v>-0.12204095500000001</c:v>
                </c:pt>
                <c:pt idx="9194">
                  <c:v>-0.12206219</c:v>
                </c:pt>
                <c:pt idx="9195">
                  <c:v>-0.122083422</c:v>
                </c:pt>
                <c:pt idx="9196">
                  <c:v>-0.12210465</c:v>
                </c:pt>
                <c:pt idx="9197">
                  <c:v>-0.122125874</c:v>
                </c:pt>
                <c:pt idx="9198">
                  <c:v>-0.122147095</c:v>
                </c:pt>
                <c:pt idx="9199">
                  <c:v>-0.122168312</c:v>
                </c:pt>
                <c:pt idx="9200">
                  <c:v>-0.12218952600000001</c:v>
                </c:pt>
                <c:pt idx="9201">
                  <c:v>-0.122210736</c:v>
                </c:pt>
                <c:pt idx="9202">
                  <c:v>-0.122231942</c:v>
                </c:pt>
                <c:pt idx="9203">
                  <c:v>-0.12225314499999999</c:v>
                </c:pt>
                <c:pt idx="9204">
                  <c:v>-0.12227434399999999</c:v>
                </c:pt>
                <c:pt idx="9205">
                  <c:v>-0.12229553899999999</c:v>
                </c:pt>
                <c:pt idx="9206">
                  <c:v>-0.122316731</c:v>
                </c:pt>
                <c:pt idx="9207">
                  <c:v>-0.122337919</c:v>
                </c:pt>
                <c:pt idx="9208">
                  <c:v>-0.122359103</c:v>
                </c:pt>
                <c:pt idx="9209">
                  <c:v>-0.12238028400000001</c:v>
                </c:pt>
                <c:pt idx="9210">
                  <c:v>-0.122401461</c:v>
                </c:pt>
                <c:pt idx="9211">
                  <c:v>-0.122422635</c:v>
                </c:pt>
                <c:pt idx="9212">
                  <c:v>-0.122443805</c:v>
                </c:pt>
                <c:pt idx="9213">
                  <c:v>-0.12246497100000001</c:v>
                </c:pt>
                <c:pt idx="9214">
                  <c:v>-0.122486133</c:v>
                </c:pt>
                <c:pt idx="9215">
                  <c:v>-0.122507292</c:v>
                </c:pt>
                <c:pt idx="9216">
                  <c:v>-0.122528448</c:v>
                </c:pt>
                <c:pt idx="9217">
                  <c:v>-0.122549599</c:v>
                </c:pt>
                <c:pt idx="9218">
                  <c:v>-0.12257074699999999</c:v>
                </c:pt>
                <c:pt idx="9219">
                  <c:v>-0.12259189199999999</c:v>
                </c:pt>
                <c:pt idx="9220">
                  <c:v>-0.122613032</c:v>
                </c:pt>
                <c:pt idx="9221">
                  <c:v>-0.12263417</c:v>
                </c:pt>
                <c:pt idx="9222">
                  <c:v>-0.12265530299999999</c:v>
                </c:pt>
                <c:pt idx="9223">
                  <c:v>-0.122676433</c:v>
                </c:pt>
                <c:pt idx="9224">
                  <c:v>-0.122697559</c:v>
                </c:pt>
                <c:pt idx="9225">
                  <c:v>-0.122718681</c:v>
                </c:pt>
                <c:pt idx="9226">
                  <c:v>-0.1227398</c:v>
                </c:pt>
                <c:pt idx="9227">
                  <c:v>-0.122760916</c:v>
                </c:pt>
                <c:pt idx="9228">
                  <c:v>-0.122782027</c:v>
                </c:pt>
                <c:pt idx="9229">
                  <c:v>-0.12280313499999999</c:v>
                </c:pt>
                <c:pt idx="9230">
                  <c:v>-0.122824239</c:v>
                </c:pt>
                <c:pt idx="9231">
                  <c:v>-0.12284534</c:v>
                </c:pt>
                <c:pt idx="9232">
                  <c:v>-0.122866437</c:v>
                </c:pt>
                <c:pt idx="9233">
                  <c:v>-0.12288752999999999</c:v>
                </c:pt>
                <c:pt idx="9234">
                  <c:v>-0.12290862</c:v>
                </c:pt>
                <c:pt idx="9235">
                  <c:v>-0.122929706</c:v>
                </c:pt>
                <c:pt idx="9236">
                  <c:v>-0.12295078800000001</c:v>
                </c:pt>
                <c:pt idx="9237">
                  <c:v>-0.122971867</c:v>
                </c:pt>
                <c:pt idx="9238">
                  <c:v>-0.12299294099999999</c:v>
                </c:pt>
                <c:pt idx="9239">
                  <c:v>-0.12301401300000001</c:v>
                </c:pt>
                <c:pt idx="9240">
                  <c:v>-0.12303508</c:v>
                </c:pt>
                <c:pt idx="9241">
                  <c:v>-0.12305614400000001</c:v>
                </c:pt>
                <c:pt idx="9242">
                  <c:v>-0.123077205</c:v>
                </c:pt>
                <c:pt idx="9243">
                  <c:v>-0.123098261</c:v>
                </c:pt>
                <c:pt idx="9244">
                  <c:v>-0.12311931399999999</c:v>
                </c:pt>
                <c:pt idx="9245">
                  <c:v>-0.123140364</c:v>
                </c:pt>
                <c:pt idx="9246">
                  <c:v>-0.123161409</c:v>
                </c:pt>
                <c:pt idx="9247">
                  <c:v>-0.123182451</c:v>
                </c:pt>
                <c:pt idx="9248">
                  <c:v>-0.12320349</c:v>
                </c:pt>
                <c:pt idx="9249">
                  <c:v>-0.123224524</c:v>
                </c:pt>
                <c:pt idx="9250">
                  <c:v>-0.12324555500000001</c:v>
                </c:pt>
                <c:pt idx="9251">
                  <c:v>-0.123266583</c:v>
                </c:pt>
                <c:pt idx="9252">
                  <c:v>-0.12328760599999999</c:v>
                </c:pt>
                <c:pt idx="9253">
                  <c:v>-0.123308626</c:v>
                </c:pt>
                <c:pt idx="9254">
                  <c:v>-0.123329643</c:v>
                </c:pt>
                <c:pt idx="9255">
                  <c:v>-0.123350655</c:v>
                </c:pt>
                <c:pt idx="9256">
                  <c:v>-0.12337166400000001</c:v>
                </c:pt>
                <c:pt idx="9257">
                  <c:v>-0.12339267</c:v>
                </c:pt>
                <c:pt idx="9258">
                  <c:v>-0.123413671</c:v>
                </c:pt>
                <c:pt idx="9259">
                  <c:v>-0.123434669</c:v>
                </c:pt>
                <c:pt idx="9260">
                  <c:v>-0.12345566299999999</c:v>
                </c:pt>
                <c:pt idx="9261">
                  <c:v>-0.12347665400000001</c:v>
                </c:pt>
                <c:pt idx="9262">
                  <c:v>-0.12349764100000001</c:v>
                </c:pt>
                <c:pt idx="9263">
                  <c:v>-0.12351862399999999</c:v>
                </c:pt>
                <c:pt idx="9264">
                  <c:v>-0.123539604</c:v>
                </c:pt>
                <c:pt idx="9265">
                  <c:v>-0.123560579</c:v>
                </c:pt>
                <c:pt idx="9266">
                  <c:v>-0.123581552</c:v>
                </c:pt>
                <c:pt idx="9267">
                  <c:v>-0.12360251999999999</c:v>
                </c:pt>
                <c:pt idx="9268">
                  <c:v>-0.12362348500000001</c:v>
                </c:pt>
                <c:pt idx="9269">
                  <c:v>-0.12364444600000001</c:v>
                </c:pt>
                <c:pt idx="9270">
                  <c:v>-0.12366540400000001</c:v>
                </c:pt>
                <c:pt idx="9271">
                  <c:v>-0.123686357</c:v>
                </c:pt>
                <c:pt idx="9272">
                  <c:v>-0.123707307</c:v>
                </c:pt>
                <c:pt idx="9273">
                  <c:v>-0.123728254</c:v>
                </c:pt>
                <c:pt idx="9274">
                  <c:v>-0.12374919700000001</c:v>
                </c:pt>
                <c:pt idx="9275">
                  <c:v>-0.123770136</c:v>
                </c:pt>
                <c:pt idx="9276">
                  <c:v>-0.123791071</c:v>
                </c:pt>
                <c:pt idx="9277">
                  <c:v>-0.123812002</c:v>
                </c:pt>
                <c:pt idx="9278">
                  <c:v>-0.12383292999999999</c:v>
                </c:pt>
                <c:pt idx="9279">
                  <c:v>-0.123853855</c:v>
                </c:pt>
                <c:pt idx="9280">
                  <c:v>-0.12387477500000001</c:v>
                </c:pt>
                <c:pt idx="9281">
                  <c:v>-0.123895692</c:v>
                </c:pt>
                <c:pt idx="9282">
                  <c:v>-0.123916605</c:v>
                </c:pt>
                <c:pt idx="9283">
                  <c:v>-0.123937515</c:v>
                </c:pt>
                <c:pt idx="9284">
                  <c:v>-0.123958421</c:v>
                </c:pt>
                <c:pt idx="9285">
                  <c:v>-0.123979323</c:v>
                </c:pt>
                <c:pt idx="9286">
                  <c:v>-0.12400022099999999</c:v>
                </c:pt>
                <c:pt idx="9287">
                  <c:v>-0.124021116</c:v>
                </c:pt>
                <c:pt idx="9288">
                  <c:v>-0.124042007</c:v>
                </c:pt>
                <c:pt idx="9289">
                  <c:v>-0.12406289400000001</c:v>
                </c:pt>
                <c:pt idx="9290">
                  <c:v>-0.12408377700000001</c:v>
                </c:pt>
                <c:pt idx="9291">
                  <c:v>-0.12410465699999999</c:v>
                </c:pt>
                <c:pt idx="9292">
                  <c:v>-0.124125534</c:v>
                </c:pt>
                <c:pt idx="9293">
                  <c:v>-0.124146406</c:v>
                </c:pt>
                <c:pt idx="9294">
                  <c:v>-0.12416727499999999</c:v>
                </c:pt>
                <c:pt idx="9295">
                  <c:v>-0.12418814</c:v>
                </c:pt>
                <c:pt idx="9296">
                  <c:v>-0.124209001</c:v>
                </c:pt>
                <c:pt idx="9297">
                  <c:v>-0.124229859</c:v>
                </c:pt>
                <c:pt idx="9298">
                  <c:v>-0.124250713</c:v>
                </c:pt>
                <c:pt idx="9299">
                  <c:v>-0.124271563</c:v>
                </c:pt>
                <c:pt idx="9300">
                  <c:v>-0.12429241000000001</c:v>
                </c:pt>
                <c:pt idx="9301">
                  <c:v>-0.124313253</c:v>
                </c:pt>
                <c:pt idx="9302">
                  <c:v>-0.12433409199999999</c:v>
                </c:pt>
                <c:pt idx="9303">
                  <c:v>-0.124354927</c:v>
                </c:pt>
                <c:pt idx="9304">
                  <c:v>-0.124375759</c:v>
                </c:pt>
                <c:pt idx="9305">
                  <c:v>-0.124396587</c:v>
                </c:pt>
                <c:pt idx="9306">
                  <c:v>-0.12441741100000001</c:v>
                </c:pt>
                <c:pt idx="9307">
                  <c:v>-0.124438232</c:v>
                </c:pt>
                <c:pt idx="9308">
                  <c:v>-0.124459048</c:v>
                </c:pt>
                <c:pt idx="9309">
                  <c:v>-0.124479862</c:v>
                </c:pt>
                <c:pt idx="9310">
                  <c:v>-0.12450067099999999</c:v>
                </c:pt>
                <c:pt idx="9311">
                  <c:v>-0.12452147700000001</c:v>
                </c:pt>
                <c:pt idx="9312">
                  <c:v>-0.12454227900000001</c:v>
                </c:pt>
                <c:pt idx="9313">
                  <c:v>-0.12456307699999999</c:v>
                </c:pt>
                <c:pt idx="9314">
                  <c:v>-0.124583871</c:v>
                </c:pt>
                <c:pt idx="9315">
                  <c:v>-0.124604662</c:v>
                </c:pt>
                <c:pt idx="9316">
                  <c:v>-0.124625449</c:v>
                </c:pt>
                <c:pt idx="9317">
                  <c:v>-0.124646233</c:v>
                </c:pt>
                <c:pt idx="9318">
                  <c:v>-0.12466701199999999</c:v>
                </c:pt>
                <c:pt idx="9319">
                  <c:v>-0.12468778799999999</c:v>
                </c:pt>
                <c:pt idx="9320">
                  <c:v>-0.124708561</c:v>
                </c:pt>
                <c:pt idx="9321">
                  <c:v>-0.124729329</c:v>
                </c:pt>
                <c:pt idx="9322">
                  <c:v>-0.12475009400000001</c:v>
                </c:pt>
                <c:pt idx="9323">
                  <c:v>-0.124770855</c:v>
                </c:pt>
                <c:pt idx="9324">
                  <c:v>-0.124791612</c:v>
                </c:pt>
                <c:pt idx="9325">
                  <c:v>-0.12481236599999999</c:v>
                </c:pt>
                <c:pt idx="9326">
                  <c:v>-0.12483311599999999</c:v>
                </c:pt>
                <c:pt idx="9327">
                  <c:v>-0.124853862</c:v>
                </c:pt>
                <c:pt idx="9328">
                  <c:v>-0.124874604</c:v>
                </c:pt>
                <c:pt idx="9329">
                  <c:v>-0.12489534300000001</c:v>
                </c:pt>
                <c:pt idx="9330">
                  <c:v>-0.124916078</c:v>
                </c:pt>
                <c:pt idx="9331">
                  <c:v>-0.124936809</c:v>
                </c:pt>
                <c:pt idx="9332">
                  <c:v>-0.12495753599999999</c:v>
                </c:pt>
                <c:pt idx="9333">
                  <c:v>-0.12497825999999999</c:v>
                </c:pt>
                <c:pt idx="9334">
                  <c:v>-0.12499898</c:v>
                </c:pt>
                <c:pt idx="9335">
                  <c:v>-0.12501969600000001</c:v>
                </c:pt>
                <c:pt idx="9336">
                  <c:v>-0.12504040899999999</c:v>
                </c:pt>
                <c:pt idx="9337">
                  <c:v>-0.125061118</c:v>
                </c:pt>
                <c:pt idx="9338">
                  <c:v>-0.12508182300000001</c:v>
                </c:pt>
                <c:pt idx="9339">
                  <c:v>-0.12510252399999999</c:v>
                </c:pt>
                <c:pt idx="9340">
                  <c:v>-0.12512322200000001</c:v>
                </c:pt>
                <c:pt idx="9341">
                  <c:v>-0.12514391599999999</c:v>
                </c:pt>
                <c:pt idx="9342">
                  <c:v>-0.12516460600000001</c:v>
                </c:pt>
                <c:pt idx="9343">
                  <c:v>-0.125185292</c:v>
                </c:pt>
                <c:pt idx="9344">
                  <c:v>-0.125205975</c:v>
                </c:pt>
                <c:pt idx="9345">
                  <c:v>-0.12522665299999999</c:v>
                </c:pt>
                <c:pt idx="9346">
                  <c:v>-0.12524732899999999</c:v>
                </c:pt>
                <c:pt idx="9347">
                  <c:v>-0.12526799999999999</c:v>
                </c:pt>
                <c:pt idx="9348">
                  <c:v>-0.12528866799999999</c:v>
                </c:pt>
                <c:pt idx="9349">
                  <c:v>-0.125309332</c:v>
                </c:pt>
                <c:pt idx="9350">
                  <c:v>-0.125329992</c:v>
                </c:pt>
                <c:pt idx="9351">
                  <c:v>-0.12535064800000001</c:v>
                </c:pt>
                <c:pt idx="9352">
                  <c:v>-0.12537130099999999</c:v>
                </c:pt>
                <c:pt idx="9353">
                  <c:v>-0.12539195</c:v>
                </c:pt>
                <c:pt idx="9354">
                  <c:v>-0.12541259499999999</c:v>
                </c:pt>
                <c:pt idx="9355">
                  <c:v>-0.125433236</c:v>
                </c:pt>
                <c:pt idx="9356">
                  <c:v>-0.12545387399999999</c:v>
                </c:pt>
                <c:pt idx="9357">
                  <c:v>-0.12547450800000001</c:v>
                </c:pt>
                <c:pt idx="9358">
                  <c:v>-0.12549513800000001</c:v>
                </c:pt>
                <c:pt idx="9359">
                  <c:v>-0.125515764</c:v>
                </c:pt>
                <c:pt idx="9360">
                  <c:v>-0.125536387</c:v>
                </c:pt>
                <c:pt idx="9361">
                  <c:v>-0.125557006</c:v>
                </c:pt>
                <c:pt idx="9362">
                  <c:v>-0.125577621</c:v>
                </c:pt>
                <c:pt idx="9363">
                  <c:v>-0.125598232</c:v>
                </c:pt>
                <c:pt idx="9364">
                  <c:v>-0.12561884000000001</c:v>
                </c:pt>
                <c:pt idx="9365">
                  <c:v>-0.12563944399999999</c:v>
                </c:pt>
                <c:pt idx="9366">
                  <c:v>-0.125660044</c:v>
                </c:pt>
                <c:pt idx="9367">
                  <c:v>-0.12568064000000001</c:v>
                </c:pt>
                <c:pt idx="9368">
                  <c:v>-0.125701233</c:v>
                </c:pt>
                <c:pt idx="9369">
                  <c:v>-0.12572182100000001</c:v>
                </c:pt>
                <c:pt idx="9370">
                  <c:v>-0.125742406</c:v>
                </c:pt>
                <c:pt idx="9371">
                  <c:v>-0.12576298799999999</c:v>
                </c:pt>
                <c:pt idx="9372">
                  <c:v>-0.12578356500000001</c:v>
                </c:pt>
                <c:pt idx="9373">
                  <c:v>-0.12580413900000001</c:v>
                </c:pt>
                <c:pt idx="9374">
                  <c:v>-0.12582470900000001</c:v>
                </c:pt>
                <c:pt idx="9375">
                  <c:v>-0.12584527500000001</c:v>
                </c:pt>
                <c:pt idx="9376">
                  <c:v>-0.12586583800000001</c:v>
                </c:pt>
                <c:pt idx="9377">
                  <c:v>-0.12588639600000001</c:v>
                </c:pt>
                <c:pt idx="9378">
                  <c:v>-0.12590695099999999</c:v>
                </c:pt>
                <c:pt idx="9379">
                  <c:v>-0.125927502</c:v>
                </c:pt>
                <c:pt idx="9380">
                  <c:v>-0.12594805000000001</c:v>
                </c:pt>
                <c:pt idx="9381">
                  <c:v>-0.12596859299999999</c:v>
                </c:pt>
                <c:pt idx="9382">
                  <c:v>-0.125989133</c:v>
                </c:pt>
                <c:pt idx="9383">
                  <c:v>-0.12600966899999999</c:v>
                </c:pt>
                <c:pt idx="9384">
                  <c:v>-0.12603020200000001</c:v>
                </c:pt>
                <c:pt idx="9385">
                  <c:v>-0.12605073</c:v>
                </c:pt>
                <c:pt idx="9386">
                  <c:v>-0.12607125499999999</c:v>
                </c:pt>
                <c:pt idx="9387">
                  <c:v>-0.12609177599999999</c:v>
                </c:pt>
                <c:pt idx="9388">
                  <c:v>-0.12611229299999999</c:v>
                </c:pt>
                <c:pt idx="9389">
                  <c:v>-0.12613280599999999</c:v>
                </c:pt>
                <c:pt idx="9390">
                  <c:v>-0.12615331599999999</c:v>
                </c:pt>
                <c:pt idx="9391">
                  <c:v>-0.12617382199999999</c:v>
                </c:pt>
                <c:pt idx="9392">
                  <c:v>-0.126194324</c:v>
                </c:pt>
                <c:pt idx="9393">
                  <c:v>-0.126214822</c:v>
                </c:pt>
                <c:pt idx="9394">
                  <c:v>-0.12623531700000001</c:v>
                </c:pt>
                <c:pt idx="9395">
                  <c:v>-0.126255808</c:v>
                </c:pt>
                <c:pt idx="9396">
                  <c:v>-0.12627629500000001</c:v>
                </c:pt>
                <c:pt idx="9397">
                  <c:v>-0.126296778</c:v>
                </c:pt>
                <c:pt idx="9398">
                  <c:v>-0.12631725699999999</c:v>
                </c:pt>
                <c:pt idx="9399">
                  <c:v>-0.12633773300000001</c:v>
                </c:pt>
                <c:pt idx="9400">
                  <c:v>-0.126358204</c:v>
                </c:pt>
                <c:pt idx="9401">
                  <c:v>-0.126378673</c:v>
                </c:pt>
                <c:pt idx="9402">
                  <c:v>-0.12639913699999999</c:v>
                </c:pt>
                <c:pt idx="9403">
                  <c:v>-0.12641959699999999</c:v>
                </c:pt>
                <c:pt idx="9404">
                  <c:v>-0.126440054</c:v>
                </c:pt>
                <c:pt idx="9405">
                  <c:v>-0.126460507</c:v>
                </c:pt>
                <c:pt idx="9406">
                  <c:v>-0.12648095600000001</c:v>
                </c:pt>
                <c:pt idx="9407">
                  <c:v>-0.12650140100000001</c:v>
                </c:pt>
                <c:pt idx="9408">
                  <c:v>-0.12652184299999999</c:v>
                </c:pt>
                <c:pt idx="9409">
                  <c:v>-0.12654228000000001</c:v>
                </c:pt>
                <c:pt idx="9410">
                  <c:v>-0.12656271399999999</c:v>
                </c:pt>
                <c:pt idx="9411">
                  <c:v>-0.12658314400000001</c:v>
                </c:pt>
                <c:pt idx="9412">
                  <c:v>-0.126603571</c:v>
                </c:pt>
                <c:pt idx="9413">
                  <c:v>-0.12662399299999999</c:v>
                </c:pt>
                <c:pt idx="9414">
                  <c:v>-0.12664441200000001</c:v>
                </c:pt>
                <c:pt idx="9415">
                  <c:v>-0.12666482700000001</c:v>
                </c:pt>
                <c:pt idx="9416">
                  <c:v>-0.12668523800000001</c:v>
                </c:pt>
                <c:pt idx="9417">
                  <c:v>-0.12670564500000001</c:v>
                </c:pt>
                <c:pt idx="9418">
                  <c:v>-0.12672604900000001</c:v>
                </c:pt>
                <c:pt idx="9419">
                  <c:v>-0.12674644900000001</c:v>
                </c:pt>
                <c:pt idx="9420">
                  <c:v>-0.12676684499999999</c:v>
                </c:pt>
                <c:pt idx="9421">
                  <c:v>-0.126787237</c:v>
                </c:pt>
                <c:pt idx="9422">
                  <c:v>-0.12680762500000001</c:v>
                </c:pt>
                <c:pt idx="9423">
                  <c:v>-0.12682800999999999</c:v>
                </c:pt>
                <c:pt idx="9424">
                  <c:v>-0.12684839000000001</c:v>
                </c:pt>
                <c:pt idx="9425">
                  <c:v>-0.12686876699999999</c:v>
                </c:pt>
                <c:pt idx="9426">
                  <c:v>-0.12688914000000001</c:v>
                </c:pt>
                <c:pt idx="9427">
                  <c:v>-0.12690951</c:v>
                </c:pt>
                <c:pt idx="9428">
                  <c:v>-0.126929875</c:v>
                </c:pt>
                <c:pt idx="9429">
                  <c:v>-0.12695023699999999</c:v>
                </c:pt>
                <c:pt idx="9430">
                  <c:v>-0.12697059499999999</c:v>
                </c:pt>
                <c:pt idx="9431">
                  <c:v>-0.12699094899999999</c:v>
                </c:pt>
                <c:pt idx="9432">
                  <c:v>-0.12701129899999999</c:v>
                </c:pt>
                <c:pt idx="9433">
                  <c:v>-0.127031646</c:v>
                </c:pt>
                <c:pt idx="9434">
                  <c:v>-0.127051988</c:v>
                </c:pt>
                <c:pt idx="9435">
                  <c:v>-0.12707232700000001</c:v>
                </c:pt>
                <c:pt idx="9436">
                  <c:v>-0.127092662</c:v>
                </c:pt>
                <c:pt idx="9437">
                  <c:v>-0.12711299300000001</c:v>
                </c:pt>
                <c:pt idx="9438">
                  <c:v>-0.12713332099999999</c:v>
                </c:pt>
                <c:pt idx="9439">
                  <c:v>-0.12715364400000001</c:v>
                </c:pt>
                <c:pt idx="9440">
                  <c:v>-0.127173964</c:v>
                </c:pt>
                <c:pt idx="9441">
                  <c:v>-0.12719427999999999</c:v>
                </c:pt>
                <c:pt idx="9442">
                  <c:v>-0.12721459199999999</c:v>
                </c:pt>
                <c:pt idx="9443">
                  <c:v>-0.12723490000000001</c:v>
                </c:pt>
                <c:pt idx="9444">
                  <c:v>-0.12725520500000001</c:v>
                </c:pt>
                <c:pt idx="9445">
                  <c:v>-0.12727550600000001</c:v>
                </c:pt>
                <c:pt idx="9446">
                  <c:v>-0.12729580200000001</c:v>
                </c:pt>
                <c:pt idx="9447">
                  <c:v>-0.12731609499999999</c:v>
                </c:pt>
                <c:pt idx="9448">
                  <c:v>-0.127336385</c:v>
                </c:pt>
                <c:pt idx="9449">
                  <c:v>-0.12735667000000001</c:v>
                </c:pt>
                <c:pt idx="9450">
                  <c:v>-0.12737695199999999</c:v>
                </c:pt>
                <c:pt idx="9451">
                  <c:v>-0.127397229</c:v>
                </c:pt>
                <c:pt idx="9452">
                  <c:v>-0.12741750299999999</c:v>
                </c:pt>
                <c:pt idx="9453">
                  <c:v>-0.127437773</c:v>
                </c:pt>
                <c:pt idx="9454">
                  <c:v>-0.12745803999999999</c:v>
                </c:pt>
                <c:pt idx="9455">
                  <c:v>-0.12747830199999999</c:v>
                </c:pt>
                <c:pt idx="9456">
                  <c:v>-0.12749856000000001</c:v>
                </c:pt>
                <c:pt idx="9457">
                  <c:v>-0.12751881500000001</c:v>
                </c:pt>
                <c:pt idx="9458">
                  <c:v>-0.12753906600000001</c:v>
                </c:pt>
                <c:pt idx="9459">
                  <c:v>-0.12755931300000001</c:v>
                </c:pt>
                <c:pt idx="9460">
                  <c:v>-0.12757955700000001</c:v>
                </c:pt>
                <c:pt idx="9461">
                  <c:v>-0.12759979599999999</c:v>
                </c:pt>
                <c:pt idx="9462">
                  <c:v>-0.12762003199999999</c:v>
                </c:pt>
                <c:pt idx="9463">
                  <c:v>-0.127640263</c:v>
                </c:pt>
                <c:pt idx="9464">
                  <c:v>-0.12766049099999999</c:v>
                </c:pt>
                <c:pt idx="9465">
                  <c:v>-0.127680715</c:v>
                </c:pt>
                <c:pt idx="9466">
                  <c:v>-0.12770093599999999</c:v>
                </c:pt>
                <c:pt idx="9467">
                  <c:v>-0.127721152</c:v>
                </c:pt>
                <c:pt idx="9468">
                  <c:v>-0.127741365</c:v>
                </c:pt>
                <c:pt idx="9469">
                  <c:v>-0.12776157299999999</c:v>
                </c:pt>
                <c:pt idx="9470">
                  <c:v>-0.12778177800000001</c:v>
                </c:pt>
                <c:pt idx="9471">
                  <c:v>-0.12780197900000001</c:v>
                </c:pt>
                <c:pt idx="9472">
                  <c:v>-0.12782217700000001</c:v>
                </c:pt>
                <c:pt idx="9473">
                  <c:v>-0.12784237000000001</c:v>
                </c:pt>
                <c:pt idx="9474">
                  <c:v>-0.12786255999999999</c:v>
                </c:pt>
                <c:pt idx="9475">
                  <c:v>-0.12788274499999999</c:v>
                </c:pt>
                <c:pt idx="9476">
                  <c:v>-0.127902927</c:v>
                </c:pt>
                <c:pt idx="9477">
                  <c:v>-0.12792310500000001</c:v>
                </c:pt>
                <c:pt idx="9478">
                  <c:v>-0.12794327899999999</c:v>
                </c:pt>
                <c:pt idx="9479">
                  <c:v>-0.12796345000000001</c:v>
                </c:pt>
                <c:pt idx="9480">
                  <c:v>-0.12798361599999999</c:v>
                </c:pt>
                <c:pt idx="9481">
                  <c:v>-0.12800377900000001</c:v>
                </c:pt>
                <c:pt idx="9482">
                  <c:v>-0.128023937</c:v>
                </c:pt>
                <c:pt idx="9483">
                  <c:v>-0.128044092</c:v>
                </c:pt>
                <c:pt idx="9484">
                  <c:v>-0.12806424299999999</c:v>
                </c:pt>
                <c:pt idx="9485">
                  <c:v>-0.12808439099999999</c:v>
                </c:pt>
                <c:pt idx="9486">
                  <c:v>-0.12810453399999999</c:v>
                </c:pt>
                <c:pt idx="9487">
                  <c:v>-0.12812467399999999</c:v>
                </c:pt>
                <c:pt idx="9488">
                  <c:v>-0.128144809</c:v>
                </c:pt>
                <c:pt idx="9489">
                  <c:v>-0.128164941</c:v>
                </c:pt>
                <c:pt idx="9490">
                  <c:v>-0.12818506900000001</c:v>
                </c:pt>
                <c:pt idx="9491">
                  <c:v>-0.128205193</c:v>
                </c:pt>
                <c:pt idx="9492">
                  <c:v>-0.12822531300000001</c:v>
                </c:pt>
                <c:pt idx="9493">
                  <c:v>-0.12824542999999999</c:v>
                </c:pt>
                <c:pt idx="9494">
                  <c:v>-0.12826554200000001</c:v>
                </c:pt>
                <c:pt idx="9495">
                  <c:v>-0.128285651</c:v>
                </c:pt>
                <c:pt idx="9496">
                  <c:v>-0.12830575599999999</c:v>
                </c:pt>
                <c:pt idx="9497">
                  <c:v>-0.12832585699999999</c:v>
                </c:pt>
                <c:pt idx="9498">
                  <c:v>-0.12834595400000001</c:v>
                </c:pt>
                <c:pt idx="9499">
                  <c:v>-0.12836604700000001</c:v>
                </c:pt>
                <c:pt idx="9500">
                  <c:v>-0.12838613700000001</c:v>
                </c:pt>
                <c:pt idx="9501">
                  <c:v>-0.12840622199999999</c:v>
                </c:pt>
                <c:pt idx="9502">
                  <c:v>-0.12842630399999999</c:v>
                </c:pt>
                <c:pt idx="9503">
                  <c:v>-0.128446381</c:v>
                </c:pt>
                <c:pt idx="9504">
                  <c:v>-0.12846645500000001</c:v>
                </c:pt>
                <c:pt idx="9505">
                  <c:v>-0.12848652499999999</c:v>
                </c:pt>
                <c:pt idx="9506">
                  <c:v>-0.128506592</c:v>
                </c:pt>
                <c:pt idx="9507">
                  <c:v>-0.12852665399999999</c:v>
                </c:pt>
                <c:pt idx="9508">
                  <c:v>-0.12854671200000001</c:v>
                </c:pt>
                <c:pt idx="9509">
                  <c:v>-0.128566767</c:v>
                </c:pt>
                <c:pt idx="9510">
                  <c:v>-0.12858681799999999</c:v>
                </c:pt>
                <c:pt idx="9511">
                  <c:v>-0.12860686399999999</c:v>
                </c:pt>
                <c:pt idx="9512">
                  <c:v>-0.12862690700000001</c:v>
                </c:pt>
                <c:pt idx="9513">
                  <c:v>-0.12864694600000001</c:v>
                </c:pt>
                <c:pt idx="9514">
                  <c:v>-0.12866698200000001</c:v>
                </c:pt>
                <c:pt idx="9515">
                  <c:v>-0.12868701299999999</c:v>
                </c:pt>
                <c:pt idx="9516">
                  <c:v>-0.12870703999999999</c:v>
                </c:pt>
                <c:pt idx="9517">
                  <c:v>-0.128727064</c:v>
                </c:pt>
                <c:pt idx="9518">
                  <c:v>-0.12874708400000001</c:v>
                </c:pt>
                <c:pt idx="9519">
                  <c:v>-0.1287671</c:v>
                </c:pt>
                <c:pt idx="9520">
                  <c:v>-0.12878711200000001</c:v>
                </c:pt>
                <c:pt idx="9521">
                  <c:v>-0.12880712</c:v>
                </c:pt>
                <c:pt idx="9522">
                  <c:v>-0.12882712399999999</c:v>
                </c:pt>
                <c:pt idx="9523">
                  <c:v>-0.12884712400000001</c:v>
                </c:pt>
                <c:pt idx="9524">
                  <c:v>-0.128867121</c:v>
                </c:pt>
                <c:pt idx="9525">
                  <c:v>-0.128887113</c:v>
                </c:pt>
                <c:pt idx="9526">
                  <c:v>-0.128907102</c:v>
                </c:pt>
                <c:pt idx="9527">
                  <c:v>-0.128927087</c:v>
                </c:pt>
                <c:pt idx="9528">
                  <c:v>-0.128947068</c:v>
                </c:pt>
                <c:pt idx="9529">
                  <c:v>-0.128967045</c:v>
                </c:pt>
                <c:pt idx="9530">
                  <c:v>-0.12898701800000001</c:v>
                </c:pt>
                <c:pt idx="9531">
                  <c:v>-0.12900698699999999</c:v>
                </c:pt>
                <c:pt idx="9532">
                  <c:v>-0.129026952</c:v>
                </c:pt>
                <c:pt idx="9533">
                  <c:v>-0.12904691400000001</c:v>
                </c:pt>
                <c:pt idx="9534">
                  <c:v>-0.129066871</c:v>
                </c:pt>
                <c:pt idx="9535">
                  <c:v>-0.12908682499999999</c:v>
                </c:pt>
                <c:pt idx="9536">
                  <c:v>-0.12910677500000001</c:v>
                </c:pt>
                <c:pt idx="9537">
                  <c:v>-0.129126721</c:v>
                </c:pt>
                <c:pt idx="9538">
                  <c:v>-0.12914666299999999</c:v>
                </c:pt>
                <c:pt idx="9539">
                  <c:v>-0.12916660099999999</c:v>
                </c:pt>
                <c:pt idx="9540">
                  <c:v>-0.12918653499999999</c:v>
                </c:pt>
                <c:pt idx="9541">
                  <c:v>-0.12920646599999999</c:v>
                </c:pt>
                <c:pt idx="9542">
                  <c:v>-0.129226392</c:v>
                </c:pt>
                <c:pt idx="9543">
                  <c:v>-0.129246315</c:v>
                </c:pt>
                <c:pt idx="9544">
                  <c:v>-0.12926623300000001</c:v>
                </c:pt>
                <c:pt idx="9545">
                  <c:v>-0.12928614799999999</c:v>
                </c:pt>
                <c:pt idx="9546">
                  <c:v>-0.129306059</c:v>
                </c:pt>
                <c:pt idx="9547">
                  <c:v>-0.12932596599999999</c:v>
                </c:pt>
                <c:pt idx="9548">
                  <c:v>-0.129345869</c:v>
                </c:pt>
                <c:pt idx="9549">
                  <c:v>-0.12936576799999999</c:v>
                </c:pt>
                <c:pt idx="9550">
                  <c:v>-0.12938566300000001</c:v>
                </c:pt>
                <c:pt idx="9551">
                  <c:v>-0.12940555500000001</c:v>
                </c:pt>
                <c:pt idx="9552">
                  <c:v>-0.129425442</c:v>
                </c:pt>
                <c:pt idx="9553">
                  <c:v>-0.129445326</c:v>
                </c:pt>
                <c:pt idx="9554">
                  <c:v>-0.129465205</c:v>
                </c:pt>
                <c:pt idx="9555">
                  <c:v>-0.129485081</c:v>
                </c:pt>
                <c:pt idx="9556">
                  <c:v>-0.12950495300000001</c:v>
                </c:pt>
                <c:pt idx="9557">
                  <c:v>-0.12952482100000001</c:v>
                </c:pt>
                <c:pt idx="9558">
                  <c:v>-0.12954468499999999</c:v>
                </c:pt>
                <c:pt idx="9559">
                  <c:v>-0.129564545</c:v>
                </c:pt>
                <c:pt idx="9560">
                  <c:v>-0.12958440099999999</c:v>
                </c:pt>
                <c:pt idx="9561">
                  <c:v>-0.129604254</c:v>
                </c:pt>
                <c:pt idx="9562">
                  <c:v>-0.12962410199999999</c:v>
                </c:pt>
                <c:pt idx="9563">
                  <c:v>-0.12964394700000001</c:v>
                </c:pt>
                <c:pt idx="9564">
                  <c:v>-0.129663787</c:v>
                </c:pt>
                <c:pt idx="9565">
                  <c:v>-0.129683624</c:v>
                </c:pt>
                <c:pt idx="9566">
                  <c:v>-0.12970345699999999</c:v>
                </c:pt>
                <c:pt idx="9567">
                  <c:v>-0.12972328499999999</c:v>
                </c:pt>
                <c:pt idx="9568">
                  <c:v>-0.12974310999999999</c:v>
                </c:pt>
                <c:pt idx="9569">
                  <c:v>-0.129762931</c:v>
                </c:pt>
                <c:pt idx="9570">
                  <c:v>-0.129782748</c:v>
                </c:pt>
                <c:pt idx="9571">
                  <c:v>-0.12980256200000001</c:v>
                </c:pt>
                <c:pt idx="9572">
                  <c:v>-0.12982237099999999</c:v>
                </c:pt>
                <c:pt idx="9573">
                  <c:v>-0.129842176</c:v>
                </c:pt>
                <c:pt idx="9574">
                  <c:v>-0.12986197799999999</c:v>
                </c:pt>
                <c:pt idx="9575">
                  <c:v>-0.129881775</c:v>
                </c:pt>
                <c:pt idx="9576">
                  <c:v>-0.12990156899999999</c:v>
                </c:pt>
                <c:pt idx="9577">
                  <c:v>-0.12992135799999999</c:v>
                </c:pt>
                <c:pt idx="9578">
                  <c:v>-0.12994114400000001</c:v>
                </c:pt>
                <c:pt idx="9579">
                  <c:v>-0.129960926</c:v>
                </c:pt>
                <c:pt idx="9580">
                  <c:v>-0.129980704</c:v>
                </c:pt>
                <c:pt idx="9581">
                  <c:v>-0.130000478</c:v>
                </c:pt>
                <c:pt idx="9582">
                  <c:v>-0.130020248</c:v>
                </c:pt>
                <c:pt idx="9583">
                  <c:v>-0.13004001400000001</c:v>
                </c:pt>
                <c:pt idx="9584">
                  <c:v>-0.13005977599999999</c:v>
                </c:pt>
                <c:pt idx="9585">
                  <c:v>-0.130079534</c:v>
                </c:pt>
                <c:pt idx="9586">
                  <c:v>-0.13009928900000001</c:v>
                </c:pt>
                <c:pt idx="9587">
                  <c:v>-0.13011903899999999</c:v>
                </c:pt>
                <c:pt idx="9588">
                  <c:v>-0.13013878600000001</c:v>
                </c:pt>
                <c:pt idx="9589">
                  <c:v>-0.130158528</c:v>
                </c:pt>
                <c:pt idx="9590">
                  <c:v>-0.13017826699999999</c:v>
                </c:pt>
                <c:pt idx="9591">
                  <c:v>-0.13019800100000001</c:v>
                </c:pt>
                <c:pt idx="9592">
                  <c:v>-0.130217732</c:v>
                </c:pt>
                <c:pt idx="9593">
                  <c:v>-0.130237459</c:v>
                </c:pt>
                <c:pt idx="9594">
                  <c:v>-0.130257182</c:v>
                </c:pt>
                <c:pt idx="9595">
                  <c:v>-0.130276901</c:v>
                </c:pt>
                <c:pt idx="9596">
                  <c:v>-0.130296616</c:v>
                </c:pt>
                <c:pt idx="9597">
                  <c:v>-0.13031632700000001</c:v>
                </c:pt>
                <c:pt idx="9598">
                  <c:v>-0.13033603399999999</c:v>
                </c:pt>
                <c:pt idx="9599">
                  <c:v>-0.130355737</c:v>
                </c:pt>
                <c:pt idx="9600">
                  <c:v>-0.13037543600000001</c:v>
                </c:pt>
                <c:pt idx="9601">
                  <c:v>-0.130395132</c:v>
                </c:pt>
                <c:pt idx="9602">
                  <c:v>-0.13041482300000001</c:v>
                </c:pt>
                <c:pt idx="9603">
                  <c:v>-0.130434511</c:v>
                </c:pt>
                <c:pt idx="9604">
                  <c:v>-0.130454194</c:v>
                </c:pt>
                <c:pt idx="9605">
                  <c:v>-0.13047387399999999</c:v>
                </c:pt>
                <c:pt idx="9606">
                  <c:v>-0.13049354899999999</c:v>
                </c:pt>
                <c:pt idx="9607">
                  <c:v>-0.13051322100000001</c:v>
                </c:pt>
                <c:pt idx="9608">
                  <c:v>-0.13053288900000001</c:v>
                </c:pt>
                <c:pt idx="9609">
                  <c:v>-0.13055255199999999</c:v>
                </c:pt>
                <c:pt idx="9610">
                  <c:v>-0.13057221199999999</c:v>
                </c:pt>
                <c:pt idx="9611">
                  <c:v>-0.130591868</c:v>
                </c:pt>
                <c:pt idx="9612">
                  <c:v>-0.13061152000000001</c:v>
                </c:pt>
                <c:pt idx="9613">
                  <c:v>-0.13063116799999999</c:v>
                </c:pt>
                <c:pt idx="9614">
                  <c:v>-0.13065081200000001</c:v>
                </c:pt>
                <c:pt idx="9615">
                  <c:v>-0.13067045199999999</c:v>
                </c:pt>
                <c:pt idx="9616">
                  <c:v>-0.13069008800000001</c:v>
                </c:pt>
                <c:pt idx="9617">
                  <c:v>-0.13070972</c:v>
                </c:pt>
                <c:pt idx="9618">
                  <c:v>-0.13072934899999999</c:v>
                </c:pt>
                <c:pt idx="9619">
                  <c:v>-0.13074897299999999</c:v>
                </c:pt>
                <c:pt idx="9620">
                  <c:v>-0.13076859299999999</c:v>
                </c:pt>
                <c:pt idx="9621">
                  <c:v>-0.13078820999999999</c:v>
                </c:pt>
                <c:pt idx="9622">
                  <c:v>-0.13080782199999999</c:v>
                </c:pt>
                <c:pt idx="9623">
                  <c:v>-0.13082743099999999</c:v>
                </c:pt>
                <c:pt idx="9624">
                  <c:v>-0.130847035</c:v>
                </c:pt>
                <c:pt idx="9625">
                  <c:v>-0.13086663500000001</c:v>
                </c:pt>
                <c:pt idx="9626">
                  <c:v>-0.13088623199999999</c:v>
                </c:pt>
                <c:pt idx="9627">
                  <c:v>-0.130905825</c:v>
                </c:pt>
                <c:pt idx="9628">
                  <c:v>-0.13092541299999999</c:v>
                </c:pt>
                <c:pt idx="9629">
                  <c:v>-0.13094499800000001</c:v>
                </c:pt>
                <c:pt idx="9630">
                  <c:v>-0.130964579</c:v>
                </c:pt>
                <c:pt idx="9631">
                  <c:v>-0.13098415599999999</c:v>
                </c:pt>
                <c:pt idx="9632">
                  <c:v>-0.13100372800000001</c:v>
                </c:pt>
                <c:pt idx="9633">
                  <c:v>-0.13102329700000001</c:v>
                </c:pt>
                <c:pt idx="9634">
                  <c:v>-0.13104286200000001</c:v>
                </c:pt>
                <c:pt idx="9635">
                  <c:v>-0.13106242300000001</c:v>
                </c:pt>
                <c:pt idx="9636">
                  <c:v>-0.13108197999999999</c:v>
                </c:pt>
                <c:pt idx="9637">
                  <c:v>-0.13110153299999999</c:v>
                </c:pt>
                <c:pt idx="9638">
                  <c:v>-0.131121082</c:v>
                </c:pt>
                <c:pt idx="9639">
                  <c:v>-0.13114062700000001</c:v>
                </c:pt>
                <c:pt idx="9640">
                  <c:v>-0.13116016799999999</c:v>
                </c:pt>
                <c:pt idx="9641">
                  <c:v>-0.13117970500000001</c:v>
                </c:pt>
                <c:pt idx="9642">
                  <c:v>-0.131199238</c:v>
                </c:pt>
                <c:pt idx="9643">
                  <c:v>-0.13121876699999999</c:v>
                </c:pt>
                <c:pt idx="9644">
                  <c:v>-0.13123829300000001</c:v>
                </c:pt>
                <c:pt idx="9645">
                  <c:v>-0.131257814</c:v>
                </c:pt>
                <c:pt idx="9646">
                  <c:v>-0.131277331</c:v>
                </c:pt>
                <c:pt idx="9647">
                  <c:v>-0.131296844</c:v>
                </c:pt>
                <c:pt idx="9648">
                  <c:v>-0.131316354</c:v>
                </c:pt>
                <c:pt idx="9649">
                  <c:v>-0.131335859</c:v>
                </c:pt>
                <c:pt idx="9650">
                  <c:v>-0.13135536</c:v>
                </c:pt>
                <c:pt idx="9651">
                  <c:v>-0.13137485800000001</c:v>
                </c:pt>
                <c:pt idx="9652">
                  <c:v>-0.13139435099999999</c:v>
                </c:pt>
                <c:pt idx="9653">
                  <c:v>-0.13141384</c:v>
                </c:pt>
                <c:pt idx="9654">
                  <c:v>-0.13143332599999999</c:v>
                </c:pt>
                <c:pt idx="9655">
                  <c:v>-0.131452807</c:v>
                </c:pt>
                <c:pt idx="9656">
                  <c:v>-0.13147228499999999</c:v>
                </c:pt>
                <c:pt idx="9657">
                  <c:v>-0.13149175799999999</c:v>
                </c:pt>
                <c:pt idx="9658">
                  <c:v>-0.13151122800000001</c:v>
                </c:pt>
                <c:pt idx="9659">
                  <c:v>-0.131530693</c:v>
                </c:pt>
                <c:pt idx="9660">
                  <c:v>-0.131550155</c:v>
                </c:pt>
                <c:pt idx="9661">
                  <c:v>-0.131569612</c:v>
                </c:pt>
                <c:pt idx="9662">
                  <c:v>-0.131589066</c:v>
                </c:pt>
                <c:pt idx="9663">
                  <c:v>-0.13160851500000001</c:v>
                </c:pt>
                <c:pt idx="9664">
                  <c:v>-0.13162796099999999</c:v>
                </c:pt>
                <c:pt idx="9665">
                  <c:v>-0.131647403</c:v>
                </c:pt>
                <c:pt idx="9666">
                  <c:v>-0.13166684000000001</c:v>
                </c:pt>
                <c:pt idx="9667">
                  <c:v>-0.13168627399999999</c:v>
                </c:pt>
                <c:pt idx="9668">
                  <c:v>-0.13170570400000001</c:v>
                </c:pt>
                <c:pt idx="9669">
                  <c:v>-0.131725129</c:v>
                </c:pt>
                <c:pt idx="9670">
                  <c:v>-0.13174455099999999</c:v>
                </c:pt>
                <c:pt idx="9671">
                  <c:v>-0.13176396800000001</c:v>
                </c:pt>
                <c:pt idx="9672">
                  <c:v>-0.131783382</c:v>
                </c:pt>
                <c:pt idx="9673">
                  <c:v>-0.131802792</c:v>
                </c:pt>
                <c:pt idx="9674">
                  <c:v>-0.131822197</c:v>
                </c:pt>
                <c:pt idx="9675">
                  <c:v>-0.131841599</c:v>
                </c:pt>
                <c:pt idx="9676">
                  <c:v>-0.13186099700000001</c:v>
                </c:pt>
                <c:pt idx="9677">
                  <c:v>-0.13188038999999999</c:v>
                </c:pt>
                <c:pt idx="9678">
                  <c:v>-0.13189977999999999</c:v>
                </c:pt>
                <c:pt idx="9679">
                  <c:v>-0.131919166</c:v>
                </c:pt>
                <c:pt idx="9680">
                  <c:v>-0.13193854699999999</c:v>
                </c:pt>
                <c:pt idx="9681">
                  <c:v>-0.131957925</c:v>
                </c:pt>
                <c:pt idx="9682">
                  <c:v>-0.13197729899999999</c:v>
                </c:pt>
                <c:pt idx="9683">
                  <c:v>-0.13199666800000001</c:v>
                </c:pt>
                <c:pt idx="9684">
                  <c:v>-0.132016034</c:v>
                </c:pt>
                <c:pt idx="9685">
                  <c:v>-0.132035396</c:v>
                </c:pt>
                <c:pt idx="9686">
                  <c:v>-0.132054753</c:v>
                </c:pt>
                <c:pt idx="9687">
                  <c:v>-0.132074107</c:v>
                </c:pt>
                <c:pt idx="9688">
                  <c:v>-0.132093457</c:v>
                </c:pt>
                <c:pt idx="9689">
                  <c:v>-0.132112802</c:v>
                </c:pt>
                <c:pt idx="9690">
                  <c:v>-0.13213214400000001</c:v>
                </c:pt>
                <c:pt idx="9691">
                  <c:v>-0.13215148199999999</c:v>
                </c:pt>
                <c:pt idx="9692">
                  <c:v>-0.132170815</c:v>
                </c:pt>
                <c:pt idx="9693">
                  <c:v>-0.13219014500000001</c:v>
                </c:pt>
                <c:pt idx="9694">
                  <c:v>-0.132209471</c:v>
                </c:pt>
                <c:pt idx="9695">
                  <c:v>-0.13222879200000001</c:v>
                </c:pt>
                <c:pt idx="9696">
                  <c:v>-0.13224811</c:v>
                </c:pt>
                <c:pt idx="9697">
                  <c:v>-0.132267423</c:v>
                </c:pt>
                <c:pt idx="9698">
                  <c:v>-0.13228673299999999</c:v>
                </c:pt>
                <c:pt idx="9699">
                  <c:v>-0.13230603799999999</c:v>
                </c:pt>
                <c:pt idx="9700">
                  <c:v>-0.13232534000000001</c:v>
                </c:pt>
                <c:pt idx="9701">
                  <c:v>-0.13234463699999999</c:v>
                </c:pt>
                <c:pt idx="9702">
                  <c:v>-0.13236393099999999</c:v>
                </c:pt>
                <c:pt idx="9703">
                  <c:v>-0.13238322</c:v>
                </c:pt>
                <c:pt idx="9704">
                  <c:v>-0.132402506</c:v>
                </c:pt>
                <c:pt idx="9705">
                  <c:v>-0.13242178700000001</c:v>
                </c:pt>
                <c:pt idx="9706">
                  <c:v>-0.132441065</c:v>
                </c:pt>
                <c:pt idx="9707">
                  <c:v>-0.13246033800000001</c:v>
                </c:pt>
                <c:pt idx="9708">
                  <c:v>-0.132479607</c:v>
                </c:pt>
                <c:pt idx="9709">
                  <c:v>-0.13249887299999999</c:v>
                </c:pt>
                <c:pt idx="9710">
                  <c:v>-0.13251813400000001</c:v>
                </c:pt>
                <c:pt idx="9711">
                  <c:v>-0.132537391</c:v>
                </c:pt>
                <c:pt idx="9712">
                  <c:v>-0.132556645</c:v>
                </c:pt>
                <c:pt idx="9713">
                  <c:v>-0.132575894</c:v>
                </c:pt>
                <c:pt idx="9714">
                  <c:v>-0.132595139</c:v>
                </c:pt>
                <c:pt idx="9715">
                  <c:v>-0.13261438</c:v>
                </c:pt>
                <c:pt idx="9716">
                  <c:v>-0.13263361800000001</c:v>
                </c:pt>
                <c:pt idx="9717">
                  <c:v>-0.13265285099999999</c:v>
                </c:pt>
                <c:pt idx="9718">
                  <c:v>-0.13267208</c:v>
                </c:pt>
                <c:pt idx="9719">
                  <c:v>-0.13269130500000001</c:v>
                </c:pt>
                <c:pt idx="9720">
                  <c:v>-0.132710526</c:v>
                </c:pt>
                <c:pt idx="9721">
                  <c:v>-0.13272974300000001</c:v>
                </c:pt>
                <c:pt idx="9722">
                  <c:v>-0.132748956</c:v>
                </c:pt>
                <c:pt idx="9723">
                  <c:v>-0.13276816499999999</c:v>
                </c:pt>
                <c:pt idx="9724">
                  <c:v>-0.13278736999999999</c:v>
                </c:pt>
                <c:pt idx="9725">
                  <c:v>-0.13280657100000001</c:v>
                </c:pt>
                <c:pt idx="9726">
                  <c:v>-0.13282576800000001</c:v>
                </c:pt>
                <c:pt idx="9727">
                  <c:v>-0.13284496100000001</c:v>
                </c:pt>
                <c:pt idx="9728">
                  <c:v>-0.13286414899999999</c:v>
                </c:pt>
                <c:pt idx="9729">
                  <c:v>-0.13288333399999999</c:v>
                </c:pt>
                <c:pt idx="9730">
                  <c:v>-0.132902515</c:v>
                </c:pt>
                <c:pt idx="9731">
                  <c:v>-0.13292169200000001</c:v>
                </c:pt>
                <c:pt idx="9732">
                  <c:v>-0.13294086399999999</c:v>
                </c:pt>
                <c:pt idx="9733">
                  <c:v>-0.13296003300000001</c:v>
                </c:pt>
                <c:pt idx="9734">
                  <c:v>-0.13297919699999999</c:v>
                </c:pt>
                <c:pt idx="9735">
                  <c:v>-0.13299835800000001</c:v>
                </c:pt>
                <c:pt idx="9736">
                  <c:v>-0.133017514</c:v>
                </c:pt>
                <c:pt idx="9737">
                  <c:v>-0.133036667</c:v>
                </c:pt>
                <c:pt idx="9738">
                  <c:v>-0.13305581499999999</c:v>
                </c:pt>
                <c:pt idx="9739">
                  <c:v>-0.13307495999999999</c:v>
                </c:pt>
                <c:pt idx="9740">
                  <c:v>-0.13309409999999999</c:v>
                </c:pt>
                <c:pt idx="9741">
                  <c:v>-0.133113236</c:v>
                </c:pt>
                <c:pt idx="9742">
                  <c:v>-0.133132368</c:v>
                </c:pt>
                <c:pt idx="9743">
                  <c:v>-0.13315149700000001</c:v>
                </c:pt>
                <c:pt idx="9744">
                  <c:v>-0.13317062099999999</c:v>
                </c:pt>
                <c:pt idx="9745">
                  <c:v>-0.133189741</c:v>
                </c:pt>
                <c:pt idx="9746">
                  <c:v>-0.13320885700000001</c:v>
                </c:pt>
                <c:pt idx="9747">
                  <c:v>-0.133227969</c:v>
                </c:pt>
                <c:pt idx="9748">
                  <c:v>-0.13324707699999999</c:v>
                </c:pt>
                <c:pt idx="9749">
                  <c:v>-0.13326618000000001</c:v>
                </c:pt>
                <c:pt idx="9750">
                  <c:v>-0.13328528000000001</c:v>
                </c:pt>
                <c:pt idx="9751">
                  <c:v>-0.133304376</c:v>
                </c:pt>
                <c:pt idx="9752">
                  <c:v>-0.133323468</c:v>
                </c:pt>
                <c:pt idx="9753">
                  <c:v>-0.133342555</c:v>
                </c:pt>
                <c:pt idx="9754">
                  <c:v>-0.133361639</c:v>
                </c:pt>
                <c:pt idx="9755">
                  <c:v>-0.13338071900000001</c:v>
                </c:pt>
                <c:pt idx="9756">
                  <c:v>-0.13339979399999999</c:v>
                </c:pt>
                <c:pt idx="9757">
                  <c:v>-0.133418865</c:v>
                </c:pt>
                <c:pt idx="9758">
                  <c:v>-0.13343793300000001</c:v>
                </c:pt>
                <c:pt idx="9759">
                  <c:v>-0.13345699599999999</c:v>
                </c:pt>
                <c:pt idx="9760">
                  <c:v>-0.13347605500000001</c:v>
                </c:pt>
                <c:pt idx="9761">
                  <c:v>-0.133495111</c:v>
                </c:pt>
                <c:pt idx="9762">
                  <c:v>-0.13351416199999999</c:v>
                </c:pt>
                <c:pt idx="9763">
                  <c:v>-0.13353320900000001</c:v>
                </c:pt>
                <c:pt idx="9764">
                  <c:v>-0.13355225200000001</c:v>
                </c:pt>
                <c:pt idx="9765">
                  <c:v>-0.13357129100000001</c:v>
                </c:pt>
                <c:pt idx="9766">
                  <c:v>-0.13359032600000001</c:v>
                </c:pt>
                <c:pt idx="9767">
                  <c:v>-0.13360935600000001</c:v>
                </c:pt>
                <c:pt idx="9768">
                  <c:v>-0.13362838299999999</c:v>
                </c:pt>
                <c:pt idx="9769">
                  <c:v>-0.133647406</c:v>
                </c:pt>
                <c:pt idx="9770">
                  <c:v>-0.13366642400000001</c:v>
                </c:pt>
                <c:pt idx="9771">
                  <c:v>-0.13368543899999999</c:v>
                </c:pt>
                <c:pt idx="9772">
                  <c:v>-0.133704449</c:v>
                </c:pt>
                <c:pt idx="9773">
                  <c:v>-0.13372345599999999</c:v>
                </c:pt>
                <c:pt idx="9774">
                  <c:v>-0.13374245800000001</c:v>
                </c:pt>
                <c:pt idx="9775">
                  <c:v>-0.133761456</c:v>
                </c:pt>
                <c:pt idx="9776">
                  <c:v>-0.13378045099999999</c:v>
                </c:pt>
                <c:pt idx="9777">
                  <c:v>-0.13379944099999999</c:v>
                </c:pt>
                <c:pt idx="9778">
                  <c:v>-0.13381842699999999</c:v>
                </c:pt>
                <c:pt idx="9779">
                  <c:v>-0.13383740899999999</c:v>
                </c:pt>
                <c:pt idx="9780">
                  <c:v>-0.13385638699999999</c:v>
                </c:pt>
                <c:pt idx="9781">
                  <c:v>-0.13387536</c:v>
                </c:pt>
                <c:pt idx="9782">
                  <c:v>-0.13389433000000001</c:v>
                </c:pt>
                <c:pt idx="9783">
                  <c:v>-0.13391329599999999</c:v>
                </c:pt>
                <c:pt idx="9784">
                  <c:v>-0.133932257</c:v>
                </c:pt>
                <c:pt idx="9785">
                  <c:v>-0.13395121500000001</c:v>
                </c:pt>
                <c:pt idx="9786">
                  <c:v>-0.133970168</c:v>
                </c:pt>
                <c:pt idx="9787">
                  <c:v>-0.13398911799999999</c:v>
                </c:pt>
                <c:pt idx="9788">
                  <c:v>-0.13400806300000001</c:v>
                </c:pt>
                <c:pt idx="9789">
                  <c:v>-0.13402700400000001</c:v>
                </c:pt>
                <c:pt idx="9790">
                  <c:v>-0.134045941</c:v>
                </c:pt>
                <c:pt idx="9791">
                  <c:v>-0.134064874</c:v>
                </c:pt>
                <c:pt idx="9792">
                  <c:v>-0.134083803</c:v>
                </c:pt>
                <c:pt idx="9793">
                  <c:v>-0.134102728</c:v>
                </c:pt>
                <c:pt idx="9794">
                  <c:v>-0.13412164900000001</c:v>
                </c:pt>
                <c:pt idx="9795">
                  <c:v>-0.13414056499999999</c:v>
                </c:pt>
                <c:pt idx="9796">
                  <c:v>-0.134159478</c:v>
                </c:pt>
                <c:pt idx="9797">
                  <c:v>-0.13417838600000001</c:v>
                </c:pt>
                <c:pt idx="9798">
                  <c:v>-0.134197291</c:v>
                </c:pt>
                <c:pt idx="9799">
                  <c:v>-0.13421619100000001</c:v>
                </c:pt>
                <c:pt idx="9800">
                  <c:v>-0.134235087</c:v>
                </c:pt>
                <c:pt idx="9801">
                  <c:v>-0.134253979</c:v>
                </c:pt>
                <c:pt idx="9802">
                  <c:v>-0.13427286699999999</c:v>
                </c:pt>
                <c:pt idx="9803">
                  <c:v>-0.13429175099999999</c:v>
                </c:pt>
                <c:pt idx="9804">
                  <c:v>-0.13431063100000001</c:v>
                </c:pt>
                <c:pt idx="9805">
                  <c:v>-0.13432950699999999</c:v>
                </c:pt>
                <c:pt idx="9806">
                  <c:v>-0.13434837899999999</c:v>
                </c:pt>
                <c:pt idx="9807">
                  <c:v>-0.134367246</c:v>
                </c:pt>
                <c:pt idx="9808">
                  <c:v>-0.13438611</c:v>
                </c:pt>
                <c:pt idx="9809">
                  <c:v>-0.13440496900000001</c:v>
                </c:pt>
                <c:pt idx="9810">
                  <c:v>-0.134423824</c:v>
                </c:pt>
                <c:pt idx="9811">
                  <c:v>-0.13444267600000001</c:v>
                </c:pt>
                <c:pt idx="9812">
                  <c:v>-0.134461523</c:v>
                </c:pt>
                <c:pt idx="9813">
                  <c:v>-0.13448036599999999</c:v>
                </c:pt>
                <c:pt idx="9814">
                  <c:v>-0.13449920500000001</c:v>
                </c:pt>
                <c:pt idx="9815">
                  <c:v>-0.13451803900000001</c:v>
                </c:pt>
                <c:pt idx="9816">
                  <c:v>-0.13453687</c:v>
                </c:pt>
                <c:pt idx="9817">
                  <c:v>-0.134555697</c:v>
                </c:pt>
                <c:pt idx="9818">
                  <c:v>-0.134574519</c:v>
                </c:pt>
                <c:pt idx="9819">
                  <c:v>-0.13459333700000001</c:v>
                </c:pt>
                <c:pt idx="9820">
                  <c:v>-0.13461215200000001</c:v>
                </c:pt>
                <c:pt idx="9821">
                  <c:v>-0.13463096199999999</c:v>
                </c:pt>
                <c:pt idx="9822">
                  <c:v>-0.134649768</c:v>
                </c:pt>
                <c:pt idx="9823">
                  <c:v>-0.13466856999999999</c:v>
                </c:pt>
                <c:pt idx="9824">
                  <c:v>-0.134687368</c:v>
                </c:pt>
                <c:pt idx="9825">
                  <c:v>-0.13470616099999999</c:v>
                </c:pt>
                <c:pt idx="9826">
                  <c:v>-0.13472495100000001</c:v>
                </c:pt>
                <c:pt idx="9827">
                  <c:v>-0.134743736</c:v>
                </c:pt>
                <c:pt idx="9828">
                  <c:v>-0.134762518</c:v>
                </c:pt>
                <c:pt idx="9829">
                  <c:v>-0.134781295</c:v>
                </c:pt>
                <c:pt idx="9830">
                  <c:v>-0.134800068</c:v>
                </c:pt>
                <c:pt idx="9831">
                  <c:v>-0.134818837</c:v>
                </c:pt>
                <c:pt idx="9832">
                  <c:v>-0.134837602</c:v>
                </c:pt>
                <c:pt idx="9833">
                  <c:v>-0.13485636300000001</c:v>
                </c:pt>
                <c:pt idx="9834">
                  <c:v>-0.13487511999999999</c:v>
                </c:pt>
                <c:pt idx="9835">
                  <c:v>-0.134893872</c:v>
                </c:pt>
                <c:pt idx="9836">
                  <c:v>-0.13491262100000001</c:v>
                </c:pt>
                <c:pt idx="9837">
                  <c:v>-0.134931365</c:v>
                </c:pt>
                <c:pt idx="9838">
                  <c:v>-0.13495010599999999</c:v>
                </c:pt>
                <c:pt idx="9839">
                  <c:v>-0.13496884200000001</c:v>
                </c:pt>
                <c:pt idx="9840">
                  <c:v>-0.134987574</c:v>
                </c:pt>
                <c:pt idx="9841">
                  <c:v>-0.135006301</c:v>
                </c:pt>
                <c:pt idx="9842">
                  <c:v>-0.13502502499999999</c:v>
                </c:pt>
                <c:pt idx="9843">
                  <c:v>-0.13504374499999999</c:v>
                </c:pt>
                <c:pt idx="9844">
                  <c:v>-0.13506246</c:v>
                </c:pt>
                <c:pt idx="9845">
                  <c:v>-0.135081172</c:v>
                </c:pt>
                <c:pt idx="9846">
                  <c:v>-0.13509987900000001</c:v>
                </c:pt>
                <c:pt idx="9847">
                  <c:v>-0.13511858199999999</c:v>
                </c:pt>
                <c:pt idx="9848">
                  <c:v>-0.135137281</c:v>
                </c:pt>
                <c:pt idx="9849">
                  <c:v>-0.13515597600000001</c:v>
                </c:pt>
                <c:pt idx="9850">
                  <c:v>-0.135174667</c:v>
                </c:pt>
                <c:pt idx="9851">
                  <c:v>-0.13519335299999999</c:v>
                </c:pt>
                <c:pt idx="9852">
                  <c:v>-0.13521203600000001</c:v>
                </c:pt>
                <c:pt idx="9853">
                  <c:v>-0.135230714</c:v>
                </c:pt>
                <c:pt idx="9854">
                  <c:v>-0.135249389</c:v>
                </c:pt>
                <c:pt idx="9855">
                  <c:v>-0.135268059</c:v>
                </c:pt>
                <c:pt idx="9856">
                  <c:v>-0.135286725</c:v>
                </c:pt>
                <c:pt idx="9857">
                  <c:v>-0.135305386</c:v>
                </c:pt>
                <c:pt idx="9858">
                  <c:v>-0.135324044</c:v>
                </c:pt>
                <c:pt idx="9859">
                  <c:v>-0.13534269800000001</c:v>
                </c:pt>
                <c:pt idx="9860">
                  <c:v>-0.13536134699999999</c:v>
                </c:pt>
                <c:pt idx="9861">
                  <c:v>-0.135379992</c:v>
                </c:pt>
                <c:pt idx="9862">
                  <c:v>-0.13539863399999999</c:v>
                </c:pt>
                <c:pt idx="9863">
                  <c:v>-0.13541727100000001</c:v>
                </c:pt>
                <c:pt idx="9864">
                  <c:v>-0.135435903</c:v>
                </c:pt>
                <c:pt idx="9865">
                  <c:v>-0.13545453199999999</c:v>
                </c:pt>
                <c:pt idx="9866">
                  <c:v>-0.13547315700000001</c:v>
                </c:pt>
                <c:pt idx="9867">
                  <c:v>-0.13549177700000001</c:v>
                </c:pt>
                <c:pt idx="9868">
                  <c:v>-0.13551039400000001</c:v>
                </c:pt>
                <c:pt idx="9869">
                  <c:v>-0.13552900600000001</c:v>
                </c:pt>
                <c:pt idx="9870">
                  <c:v>-0.13554761400000001</c:v>
                </c:pt>
                <c:pt idx="9871">
                  <c:v>-0.13556621799999999</c:v>
                </c:pt>
                <c:pt idx="9872">
                  <c:v>-0.135584818</c:v>
                </c:pt>
                <c:pt idx="9873">
                  <c:v>-0.13560341300000001</c:v>
                </c:pt>
                <c:pt idx="9874">
                  <c:v>-0.13562200499999999</c:v>
                </c:pt>
                <c:pt idx="9875">
                  <c:v>-0.135640592</c:v>
                </c:pt>
                <c:pt idx="9876">
                  <c:v>-0.13565917499999999</c:v>
                </c:pt>
                <c:pt idx="9877">
                  <c:v>-0.13567775400000001</c:v>
                </c:pt>
                <c:pt idx="9878">
                  <c:v>-0.135696329</c:v>
                </c:pt>
                <c:pt idx="9879">
                  <c:v>-0.1357149</c:v>
                </c:pt>
                <c:pt idx="9880">
                  <c:v>-0.135733466</c:v>
                </c:pt>
                <c:pt idx="9881">
                  <c:v>-0.135752029</c:v>
                </c:pt>
                <c:pt idx="9882">
                  <c:v>-0.135770587</c:v>
                </c:pt>
                <c:pt idx="9883">
                  <c:v>-0.135789141</c:v>
                </c:pt>
                <c:pt idx="9884">
                  <c:v>-0.13580769100000001</c:v>
                </c:pt>
                <c:pt idx="9885">
                  <c:v>-0.13582623699999999</c:v>
                </c:pt>
                <c:pt idx="9886">
                  <c:v>-0.135844779</c:v>
                </c:pt>
                <c:pt idx="9887">
                  <c:v>-0.13586331600000001</c:v>
                </c:pt>
                <c:pt idx="9888">
                  <c:v>-0.135881849</c:v>
                </c:pt>
                <c:pt idx="9889">
                  <c:v>-0.13590037899999999</c:v>
                </c:pt>
                <c:pt idx="9890">
                  <c:v>-0.13591890400000001</c:v>
                </c:pt>
                <c:pt idx="9891">
                  <c:v>-0.135937424</c:v>
                </c:pt>
                <c:pt idx="9892">
                  <c:v>-0.135955941</c:v>
                </c:pt>
                <c:pt idx="9893">
                  <c:v>-0.13597445399999999</c:v>
                </c:pt>
                <c:pt idx="9894">
                  <c:v>-0.135992962</c:v>
                </c:pt>
                <c:pt idx="9895">
                  <c:v>-0.136011466</c:v>
                </c:pt>
                <c:pt idx="9896">
                  <c:v>-0.136029966</c:v>
                </c:pt>
                <c:pt idx="9897">
                  <c:v>-0.13604846200000001</c:v>
                </c:pt>
                <c:pt idx="9898">
                  <c:v>-0.13606695399999999</c:v>
                </c:pt>
                <c:pt idx="9899">
                  <c:v>-0.136085442</c:v>
                </c:pt>
                <c:pt idx="9900">
                  <c:v>-0.13610392499999999</c:v>
                </c:pt>
                <c:pt idx="9901">
                  <c:v>-0.136122404</c:v>
                </c:pt>
                <c:pt idx="9902">
                  <c:v>-0.13614087899999999</c:v>
                </c:pt>
                <c:pt idx="9903">
                  <c:v>-0.13615935000000001</c:v>
                </c:pt>
                <c:pt idx="9904">
                  <c:v>-0.13617781700000001</c:v>
                </c:pt>
                <c:pt idx="9905">
                  <c:v>-0.13619628</c:v>
                </c:pt>
                <c:pt idx="9906">
                  <c:v>-0.136214738</c:v>
                </c:pt>
                <c:pt idx="9907">
                  <c:v>-0.136233192</c:v>
                </c:pt>
                <c:pt idx="9908">
                  <c:v>-0.13625164200000001</c:v>
                </c:pt>
                <c:pt idx="9909">
                  <c:v>-0.13627008800000001</c:v>
                </c:pt>
                <c:pt idx="9910">
                  <c:v>-0.13628852999999999</c:v>
                </c:pt>
                <c:pt idx="9911">
                  <c:v>-0.136306968</c:v>
                </c:pt>
                <c:pt idx="9912">
                  <c:v>-0.13632540100000001</c:v>
                </c:pt>
                <c:pt idx="9913">
                  <c:v>-0.13634383</c:v>
                </c:pt>
                <c:pt idx="9914">
                  <c:v>-0.13636225499999999</c:v>
                </c:pt>
                <c:pt idx="9915">
                  <c:v>-0.13638067600000001</c:v>
                </c:pt>
                <c:pt idx="9916">
                  <c:v>-0.136399093</c:v>
                </c:pt>
                <c:pt idx="9917">
                  <c:v>-0.13641750499999999</c:v>
                </c:pt>
                <c:pt idx="9918">
                  <c:v>-0.13643591299999999</c:v>
                </c:pt>
                <c:pt idx="9919">
                  <c:v>-0.13645431799999999</c:v>
                </c:pt>
                <c:pt idx="9920">
                  <c:v>-0.13647271799999999</c:v>
                </c:pt>
                <c:pt idx="9921">
                  <c:v>-0.136491113</c:v>
                </c:pt>
                <c:pt idx="9922">
                  <c:v>-0.136509505</c:v>
                </c:pt>
                <c:pt idx="9923">
                  <c:v>-0.13652789200000001</c:v>
                </c:pt>
                <c:pt idx="9924">
                  <c:v>-0.13654627599999999</c:v>
                </c:pt>
                <c:pt idx="9925">
                  <c:v>-0.13656465500000001</c:v>
                </c:pt>
                <c:pt idx="9926">
                  <c:v>-0.13658302999999999</c:v>
                </c:pt>
                <c:pt idx="9927">
                  <c:v>-0.13660140000000001</c:v>
                </c:pt>
                <c:pt idx="9928">
                  <c:v>-0.136619767</c:v>
                </c:pt>
                <c:pt idx="9929">
                  <c:v>-0.136638129</c:v>
                </c:pt>
                <c:pt idx="9930">
                  <c:v>-0.13665648699999999</c:v>
                </c:pt>
                <c:pt idx="9931">
                  <c:v>-0.13667484099999999</c:v>
                </c:pt>
                <c:pt idx="9932">
                  <c:v>-0.13669319099999999</c:v>
                </c:pt>
                <c:pt idx="9933">
                  <c:v>-0.13671153599999999</c:v>
                </c:pt>
                <c:pt idx="9934">
                  <c:v>-0.136729878</c:v>
                </c:pt>
                <c:pt idx="9935">
                  <c:v>-0.13674821500000001</c:v>
                </c:pt>
                <c:pt idx="9936">
                  <c:v>-0.13676654799999999</c:v>
                </c:pt>
                <c:pt idx="9937">
                  <c:v>-0.136784877</c:v>
                </c:pt>
                <c:pt idx="9938">
                  <c:v>-0.13680320100000001</c:v>
                </c:pt>
                <c:pt idx="9939">
                  <c:v>-0.136821522</c:v>
                </c:pt>
                <c:pt idx="9940">
                  <c:v>-0.13683983799999999</c:v>
                </c:pt>
                <c:pt idx="9941">
                  <c:v>-0.13685815000000001</c:v>
                </c:pt>
                <c:pt idx="9942">
                  <c:v>-0.13687645800000001</c:v>
                </c:pt>
                <c:pt idx="9943">
                  <c:v>-0.136894761</c:v>
                </c:pt>
                <c:pt idx="9944">
                  <c:v>-0.136913061</c:v>
                </c:pt>
                <c:pt idx="9945">
                  <c:v>-0.136931356</c:v>
                </c:pt>
                <c:pt idx="9946">
                  <c:v>-0.13694964700000001</c:v>
                </c:pt>
                <c:pt idx="9947">
                  <c:v>-0.13696793400000001</c:v>
                </c:pt>
                <c:pt idx="9948">
                  <c:v>-0.13698621599999999</c:v>
                </c:pt>
                <c:pt idx="9949">
                  <c:v>-0.137004495</c:v>
                </c:pt>
                <c:pt idx="9950">
                  <c:v>-0.13702276899999999</c:v>
                </c:pt>
                <c:pt idx="9951">
                  <c:v>-0.137041039</c:v>
                </c:pt>
                <c:pt idx="9952">
                  <c:v>-0.13705930499999999</c:v>
                </c:pt>
                <c:pt idx="9953">
                  <c:v>-0.13707756600000001</c:v>
                </c:pt>
                <c:pt idx="9954">
                  <c:v>-0.13709582400000001</c:v>
                </c:pt>
                <c:pt idx="9955">
                  <c:v>-0.137114077</c:v>
                </c:pt>
                <c:pt idx="9956">
                  <c:v>-0.137132326</c:v>
                </c:pt>
                <c:pt idx="9957">
                  <c:v>-0.137150571</c:v>
                </c:pt>
                <c:pt idx="9958">
                  <c:v>-0.137168811</c:v>
                </c:pt>
                <c:pt idx="9959">
                  <c:v>-0.13718704800000001</c:v>
                </c:pt>
                <c:pt idx="9960">
                  <c:v>-0.13720528000000001</c:v>
                </c:pt>
                <c:pt idx="9961">
                  <c:v>-0.13722350799999999</c:v>
                </c:pt>
                <c:pt idx="9962">
                  <c:v>-0.13724173100000001</c:v>
                </c:pt>
                <c:pt idx="9963">
                  <c:v>-0.13725995099999999</c:v>
                </c:pt>
                <c:pt idx="9964">
                  <c:v>-0.13727816600000001</c:v>
                </c:pt>
                <c:pt idx="9965">
                  <c:v>-0.137296377</c:v>
                </c:pt>
                <c:pt idx="9966">
                  <c:v>-0.13731458399999999</c:v>
                </c:pt>
                <c:pt idx="9967">
                  <c:v>-0.13733278700000001</c:v>
                </c:pt>
                <c:pt idx="9968">
                  <c:v>-0.13735098500000001</c:v>
                </c:pt>
                <c:pt idx="9969">
                  <c:v>-0.13736918000000001</c:v>
                </c:pt>
                <c:pt idx="9970">
                  <c:v>-0.13738737000000001</c:v>
                </c:pt>
                <c:pt idx="9971">
                  <c:v>-0.13740555500000001</c:v>
                </c:pt>
                <c:pt idx="9972">
                  <c:v>-0.13742373699999999</c:v>
                </c:pt>
                <c:pt idx="9973">
                  <c:v>-0.137441914</c:v>
                </c:pt>
                <c:pt idx="9974">
                  <c:v>-0.13746008700000001</c:v>
                </c:pt>
                <c:pt idx="9975">
                  <c:v>-0.13747825599999999</c:v>
                </c:pt>
                <c:pt idx="9976">
                  <c:v>-0.13749642100000001</c:v>
                </c:pt>
                <c:pt idx="9977">
                  <c:v>-0.137514582</c:v>
                </c:pt>
                <c:pt idx="9978">
                  <c:v>-0.13753273799999999</c:v>
                </c:pt>
                <c:pt idx="9979">
                  <c:v>-0.13755089000000001</c:v>
                </c:pt>
                <c:pt idx="9980">
                  <c:v>-0.137569038</c:v>
                </c:pt>
                <c:pt idx="9981">
                  <c:v>-0.137587181</c:v>
                </c:pt>
                <c:pt idx="9982">
                  <c:v>-0.137605321</c:v>
                </c:pt>
                <c:pt idx="9983">
                  <c:v>-0.13762345600000001</c:v>
                </c:pt>
                <c:pt idx="9984">
                  <c:v>-0.13764158600000001</c:v>
                </c:pt>
                <c:pt idx="9985">
                  <c:v>-0.13765971299999999</c:v>
                </c:pt>
                <c:pt idx="9986">
                  <c:v>-0.137677836</c:v>
                </c:pt>
                <c:pt idx="9987">
                  <c:v>-0.13769595400000001</c:v>
                </c:pt>
                <c:pt idx="9988">
                  <c:v>-0.137714068</c:v>
                </c:pt>
                <c:pt idx="9989">
                  <c:v>-0.13773217800000001</c:v>
                </c:pt>
                <c:pt idx="9990">
                  <c:v>-0.137750283</c:v>
                </c:pt>
                <c:pt idx="9991">
                  <c:v>-0.13776838399999999</c:v>
                </c:pt>
                <c:pt idx="9992">
                  <c:v>-0.13778648099999999</c:v>
                </c:pt>
                <c:pt idx="9993">
                  <c:v>-0.13780457400000001</c:v>
                </c:pt>
                <c:pt idx="9994">
                  <c:v>-0.13782266300000001</c:v>
                </c:pt>
                <c:pt idx="9995">
                  <c:v>-0.13784074700000001</c:v>
                </c:pt>
                <c:pt idx="9996">
                  <c:v>-0.13785882699999999</c:v>
                </c:pt>
                <c:pt idx="9997">
                  <c:v>-0.137876903</c:v>
                </c:pt>
                <c:pt idx="9998">
                  <c:v>-0.137894975</c:v>
                </c:pt>
                <c:pt idx="9999">
                  <c:v>-0.13791304200000001</c:v>
                </c:pt>
                <c:pt idx="10000">
                  <c:v>-0.137931105</c:v>
                </c:pt>
                <c:pt idx="10001">
                  <c:v>-0.13794916400000001</c:v>
                </c:pt>
                <c:pt idx="10002">
                  <c:v>-0.137967219</c:v>
                </c:pt>
                <c:pt idx="10003">
                  <c:v>-0.13798526899999999</c:v>
                </c:pt>
                <c:pt idx="10004">
                  <c:v>-0.13800331599999999</c:v>
                </c:pt>
                <c:pt idx="10005">
                  <c:v>-0.13802135800000001</c:v>
                </c:pt>
                <c:pt idx="10006">
                  <c:v>-0.13803939500000001</c:v>
                </c:pt>
                <c:pt idx="10007">
                  <c:v>-0.13805742900000001</c:v>
                </c:pt>
                <c:pt idx="10008">
                  <c:v>-0.13807545800000001</c:v>
                </c:pt>
                <c:pt idx="10009">
                  <c:v>-0.13809348299999999</c:v>
                </c:pt>
                <c:pt idx="10010">
                  <c:v>-0.138111504</c:v>
                </c:pt>
                <c:pt idx="10011">
                  <c:v>-0.13812952000000001</c:v>
                </c:pt>
                <c:pt idx="10012">
                  <c:v>-0.13814753199999999</c:v>
                </c:pt>
                <c:pt idx="10013">
                  <c:v>-0.13816554</c:v>
                </c:pt>
                <c:pt idx="10014">
                  <c:v>-0.13818354399999999</c:v>
                </c:pt>
                <c:pt idx="10015">
                  <c:v>-0.13820154400000001</c:v>
                </c:pt>
                <c:pt idx="10016">
                  <c:v>-0.138219539</c:v>
                </c:pt>
                <c:pt idx="10017">
                  <c:v>-0.13823753</c:v>
                </c:pt>
                <c:pt idx="10018">
                  <c:v>-0.13825551599999999</c:v>
                </c:pt>
                <c:pt idx="10019">
                  <c:v>-0.13827349899999999</c:v>
                </c:pt>
                <c:pt idx="10020">
                  <c:v>-0.138291477</c:v>
                </c:pt>
                <c:pt idx="10021">
                  <c:v>-0.138309451</c:v>
                </c:pt>
                <c:pt idx="10022">
                  <c:v>-0.13832742100000001</c:v>
                </c:pt>
                <c:pt idx="10023">
                  <c:v>-0.13834538599999999</c:v>
                </c:pt>
                <c:pt idx="10024">
                  <c:v>-0.138363348</c:v>
                </c:pt>
                <c:pt idx="10025">
                  <c:v>-0.13838130400000001</c:v>
                </c:pt>
                <c:pt idx="10026">
                  <c:v>-0.138399257</c:v>
                </c:pt>
                <c:pt idx="10027">
                  <c:v>-0.13841720599999999</c:v>
                </c:pt>
                <c:pt idx="10028">
                  <c:v>-0.13843515000000001</c:v>
                </c:pt>
                <c:pt idx="10029">
                  <c:v>-0.13845309</c:v>
                </c:pt>
                <c:pt idx="10030">
                  <c:v>-0.138471025</c:v>
                </c:pt>
                <c:pt idx="10031">
                  <c:v>-0.138488957</c:v>
                </c:pt>
                <c:pt idx="10032">
                  <c:v>-0.138506884</c:v>
                </c:pt>
                <c:pt idx="10033">
                  <c:v>-0.138524807</c:v>
                </c:pt>
                <c:pt idx="10034">
                  <c:v>-0.13854272500000001</c:v>
                </c:pt>
                <c:pt idx="10035">
                  <c:v>-0.13856063900000001</c:v>
                </c:pt>
                <c:pt idx="10036">
                  <c:v>-0.13857854999999999</c:v>
                </c:pt>
                <c:pt idx="10037">
                  <c:v>-0.13859645500000001</c:v>
                </c:pt>
                <c:pt idx="10038">
                  <c:v>-0.13861435699999999</c:v>
                </c:pt>
                <c:pt idx="10039">
                  <c:v>-0.13863225400000001</c:v>
                </c:pt>
                <c:pt idx="10040">
                  <c:v>-0.138650147</c:v>
                </c:pt>
                <c:pt idx="10041">
                  <c:v>-0.13866803599999999</c:v>
                </c:pt>
                <c:pt idx="10042">
                  <c:v>-0.13868591999999999</c:v>
                </c:pt>
                <c:pt idx="10043">
                  <c:v>-0.13870379999999999</c:v>
                </c:pt>
                <c:pt idx="10044">
                  <c:v>-0.13872167599999999</c:v>
                </c:pt>
                <c:pt idx="10045">
                  <c:v>-0.13873954799999999</c:v>
                </c:pt>
                <c:pt idx="10046">
                  <c:v>-0.138757415</c:v>
                </c:pt>
                <c:pt idx="10047">
                  <c:v>-0.138775278</c:v>
                </c:pt>
                <c:pt idx="10048">
                  <c:v>-0.13879313700000001</c:v>
                </c:pt>
                <c:pt idx="10049">
                  <c:v>-0.13881099199999999</c:v>
                </c:pt>
                <c:pt idx="10050">
                  <c:v>-0.13882884200000001</c:v>
                </c:pt>
                <c:pt idx="10051">
                  <c:v>-0.138846688</c:v>
                </c:pt>
                <c:pt idx="10052">
                  <c:v>-0.13886453000000001</c:v>
                </c:pt>
                <c:pt idx="10053">
                  <c:v>-0.13888236700000001</c:v>
                </c:pt>
                <c:pt idx="10054">
                  <c:v>-0.1389002</c:v>
                </c:pt>
                <c:pt idx="10055">
                  <c:v>-0.138918029</c:v>
                </c:pt>
                <c:pt idx="10056">
                  <c:v>-0.138935854</c:v>
                </c:pt>
                <c:pt idx="10057">
                  <c:v>-0.138953674</c:v>
                </c:pt>
                <c:pt idx="10058">
                  <c:v>-0.13897149</c:v>
                </c:pt>
                <c:pt idx="10059">
                  <c:v>-0.13898930200000001</c:v>
                </c:pt>
                <c:pt idx="10060">
                  <c:v>-0.13900710899999999</c:v>
                </c:pt>
                <c:pt idx="10061">
                  <c:v>-0.139024912</c:v>
                </c:pt>
                <c:pt idx="10062">
                  <c:v>-0.13904271100000001</c:v>
                </c:pt>
                <c:pt idx="10063">
                  <c:v>-0.139060506</c:v>
                </c:pt>
                <c:pt idx="10064">
                  <c:v>-0.13907829599999999</c:v>
                </c:pt>
                <c:pt idx="10065">
                  <c:v>-0.13909608200000001</c:v>
                </c:pt>
                <c:pt idx="10066">
                  <c:v>-0.139113864</c:v>
                </c:pt>
                <c:pt idx="10067">
                  <c:v>-0.139131641</c:v>
                </c:pt>
                <c:pt idx="10068">
                  <c:v>-0.139149415</c:v>
                </c:pt>
                <c:pt idx="10069">
                  <c:v>-0.139167184</c:v>
                </c:pt>
                <c:pt idx="10070">
                  <c:v>-0.139184948</c:v>
                </c:pt>
                <c:pt idx="10071">
                  <c:v>-0.13920270800000001</c:v>
                </c:pt>
                <c:pt idx="10072">
                  <c:v>-0.13922046399999999</c:v>
                </c:pt>
                <c:pt idx="10073">
                  <c:v>-0.139238216</c:v>
                </c:pt>
                <c:pt idx="10074">
                  <c:v>-0.13925596400000001</c:v>
                </c:pt>
                <c:pt idx="10075">
                  <c:v>-0.139273707</c:v>
                </c:pt>
                <c:pt idx="10076">
                  <c:v>-0.13929144600000001</c:v>
                </c:pt>
                <c:pt idx="10077">
                  <c:v>-0.13930918</c:v>
                </c:pt>
                <c:pt idx="10078">
                  <c:v>-0.13932691</c:v>
                </c:pt>
                <c:pt idx="10079">
                  <c:v>-0.13934463599999999</c:v>
                </c:pt>
                <c:pt idx="10080">
                  <c:v>-0.13936235799999999</c:v>
                </c:pt>
                <c:pt idx="10081">
                  <c:v>-0.13938007499999999</c:v>
                </c:pt>
                <c:pt idx="10082">
                  <c:v>-0.13939778799999999</c:v>
                </c:pt>
                <c:pt idx="10083">
                  <c:v>-0.139415497</c:v>
                </c:pt>
                <c:pt idx="10084">
                  <c:v>-0.13943320100000001</c:v>
                </c:pt>
                <c:pt idx="10085">
                  <c:v>-0.13945090099999999</c:v>
                </c:pt>
                <c:pt idx="10086">
                  <c:v>-0.139468597</c:v>
                </c:pt>
                <c:pt idx="10087">
                  <c:v>-0.13948628900000001</c:v>
                </c:pt>
                <c:pt idx="10088">
                  <c:v>-0.139503976</c:v>
                </c:pt>
                <c:pt idx="10089">
                  <c:v>-0.13952165899999999</c:v>
                </c:pt>
                <c:pt idx="10090">
                  <c:v>-0.13953933800000001</c:v>
                </c:pt>
                <c:pt idx="10091">
                  <c:v>-0.13955701200000001</c:v>
                </c:pt>
                <c:pt idx="10092">
                  <c:v>-0.13957468200000001</c:v>
                </c:pt>
                <c:pt idx="10093">
                  <c:v>-0.139592348</c:v>
                </c:pt>
                <c:pt idx="10094">
                  <c:v>-0.13961000900000001</c:v>
                </c:pt>
                <c:pt idx="10095">
                  <c:v>-0.13962766600000001</c:v>
                </c:pt>
                <c:pt idx="10096">
                  <c:v>-0.13964531899999999</c:v>
                </c:pt>
                <c:pt idx="10097">
                  <c:v>-0.139662967</c:v>
                </c:pt>
                <c:pt idx="10098">
                  <c:v>-0.13968061100000001</c:v>
                </c:pt>
                <c:pt idx="10099">
                  <c:v>-0.139698251</c:v>
                </c:pt>
                <c:pt idx="10100">
                  <c:v>-0.13971588700000001</c:v>
                </c:pt>
                <c:pt idx="10101">
                  <c:v>-0.139733518</c:v>
                </c:pt>
                <c:pt idx="10102">
                  <c:v>-0.13975114499999999</c:v>
                </c:pt>
                <c:pt idx="10103">
                  <c:v>-0.13976876799999999</c:v>
                </c:pt>
                <c:pt idx="10104">
                  <c:v>-0.13978638600000001</c:v>
                </c:pt>
                <c:pt idx="10105">
                  <c:v>-0.13980400000000001</c:v>
                </c:pt>
                <c:pt idx="10106">
                  <c:v>-0.13982160900000001</c:v>
                </c:pt>
                <c:pt idx="10107">
                  <c:v>-0.13983921499999999</c:v>
                </c:pt>
                <c:pt idx="10108">
                  <c:v>-0.13985681599999999</c:v>
                </c:pt>
                <c:pt idx="10109">
                  <c:v>-0.139874412</c:v>
                </c:pt>
                <c:pt idx="10110">
                  <c:v>-0.13989200500000001</c:v>
                </c:pt>
                <c:pt idx="10111">
                  <c:v>-0.139909593</c:v>
                </c:pt>
                <c:pt idx="10112">
                  <c:v>-0.13992717599999999</c:v>
                </c:pt>
                <c:pt idx="10113">
                  <c:v>-0.139944756</c:v>
                </c:pt>
                <c:pt idx="10114">
                  <c:v>-0.139962331</c:v>
                </c:pt>
                <c:pt idx="10115">
                  <c:v>-0.13997990199999999</c:v>
                </c:pt>
                <c:pt idx="10116">
                  <c:v>-0.13999746800000001</c:v>
                </c:pt>
                <c:pt idx="10117">
                  <c:v>-0.14001503000000001</c:v>
                </c:pt>
                <c:pt idx="10118">
                  <c:v>-0.14003258800000001</c:v>
                </c:pt>
                <c:pt idx="10119">
                  <c:v>-0.14005014099999999</c:v>
                </c:pt>
                <c:pt idx="10120">
                  <c:v>-0.14006768999999999</c:v>
                </c:pt>
                <c:pt idx="10121">
                  <c:v>-0.140085235</c:v>
                </c:pt>
                <c:pt idx="10122">
                  <c:v>-0.14010277600000001</c:v>
                </c:pt>
                <c:pt idx="10123">
                  <c:v>-0.140120312</c:v>
                </c:pt>
                <c:pt idx="10124">
                  <c:v>-0.14013784400000001</c:v>
                </c:pt>
                <c:pt idx="10125">
                  <c:v>-0.140155371</c:v>
                </c:pt>
                <c:pt idx="10126">
                  <c:v>-0.14017289399999999</c:v>
                </c:pt>
                <c:pt idx="10127">
                  <c:v>-0.14019041300000001</c:v>
                </c:pt>
                <c:pt idx="10128">
                  <c:v>-0.14020792700000001</c:v>
                </c:pt>
                <c:pt idx="10129">
                  <c:v>-0.14022543800000001</c:v>
                </c:pt>
                <c:pt idx="10130">
                  <c:v>-0.14024294300000001</c:v>
                </c:pt>
                <c:pt idx="10131">
                  <c:v>-0.14026044500000001</c:v>
                </c:pt>
                <c:pt idx="10132">
                  <c:v>-0.14027794199999999</c:v>
                </c:pt>
                <c:pt idx="10133">
                  <c:v>-0.140295435</c:v>
                </c:pt>
                <c:pt idx="10134">
                  <c:v>-0.14031292300000001</c:v>
                </c:pt>
                <c:pt idx="10135">
                  <c:v>-0.14033040699999999</c:v>
                </c:pt>
                <c:pt idx="10136">
                  <c:v>-0.140347887</c:v>
                </c:pt>
                <c:pt idx="10137">
                  <c:v>-0.14036536299999999</c:v>
                </c:pt>
                <c:pt idx="10138">
                  <c:v>-0.14038283400000001</c:v>
                </c:pt>
                <c:pt idx="10139">
                  <c:v>-0.14040030000000001</c:v>
                </c:pt>
                <c:pt idx="10140">
                  <c:v>-0.140417763</c:v>
                </c:pt>
                <c:pt idx="10141">
                  <c:v>-0.140435221</c:v>
                </c:pt>
                <c:pt idx="10142">
                  <c:v>-0.140452675</c:v>
                </c:pt>
                <c:pt idx="10143">
                  <c:v>-0.140470124</c:v>
                </c:pt>
                <c:pt idx="10144">
                  <c:v>-0.14048756900000001</c:v>
                </c:pt>
                <c:pt idx="10145">
                  <c:v>-0.14050501000000001</c:v>
                </c:pt>
                <c:pt idx="10146">
                  <c:v>-0.140522446</c:v>
                </c:pt>
                <c:pt idx="10147">
                  <c:v>-0.14053987800000001</c:v>
                </c:pt>
                <c:pt idx="10148">
                  <c:v>-0.14055730599999999</c:v>
                </c:pt>
                <c:pt idx="10149">
                  <c:v>-0.14057472900000001</c:v>
                </c:pt>
                <c:pt idx="10150">
                  <c:v>-0.140592148</c:v>
                </c:pt>
                <c:pt idx="10151">
                  <c:v>-0.14060956299999999</c:v>
                </c:pt>
                <c:pt idx="10152">
                  <c:v>-0.14062697299999999</c:v>
                </c:pt>
                <c:pt idx="10153">
                  <c:v>-0.14064437900000001</c:v>
                </c:pt>
                <c:pt idx="10154">
                  <c:v>-0.14066177999999999</c:v>
                </c:pt>
                <c:pt idx="10155">
                  <c:v>-0.14067917799999999</c:v>
                </c:pt>
                <c:pt idx="10156">
                  <c:v>-0.14069656999999999</c:v>
                </c:pt>
                <c:pt idx="10157">
                  <c:v>-0.140713959</c:v>
                </c:pt>
                <c:pt idx="10158">
                  <c:v>-0.14073134300000001</c:v>
                </c:pt>
                <c:pt idx="10159">
                  <c:v>-0.14074872299999999</c:v>
                </c:pt>
                <c:pt idx="10160">
                  <c:v>-0.14076609800000001</c:v>
                </c:pt>
                <c:pt idx="10161">
                  <c:v>-0.14078346899999999</c:v>
                </c:pt>
                <c:pt idx="10162">
                  <c:v>-0.14080083600000001</c:v>
                </c:pt>
                <c:pt idx="10163">
                  <c:v>-0.14081819800000001</c:v>
                </c:pt>
                <c:pt idx="10164">
                  <c:v>-0.140835556</c:v>
                </c:pt>
                <c:pt idx="10165">
                  <c:v>-0.14085291</c:v>
                </c:pt>
                <c:pt idx="10166">
                  <c:v>-0.140870259</c:v>
                </c:pt>
                <c:pt idx="10167">
                  <c:v>-0.140887604</c:v>
                </c:pt>
                <c:pt idx="10168">
                  <c:v>-0.140904945</c:v>
                </c:pt>
                <c:pt idx="10169">
                  <c:v>-0.14092228100000001</c:v>
                </c:pt>
                <c:pt idx="10170">
                  <c:v>-0.14093961299999999</c:v>
                </c:pt>
                <c:pt idx="10171">
                  <c:v>-0.14095694</c:v>
                </c:pt>
                <c:pt idx="10172">
                  <c:v>-0.14097426299999999</c:v>
                </c:pt>
                <c:pt idx="10173">
                  <c:v>-0.140991582</c:v>
                </c:pt>
                <c:pt idx="10174">
                  <c:v>-0.14100889699999999</c:v>
                </c:pt>
                <c:pt idx="10175">
                  <c:v>-0.14102620699999999</c:v>
                </c:pt>
                <c:pt idx="10176">
                  <c:v>-0.14104351200000001</c:v>
                </c:pt>
                <c:pt idx="10177">
                  <c:v>-0.14106081300000001</c:v>
                </c:pt>
                <c:pt idx="10178">
                  <c:v>-0.14107811000000001</c:v>
                </c:pt>
                <c:pt idx="10179">
                  <c:v>-0.14109540300000001</c:v>
                </c:pt>
                <c:pt idx="10180">
                  <c:v>-0.14111269100000001</c:v>
                </c:pt>
                <c:pt idx="10181">
                  <c:v>-0.14112997499999999</c:v>
                </c:pt>
                <c:pt idx="10182">
                  <c:v>-0.141147254</c:v>
                </c:pt>
                <c:pt idx="10183">
                  <c:v>-0.14116452900000001</c:v>
                </c:pt>
                <c:pt idx="10184">
                  <c:v>-0.1411818</c:v>
                </c:pt>
                <c:pt idx="10185">
                  <c:v>-0.14119906600000001</c:v>
                </c:pt>
                <c:pt idx="10186">
                  <c:v>-0.141216328</c:v>
                </c:pt>
                <c:pt idx="10187">
                  <c:v>-0.14123358499999999</c:v>
                </c:pt>
                <c:pt idx="10188">
                  <c:v>-0.14125083899999999</c:v>
                </c:pt>
                <c:pt idx="10189">
                  <c:v>-0.14126808699999999</c:v>
                </c:pt>
                <c:pt idx="10190">
                  <c:v>-0.14128533200000001</c:v>
                </c:pt>
                <c:pt idx="10191">
                  <c:v>-0.14130257199999999</c:v>
                </c:pt>
                <c:pt idx="10192">
                  <c:v>-0.14131980699999999</c:v>
                </c:pt>
                <c:pt idx="10193">
                  <c:v>-0.141337039</c:v>
                </c:pt>
                <c:pt idx="10194">
                  <c:v>-0.14135426600000001</c:v>
                </c:pt>
                <c:pt idx="10195">
                  <c:v>-0.14137148799999999</c:v>
                </c:pt>
                <c:pt idx="10196">
                  <c:v>-0.141388706</c:v>
                </c:pt>
                <c:pt idx="10197">
                  <c:v>-0.14140591999999999</c:v>
                </c:pt>
                <c:pt idx="10198">
                  <c:v>-0.14142312900000001</c:v>
                </c:pt>
                <c:pt idx="10199">
                  <c:v>-0.141440334</c:v>
                </c:pt>
                <c:pt idx="10200">
                  <c:v>-0.141457535</c:v>
                </c:pt>
                <c:pt idx="10201">
                  <c:v>-0.14147473099999999</c:v>
                </c:pt>
                <c:pt idx="10202">
                  <c:v>-0.14149192299999999</c:v>
                </c:pt>
                <c:pt idx="10203">
                  <c:v>-0.14150910999999999</c:v>
                </c:pt>
                <c:pt idx="10204">
                  <c:v>-0.141526293</c:v>
                </c:pt>
                <c:pt idx="10205">
                  <c:v>-0.141543472</c:v>
                </c:pt>
                <c:pt idx="10206">
                  <c:v>-0.14156064600000001</c:v>
                </c:pt>
                <c:pt idx="10207">
                  <c:v>-0.141577816</c:v>
                </c:pt>
                <c:pt idx="10208">
                  <c:v>-0.14159498100000001</c:v>
                </c:pt>
                <c:pt idx="10209">
                  <c:v>-0.141612142</c:v>
                </c:pt>
                <c:pt idx="10210">
                  <c:v>-0.14162929899999999</c:v>
                </c:pt>
                <c:pt idx="10211">
                  <c:v>-0.14164645100000001</c:v>
                </c:pt>
                <c:pt idx="10212">
                  <c:v>-0.141663599</c:v>
                </c:pt>
                <c:pt idx="10213">
                  <c:v>-0.141680743</c:v>
                </c:pt>
                <c:pt idx="10214">
                  <c:v>-0.141697882</c:v>
                </c:pt>
                <c:pt idx="10215">
                  <c:v>-0.141715017</c:v>
                </c:pt>
                <c:pt idx="10216">
                  <c:v>-0.141732147</c:v>
                </c:pt>
                <c:pt idx="10217">
                  <c:v>-0.14174927300000001</c:v>
                </c:pt>
                <c:pt idx="10218">
                  <c:v>-0.14176639399999999</c:v>
                </c:pt>
                <c:pt idx="10219">
                  <c:v>-0.141783512</c:v>
                </c:pt>
                <c:pt idx="10220">
                  <c:v>-0.14180062399999999</c:v>
                </c:pt>
                <c:pt idx="10221">
                  <c:v>-0.141817733</c:v>
                </c:pt>
                <c:pt idx="10222">
                  <c:v>-0.14183483699999999</c:v>
                </c:pt>
                <c:pt idx="10223">
                  <c:v>-0.14185193600000001</c:v>
                </c:pt>
                <c:pt idx="10224">
                  <c:v>-0.14186903100000001</c:v>
                </c:pt>
                <c:pt idx="10225">
                  <c:v>-0.141886122</c:v>
                </c:pt>
                <c:pt idx="10226">
                  <c:v>-0.141903208</c:v>
                </c:pt>
                <c:pt idx="10227">
                  <c:v>-0.14192029</c:v>
                </c:pt>
                <c:pt idx="10228">
                  <c:v>-0.14193736700000001</c:v>
                </c:pt>
                <c:pt idx="10229">
                  <c:v>-0.14195444099999999</c:v>
                </c:pt>
                <c:pt idx="10230">
                  <c:v>-0.141971509</c:v>
                </c:pt>
                <c:pt idx="10231">
                  <c:v>-0.14198857300000001</c:v>
                </c:pt>
                <c:pt idx="10232">
                  <c:v>-0.14200563299999999</c:v>
                </c:pt>
                <c:pt idx="10233">
                  <c:v>-0.14202268900000001</c:v>
                </c:pt>
                <c:pt idx="10234">
                  <c:v>-0.14203974</c:v>
                </c:pt>
                <c:pt idx="10235">
                  <c:v>-0.14205678599999999</c:v>
                </c:pt>
                <c:pt idx="10236">
                  <c:v>-0.14207382900000001</c:v>
                </c:pt>
                <c:pt idx="10237">
                  <c:v>-0.14209086700000001</c:v>
                </c:pt>
                <c:pt idx="10238">
                  <c:v>-0.14210790000000001</c:v>
                </c:pt>
                <c:pt idx="10239">
                  <c:v>-0.14212492900000001</c:v>
                </c:pt>
                <c:pt idx="10240">
                  <c:v>-0.14214195299999999</c:v>
                </c:pt>
                <c:pt idx="10241">
                  <c:v>-0.14215897399999999</c:v>
                </c:pt>
                <c:pt idx="10242">
                  <c:v>-0.142175989</c:v>
                </c:pt>
                <c:pt idx="10243">
                  <c:v>-0.14219300100000001</c:v>
                </c:pt>
                <c:pt idx="10244">
                  <c:v>-0.142210008</c:v>
                </c:pt>
                <c:pt idx="10245">
                  <c:v>-0.14222700999999999</c:v>
                </c:pt>
                <c:pt idx="10246">
                  <c:v>-0.14224400800000001</c:v>
                </c:pt>
                <c:pt idx="10247">
                  <c:v>-0.142261002</c:v>
                </c:pt>
                <c:pt idx="10248">
                  <c:v>-0.14227799099999999</c:v>
                </c:pt>
                <c:pt idx="10249">
                  <c:v>-0.14229497599999999</c:v>
                </c:pt>
                <c:pt idx="10250">
                  <c:v>-0.14231195599999999</c:v>
                </c:pt>
                <c:pt idx="10251">
                  <c:v>-0.14232893199999999</c:v>
                </c:pt>
                <c:pt idx="10252">
                  <c:v>-0.142345904</c:v>
                </c:pt>
                <c:pt idx="10253">
                  <c:v>-0.142362871</c:v>
                </c:pt>
                <c:pt idx="10254">
                  <c:v>-0.14237983300000001</c:v>
                </c:pt>
                <c:pt idx="10255">
                  <c:v>-0.14239679199999999</c:v>
                </c:pt>
                <c:pt idx="10256">
                  <c:v>-0.14241374600000001</c:v>
                </c:pt>
                <c:pt idx="10257">
                  <c:v>-0.142430695</c:v>
                </c:pt>
                <c:pt idx="10258">
                  <c:v>-0.14244763999999999</c:v>
                </c:pt>
                <c:pt idx="10259">
                  <c:v>-0.14246458000000001</c:v>
                </c:pt>
                <c:pt idx="10260">
                  <c:v>-0.142481517</c:v>
                </c:pt>
                <c:pt idx="10261">
                  <c:v>-0.142498448</c:v>
                </c:pt>
                <c:pt idx="10262">
                  <c:v>-0.142515376</c:v>
                </c:pt>
                <c:pt idx="10263">
                  <c:v>-0.142532298</c:v>
                </c:pt>
                <c:pt idx="10264">
                  <c:v>-0.14254921700000001</c:v>
                </c:pt>
                <c:pt idx="10265">
                  <c:v>-0.14256613100000001</c:v>
                </c:pt>
                <c:pt idx="10266">
                  <c:v>-0.14258303999999999</c:v>
                </c:pt>
                <c:pt idx="10267">
                  <c:v>-0.14259994600000001</c:v>
                </c:pt>
                <c:pt idx="10268">
                  <c:v>-0.14261684599999999</c:v>
                </c:pt>
                <c:pt idx="10269">
                  <c:v>-0.14263374200000001</c:v>
                </c:pt>
                <c:pt idx="10270">
                  <c:v>-0.142650634</c:v>
                </c:pt>
                <c:pt idx="10271">
                  <c:v>-0.14266752199999999</c:v>
                </c:pt>
                <c:pt idx="10272">
                  <c:v>-0.14268440399999999</c:v>
                </c:pt>
                <c:pt idx="10273">
                  <c:v>-0.14270128300000001</c:v>
                </c:pt>
                <c:pt idx="10274">
                  <c:v>-0.14271815700000001</c:v>
                </c:pt>
                <c:pt idx="10275">
                  <c:v>-0.14273502699999999</c:v>
                </c:pt>
                <c:pt idx="10276">
                  <c:v>-0.14275189199999999</c:v>
                </c:pt>
                <c:pt idx="10277">
                  <c:v>-0.142768752</c:v>
                </c:pt>
                <c:pt idx="10278">
                  <c:v>-0.14278560900000001</c:v>
                </c:pt>
                <c:pt idx="10279">
                  <c:v>-0.14280246099999999</c:v>
                </c:pt>
                <c:pt idx="10280">
                  <c:v>-0.14281930800000001</c:v>
                </c:pt>
                <c:pt idx="10281">
                  <c:v>-0.14283615099999999</c:v>
                </c:pt>
                <c:pt idx="10282">
                  <c:v>-0.14285299000000001</c:v>
                </c:pt>
                <c:pt idx="10283">
                  <c:v>-0.14286982400000001</c:v>
                </c:pt>
                <c:pt idx="10284">
                  <c:v>-0.142886653</c:v>
                </c:pt>
                <c:pt idx="10285">
                  <c:v>-0.142903478</c:v>
                </c:pt>
                <c:pt idx="10286">
                  <c:v>-0.142920299</c:v>
                </c:pt>
                <c:pt idx="10287">
                  <c:v>-0.142937115</c:v>
                </c:pt>
                <c:pt idx="10288">
                  <c:v>-0.14295392700000001</c:v>
                </c:pt>
                <c:pt idx="10289">
                  <c:v>-0.14297073499999999</c:v>
                </c:pt>
                <c:pt idx="10290">
                  <c:v>-0.142987538</c:v>
                </c:pt>
                <c:pt idx="10291">
                  <c:v>-0.14300433600000001</c:v>
                </c:pt>
                <c:pt idx="10292">
                  <c:v>-0.14302113</c:v>
                </c:pt>
                <c:pt idx="10293">
                  <c:v>-0.14303792000000001</c:v>
                </c:pt>
                <c:pt idx="10294">
                  <c:v>-0.143054705</c:v>
                </c:pt>
                <c:pt idx="10295">
                  <c:v>-0.143071486</c:v>
                </c:pt>
                <c:pt idx="10296">
                  <c:v>-0.14308826199999999</c:v>
                </c:pt>
                <c:pt idx="10297">
                  <c:v>-0.14310503299999999</c:v>
                </c:pt>
                <c:pt idx="10298">
                  <c:v>-0.14312180099999999</c:v>
                </c:pt>
                <c:pt idx="10299">
                  <c:v>-0.143138564</c:v>
                </c:pt>
                <c:pt idx="10300">
                  <c:v>-0.143155322</c:v>
                </c:pt>
                <c:pt idx="10301">
                  <c:v>-0.14317207600000001</c:v>
                </c:pt>
                <c:pt idx="10302">
                  <c:v>-0.14318882499999999</c:v>
                </c:pt>
                <c:pt idx="10303">
                  <c:v>-0.14320557</c:v>
                </c:pt>
                <c:pt idx="10304">
                  <c:v>-0.14322231099999999</c:v>
                </c:pt>
                <c:pt idx="10305">
                  <c:v>-0.14323904700000001</c:v>
                </c:pt>
                <c:pt idx="10306">
                  <c:v>-0.143255779</c:v>
                </c:pt>
                <c:pt idx="10307">
                  <c:v>-0.14327250599999999</c:v>
                </c:pt>
                <c:pt idx="10308">
                  <c:v>-0.14328922899999999</c:v>
                </c:pt>
                <c:pt idx="10309">
                  <c:v>-0.14330594699999999</c:v>
                </c:pt>
                <c:pt idx="10310">
                  <c:v>-0.14332266099999999</c:v>
                </c:pt>
                <c:pt idx="10311">
                  <c:v>-0.14333936999999999</c:v>
                </c:pt>
                <c:pt idx="10312">
                  <c:v>-0.143356075</c:v>
                </c:pt>
                <c:pt idx="10313">
                  <c:v>-0.14337277500000001</c:v>
                </c:pt>
                <c:pt idx="10314">
                  <c:v>-0.14338947099999999</c:v>
                </c:pt>
                <c:pt idx="10315">
                  <c:v>-0.143406163</c:v>
                </c:pt>
                <c:pt idx="10316">
                  <c:v>-0.14342284999999999</c:v>
                </c:pt>
                <c:pt idx="10317">
                  <c:v>-0.14343953200000001</c:v>
                </c:pt>
                <c:pt idx="10318">
                  <c:v>-0.14345621</c:v>
                </c:pt>
                <c:pt idx="10319">
                  <c:v>-0.14347288399999999</c:v>
                </c:pt>
                <c:pt idx="10320">
                  <c:v>-0.14348955299999999</c:v>
                </c:pt>
                <c:pt idx="10321">
                  <c:v>-0.14350621699999999</c:v>
                </c:pt>
                <c:pt idx="10322">
                  <c:v>-0.14352287699999999</c:v>
                </c:pt>
                <c:pt idx="10323">
                  <c:v>-0.143539533</c:v>
                </c:pt>
                <c:pt idx="10324">
                  <c:v>-0.143556184</c:v>
                </c:pt>
                <c:pt idx="10325">
                  <c:v>-0.14357283100000001</c:v>
                </c:pt>
                <c:pt idx="10326">
                  <c:v>-0.143589473</c:v>
                </c:pt>
                <c:pt idx="10327">
                  <c:v>-0.14360611100000001</c:v>
                </c:pt>
                <c:pt idx="10328">
                  <c:v>-0.143622744</c:v>
                </c:pt>
                <c:pt idx="10329">
                  <c:v>-0.14363937299999999</c:v>
                </c:pt>
                <c:pt idx="10330">
                  <c:v>-0.14365599700000001</c:v>
                </c:pt>
                <c:pt idx="10331">
                  <c:v>-0.143672617</c:v>
                </c:pt>
                <c:pt idx="10332">
                  <c:v>-0.143689233</c:v>
                </c:pt>
                <c:pt idx="10333">
                  <c:v>-0.143705844</c:v>
                </c:pt>
                <c:pt idx="10334">
                  <c:v>-0.14372245</c:v>
                </c:pt>
                <c:pt idx="10335">
                  <c:v>-0.14373905200000001</c:v>
                </c:pt>
                <c:pt idx="10336">
                  <c:v>-0.14375564900000001</c:v>
                </c:pt>
                <c:pt idx="10337">
                  <c:v>-0.14377224199999999</c:v>
                </c:pt>
                <c:pt idx="10338">
                  <c:v>-0.14378883100000001</c:v>
                </c:pt>
                <c:pt idx="10339">
                  <c:v>-0.14380541499999999</c:v>
                </c:pt>
                <c:pt idx="10340">
                  <c:v>-0.14382199400000001</c:v>
                </c:pt>
                <c:pt idx="10341">
                  <c:v>-0.143838569</c:v>
                </c:pt>
                <c:pt idx="10342">
                  <c:v>-0.14385513999999999</c:v>
                </c:pt>
                <c:pt idx="10343">
                  <c:v>-0.14387170599999999</c:v>
                </c:pt>
                <c:pt idx="10344">
                  <c:v>-0.14388826699999999</c:v>
                </c:pt>
                <c:pt idx="10345">
                  <c:v>-0.14390482499999999</c:v>
                </c:pt>
                <c:pt idx="10346">
                  <c:v>-0.14392137699999999</c:v>
                </c:pt>
                <c:pt idx="10347">
                  <c:v>-0.14393792499999999</c:v>
                </c:pt>
                <c:pt idx="10348">
                  <c:v>-0.143954469</c:v>
                </c:pt>
                <c:pt idx="10349">
                  <c:v>-0.14397100800000001</c:v>
                </c:pt>
                <c:pt idx="10350">
                  <c:v>-0.143987543</c:v>
                </c:pt>
                <c:pt idx="10351">
                  <c:v>-0.14400407300000001</c:v>
                </c:pt>
                <c:pt idx="10352">
                  <c:v>-0.144020598</c:v>
                </c:pt>
                <c:pt idx="10353">
                  <c:v>-0.14403711899999999</c:v>
                </c:pt>
                <c:pt idx="10354">
                  <c:v>-0.14405363600000001</c:v>
                </c:pt>
                <c:pt idx="10355">
                  <c:v>-0.14407014800000001</c:v>
                </c:pt>
                <c:pt idx="10356">
                  <c:v>-0.14408665600000001</c:v>
                </c:pt>
                <c:pt idx="10357">
                  <c:v>-0.14410315900000001</c:v>
                </c:pt>
                <c:pt idx="10358">
                  <c:v>-0.14411965800000001</c:v>
                </c:pt>
                <c:pt idx="10359">
                  <c:v>-0.14413615199999999</c:v>
                </c:pt>
                <c:pt idx="10360">
                  <c:v>-0.144152641</c:v>
                </c:pt>
                <c:pt idx="10361">
                  <c:v>-0.14416912700000001</c:v>
                </c:pt>
                <c:pt idx="10362">
                  <c:v>-0.14418560699999999</c:v>
                </c:pt>
                <c:pt idx="10363">
                  <c:v>-0.14420208300000001</c:v>
                </c:pt>
                <c:pt idx="10364">
                  <c:v>-0.144218555</c:v>
                </c:pt>
                <c:pt idx="10365">
                  <c:v>-0.14423502199999999</c:v>
                </c:pt>
                <c:pt idx="10366">
                  <c:v>-0.14425148500000001</c:v>
                </c:pt>
                <c:pt idx="10367">
                  <c:v>-0.14426794300000001</c:v>
                </c:pt>
                <c:pt idx="10368">
                  <c:v>-0.14428439600000001</c:v>
                </c:pt>
                <c:pt idx="10369">
                  <c:v>-0.14430084600000001</c:v>
                </c:pt>
                <c:pt idx="10370">
                  <c:v>-0.14431728999999999</c:v>
                </c:pt>
                <c:pt idx="10371">
                  <c:v>-0.14433372999999999</c:v>
                </c:pt>
                <c:pt idx="10372">
                  <c:v>-0.144350166</c:v>
                </c:pt>
                <c:pt idx="10373">
                  <c:v>-0.14436659700000001</c:v>
                </c:pt>
                <c:pt idx="10374">
                  <c:v>-0.144383023</c:v>
                </c:pt>
                <c:pt idx="10375">
                  <c:v>-0.14439944599999999</c:v>
                </c:pt>
                <c:pt idx="10376">
                  <c:v>-0.14441586300000001</c:v>
                </c:pt>
                <c:pt idx="10377">
                  <c:v>-0.144432276</c:v>
                </c:pt>
                <c:pt idx="10378">
                  <c:v>-0.14444868499999999</c:v>
                </c:pt>
                <c:pt idx="10379">
                  <c:v>-0.14446508899999999</c:v>
                </c:pt>
                <c:pt idx="10380">
                  <c:v>-0.14448148799999999</c:v>
                </c:pt>
                <c:pt idx="10381">
                  <c:v>-0.14449788299999999</c:v>
                </c:pt>
                <c:pt idx="10382">
                  <c:v>-0.144514274</c:v>
                </c:pt>
                <c:pt idx="10383">
                  <c:v>-0.14453066000000001</c:v>
                </c:pt>
                <c:pt idx="10384">
                  <c:v>-0.14454704099999999</c:v>
                </c:pt>
                <c:pt idx="10385">
                  <c:v>-0.144563418</c:v>
                </c:pt>
                <c:pt idx="10386">
                  <c:v>-0.14457979000000001</c:v>
                </c:pt>
                <c:pt idx="10387">
                  <c:v>-0.144596158</c:v>
                </c:pt>
                <c:pt idx="10388">
                  <c:v>-0.14461252199999999</c:v>
                </c:pt>
                <c:pt idx="10389">
                  <c:v>-0.14462887999999999</c:v>
                </c:pt>
                <c:pt idx="10390">
                  <c:v>-0.14464523500000001</c:v>
                </c:pt>
                <c:pt idx="10391">
                  <c:v>-0.14466158400000001</c:v>
                </c:pt>
                <c:pt idx="10392">
                  <c:v>-0.14467793000000001</c:v>
                </c:pt>
                <c:pt idx="10393">
                  <c:v>-0.14469427000000001</c:v>
                </c:pt>
                <c:pt idx="10394">
                  <c:v>-0.14471060699999999</c:v>
                </c:pt>
                <c:pt idx="10395">
                  <c:v>-0.144726938</c:v>
                </c:pt>
                <c:pt idx="10396">
                  <c:v>-0.14474326500000001</c:v>
                </c:pt>
                <c:pt idx="10397">
                  <c:v>-0.14475958799999999</c:v>
                </c:pt>
                <c:pt idx="10398">
                  <c:v>-0.14477590600000001</c:v>
                </c:pt>
                <c:pt idx="10399">
                  <c:v>-0.14479222</c:v>
                </c:pt>
                <c:pt idx="10400">
                  <c:v>-0.14480852899999999</c:v>
                </c:pt>
                <c:pt idx="10401">
                  <c:v>-0.14482483299999999</c:v>
                </c:pt>
                <c:pt idx="10402">
                  <c:v>-0.14484113300000001</c:v>
                </c:pt>
                <c:pt idx="10403">
                  <c:v>-0.14485742900000001</c:v>
                </c:pt>
                <c:pt idx="10404">
                  <c:v>-0.14487372000000001</c:v>
                </c:pt>
                <c:pt idx="10405">
                  <c:v>-0.14489000599999999</c:v>
                </c:pt>
                <c:pt idx="10406">
                  <c:v>-0.14490628799999999</c:v>
                </c:pt>
                <c:pt idx="10407">
                  <c:v>-0.144922565</c:v>
                </c:pt>
                <c:pt idx="10408">
                  <c:v>-0.14493883799999999</c:v>
                </c:pt>
                <c:pt idx="10409">
                  <c:v>-0.144955106</c:v>
                </c:pt>
                <c:pt idx="10410">
                  <c:v>-0.14497136999999999</c:v>
                </c:pt>
                <c:pt idx="10411">
                  <c:v>-0.14498762900000001</c:v>
                </c:pt>
                <c:pt idx="10412">
                  <c:v>-0.145003884</c:v>
                </c:pt>
                <c:pt idx="10413">
                  <c:v>-0.14502013399999999</c:v>
                </c:pt>
                <c:pt idx="10414">
                  <c:v>-0.14503637999999999</c:v>
                </c:pt>
                <c:pt idx="10415">
                  <c:v>-0.14505262099999999</c:v>
                </c:pt>
                <c:pt idx="10416">
                  <c:v>-0.145068857</c:v>
                </c:pt>
                <c:pt idx="10417">
                  <c:v>-0.145085089</c:v>
                </c:pt>
                <c:pt idx="10418">
                  <c:v>-0.14510131600000001</c:v>
                </c:pt>
                <c:pt idx="10419">
                  <c:v>-0.14511753899999999</c:v>
                </c:pt>
                <c:pt idx="10420">
                  <c:v>-0.145133758</c:v>
                </c:pt>
                <c:pt idx="10421">
                  <c:v>-0.14514997199999999</c:v>
                </c:pt>
                <c:pt idx="10422">
                  <c:v>-0.14516618100000001</c:v>
                </c:pt>
                <c:pt idx="10423">
                  <c:v>-0.145182385</c:v>
                </c:pt>
                <c:pt idx="10424">
                  <c:v>-0.14519858599999999</c:v>
                </c:pt>
                <c:pt idx="10425">
                  <c:v>-0.14521478099999999</c:v>
                </c:pt>
                <c:pt idx="10426">
                  <c:v>-0.14523097200000001</c:v>
                </c:pt>
                <c:pt idx="10427">
                  <c:v>-0.14524715899999999</c:v>
                </c:pt>
                <c:pt idx="10428">
                  <c:v>-0.14526334099999999</c:v>
                </c:pt>
                <c:pt idx="10429">
                  <c:v>-0.145279518</c:v>
                </c:pt>
                <c:pt idx="10430">
                  <c:v>-0.145295691</c:v>
                </c:pt>
                <c:pt idx="10431">
                  <c:v>-0.14531185899999999</c:v>
                </c:pt>
                <c:pt idx="10432">
                  <c:v>-0.145328023</c:v>
                </c:pt>
                <c:pt idx="10433">
                  <c:v>-0.14534418199999999</c:v>
                </c:pt>
                <c:pt idx="10434">
                  <c:v>-0.14536033700000001</c:v>
                </c:pt>
                <c:pt idx="10435">
                  <c:v>-0.145376487</c:v>
                </c:pt>
                <c:pt idx="10436">
                  <c:v>-0.14539263299999999</c:v>
                </c:pt>
                <c:pt idx="10437">
                  <c:v>-0.14540877399999999</c:v>
                </c:pt>
                <c:pt idx="10438">
                  <c:v>-0.14542490999999999</c:v>
                </c:pt>
                <c:pt idx="10439">
                  <c:v>-0.14544104199999999</c:v>
                </c:pt>
                <c:pt idx="10440">
                  <c:v>-0.145457169</c:v>
                </c:pt>
                <c:pt idx="10441">
                  <c:v>-0.145473292</c:v>
                </c:pt>
                <c:pt idx="10442">
                  <c:v>-0.14548941000000001</c:v>
                </c:pt>
                <c:pt idx="10443">
                  <c:v>-0.145505524</c:v>
                </c:pt>
                <c:pt idx="10444">
                  <c:v>-0.14552163300000001</c:v>
                </c:pt>
                <c:pt idx="10445">
                  <c:v>-0.145537738</c:v>
                </c:pt>
                <c:pt idx="10446">
                  <c:v>-0.14555383799999999</c:v>
                </c:pt>
                <c:pt idx="10447">
                  <c:v>-0.14556993300000001</c:v>
                </c:pt>
                <c:pt idx="10448">
                  <c:v>-0.14558602400000001</c:v>
                </c:pt>
                <c:pt idx="10449">
                  <c:v>-0.14560211000000001</c:v>
                </c:pt>
                <c:pt idx="10450">
                  <c:v>-0.14561819200000001</c:v>
                </c:pt>
                <c:pt idx="10451">
                  <c:v>-0.14563426900000001</c:v>
                </c:pt>
                <c:pt idx="10452">
                  <c:v>-0.14565034199999999</c:v>
                </c:pt>
                <c:pt idx="10453">
                  <c:v>-0.14566641</c:v>
                </c:pt>
                <c:pt idx="10454">
                  <c:v>-0.14568247300000001</c:v>
                </c:pt>
                <c:pt idx="10455">
                  <c:v>-0.14569853199999999</c:v>
                </c:pt>
                <c:pt idx="10456">
                  <c:v>-0.14571458600000001</c:v>
                </c:pt>
                <c:pt idx="10457">
                  <c:v>-0.145730636</c:v>
                </c:pt>
                <c:pt idx="10458">
                  <c:v>-0.14574668099999999</c:v>
                </c:pt>
                <c:pt idx="10459">
                  <c:v>-0.14576272200000001</c:v>
                </c:pt>
                <c:pt idx="10460">
                  <c:v>-0.14577875800000001</c:v>
                </c:pt>
                <c:pt idx="10461">
                  <c:v>-0.14579479000000001</c:v>
                </c:pt>
                <c:pt idx="10462">
                  <c:v>-0.14581081600000001</c:v>
                </c:pt>
                <c:pt idx="10463">
                  <c:v>-0.14582683900000001</c:v>
                </c:pt>
                <c:pt idx="10464">
                  <c:v>-0.14584285599999999</c:v>
                </c:pt>
                <c:pt idx="10465">
                  <c:v>-0.14585887</c:v>
                </c:pt>
                <c:pt idx="10466">
                  <c:v>-0.14587487800000001</c:v>
                </c:pt>
                <c:pt idx="10467">
                  <c:v>-0.145890882</c:v>
                </c:pt>
                <c:pt idx="10468">
                  <c:v>-0.14590688199999999</c:v>
                </c:pt>
                <c:pt idx="10469">
                  <c:v>-0.14592287700000001</c:v>
                </c:pt>
                <c:pt idx="10470">
                  <c:v>-0.145938867</c:v>
                </c:pt>
                <c:pt idx="10471">
                  <c:v>-0.145954853</c:v>
                </c:pt>
                <c:pt idx="10472">
                  <c:v>-0.14597083399999999</c:v>
                </c:pt>
                <c:pt idx="10473">
                  <c:v>-0.14598680999999999</c:v>
                </c:pt>
                <c:pt idx="10474">
                  <c:v>-0.146002782</c:v>
                </c:pt>
                <c:pt idx="10475">
                  <c:v>-0.14601875</c:v>
                </c:pt>
                <c:pt idx="10476">
                  <c:v>-0.14603471300000001</c:v>
                </c:pt>
                <c:pt idx="10477">
                  <c:v>-0.14605067099999999</c:v>
                </c:pt>
                <c:pt idx="10478">
                  <c:v>-0.14606662400000001</c:v>
                </c:pt>
                <c:pt idx="10479">
                  <c:v>-0.14608257399999999</c:v>
                </c:pt>
                <c:pt idx="10480">
                  <c:v>-0.14609851800000001</c:v>
                </c:pt>
                <c:pt idx="10481">
                  <c:v>-0.146114458</c:v>
                </c:pt>
                <c:pt idx="10482">
                  <c:v>-0.146130393</c:v>
                </c:pt>
                <c:pt idx="10483">
                  <c:v>-0.14614632399999999</c:v>
                </c:pt>
                <c:pt idx="10484">
                  <c:v>-0.14616224999999999</c:v>
                </c:pt>
                <c:pt idx="10485">
                  <c:v>-0.146178172</c:v>
                </c:pt>
                <c:pt idx="10486">
                  <c:v>-0.146194089</c:v>
                </c:pt>
                <c:pt idx="10487">
                  <c:v>-0.14621000100000001</c:v>
                </c:pt>
                <c:pt idx="10488">
                  <c:v>-0.14622590899999999</c:v>
                </c:pt>
                <c:pt idx="10489">
                  <c:v>-0.146241812</c:v>
                </c:pt>
                <c:pt idx="10490">
                  <c:v>-0.14625771000000001</c:v>
                </c:pt>
                <c:pt idx="10491">
                  <c:v>-0.146273604</c:v>
                </c:pt>
                <c:pt idx="10492">
                  <c:v>-0.14628949399999999</c:v>
                </c:pt>
                <c:pt idx="10493">
                  <c:v>-0.14630537900000001</c:v>
                </c:pt>
                <c:pt idx="10494">
                  <c:v>-0.14632125900000001</c:v>
                </c:pt>
                <c:pt idx="10495">
                  <c:v>-0.14633713500000001</c:v>
                </c:pt>
                <c:pt idx="10496">
                  <c:v>-0.14635300600000001</c:v>
                </c:pt>
                <c:pt idx="10497">
                  <c:v>-0.14636887200000001</c:v>
                </c:pt>
                <c:pt idx="10498">
                  <c:v>-0.14638473399999999</c:v>
                </c:pt>
                <c:pt idx="10499">
                  <c:v>-0.146400591</c:v>
                </c:pt>
                <c:pt idx="10500">
                  <c:v>-0.14641644400000001</c:v>
                </c:pt>
                <c:pt idx="10501">
                  <c:v>-0.14643229199999999</c:v>
                </c:pt>
                <c:pt idx="10502">
                  <c:v>-0.14644813500000001</c:v>
                </c:pt>
                <c:pt idx="10503">
                  <c:v>-0.146463974</c:v>
                </c:pt>
                <c:pt idx="10504">
                  <c:v>-0.14647980799999999</c:v>
                </c:pt>
                <c:pt idx="10505">
                  <c:v>-0.14649563800000001</c:v>
                </c:pt>
                <c:pt idx="10506">
                  <c:v>-0.14651146300000001</c:v>
                </c:pt>
                <c:pt idx="10507">
                  <c:v>-0.14652728300000001</c:v>
                </c:pt>
                <c:pt idx="10508">
                  <c:v>-0.14654309900000001</c:v>
                </c:pt>
                <c:pt idx="10509">
                  <c:v>-0.14655891099999999</c:v>
                </c:pt>
                <c:pt idx="10510">
                  <c:v>-0.14657471699999999</c:v>
                </c:pt>
                <c:pt idx="10511">
                  <c:v>-0.146590519</c:v>
                </c:pt>
                <c:pt idx="10512">
                  <c:v>-0.14660631599999999</c:v>
                </c:pt>
                <c:pt idx="10513">
                  <c:v>-0.146622109</c:v>
                </c:pt>
                <c:pt idx="10514">
                  <c:v>-0.14663789699999999</c:v>
                </c:pt>
                <c:pt idx="10515">
                  <c:v>-0.14665368100000001</c:v>
                </c:pt>
                <c:pt idx="10516">
                  <c:v>-0.14666946</c:v>
                </c:pt>
                <c:pt idx="10517">
                  <c:v>-0.146685234</c:v>
                </c:pt>
                <c:pt idx="10518">
                  <c:v>-0.146701004</c:v>
                </c:pt>
                <c:pt idx="10519">
                  <c:v>-0.146716769</c:v>
                </c:pt>
                <c:pt idx="10520">
                  <c:v>-0.14673253</c:v>
                </c:pt>
                <c:pt idx="10521">
                  <c:v>-0.14674828600000001</c:v>
                </c:pt>
                <c:pt idx="10522">
                  <c:v>-0.14676403700000001</c:v>
                </c:pt>
                <c:pt idx="10523">
                  <c:v>-0.146779784</c:v>
                </c:pt>
                <c:pt idx="10524">
                  <c:v>-0.14679552600000001</c:v>
                </c:pt>
                <c:pt idx="10525">
                  <c:v>-0.146811263</c:v>
                </c:pt>
                <c:pt idx="10526">
                  <c:v>-0.14682699599999999</c:v>
                </c:pt>
                <c:pt idx="10527">
                  <c:v>-0.14684272400000001</c:v>
                </c:pt>
                <c:pt idx="10528">
                  <c:v>-0.146858448</c:v>
                </c:pt>
                <c:pt idx="10529">
                  <c:v>-0.146874167</c:v>
                </c:pt>
                <c:pt idx="10530">
                  <c:v>-0.146889881</c:v>
                </c:pt>
                <c:pt idx="10531">
                  <c:v>-0.146905591</c:v>
                </c:pt>
                <c:pt idx="10532">
                  <c:v>-0.14692129600000001</c:v>
                </c:pt>
                <c:pt idx="10533">
                  <c:v>-0.14693699599999999</c:v>
                </c:pt>
                <c:pt idx="10534">
                  <c:v>-0.146952692</c:v>
                </c:pt>
                <c:pt idx="10535">
                  <c:v>-0.14696838400000001</c:v>
                </c:pt>
                <c:pt idx="10536">
                  <c:v>-0.14698406999999999</c:v>
                </c:pt>
                <c:pt idx="10537">
                  <c:v>-0.14699975200000001</c:v>
                </c:pt>
                <c:pt idx="10538">
                  <c:v>-0.147015429</c:v>
                </c:pt>
                <c:pt idx="10539">
                  <c:v>-0.147031102</c:v>
                </c:pt>
                <c:pt idx="10540">
                  <c:v>-0.14704676999999999</c:v>
                </c:pt>
                <c:pt idx="10541">
                  <c:v>-0.14706243399999999</c:v>
                </c:pt>
                <c:pt idx="10542">
                  <c:v>-0.14707809299999999</c:v>
                </c:pt>
                <c:pt idx="10543">
                  <c:v>-0.147093747</c:v>
                </c:pt>
                <c:pt idx="10544">
                  <c:v>-0.147109396</c:v>
                </c:pt>
                <c:pt idx="10545">
                  <c:v>-0.14712504100000001</c:v>
                </c:pt>
                <c:pt idx="10546">
                  <c:v>-0.14714068199999999</c:v>
                </c:pt>
                <c:pt idx="10547">
                  <c:v>-0.14715631700000001</c:v>
                </c:pt>
                <c:pt idx="10548">
                  <c:v>-0.147171949</c:v>
                </c:pt>
                <c:pt idx="10549">
                  <c:v>-0.14718757499999999</c:v>
                </c:pt>
                <c:pt idx="10550">
                  <c:v>-0.14720319700000001</c:v>
                </c:pt>
                <c:pt idx="10551">
                  <c:v>-0.147218814</c:v>
                </c:pt>
                <c:pt idx="10552">
                  <c:v>-0.147234427</c:v>
                </c:pt>
                <c:pt idx="10553">
                  <c:v>-0.147250034</c:v>
                </c:pt>
                <c:pt idx="10554">
                  <c:v>-0.147265638</c:v>
                </c:pt>
                <c:pt idx="10555">
                  <c:v>-0.14728123600000001</c:v>
                </c:pt>
                <c:pt idx="10556">
                  <c:v>-0.14729682999999999</c:v>
                </c:pt>
                <c:pt idx="10557">
                  <c:v>-0.14731242</c:v>
                </c:pt>
                <c:pt idx="10558">
                  <c:v>-0.14732800400000001</c:v>
                </c:pt>
                <c:pt idx="10559">
                  <c:v>-0.147343585</c:v>
                </c:pt>
                <c:pt idx="10560">
                  <c:v>-0.14735915999999999</c:v>
                </c:pt>
                <c:pt idx="10561">
                  <c:v>-0.14737473100000001</c:v>
                </c:pt>
                <c:pt idx="10562">
                  <c:v>-0.147390297</c:v>
                </c:pt>
                <c:pt idx="10563">
                  <c:v>-0.147405858</c:v>
                </c:pt>
                <c:pt idx="10564">
                  <c:v>-0.147421415</c:v>
                </c:pt>
                <c:pt idx="10565">
                  <c:v>-0.147436967</c:v>
                </c:pt>
                <c:pt idx="10566">
                  <c:v>-0.14745251500000001</c:v>
                </c:pt>
                <c:pt idx="10567">
                  <c:v>-0.14746805800000001</c:v>
                </c:pt>
                <c:pt idx="10568">
                  <c:v>-0.14748359599999999</c:v>
                </c:pt>
                <c:pt idx="10569">
                  <c:v>-0.14749913000000001</c:v>
                </c:pt>
                <c:pt idx="10570">
                  <c:v>-0.14751465899999999</c:v>
                </c:pt>
                <c:pt idx="10571">
                  <c:v>-0.14753018300000001</c:v>
                </c:pt>
                <c:pt idx="10572">
                  <c:v>-0.147545703</c:v>
                </c:pt>
                <c:pt idx="10573">
                  <c:v>-0.14756121799999999</c:v>
                </c:pt>
                <c:pt idx="10574">
                  <c:v>-0.14757672799999999</c:v>
                </c:pt>
                <c:pt idx="10575">
                  <c:v>-0.14759223399999999</c:v>
                </c:pt>
                <c:pt idx="10576">
                  <c:v>-0.14760773499999999</c:v>
                </c:pt>
                <c:pt idx="10577">
                  <c:v>-0.14762323199999999</c:v>
                </c:pt>
                <c:pt idx="10578">
                  <c:v>-0.147638723</c:v>
                </c:pt>
                <c:pt idx="10579">
                  <c:v>-0.14765421100000001</c:v>
                </c:pt>
                <c:pt idx="10580">
                  <c:v>-0.14766969299999999</c:v>
                </c:pt>
                <c:pt idx="10581">
                  <c:v>-0.147685171</c:v>
                </c:pt>
                <c:pt idx="10582">
                  <c:v>-0.14770064399999999</c:v>
                </c:pt>
                <c:pt idx="10583">
                  <c:v>-0.14771611300000001</c:v>
                </c:pt>
                <c:pt idx="10584">
                  <c:v>-0.147731576</c:v>
                </c:pt>
                <c:pt idx="10585">
                  <c:v>-0.147747035</c:v>
                </c:pt>
                <c:pt idx="10586">
                  <c:v>-0.14776249</c:v>
                </c:pt>
                <c:pt idx="10587">
                  <c:v>-0.14777794</c:v>
                </c:pt>
                <c:pt idx="10588">
                  <c:v>-0.147793385</c:v>
                </c:pt>
                <c:pt idx="10589">
                  <c:v>-0.147808826</c:v>
                </c:pt>
                <c:pt idx="10590">
                  <c:v>-0.14782426200000001</c:v>
                </c:pt>
                <c:pt idx="10591">
                  <c:v>-0.14783969299999999</c:v>
                </c:pt>
                <c:pt idx="10592">
                  <c:v>-0.14785511900000001</c:v>
                </c:pt>
                <c:pt idx="10593">
                  <c:v>-0.14787054099999999</c:v>
                </c:pt>
                <c:pt idx="10594">
                  <c:v>-0.14788595900000001</c:v>
                </c:pt>
                <c:pt idx="10595">
                  <c:v>-0.147901371</c:v>
                </c:pt>
                <c:pt idx="10596">
                  <c:v>-0.147916779</c:v>
                </c:pt>
                <c:pt idx="10597">
                  <c:v>-0.147932182</c:v>
                </c:pt>
                <c:pt idx="10598">
                  <c:v>-0.14794758099999999</c:v>
                </c:pt>
                <c:pt idx="10599">
                  <c:v>-0.147962975</c:v>
                </c:pt>
                <c:pt idx="10600">
                  <c:v>-0.147978364</c:v>
                </c:pt>
                <c:pt idx="10601">
                  <c:v>-0.14799374900000001</c:v>
                </c:pt>
                <c:pt idx="10602">
                  <c:v>-0.14800912899999999</c:v>
                </c:pt>
                <c:pt idx="10603">
                  <c:v>-0.148024504</c:v>
                </c:pt>
                <c:pt idx="10604">
                  <c:v>-0.14803987399999999</c:v>
                </c:pt>
                <c:pt idx="10605">
                  <c:v>-0.14805524</c:v>
                </c:pt>
                <c:pt idx="10606">
                  <c:v>-0.148070601</c:v>
                </c:pt>
                <c:pt idx="10607">
                  <c:v>-0.14808595799999999</c:v>
                </c:pt>
                <c:pt idx="10608">
                  <c:v>-0.14810131000000001</c:v>
                </c:pt>
                <c:pt idx="10609">
                  <c:v>-0.14811665700000001</c:v>
                </c:pt>
                <c:pt idx="10610">
                  <c:v>-0.14813199899999999</c:v>
                </c:pt>
                <c:pt idx="10611">
                  <c:v>-0.14814733699999999</c:v>
                </c:pt>
                <c:pt idx="10612">
                  <c:v>-0.148162671</c:v>
                </c:pt>
                <c:pt idx="10613">
                  <c:v>-0.148177999</c:v>
                </c:pt>
                <c:pt idx="10614">
                  <c:v>-0.14819332299999999</c:v>
                </c:pt>
                <c:pt idx="10615">
                  <c:v>-0.148208642</c:v>
                </c:pt>
                <c:pt idx="10616">
                  <c:v>-0.14822395599999999</c:v>
                </c:pt>
                <c:pt idx="10617">
                  <c:v>-0.14823926600000001</c:v>
                </c:pt>
                <c:pt idx="10618">
                  <c:v>-0.148254571</c:v>
                </c:pt>
                <c:pt idx="10619">
                  <c:v>-0.148269872</c:v>
                </c:pt>
                <c:pt idx="10620">
                  <c:v>-0.14828516799999999</c:v>
                </c:pt>
                <c:pt idx="10621">
                  <c:v>-0.148300459</c:v>
                </c:pt>
                <c:pt idx="10622">
                  <c:v>-0.148315745</c:v>
                </c:pt>
                <c:pt idx="10623">
                  <c:v>-0.148331027</c:v>
                </c:pt>
                <c:pt idx="10624">
                  <c:v>-0.14834630400000001</c:v>
                </c:pt>
                <c:pt idx="10625">
                  <c:v>-0.148361576</c:v>
                </c:pt>
                <c:pt idx="10626">
                  <c:v>-0.14837684400000001</c:v>
                </c:pt>
                <c:pt idx="10627">
                  <c:v>-0.148392107</c:v>
                </c:pt>
                <c:pt idx="10628">
                  <c:v>-0.14840736500000001</c:v>
                </c:pt>
                <c:pt idx="10629">
                  <c:v>-0.14842261800000001</c:v>
                </c:pt>
                <c:pt idx="10630">
                  <c:v>-0.148437867</c:v>
                </c:pt>
                <c:pt idx="10631">
                  <c:v>-0.148453111</c:v>
                </c:pt>
                <c:pt idx="10632">
                  <c:v>-0.148468351</c:v>
                </c:pt>
                <c:pt idx="10633">
                  <c:v>-0.148483586</c:v>
                </c:pt>
                <c:pt idx="10634">
                  <c:v>-0.14849881600000001</c:v>
                </c:pt>
                <c:pt idx="10635">
                  <c:v>-0.14851404100000001</c:v>
                </c:pt>
                <c:pt idx="10636">
                  <c:v>-0.148529262</c:v>
                </c:pt>
                <c:pt idx="10637">
                  <c:v>-0.14854447800000001</c:v>
                </c:pt>
                <c:pt idx="10638">
                  <c:v>-0.14855968899999999</c:v>
                </c:pt>
                <c:pt idx="10639">
                  <c:v>-0.14857489600000001</c:v>
                </c:pt>
                <c:pt idx="10640">
                  <c:v>-0.148590098</c:v>
                </c:pt>
                <c:pt idx="10641">
                  <c:v>-0.148605295</c:v>
                </c:pt>
                <c:pt idx="10642">
                  <c:v>-0.148620488</c:v>
                </c:pt>
                <c:pt idx="10643">
                  <c:v>-0.14863567599999999</c:v>
                </c:pt>
                <c:pt idx="10644">
                  <c:v>-0.148650859</c:v>
                </c:pt>
                <c:pt idx="10645">
                  <c:v>-0.148666037</c:v>
                </c:pt>
                <c:pt idx="10646">
                  <c:v>-0.14868121100000001</c:v>
                </c:pt>
                <c:pt idx="10647">
                  <c:v>-0.14869637999999999</c:v>
                </c:pt>
                <c:pt idx="10648">
                  <c:v>-0.148711544</c:v>
                </c:pt>
                <c:pt idx="10649">
                  <c:v>-0.14872670399999999</c:v>
                </c:pt>
                <c:pt idx="10650">
                  <c:v>-0.148741859</c:v>
                </c:pt>
                <c:pt idx="10651">
                  <c:v>-0.148757009</c:v>
                </c:pt>
                <c:pt idx="10652">
                  <c:v>-0.14877215499999999</c:v>
                </c:pt>
                <c:pt idx="10653">
                  <c:v>-0.14878729600000001</c:v>
                </c:pt>
                <c:pt idx="10654">
                  <c:v>-0.14880243200000001</c:v>
                </c:pt>
                <c:pt idx="10655">
                  <c:v>-0.14881756300000001</c:v>
                </c:pt>
                <c:pt idx="10656">
                  <c:v>-0.14883268999999999</c:v>
                </c:pt>
                <c:pt idx="10657">
                  <c:v>-0.148847812</c:v>
                </c:pt>
                <c:pt idx="10658">
                  <c:v>-0.148862929</c:v>
                </c:pt>
                <c:pt idx="10659">
                  <c:v>-0.14887804199999999</c:v>
                </c:pt>
                <c:pt idx="10660">
                  <c:v>-0.14889315</c:v>
                </c:pt>
                <c:pt idx="10661">
                  <c:v>-0.14890825299999999</c:v>
                </c:pt>
                <c:pt idx="10662">
                  <c:v>-0.14892335100000001</c:v>
                </c:pt>
                <c:pt idx="10663">
                  <c:v>-0.148938445</c:v>
                </c:pt>
                <c:pt idx="10664">
                  <c:v>-0.148953534</c:v>
                </c:pt>
                <c:pt idx="10665">
                  <c:v>-0.148968619</c:v>
                </c:pt>
                <c:pt idx="10666">
                  <c:v>-0.148983698</c:v>
                </c:pt>
                <c:pt idx="10667">
                  <c:v>-0.148998773</c:v>
                </c:pt>
                <c:pt idx="10668">
                  <c:v>-0.14901384300000001</c:v>
                </c:pt>
                <c:pt idx="10669">
                  <c:v>-0.14902890899999999</c:v>
                </c:pt>
                <c:pt idx="10670">
                  <c:v>-0.149043969</c:v>
                </c:pt>
                <c:pt idx="10671">
                  <c:v>-0.14905902600000001</c:v>
                </c:pt>
                <c:pt idx="10672">
                  <c:v>-0.149074077</c:v>
                </c:pt>
                <c:pt idx="10673">
                  <c:v>-0.14908912299999999</c:v>
                </c:pt>
                <c:pt idx="10674">
                  <c:v>-0.14910416500000001</c:v>
                </c:pt>
                <c:pt idx="10675">
                  <c:v>-0.14911920300000001</c:v>
                </c:pt>
                <c:pt idx="10676">
                  <c:v>-0.149134235</c:v>
                </c:pt>
                <c:pt idx="10677">
                  <c:v>-0.149149263</c:v>
                </c:pt>
                <c:pt idx="10678">
                  <c:v>-0.14916428600000001</c:v>
                </c:pt>
                <c:pt idx="10679">
                  <c:v>-0.14917930400000001</c:v>
                </c:pt>
                <c:pt idx="10680">
                  <c:v>-0.14919431699999999</c:v>
                </c:pt>
                <c:pt idx="10681">
                  <c:v>-0.149209326</c:v>
                </c:pt>
                <c:pt idx="10682">
                  <c:v>-0.14922432999999999</c:v>
                </c:pt>
                <c:pt idx="10683">
                  <c:v>-0.14923933</c:v>
                </c:pt>
                <c:pt idx="10684">
                  <c:v>-0.14925432399999999</c:v>
                </c:pt>
                <c:pt idx="10685">
                  <c:v>-0.14926931399999999</c:v>
                </c:pt>
                <c:pt idx="10686">
                  <c:v>-0.14928430000000001</c:v>
                </c:pt>
                <c:pt idx="10687">
                  <c:v>-0.14929928000000001</c:v>
                </c:pt>
                <c:pt idx="10688">
                  <c:v>-0.14931425600000001</c:v>
                </c:pt>
                <c:pt idx="10689">
                  <c:v>-0.14932922700000001</c:v>
                </c:pt>
                <c:pt idx="10690">
                  <c:v>-0.14934419299999999</c:v>
                </c:pt>
                <c:pt idx="10691">
                  <c:v>-0.14935915499999999</c:v>
                </c:pt>
                <c:pt idx="10692">
                  <c:v>-0.149374112</c:v>
                </c:pt>
                <c:pt idx="10693">
                  <c:v>-0.14938906399999999</c:v>
                </c:pt>
                <c:pt idx="10694">
                  <c:v>-0.149404011</c:v>
                </c:pt>
                <c:pt idx="10695">
                  <c:v>-0.14941895399999999</c:v>
                </c:pt>
                <c:pt idx="10696">
                  <c:v>-0.14943389200000001</c:v>
                </c:pt>
                <c:pt idx="10697">
                  <c:v>-0.14944882500000001</c:v>
                </c:pt>
                <c:pt idx="10698">
                  <c:v>-0.149463753</c:v>
                </c:pt>
                <c:pt idx="10699">
                  <c:v>-0.149478677</c:v>
                </c:pt>
                <c:pt idx="10700">
                  <c:v>-0.14949359600000001</c:v>
                </c:pt>
                <c:pt idx="10701">
                  <c:v>-0.14950851000000001</c:v>
                </c:pt>
                <c:pt idx="10702">
                  <c:v>-0.14952341999999999</c:v>
                </c:pt>
                <c:pt idx="10703">
                  <c:v>-0.149538324</c:v>
                </c:pt>
                <c:pt idx="10704">
                  <c:v>-0.14955322400000001</c:v>
                </c:pt>
                <c:pt idx="10705">
                  <c:v>-0.149568119</c:v>
                </c:pt>
                <c:pt idx="10706">
                  <c:v>-0.14958300999999999</c:v>
                </c:pt>
                <c:pt idx="10707">
                  <c:v>-0.14959789600000001</c:v>
                </c:pt>
                <c:pt idx="10708">
                  <c:v>-0.149612777</c:v>
                </c:pt>
                <c:pt idx="10709">
                  <c:v>-0.149627653</c:v>
                </c:pt>
                <c:pt idx="10710">
                  <c:v>-0.149642525</c:v>
                </c:pt>
                <c:pt idx="10711">
                  <c:v>-0.149657391</c:v>
                </c:pt>
                <c:pt idx="10712">
                  <c:v>-0.149672254</c:v>
                </c:pt>
                <c:pt idx="10713">
                  <c:v>-0.14968711100000001</c:v>
                </c:pt>
                <c:pt idx="10714">
                  <c:v>-0.14970196299999999</c:v>
                </c:pt>
                <c:pt idx="10715">
                  <c:v>-0.14971681100000001</c:v>
                </c:pt>
                <c:pt idx="10716">
                  <c:v>-0.14973165399999999</c:v>
                </c:pt>
                <c:pt idx="10717">
                  <c:v>-0.14974649300000001</c:v>
                </c:pt>
                <c:pt idx="10718">
                  <c:v>-0.149761326</c:v>
                </c:pt>
                <c:pt idx="10719">
                  <c:v>-0.14977615499999999</c:v>
                </c:pt>
                <c:pt idx="10720">
                  <c:v>-0.14979097899999999</c:v>
                </c:pt>
                <c:pt idx="10721">
                  <c:v>-0.14980579899999999</c:v>
                </c:pt>
                <c:pt idx="10722">
                  <c:v>-0.14982061299999999</c:v>
                </c:pt>
                <c:pt idx="10723">
                  <c:v>-0.149835423</c:v>
                </c:pt>
                <c:pt idx="10724">
                  <c:v>-0.149850228</c:v>
                </c:pt>
                <c:pt idx="10725">
                  <c:v>-0.14986502800000001</c:v>
                </c:pt>
                <c:pt idx="10726">
                  <c:v>-0.14987982399999999</c:v>
                </c:pt>
                <c:pt idx="10727">
                  <c:v>-0.14989461500000001</c:v>
                </c:pt>
                <c:pt idx="10728">
                  <c:v>-0.149909401</c:v>
                </c:pt>
                <c:pt idx="10729">
                  <c:v>-0.14992418199999999</c:v>
                </c:pt>
                <c:pt idx="10730">
                  <c:v>-0.14993895800000001</c:v>
                </c:pt>
                <c:pt idx="10731">
                  <c:v>-0.14995373000000001</c:v>
                </c:pt>
                <c:pt idx="10732">
                  <c:v>-0.14996849700000001</c:v>
                </c:pt>
                <c:pt idx="10733">
                  <c:v>-0.14998326000000001</c:v>
                </c:pt>
                <c:pt idx="10734">
                  <c:v>-0.14999801700000001</c:v>
                </c:pt>
                <c:pt idx="10735">
                  <c:v>-0.15001276999999999</c:v>
                </c:pt>
                <c:pt idx="10736">
                  <c:v>-0.150027518</c:v>
                </c:pt>
                <c:pt idx="10737">
                  <c:v>-0.15004226100000001</c:v>
                </c:pt>
                <c:pt idx="10738">
                  <c:v>-0.150057</c:v>
                </c:pt>
                <c:pt idx="10739">
                  <c:v>-0.15007173300000001</c:v>
                </c:pt>
                <c:pt idx="10740">
                  <c:v>-0.150086462</c:v>
                </c:pt>
                <c:pt idx="10741">
                  <c:v>-0.150101186</c:v>
                </c:pt>
                <c:pt idx="10742">
                  <c:v>-0.15011590599999999</c:v>
                </c:pt>
                <c:pt idx="10743">
                  <c:v>-0.15013061999999999</c:v>
                </c:pt>
                <c:pt idx="10744">
                  <c:v>-0.15014532999999999</c:v>
                </c:pt>
                <c:pt idx="10745">
                  <c:v>-0.150160035</c:v>
                </c:pt>
                <c:pt idx="10746">
                  <c:v>-0.150174736</c:v>
                </c:pt>
                <c:pt idx="10747">
                  <c:v>-0.15018943100000001</c:v>
                </c:pt>
                <c:pt idx="10748">
                  <c:v>-0.150204122</c:v>
                </c:pt>
                <c:pt idx="10749">
                  <c:v>-0.15021880800000001</c:v>
                </c:pt>
                <c:pt idx="10750">
                  <c:v>-0.150233489</c:v>
                </c:pt>
                <c:pt idx="10751">
                  <c:v>-0.15024816599999999</c:v>
                </c:pt>
                <c:pt idx="10752">
                  <c:v>-0.15026283700000001</c:v>
                </c:pt>
                <c:pt idx="10753">
                  <c:v>-0.15027750400000001</c:v>
                </c:pt>
                <c:pt idx="10754">
                  <c:v>-0.150292167</c:v>
                </c:pt>
                <c:pt idx="10755">
                  <c:v>-0.15030682400000001</c:v>
                </c:pt>
                <c:pt idx="10756">
                  <c:v>-0.15032147700000001</c:v>
                </c:pt>
                <c:pt idx="10757">
                  <c:v>-0.15033612399999999</c:v>
                </c:pt>
                <c:pt idx="10758">
                  <c:v>-0.150350767</c:v>
                </c:pt>
                <c:pt idx="10759">
                  <c:v>-0.15036540600000001</c:v>
                </c:pt>
                <c:pt idx="10760">
                  <c:v>-0.15038003899999999</c:v>
                </c:pt>
                <c:pt idx="10761">
                  <c:v>-0.15039466800000001</c:v>
                </c:pt>
                <c:pt idx="10762">
                  <c:v>-0.150409292</c:v>
                </c:pt>
                <c:pt idx="10763">
                  <c:v>-0.15042391099999999</c:v>
                </c:pt>
                <c:pt idx="10764">
                  <c:v>-0.15043852599999999</c:v>
                </c:pt>
                <c:pt idx="10765">
                  <c:v>-0.15045313499999999</c:v>
                </c:pt>
                <c:pt idx="10766">
                  <c:v>-0.15046773999999999</c:v>
                </c:pt>
                <c:pt idx="10767">
                  <c:v>-0.15048233999999999</c:v>
                </c:pt>
                <c:pt idx="10768">
                  <c:v>-0.150496935</c:v>
                </c:pt>
                <c:pt idx="10769">
                  <c:v>-0.15051152600000001</c:v>
                </c:pt>
                <c:pt idx="10770">
                  <c:v>-0.15052611199999999</c:v>
                </c:pt>
                <c:pt idx="10771">
                  <c:v>-0.150540693</c:v>
                </c:pt>
                <c:pt idx="10772">
                  <c:v>-0.15055526899999999</c:v>
                </c:pt>
                <c:pt idx="10773">
                  <c:v>-0.15056984000000001</c:v>
                </c:pt>
                <c:pt idx="10774">
                  <c:v>-0.150584407</c:v>
                </c:pt>
                <c:pt idx="10775">
                  <c:v>-0.150598968</c:v>
                </c:pt>
                <c:pt idx="10776">
                  <c:v>-0.150613525</c:v>
                </c:pt>
                <c:pt idx="10777">
                  <c:v>-0.150628077</c:v>
                </c:pt>
                <c:pt idx="10778">
                  <c:v>-0.150642625</c:v>
                </c:pt>
                <c:pt idx="10779">
                  <c:v>-0.15065716700000001</c:v>
                </c:pt>
                <c:pt idx="10780">
                  <c:v>-0.15067170499999999</c:v>
                </c:pt>
                <c:pt idx="10781">
                  <c:v>-0.150686238</c:v>
                </c:pt>
                <c:pt idx="10782">
                  <c:v>-0.15070076700000001</c:v>
                </c:pt>
                <c:pt idx="10783">
                  <c:v>-0.15071529</c:v>
                </c:pt>
                <c:pt idx="10784">
                  <c:v>-0.15072980899999999</c:v>
                </c:pt>
                <c:pt idx="10785">
                  <c:v>-0.15074432300000001</c:v>
                </c:pt>
                <c:pt idx="10786">
                  <c:v>-0.15075883200000001</c:v>
                </c:pt>
                <c:pt idx="10787">
                  <c:v>-0.15077333600000001</c:v>
                </c:pt>
                <c:pt idx="10788">
                  <c:v>-0.15078783500000001</c:v>
                </c:pt>
                <c:pt idx="10789">
                  <c:v>-0.15080233000000001</c:v>
                </c:pt>
                <c:pt idx="10790">
                  <c:v>-0.15081681999999999</c:v>
                </c:pt>
                <c:pt idx="10791">
                  <c:v>-0.150831305</c:v>
                </c:pt>
                <c:pt idx="10792">
                  <c:v>-0.15084578500000001</c:v>
                </c:pt>
                <c:pt idx="10793">
                  <c:v>-0.150860261</c:v>
                </c:pt>
                <c:pt idx="10794">
                  <c:v>-0.15087473200000001</c:v>
                </c:pt>
                <c:pt idx="10795">
                  <c:v>-0.150889198</c:v>
                </c:pt>
                <c:pt idx="10796">
                  <c:v>-0.150903659</c:v>
                </c:pt>
                <c:pt idx="10797">
                  <c:v>-0.15091811499999999</c:v>
                </c:pt>
                <c:pt idx="10798">
                  <c:v>-0.15093256599999999</c:v>
                </c:pt>
                <c:pt idx="10799">
                  <c:v>-0.15094701299999999</c:v>
                </c:pt>
                <c:pt idx="10800">
                  <c:v>-0.15096145499999999</c:v>
                </c:pt>
                <c:pt idx="10801">
                  <c:v>-0.150975892</c:v>
                </c:pt>
                <c:pt idx="10802">
                  <c:v>-0.15099032400000001</c:v>
                </c:pt>
                <c:pt idx="10803">
                  <c:v>-0.15100475199999999</c:v>
                </c:pt>
                <c:pt idx="10804">
                  <c:v>-0.15101917400000001</c:v>
                </c:pt>
                <c:pt idx="10805">
                  <c:v>-0.15103359199999999</c:v>
                </c:pt>
                <c:pt idx="10806">
                  <c:v>-0.15104800500000001</c:v>
                </c:pt>
                <c:pt idx="10807">
                  <c:v>-0.15106241300000001</c:v>
                </c:pt>
                <c:pt idx="10808">
                  <c:v>-0.151076817</c:v>
                </c:pt>
                <c:pt idx="10809">
                  <c:v>-0.151091215</c:v>
                </c:pt>
                <c:pt idx="10810">
                  <c:v>-0.151105609</c:v>
                </c:pt>
                <c:pt idx="10811">
                  <c:v>-0.15111999800000001</c:v>
                </c:pt>
                <c:pt idx="10812">
                  <c:v>-0.15113438200000001</c:v>
                </c:pt>
                <c:pt idx="10813">
                  <c:v>-0.15114876199999999</c:v>
                </c:pt>
                <c:pt idx="10814">
                  <c:v>-0.151163136</c:v>
                </c:pt>
                <c:pt idx="10815">
                  <c:v>-0.15117750599999999</c:v>
                </c:pt>
                <c:pt idx="10816">
                  <c:v>-0.15119187100000001</c:v>
                </c:pt>
                <c:pt idx="10817">
                  <c:v>-0.151206231</c:v>
                </c:pt>
                <c:pt idx="10818">
                  <c:v>-0.15122058599999999</c:v>
                </c:pt>
                <c:pt idx="10819">
                  <c:v>-0.15123493700000001</c:v>
                </c:pt>
                <c:pt idx="10820">
                  <c:v>-0.15124928200000001</c:v>
                </c:pt>
                <c:pt idx="10821">
                  <c:v>-0.15126362300000001</c:v>
                </c:pt>
                <c:pt idx="10822">
                  <c:v>-0.15127795899999999</c:v>
                </c:pt>
                <c:pt idx="10823">
                  <c:v>-0.151292291</c:v>
                </c:pt>
                <c:pt idx="10824">
                  <c:v>-0.151306617</c:v>
                </c:pt>
                <c:pt idx="10825">
                  <c:v>-0.15132093799999999</c:v>
                </c:pt>
                <c:pt idx="10826">
                  <c:v>-0.151335255</c:v>
                </c:pt>
                <c:pt idx="10827">
                  <c:v>-0.15134956699999999</c:v>
                </c:pt>
                <c:pt idx="10828">
                  <c:v>-0.15136387400000001</c:v>
                </c:pt>
                <c:pt idx="10829">
                  <c:v>-0.151378176</c:v>
                </c:pt>
                <c:pt idx="10830">
                  <c:v>-0.151392474</c:v>
                </c:pt>
                <c:pt idx="10831">
                  <c:v>-0.151406766</c:v>
                </c:pt>
                <c:pt idx="10832">
                  <c:v>-0.151421054</c:v>
                </c:pt>
                <c:pt idx="10833">
                  <c:v>-0.151435337</c:v>
                </c:pt>
                <c:pt idx="10834">
                  <c:v>-0.15144961500000001</c:v>
                </c:pt>
                <c:pt idx="10835">
                  <c:v>-0.15146388899999999</c:v>
                </c:pt>
                <c:pt idx="10836">
                  <c:v>-0.151478157</c:v>
                </c:pt>
                <c:pt idx="10837">
                  <c:v>-0.15149242099999999</c:v>
                </c:pt>
                <c:pt idx="10838">
                  <c:v>-0.15150668</c:v>
                </c:pt>
                <c:pt idx="10839">
                  <c:v>-0.151520934</c:v>
                </c:pt>
                <c:pt idx="10840">
                  <c:v>-0.15153518299999999</c:v>
                </c:pt>
                <c:pt idx="10841">
                  <c:v>-0.15154942699999999</c:v>
                </c:pt>
                <c:pt idx="10842">
                  <c:v>-0.15156366700000001</c:v>
                </c:pt>
                <c:pt idx="10843">
                  <c:v>-0.15157790099999999</c:v>
                </c:pt>
                <c:pt idx="10844">
                  <c:v>-0.15159213099999999</c:v>
                </c:pt>
                <c:pt idx="10845">
                  <c:v>-0.151606356</c:v>
                </c:pt>
                <c:pt idx="10846">
                  <c:v>-0.15162057600000001</c:v>
                </c:pt>
                <c:pt idx="10847">
                  <c:v>-0.15163479199999999</c:v>
                </c:pt>
                <c:pt idx="10848">
                  <c:v>-0.151649002</c:v>
                </c:pt>
                <c:pt idx="10849">
                  <c:v>-0.15166320799999999</c:v>
                </c:pt>
                <c:pt idx="10850">
                  <c:v>-0.15167740800000001</c:v>
                </c:pt>
                <c:pt idx="10851">
                  <c:v>-0.15169160400000001</c:v>
                </c:pt>
                <c:pt idx="10852">
                  <c:v>-0.151705796</c:v>
                </c:pt>
                <c:pt idx="10853">
                  <c:v>-0.151719982</c:v>
                </c:pt>
                <c:pt idx="10854">
                  <c:v>-0.15173416300000001</c:v>
                </c:pt>
                <c:pt idx="10855">
                  <c:v>-0.15174834000000001</c:v>
                </c:pt>
                <c:pt idx="10856">
                  <c:v>-0.15176251199999999</c:v>
                </c:pt>
                <c:pt idx="10857">
                  <c:v>-0.151776679</c:v>
                </c:pt>
                <c:pt idx="10858">
                  <c:v>-0.15179084100000001</c:v>
                </c:pt>
                <c:pt idx="10859">
                  <c:v>-0.151804998</c:v>
                </c:pt>
                <c:pt idx="10860">
                  <c:v>-0.15181915000000001</c:v>
                </c:pt>
                <c:pt idx="10861">
                  <c:v>-0.15183329800000001</c:v>
                </c:pt>
                <c:pt idx="10862">
                  <c:v>-0.151847441</c:v>
                </c:pt>
                <c:pt idx="10863">
                  <c:v>-0.151861579</c:v>
                </c:pt>
                <c:pt idx="10864">
                  <c:v>-0.151875712</c:v>
                </c:pt>
                <c:pt idx="10865">
                  <c:v>-0.15188984</c:v>
                </c:pt>
                <c:pt idx="10866">
                  <c:v>-0.151903963</c:v>
                </c:pt>
                <c:pt idx="10867">
                  <c:v>-0.15191808200000001</c:v>
                </c:pt>
                <c:pt idx="10868">
                  <c:v>-0.15193219499999999</c:v>
                </c:pt>
                <c:pt idx="10869">
                  <c:v>-0.151946304</c:v>
                </c:pt>
                <c:pt idx="10870">
                  <c:v>-0.15196040799999999</c:v>
                </c:pt>
                <c:pt idx="10871">
                  <c:v>-0.15197450700000001</c:v>
                </c:pt>
                <c:pt idx="10872">
                  <c:v>-0.151988601</c:v>
                </c:pt>
                <c:pt idx="10873">
                  <c:v>-0.152002691</c:v>
                </c:pt>
                <c:pt idx="10874">
                  <c:v>-0.15201677499999999</c:v>
                </c:pt>
                <c:pt idx="10875">
                  <c:v>-0.15203085499999999</c:v>
                </c:pt>
                <c:pt idx="10876">
                  <c:v>-0.15204492999999999</c:v>
                </c:pt>
                <c:pt idx="10877">
                  <c:v>-0.152059</c:v>
                </c:pt>
                <c:pt idx="10878">
                  <c:v>-0.15207306500000001</c:v>
                </c:pt>
                <c:pt idx="10879">
                  <c:v>-0.15208712499999999</c:v>
                </c:pt>
                <c:pt idx="10880">
                  <c:v>-0.15210118</c:v>
                </c:pt>
                <c:pt idx="10881">
                  <c:v>-0.15211523099999999</c:v>
                </c:pt>
                <c:pt idx="10882">
                  <c:v>-0.15212927600000001</c:v>
                </c:pt>
                <c:pt idx="10883">
                  <c:v>-0.152143317</c:v>
                </c:pt>
                <c:pt idx="10884">
                  <c:v>-0.152157353</c:v>
                </c:pt>
                <c:pt idx="10885">
                  <c:v>-0.15217138399999999</c:v>
                </c:pt>
                <c:pt idx="10886">
                  <c:v>-0.15218541099999999</c:v>
                </c:pt>
                <c:pt idx="10887">
                  <c:v>-0.152199432</c:v>
                </c:pt>
                <c:pt idx="10888">
                  <c:v>-0.152213448</c:v>
                </c:pt>
                <c:pt idx="10889">
                  <c:v>-0.15222746000000001</c:v>
                </c:pt>
                <c:pt idx="10890">
                  <c:v>-0.15224146699999999</c:v>
                </c:pt>
                <c:pt idx="10891">
                  <c:v>-0.152255469</c:v>
                </c:pt>
                <c:pt idx="10892">
                  <c:v>-0.15226946599999999</c:v>
                </c:pt>
                <c:pt idx="10893">
                  <c:v>-0.15228345800000001</c:v>
                </c:pt>
                <c:pt idx="10894">
                  <c:v>-0.152297445</c:v>
                </c:pt>
                <c:pt idx="10895">
                  <c:v>-0.152311428</c:v>
                </c:pt>
                <c:pt idx="10896">
                  <c:v>-0.152325405</c:v>
                </c:pt>
                <c:pt idx="10897">
                  <c:v>-0.152339378</c:v>
                </c:pt>
                <c:pt idx="10898">
                  <c:v>-0.152353346</c:v>
                </c:pt>
                <c:pt idx="10899">
                  <c:v>-0.15236730900000001</c:v>
                </c:pt>
                <c:pt idx="10900">
                  <c:v>-0.15238126699999999</c:v>
                </c:pt>
                <c:pt idx="10901">
                  <c:v>-0.15239522</c:v>
                </c:pt>
                <c:pt idx="10902">
                  <c:v>-0.15240916900000001</c:v>
                </c:pt>
                <c:pt idx="10903">
                  <c:v>-0.152423112</c:v>
                </c:pt>
                <c:pt idx="10904">
                  <c:v>-0.15243705099999999</c:v>
                </c:pt>
                <c:pt idx="10905">
                  <c:v>-0.15245098400000001</c:v>
                </c:pt>
                <c:pt idx="10906">
                  <c:v>-0.15246491300000001</c:v>
                </c:pt>
                <c:pt idx="10907">
                  <c:v>-0.15247883700000001</c:v>
                </c:pt>
                <c:pt idx="10908">
                  <c:v>-0.15249275600000001</c:v>
                </c:pt>
                <c:pt idx="10909">
                  <c:v>-0.15250667100000001</c:v>
                </c:pt>
                <c:pt idx="10910">
                  <c:v>-0.15252057999999999</c:v>
                </c:pt>
                <c:pt idx="10911">
                  <c:v>-0.152534484</c:v>
                </c:pt>
                <c:pt idx="10912">
                  <c:v>-0.15254838400000001</c:v>
                </c:pt>
                <c:pt idx="10913">
                  <c:v>-0.152562279</c:v>
                </c:pt>
                <c:pt idx="10914">
                  <c:v>-0.15257616900000001</c:v>
                </c:pt>
                <c:pt idx="10915">
                  <c:v>-0.152590054</c:v>
                </c:pt>
                <c:pt idx="10916">
                  <c:v>-0.152603934</c:v>
                </c:pt>
                <c:pt idx="10917">
                  <c:v>-0.15261780899999999</c:v>
                </c:pt>
                <c:pt idx="10918">
                  <c:v>-0.15263167899999999</c:v>
                </c:pt>
                <c:pt idx="10919">
                  <c:v>-0.15264554499999999</c:v>
                </c:pt>
                <c:pt idx="10920">
                  <c:v>-0.152659405</c:v>
                </c:pt>
                <c:pt idx="10921">
                  <c:v>-0.152673261</c:v>
                </c:pt>
                <c:pt idx="10922">
                  <c:v>-0.15268711200000001</c:v>
                </c:pt>
                <c:pt idx="10923">
                  <c:v>-0.152700957</c:v>
                </c:pt>
                <c:pt idx="10924">
                  <c:v>-0.15271479800000001</c:v>
                </c:pt>
                <c:pt idx="10925">
                  <c:v>-0.152728635</c:v>
                </c:pt>
                <c:pt idx="10926">
                  <c:v>-0.15274246599999999</c:v>
                </c:pt>
                <c:pt idx="10927">
                  <c:v>-0.15275629199999999</c:v>
                </c:pt>
                <c:pt idx="10928">
                  <c:v>-0.15277011400000001</c:v>
                </c:pt>
                <c:pt idx="10929">
                  <c:v>-0.15278393000000001</c:v>
                </c:pt>
                <c:pt idx="10930">
                  <c:v>-0.15279774199999999</c:v>
                </c:pt>
                <c:pt idx="10931">
                  <c:v>-0.15281154899999999</c:v>
                </c:pt>
                <c:pt idx="10932">
                  <c:v>-0.152825351</c:v>
                </c:pt>
                <c:pt idx="10933">
                  <c:v>-0.15283914800000001</c:v>
                </c:pt>
                <c:pt idx="10934">
                  <c:v>-0.15285293999999999</c:v>
                </c:pt>
                <c:pt idx="10935">
                  <c:v>-0.15286672700000001</c:v>
                </c:pt>
                <c:pt idx="10936">
                  <c:v>-0.152880509</c:v>
                </c:pt>
                <c:pt idx="10937">
                  <c:v>-0.15289428699999999</c:v>
                </c:pt>
                <c:pt idx="10938">
                  <c:v>-0.15290805900000001</c:v>
                </c:pt>
                <c:pt idx="10939">
                  <c:v>-0.15292182700000001</c:v>
                </c:pt>
                <c:pt idx="10940">
                  <c:v>-0.15293559000000001</c:v>
                </c:pt>
                <c:pt idx="10941">
                  <c:v>-0.15294934800000001</c:v>
                </c:pt>
                <c:pt idx="10942">
                  <c:v>-0.15296309999999999</c:v>
                </c:pt>
                <c:pt idx="10943">
                  <c:v>-0.152976849</c:v>
                </c:pt>
                <c:pt idx="10944">
                  <c:v>-0.15299059200000001</c:v>
                </c:pt>
                <c:pt idx="10945">
                  <c:v>-0.15300432999999999</c:v>
                </c:pt>
                <c:pt idx="10946">
                  <c:v>-0.15301806300000001</c:v>
                </c:pt>
                <c:pt idx="10947">
                  <c:v>-0.153031792</c:v>
                </c:pt>
                <c:pt idx="10948">
                  <c:v>-0.15304551499999999</c:v>
                </c:pt>
                <c:pt idx="10949">
                  <c:v>-0.15305923399999999</c:v>
                </c:pt>
                <c:pt idx="10950">
                  <c:v>-0.15307294799999999</c:v>
                </c:pt>
                <c:pt idx="10951">
                  <c:v>-0.15308665599999999</c:v>
                </c:pt>
                <c:pt idx="10952">
                  <c:v>-0.15310035999999999</c:v>
                </c:pt>
                <c:pt idx="10953">
                  <c:v>-0.153114059</c:v>
                </c:pt>
                <c:pt idx="10954">
                  <c:v>-0.15312775300000001</c:v>
                </c:pt>
                <c:pt idx="10955">
                  <c:v>-0.15314144299999999</c:v>
                </c:pt>
                <c:pt idx="10956">
                  <c:v>-0.153155127</c:v>
                </c:pt>
                <c:pt idx="10957">
                  <c:v>-0.15316880599999999</c:v>
                </c:pt>
                <c:pt idx="10958">
                  <c:v>-0.15318248100000001</c:v>
                </c:pt>
                <c:pt idx="10959">
                  <c:v>-0.15319615</c:v>
                </c:pt>
                <c:pt idx="10960">
                  <c:v>-0.153209815</c:v>
                </c:pt>
                <c:pt idx="10961">
                  <c:v>-0.153223475</c:v>
                </c:pt>
                <c:pt idx="10962">
                  <c:v>-0.15323713</c:v>
                </c:pt>
                <c:pt idx="10963">
                  <c:v>-0.15325078</c:v>
                </c:pt>
                <c:pt idx="10964">
                  <c:v>-0.15326442500000001</c:v>
                </c:pt>
                <c:pt idx="10965">
                  <c:v>-0.15327806499999999</c:v>
                </c:pt>
                <c:pt idx="10966">
                  <c:v>-0.1532917</c:v>
                </c:pt>
                <c:pt idx="10967">
                  <c:v>-0.15330532999999999</c:v>
                </c:pt>
                <c:pt idx="10968">
                  <c:v>-0.15331895600000001</c:v>
                </c:pt>
                <c:pt idx="10969">
                  <c:v>-0.153332576</c:v>
                </c:pt>
                <c:pt idx="10970">
                  <c:v>-0.15334619199999999</c:v>
                </c:pt>
                <c:pt idx="10971">
                  <c:v>-0.15335980199999999</c:v>
                </c:pt>
                <c:pt idx="10972">
                  <c:v>-0.15337340799999999</c:v>
                </c:pt>
                <c:pt idx="10973">
                  <c:v>-0.15338700899999999</c:v>
                </c:pt>
                <c:pt idx="10974">
                  <c:v>-0.153400605</c:v>
                </c:pt>
                <c:pt idx="10975">
                  <c:v>-0.153414196</c:v>
                </c:pt>
                <c:pt idx="10976">
                  <c:v>-0.15342778200000001</c:v>
                </c:pt>
                <c:pt idx="10977">
                  <c:v>-0.153441363</c:v>
                </c:pt>
                <c:pt idx="10978">
                  <c:v>-0.15345493900000001</c:v>
                </c:pt>
                <c:pt idx="10979">
                  <c:v>-0.15346851</c:v>
                </c:pt>
                <c:pt idx="10980">
                  <c:v>-0.153482076</c:v>
                </c:pt>
                <c:pt idx="10981">
                  <c:v>-0.15349563799999999</c:v>
                </c:pt>
                <c:pt idx="10982">
                  <c:v>-0.15350919399999999</c:v>
                </c:pt>
                <c:pt idx="10983">
                  <c:v>-0.15352274599999999</c:v>
                </c:pt>
                <c:pt idx="10984">
                  <c:v>-0.15353629299999999</c:v>
                </c:pt>
                <c:pt idx="10985">
                  <c:v>-0.153549834</c:v>
                </c:pt>
                <c:pt idx="10986">
                  <c:v>-0.153563371</c:v>
                </c:pt>
                <c:pt idx="10987">
                  <c:v>-0.15357690299999999</c:v>
                </c:pt>
                <c:pt idx="10988">
                  <c:v>-0.15359043</c:v>
                </c:pt>
                <c:pt idx="10989">
                  <c:v>-0.15360395199999999</c:v>
                </c:pt>
                <c:pt idx="10990">
                  <c:v>-0.15361746900000001</c:v>
                </c:pt>
                <c:pt idx="10991">
                  <c:v>-0.153630981</c:v>
                </c:pt>
                <c:pt idx="10992">
                  <c:v>-0.153644488</c:v>
                </c:pt>
                <c:pt idx="10993">
                  <c:v>-0.15365798999999999</c:v>
                </c:pt>
                <c:pt idx="10994">
                  <c:v>-0.15367148799999999</c:v>
                </c:pt>
                <c:pt idx="10995">
                  <c:v>-0.15368498</c:v>
                </c:pt>
                <c:pt idx="10996">
                  <c:v>-0.153698468</c:v>
                </c:pt>
                <c:pt idx="10997">
                  <c:v>-0.15371195000000001</c:v>
                </c:pt>
                <c:pt idx="10998">
                  <c:v>-0.153725428</c:v>
                </c:pt>
                <c:pt idx="10999">
                  <c:v>-0.15373890100000001</c:v>
                </c:pt>
                <c:pt idx="11000">
                  <c:v>-0.153752368</c:v>
                </c:pt>
                <c:pt idx="11001">
                  <c:v>-0.15376583099999999</c:v>
                </c:pt>
                <c:pt idx="11002">
                  <c:v>-0.15377928900000001</c:v>
                </c:pt>
                <c:pt idx="11003">
                  <c:v>-0.15379274200000001</c:v>
                </c:pt>
                <c:pt idx="11004">
                  <c:v>-0.15380619000000001</c:v>
                </c:pt>
                <c:pt idx="11005">
                  <c:v>-0.15381963300000001</c:v>
                </c:pt>
                <c:pt idx="11006">
                  <c:v>-0.15383307099999999</c:v>
                </c:pt>
                <c:pt idx="11007">
                  <c:v>-0.153846504</c:v>
                </c:pt>
                <c:pt idx="11008">
                  <c:v>-0.153859933</c:v>
                </c:pt>
                <c:pt idx="11009">
                  <c:v>-0.15387335599999999</c:v>
                </c:pt>
                <c:pt idx="11010">
                  <c:v>-0.153886774</c:v>
                </c:pt>
                <c:pt idx="11011">
                  <c:v>-0.15390018799999999</c:v>
                </c:pt>
                <c:pt idx="11012">
                  <c:v>-0.15391359600000001</c:v>
                </c:pt>
                <c:pt idx="11013">
                  <c:v>-0.15392700000000001</c:v>
                </c:pt>
                <c:pt idx="11014">
                  <c:v>-0.15394039800000001</c:v>
                </c:pt>
                <c:pt idx="11015">
                  <c:v>-0.15395379200000001</c:v>
                </c:pt>
                <c:pt idx="11016">
                  <c:v>-0.15396718000000001</c:v>
                </c:pt>
                <c:pt idx="11017">
                  <c:v>-0.15398056399999999</c:v>
                </c:pt>
                <c:pt idx="11018">
                  <c:v>-0.15399394299999999</c:v>
                </c:pt>
                <c:pt idx="11019">
                  <c:v>-0.154007317</c:v>
                </c:pt>
                <c:pt idx="11020">
                  <c:v>-0.15402068599999999</c:v>
                </c:pt>
                <c:pt idx="11021">
                  <c:v>-0.15403405000000001</c:v>
                </c:pt>
                <c:pt idx="11022">
                  <c:v>-0.154047409</c:v>
                </c:pt>
                <c:pt idx="11023">
                  <c:v>-0.15406076299999999</c:v>
                </c:pt>
                <c:pt idx="11024">
                  <c:v>-0.15407411200000001</c:v>
                </c:pt>
                <c:pt idx="11025">
                  <c:v>-0.15408745600000001</c:v>
                </c:pt>
                <c:pt idx="11026">
                  <c:v>-0.15410079500000001</c:v>
                </c:pt>
                <c:pt idx="11027">
                  <c:v>-0.15411412899999999</c:v>
                </c:pt>
                <c:pt idx="11028">
                  <c:v>-0.15412745899999999</c:v>
                </c:pt>
                <c:pt idx="11029">
                  <c:v>-0.154140783</c:v>
                </c:pt>
                <c:pt idx="11030">
                  <c:v>-0.15415410199999999</c:v>
                </c:pt>
                <c:pt idx="11031">
                  <c:v>-0.154167417</c:v>
                </c:pt>
                <c:pt idx="11032">
                  <c:v>-0.15418072599999999</c:v>
                </c:pt>
                <c:pt idx="11033">
                  <c:v>-0.15419403100000001</c:v>
                </c:pt>
                <c:pt idx="11034">
                  <c:v>-0.15420733</c:v>
                </c:pt>
                <c:pt idx="11035">
                  <c:v>-0.154220625</c:v>
                </c:pt>
                <c:pt idx="11036">
                  <c:v>-0.154233915</c:v>
                </c:pt>
                <c:pt idx="11037">
                  <c:v>-0.154247199</c:v>
                </c:pt>
                <c:pt idx="11038">
                  <c:v>-0.15426047900000001</c:v>
                </c:pt>
                <c:pt idx="11039">
                  <c:v>-0.15427375400000001</c:v>
                </c:pt>
                <c:pt idx="11040">
                  <c:v>-0.154287023</c:v>
                </c:pt>
                <c:pt idx="11041">
                  <c:v>-0.15430028800000001</c:v>
                </c:pt>
                <c:pt idx="11042">
                  <c:v>-0.15431354799999999</c:v>
                </c:pt>
                <c:pt idx="11043">
                  <c:v>-0.15432680300000001</c:v>
                </c:pt>
                <c:pt idx="11044">
                  <c:v>-0.154340053</c:v>
                </c:pt>
                <c:pt idx="11045">
                  <c:v>-0.154353298</c:v>
                </c:pt>
                <c:pt idx="11046">
                  <c:v>-0.154366538</c:v>
                </c:pt>
                <c:pt idx="11047">
                  <c:v>-0.154379773</c:v>
                </c:pt>
                <c:pt idx="11048">
                  <c:v>-0.154393003</c:v>
                </c:pt>
                <c:pt idx="11049">
                  <c:v>-0.15440622800000001</c:v>
                </c:pt>
                <c:pt idx="11050">
                  <c:v>-0.15441944799999999</c:v>
                </c:pt>
                <c:pt idx="11051">
                  <c:v>-0.154432663</c:v>
                </c:pt>
                <c:pt idx="11052">
                  <c:v>-0.15444587400000001</c:v>
                </c:pt>
                <c:pt idx="11053">
                  <c:v>-0.154459079</c:v>
                </c:pt>
                <c:pt idx="11054">
                  <c:v>-0.15447227899999999</c:v>
                </c:pt>
                <c:pt idx="11055">
                  <c:v>-0.15448547400000001</c:v>
                </c:pt>
                <c:pt idx="11056">
                  <c:v>-0.15449866500000001</c:v>
                </c:pt>
                <c:pt idx="11057">
                  <c:v>-0.15451185000000001</c:v>
                </c:pt>
                <c:pt idx="11058">
                  <c:v>-0.15452503000000001</c:v>
                </c:pt>
                <c:pt idx="11059">
                  <c:v>-0.15453820600000001</c:v>
                </c:pt>
                <c:pt idx="11060">
                  <c:v>-0.15455137599999999</c:v>
                </c:pt>
                <c:pt idx="11061">
                  <c:v>-0.154564542</c:v>
                </c:pt>
                <c:pt idx="11062">
                  <c:v>-0.15457770200000001</c:v>
                </c:pt>
                <c:pt idx="11063">
                  <c:v>-0.154590858</c:v>
                </c:pt>
                <c:pt idx="11064">
                  <c:v>-0.15460400799999999</c:v>
                </c:pt>
                <c:pt idx="11065">
                  <c:v>-0.15461715400000001</c:v>
                </c:pt>
                <c:pt idx="11066">
                  <c:v>-0.154630294</c:v>
                </c:pt>
                <c:pt idx="11067">
                  <c:v>-0.15464343</c:v>
                </c:pt>
                <c:pt idx="11068">
                  <c:v>-0.15465656</c:v>
                </c:pt>
                <c:pt idx="11069">
                  <c:v>-0.154669686</c:v>
                </c:pt>
                <c:pt idx="11070">
                  <c:v>-0.15468280700000001</c:v>
                </c:pt>
                <c:pt idx="11071">
                  <c:v>-0.15469592200000001</c:v>
                </c:pt>
                <c:pt idx="11072">
                  <c:v>-0.154709033</c:v>
                </c:pt>
                <c:pt idx="11073">
                  <c:v>-0.15472213900000001</c:v>
                </c:pt>
                <c:pt idx="11074">
                  <c:v>-0.154735239</c:v>
                </c:pt>
                <c:pt idx="11075">
                  <c:v>-0.15474833499999999</c:v>
                </c:pt>
                <c:pt idx="11076">
                  <c:v>-0.15476142600000001</c:v>
                </c:pt>
                <c:pt idx="11077">
                  <c:v>-0.154774512</c:v>
                </c:pt>
                <c:pt idx="11078">
                  <c:v>-0.154787592</c:v>
                </c:pt>
                <c:pt idx="11079">
                  <c:v>-0.154800668</c:v>
                </c:pt>
                <c:pt idx="11080">
                  <c:v>-0.15481373900000001</c:v>
                </c:pt>
                <c:pt idx="11081">
                  <c:v>-0.15482680500000001</c:v>
                </c:pt>
                <c:pt idx="11082">
                  <c:v>-0.15483986599999999</c:v>
                </c:pt>
                <c:pt idx="11083">
                  <c:v>-0.154852921</c:v>
                </c:pt>
                <c:pt idx="11084">
                  <c:v>-0.15486597199999999</c:v>
                </c:pt>
                <c:pt idx="11085">
                  <c:v>-0.15487901800000001</c:v>
                </c:pt>
                <c:pt idx="11086">
                  <c:v>-0.154892059</c:v>
                </c:pt>
                <c:pt idx="11087">
                  <c:v>-0.15490509499999999</c:v>
                </c:pt>
                <c:pt idx="11088">
                  <c:v>-0.15491812599999999</c:v>
                </c:pt>
                <c:pt idx="11089">
                  <c:v>-0.15493115099999999</c:v>
                </c:pt>
                <c:pt idx="11090">
                  <c:v>-0.15494417199999999</c:v>
                </c:pt>
                <c:pt idx="11091">
                  <c:v>-0.154957188</c:v>
                </c:pt>
                <c:pt idx="11092">
                  <c:v>-0.154970199</c:v>
                </c:pt>
                <c:pt idx="11093">
                  <c:v>-0.15498320500000001</c:v>
                </c:pt>
                <c:pt idx="11094">
                  <c:v>-0.154996206</c:v>
                </c:pt>
                <c:pt idx="11095">
                  <c:v>-0.15500920200000001</c:v>
                </c:pt>
                <c:pt idx="11096">
                  <c:v>-0.155022193</c:v>
                </c:pt>
                <c:pt idx="11097">
                  <c:v>-0.155035179</c:v>
                </c:pt>
                <c:pt idx="11098">
                  <c:v>-0.15504815999999999</c:v>
                </c:pt>
                <c:pt idx="11099">
                  <c:v>-0.15506113599999999</c:v>
                </c:pt>
                <c:pt idx="11100">
                  <c:v>-0.15507410599999999</c:v>
                </c:pt>
                <c:pt idx="11101">
                  <c:v>-0.15508707199999999</c:v>
                </c:pt>
                <c:pt idx="11102">
                  <c:v>-0.155100033</c:v>
                </c:pt>
                <c:pt idx="11103">
                  <c:v>-0.15511298900000001</c:v>
                </c:pt>
                <c:pt idx="11104">
                  <c:v>-0.15512593999999999</c:v>
                </c:pt>
                <c:pt idx="11105">
                  <c:v>-0.155138886</c:v>
                </c:pt>
                <c:pt idx="11106">
                  <c:v>-0.15515182699999999</c:v>
                </c:pt>
                <c:pt idx="11107">
                  <c:v>-0.15516476300000001</c:v>
                </c:pt>
                <c:pt idx="11108">
                  <c:v>-0.155177694</c:v>
                </c:pt>
                <c:pt idx="11109">
                  <c:v>-0.15519062</c:v>
                </c:pt>
                <c:pt idx="11110">
                  <c:v>-0.155203541</c:v>
                </c:pt>
                <c:pt idx="11111">
                  <c:v>-0.155216456</c:v>
                </c:pt>
                <c:pt idx="11112">
                  <c:v>-0.15522936700000001</c:v>
                </c:pt>
                <c:pt idx="11113">
                  <c:v>-0.15524227299999999</c:v>
                </c:pt>
                <c:pt idx="11114">
                  <c:v>-0.155255174</c:v>
                </c:pt>
                <c:pt idx="11115">
                  <c:v>-0.15526807000000001</c:v>
                </c:pt>
                <c:pt idx="11116">
                  <c:v>-0.155280961</c:v>
                </c:pt>
                <c:pt idx="11117">
                  <c:v>-0.15529384600000001</c:v>
                </c:pt>
                <c:pt idx="11118">
                  <c:v>-0.15530672700000001</c:v>
                </c:pt>
                <c:pt idx="11119">
                  <c:v>-0.155319603</c:v>
                </c:pt>
                <c:pt idx="11120">
                  <c:v>-0.155332474</c:v>
                </c:pt>
                <c:pt idx="11121">
                  <c:v>-0.15534534</c:v>
                </c:pt>
                <c:pt idx="11122">
                  <c:v>-0.1553582</c:v>
                </c:pt>
                <c:pt idx="11123">
                  <c:v>-0.15537105600000001</c:v>
                </c:pt>
                <c:pt idx="11124">
                  <c:v>-0.15538390699999999</c:v>
                </c:pt>
                <c:pt idx="11125">
                  <c:v>-0.155396753</c:v>
                </c:pt>
                <c:pt idx="11126">
                  <c:v>-0.15540959300000001</c:v>
                </c:pt>
                <c:pt idx="11127">
                  <c:v>-0.155422429</c:v>
                </c:pt>
                <c:pt idx="11128">
                  <c:v>-0.15543525999999999</c:v>
                </c:pt>
                <c:pt idx="11129">
                  <c:v>-0.15544808500000001</c:v>
                </c:pt>
                <c:pt idx="11130">
                  <c:v>-0.15546090600000001</c:v>
                </c:pt>
                <c:pt idx="11131">
                  <c:v>-0.15547372200000001</c:v>
                </c:pt>
                <c:pt idx="11132">
                  <c:v>-0.15548653200000001</c:v>
                </c:pt>
                <c:pt idx="11133">
                  <c:v>-0.15549933799999999</c:v>
                </c:pt>
                <c:pt idx="11134">
                  <c:v>-0.15551213799999999</c:v>
                </c:pt>
                <c:pt idx="11135">
                  <c:v>-0.155524934</c:v>
                </c:pt>
                <c:pt idx="11136">
                  <c:v>-0.15553772399999999</c:v>
                </c:pt>
                <c:pt idx="11137">
                  <c:v>-0.15555051</c:v>
                </c:pt>
                <c:pt idx="11138">
                  <c:v>-0.15556328999999999</c:v>
                </c:pt>
                <c:pt idx="11139">
                  <c:v>-0.15557606500000001</c:v>
                </c:pt>
                <c:pt idx="11140">
                  <c:v>-0.15558883600000001</c:v>
                </c:pt>
                <c:pt idx="11141">
                  <c:v>-0.15560160100000001</c:v>
                </c:pt>
                <c:pt idx="11142">
                  <c:v>-0.15561436200000001</c:v>
                </c:pt>
                <c:pt idx="11143">
                  <c:v>-0.15562711700000001</c:v>
                </c:pt>
                <c:pt idx="11144">
                  <c:v>-0.15563986699999999</c:v>
                </c:pt>
                <c:pt idx="11145">
                  <c:v>-0.155652613</c:v>
                </c:pt>
                <c:pt idx="11146">
                  <c:v>-0.15566535300000001</c:v>
                </c:pt>
                <c:pt idx="11147">
                  <c:v>-0.15567808799999999</c:v>
                </c:pt>
                <c:pt idx="11148">
                  <c:v>-0.15569081800000001</c:v>
                </c:pt>
                <c:pt idx="11149">
                  <c:v>-0.155703543</c:v>
                </c:pt>
                <c:pt idx="11150">
                  <c:v>-0.15571626299999999</c:v>
                </c:pt>
                <c:pt idx="11151">
                  <c:v>-0.15572897899999999</c:v>
                </c:pt>
                <c:pt idx="11152">
                  <c:v>-0.15574168899999999</c:v>
                </c:pt>
                <c:pt idx="11153">
                  <c:v>-0.15575439399999999</c:v>
                </c:pt>
                <c:pt idx="11154">
                  <c:v>-0.15576709399999999</c:v>
                </c:pt>
                <c:pt idx="11155">
                  <c:v>-0.155779789</c:v>
                </c:pt>
                <c:pt idx="11156">
                  <c:v>-0.15579247800000001</c:v>
                </c:pt>
                <c:pt idx="11157">
                  <c:v>-0.155805163</c:v>
                </c:pt>
                <c:pt idx="11158">
                  <c:v>-0.15581784300000001</c:v>
                </c:pt>
                <c:pt idx="11159">
                  <c:v>-0.155830518</c:v>
                </c:pt>
                <c:pt idx="11160">
                  <c:v>-0.15584318799999999</c:v>
                </c:pt>
                <c:pt idx="11161">
                  <c:v>-0.15585585199999999</c:v>
                </c:pt>
                <c:pt idx="11162">
                  <c:v>-0.15586851199999999</c:v>
                </c:pt>
                <c:pt idx="11163">
                  <c:v>-0.15588116699999999</c:v>
                </c:pt>
                <c:pt idx="11164">
                  <c:v>-0.15589381599999999</c:v>
                </c:pt>
                <c:pt idx="11165">
                  <c:v>-0.155906461</c:v>
                </c:pt>
                <c:pt idx="11166">
                  <c:v>-0.1559191</c:v>
                </c:pt>
                <c:pt idx="11167">
                  <c:v>-0.15593173499999999</c:v>
                </c:pt>
                <c:pt idx="11168">
                  <c:v>-0.155944364</c:v>
                </c:pt>
                <c:pt idx="11169">
                  <c:v>-0.15595698899999999</c:v>
                </c:pt>
                <c:pt idx="11170">
                  <c:v>-0.15596960800000001</c:v>
                </c:pt>
                <c:pt idx="11171">
                  <c:v>-0.155982222</c:v>
                </c:pt>
                <c:pt idx="11172">
                  <c:v>-0.155994832</c:v>
                </c:pt>
                <c:pt idx="11173">
                  <c:v>-0.156007436</c:v>
                </c:pt>
                <c:pt idx="11174">
                  <c:v>-0.156020035</c:v>
                </c:pt>
                <c:pt idx="11175">
                  <c:v>-0.15603262900000001</c:v>
                </c:pt>
                <c:pt idx="11176">
                  <c:v>-0.15604521800000001</c:v>
                </c:pt>
                <c:pt idx="11177">
                  <c:v>-0.156057802</c:v>
                </c:pt>
                <c:pt idx="11178">
                  <c:v>-0.15607038100000001</c:v>
                </c:pt>
                <c:pt idx="11179">
                  <c:v>-0.156082955</c:v>
                </c:pt>
                <c:pt idx="11180">
                  <c:v>-0.15609552400000001</c:v>
                </c:pt>
                <c:pt idx="11181">
                  <c:v>-0.15610808800000001</c:v>
                </c:pt>
                <c:pt idx="11182">
                  <c:v>-0.156120647</c:v>
                </c:pt>
                <c:pt idx="11183">
                  <c:v>-0.1561332</c:v>
                </c:pt>
                <c:pt idx="11184">
                  <c:v>-0.156145749</c:v>
                </c:pt>
                <c:pt idx="11185">
                  <c:v>-0.156158293</c:v>
                </c:pt>
                <c:pt idx="11186">
                  <c:v>-0.15617083100000001</c:v>
                </c:pt>
                <c:pt idx="11187">
                  <c:v>-0.15618336499999999</c:v>
                </c:pt>
                <c:pt idx="11188">
                  <c:v>-0.156195893</c:v>
                </c:pt>
                <c:pt idx="11189">
                  <c:v>-0.15620841599999999</c:v>
                </c:pt>
                <c:pt idx="11190">
                  <c:v>-0.15622093500000001</c:v>
                </c:pt>
                <c:pt idx="11191">
                  <c:v>-0.156233448</c:v>
                </c:pt>
                <c:pt idx="11192">
                  <c:v>-0.15624595599999999</c:v>
                </c:pt>
                <c:pt idx="11193">
                  <c:v>-0.15625845999999999</c:v>
                </c:pt>
                <c:pt idx="11194">
                  <c:v>-0.15627095799999999</c:v>
                </c:pt>
                <c:pt idx="11195">
                  <c:v>-0.15628345099999999</c:v>
                </c:pt>
                <c:pt idx="11196">
                  <c:v>-0.15629593899999999</c:v>
                </c:pt>
                <c:pt idx="11197">
                  <c:v>-0.156308422</c:v>
                </c:pt>
                <c:pt idx="11198">
                  <c:v>-0.15632089900000001</c:v>
                </c:pt>
                <c:pt idx="11199">
                  <c:v>-0.156333372</c:v>
                </c:pt>
                <c:pt idx="11200">
                  <c:v>-0.15634584000000001</c:v>
                </c:pt>
                <c:pt idx="11201">
                  <c:v>-0.156358303</c:v>
                </c:pt>
                <c:pt idx="11202">
                  <c:v>-0.15637076</c:v>
                </c:pt>
                <c:pt idx="11203">
                  <c:v>-0.15638321299999999</c:v>
                </c:pt>
                <c:pt idx="11204">
                  <c:v>-0.15639565999999999</c:v>
                </c:pt>
                <c:pt idx="11205">
                  <c:v>-0.15640810299999999</c:v>
                </c:pt>
                <c:pt idx="11206">
                  <c:v>-0.15642054</c:v>
                </c:pt>
                <c:pt idx="11207">
                  <c:v>-0.156432972</c:v>
                </c:pt>
                <c:pt idx="11208">
                  <c:v>-0.15644539900000001</c:v>
                </c:pt>
                <c:pt idx="11209">
                  <c:v>-0.156457822</c:v>
                </c:pt>
                <c:pt idx="11210">
                  <c:v>-0.15647023900000001</c:v>
                </c:pt>
                <c:pt idx="11211">
                  <c:v>-0.156482651</c:v>
                </c:pt>
                <c:pt idx="11212">
                  <c:v>-0.15649505799999999</c:v>
                </c:pt>
                <c:pt idx="11213">
                  <c:v>-0.15650745899999999</c:v>
                </c:pt>
                <c:pt idx="11214">
                  <c:v>-0.15651985600000001</c:v>
                </c:pt>
                <c:pt idx="11215">
                  <c:v>-0.15653224800000001</c:v>
                </c:pt>
                <c:pt idx="11216">
                  <c:v>-0.15654463499999999</c:v>
                </c:pt>
                <c:pt idx="11217">
                  <c:v>-0.15655701599999999</c:v>
                </c:pt>
                <c:pt idx="11218">
                  <c:v>-0.156569393</c:v>
                </c:pt>
                <c:pt idx="11219">
                  <c:v>-0.15658176400000001</c:v>
                </c:pt>
                <c:pt idx="11220">
                  <c:v>-0.156594131</c:v>
                </c:pt>
                <c:pt idx="11221">
                  <c:v>-0.15660649200000001</c:v>
                </c:pt>
                <c:pt idx="11222">
                  <c:v>-0.156618848</c:v>
                </c:pt>
                <c:pt idx="11223">
                  <c:v>-0.156631199</c:v>
                </c:pt>
                <c:pt idx="11224">
                  <c:v>-0.156643545</c:v>
                </c:pt>
                <c:pt idx="11225">
                  <c:v>-0.15665588599999999</c:v>
                </c:pt>
                <c:pt idx="11226">
                  <c:v>-0.156668222</c:v>
                </c:pt>
                <c:pt idx="11227">
                  <c:v>-0.156680553</c:v>
                </c:pt>
                <c:pt idx="11228">
                  <c:v>-0.15669287900000001</c:v>
                </c:pt>
                <c:pt idx="11229">
                  <c:v>-0.15670519899999999</c:v>
                </c:pt>
                <c:pt idx="11230">
                  <c:v>-0.156717515</c:v>
                </c:pt>
                <c:pt idx="11231">
                  <c:v>-0.15672982499999999</c:v>
                </c:pt>
                <c:pt idx="11232">
                  <c:v>-0.15674213100000001</c:v>
                </c:pt>
                <c:pt idx="11233">
                  <c:v>-0.156754431</c:v>
                </c:pt>
                <c:pt idx="11234">
                  <c:v>-0.156766726</c:v>
                </c:pt>
                <c:pt idx="11235">
                  <c:v>-0.15677901599999999</c:v>
                </c:pt>
                <c:pt idx="11236">
                  <c:v>-0.15679130099999999</c:v>
                </c:pt>
                <c:pt idx="11237">
                  <c:v>-0.156803581</c:v>
                </c:pt>
                <c:pt idx="11238">
                  <c:v>-0.156815856</c:v>
                </c:pt>
                <c:pt idx="11239">
                  <c:v>-0.15682812600000001</c:v>
                </c:pt>
                <c:pt idx="11240">
                  <c:v>-0.156840391</c:v>
                </c:pt>
                <c:pt idx="11241">
                  <c:v>-0.15685265000000001</c:v>
                </c:pt>
                <c:pt idx="11242">
                  <c:v>-0.156864905</c:v>
                </c:pt>
                <c:pt idx="11243">
                  <c:v>-0.15687715399999999</c:v>
                </c:pt>
                <c:pt idx="11244">
                  <c:v>-0.15688939900000001</c:v>
                </c:pt>
                <c:pt idx="11245">
                  <c:v>-0.15690163800000001</c:v>
                </c:pt>
                <c:pt idx="11246">
                  <c:v>-0.15691387200000001</c:v>
                </c:pt>
                <c:pt idx="11247">
                  <c:v>-0.15692610100000001</c:v>
                </c:pt>
                <c:pt idx="11248">
                  <c:v>-0.15693832499999999</c:v>
                </c:pt>
                <c:pt idx="11249">
                  <c:v>-0.156950544</c:v>
                </c:pt>
                <c:pt idx="11250">
                  <c:v>-0.15696275800000001</c:v>
                </c:pt>
                <c:pt idx="11251">
                  <c:v>-0.15697496699999999</c:v>
                </c:pt>
                <c:pt idx="11252">
                  <c:v>-0.15698717000000001</c:v>
                </c:pt>
                <c:pt idx="11253">
                  <c:v>-0.156999369</c:v>
                </c:pt>
                <c:pt idx="11254">
                  <c:v>-0.15701156199999999</c:v>
                </c:pt>
                <c:pt idx="11255">
                  <c:v>-0.15702375099999999</c:v>
                </c:pt>
                <c:pt idx="11256">
                  <c:v>-0.15703593399999999</c:v>
                </c:pt>
                <c:pt idx="11257">
                  <c:v>-0.15704811199999999</c:v>
                </c:pt>
                <c:pt idx="11258">
                  <c:v>-0.15706028499999999</c:v>
                </c:pt>
                <c:pt idx="11259">
                  <c:v>-0.157072453</c:v>
                </c:pt>
                <c:pt idx="11260">
                  <c:v>-0.15708461600000001</c:v>
                </c:pt>
                <c:pt idx="11261">
                  <c:v>-0.157096773</c:v>
                </c:pt>
                <c:pt idx="11262">
                  <c:v>-0.15710892600000001</c:v>
                </c:pt>
                <c:pt idx="11263">
                  <c:v>-0.157121073</c:v>
                </c:pt>
                <c:pt idx="11264">
                  <c:v>-0.15713321599999999</c:v>
                </c:pt>
                <c:pt idx="11265">
                  <c:v>-0.15714535299999999</c:v>
                </c:pt>
                <c:pt idx="11266">
                  <c:v>-0.15715748500000001</c:v>
                </c:pt>
                <c:pt idx="11267">
                  <c:v>-0.15716961300000001</c:v>
                </c:pt>
                <c:pt idx="11268">
                  <c:v>-0.15718173499999999</c:v>
                </c:pt>
                <c:pt idx="11269">
                  <c:v>-0.157193851</c:v>
                </c:pt>
                <c:pt idx="11270">
                  <c:v>-0.157205963</c:v>
                </c:pt>
                <c:pt idx="11271">
                  <c:v>-0.15721806999999999</c:v>
                </c:pt>
                <c:pt idx="11272">
                  <c:v>-0.157230172</c:v>
                </c:pt>
                <c:pt idx="11273">
                  <c:v>-0.15724226799999999</c:v>
                </c:pt>
                <c:pt idx="11274">
                  <c:v>-0.15725435900000001</c:v>
                </c:pt>
                <c:pt idx="11275">
                  <c:v>-0.157266446</c:v>
                </c:pt>
                <c:pt idx="11276">
                  <c:v>-0.157278527</c:v>
                </c:pt>
                <c:pt idx="11277">
                  <c:v>-0.157290603</c:v>
                </c:pt>
                <c:pt idx="11278">
                  <c:v>-0.157302674</c:v>
                </c:pt>
                <c:pt idx="11279">
                  <c:v>-0.15731474000000001</c:v>
                </c:pt>
                <c:pt idx="11280">
                  <c:v>-0.15732679999999999</c:v>
                </c:pt>
                <c:pt idx="11281">
                  <c:v>-0.157338856</c:v>
                </c:pt>
                <c:pt idx="11282">
                  <c:v>-0.15735090600000001</c:v>
                </c:pt>
                <c:pt idx="11283">
                  <c:v>-0.157362952</c:v>
                </c:pt>
                <c:pt idx="11284">
                  <c:v>-0.15737499199999999</c:v>
                </c:pt>
                <c:pt idx="11285">
                  <c:v>-0.15738702700000001</c:v>
                </c:pt>
                <c:pt idx="11286">
                  <c:v>-0.15739905700000001</c:v>
                </c:pt>
                <c:pt idx="11287">
                  <c:v>-0.15741108200000001</c:v>
                </c:pt>
                <c:pt idx="11288">
                  <c:v>-0.15742310200000001</c:v>
                </c:pt>
                <c:pt idx="11289">
                  <c:v>-0.15743511600000001</c:v>
                </c:pt>
                <c:pt idx="11290">
                  <c:v>-0.15744712599999999</c:v>
                </c:pt>
                <c:pt idx="11291">
                  <c:v>-0.15745913</c:v>
                </c:pt>
                <c:pt idx="11292">
                  <c:v>-0.15747112999999999</c:v>
                </c:pt>
                <c:pt idx="11293">
                  <c:v>-0.157483124</c:v>
                </c:pt>
                <c:pt idx="11294">
                  <c:v>-0.15749511299999999</c:v>
                </c:pt>
                <c:pt idx="11295">
                  <c:v>-0.15750709700000001</c:v>
                </c:pt>
                <c:pt idx="11296">
                  <c:v>-0.15751907600000001</c:v>
                </c:pt>
                <c:pt idx="11297">
                  <c:v>-0.15753104900000001</c:v>
                </c:pt>
                <c:pt idx="11298">
                  <c:v>-0.15754301800000001</c:v>
                </c:pt>
                <c:pt idx="11299">
                  <c:v>-0.15755498100000001</c:v>
                </c:pt>
                <c:pt idx="11300">
                  <c:v>-0.15756693999999999</c:v>
                </c:pt>
                <c:pt idx="11301">
                  <c:v>-0.157578893</c:v>
                </c:pt>
                <c:pt idx="11302">
                  <c:v>-0.15759084100000001</c:v>
                </c:pt>
                <c:pt idx="11303">
                  <c:v>-0.157602784</c:v>
                </c:pt>
                <c:pt idx="11304">
                  <c:v>-0.15761472200000001</c:v>
                </c:pt>
                <c:pt idx="11305">
                  <c:v>-0.157626654</c:v>
                </c:pt>
                <c:pt idx="11306">
                  <c:v>-0.157638582</c:v>
                </c:pt>
                <c:pt idx="11307">
                  <c:v>-0.157650504</c:v>
                </c:pt>
                <c:pt idx="11308">
                  <c:v>-0.157662422</c:v>
                </c:pt>
                <c:pt idx="11309">
                  <c:v>-0.157674334</c:v>
                </c:pt>
                <c:pt idx="11310">
                  <c:v>-0.157686241</c:v>
                </c:pt>
                <c:pt idx="11311">
                  <c:v>-0.15769814300000001</c:v>
                </c:pt>
                <c:pt idx="11312">
                  <c:v>-0.15771004</c:v>
                </c:pt>
                <c:pt idx="11313">
                  <c:v>-0.15772193100000001</c:v>
                </c:pt>
                <c:pt idx="11314">
                  <c:v>-0.157733818</c:v>
                </c:pt>
                <c:pt idx="11315">
                  <c:v>-0.15774569899999999</c:v>
                </c:pt>
                <c:pt idx="11316">
                  <c:v>-0.15775757500000001</c:v>
                </c:pt>
                <c:pt idx="11317">
                  <c:v>-0.15776944600000001</c:v>
                </c:pt>
                <c:pt idx="11318">
                  <c:v>-0.15778131200000001</c:v>
                </c:pt>
                <c:pt idx="11319">
                  <c:v>-0.15779317300000001</c:v>
                </c:pt>
                <c:pt idx="11320">
                  <c:v>-0.15780502900000001</c:v>
                </c:pt>
                <c:pt idx="11321">
                  <c:v>-0.15781687999999999</c:v>
                </c:pt>
                <c:pt idx="11322">
                  <c:v>-0.157828725</c:v>
                </c:pt>
                <c:pt idx="11323">
                  <c:v>-0.15784056499999999</c:v>
                </c:pt>
                <c:pt idx="11324">
                  <c:v>-0.1578524</c:v>
                </c:pt>
                <c:pt idx="11325">
                  <c:v>-0.15786423099999999</c:v>
                </c:pt>
                <c:pt idx="11326">
                  <c:v>-0.15787605499999999</c:v>
                </c:pt>
                <c:pt idx="11327">
                  <c:v>-0.15788787500000001</c:v>
                </c:pt>
                <c:pt idx="11328">
                  <c:v>-0.15789969000000001</c:v>
                </c:pt>
                <c:pt idx="11329">
                  <c:v>-0.15791149900000001</c:v>
                </c:pt>
                <c:pt idx="11330">
                  <c:v>-0.15792330299999999</c:v>
                </c:pt>
                <c:pt idx="11331">
                  <c:v>-0.15793510199999999</c:v>
                </c:pt>
                <c:pt idx="11332">
                  <c:v>-0.157946896</c:v>
                </c:pt>
                <c:pt idx="11333">
                  <c:v>-0.15795868499999999</c:v>
                </c:pt>
                <c:pt idx="11334">
                  <c:v>-0.157970469</c:v>
                </c:pt>
                <c:pt idx="11335">
                  <c:v>-0.15798224799999999</c:v>
                </c:pt>
                <c:pt idx="11336">
                  <c:v>-0.15799402100000001</c:v>
                </c:pt>
                <c:pt idx="11337">
                  <c:v>-0.15800578900000001</c:v>
                </c:pt>
                <c:pt idx="11338">
                  <c:v>-0.15801755300000001</c:v>
                </c:pt>
                <c:pt idx="11339">
                  <c:v>-0.15802931100000001</c:v>
                </c:pt>
                <c:pt idx="11340">
                  <c:v>-0.15804106300000001</c:v>
                </c:pt>
                <c:pt idx="11341">
                  <c:v>-0.15805281099999999</c:v>
                </c:pt>
                <c:pt idx="11342">
                  <c:v>-0.158064554</c:v>
                </c:pt>
                <c:pt idx="11343">
                  <c:v>-0.15807629100000001</c:v>
                </c:pt>
                <c:pt idx="11344">
                  <c:v>-0.15808802299999999</c:v>
                </c:pt>
                <c:pt idx="11345">
                  <c:v>-0.15809975000000001</c:v>
                </c:pt>
                <c:pt idx="11346">
                  <c:v>-0.158111472</c:v>
                </c:pt>
                <c:pt idx="11347">
                  <c:v>-0.158123189</c:v>
                </c:pt>
                <c:pt idx="11348">
                  <c:v>-0.15813490099999999</c:v>
                </c:pt>
                <c:pt idx="11349">
                  <c:v>-0.15814660699999999</c:v>
                </c:pt>
                <c:pt idx="11350">
                  <c:v>-0.158158309</c:v>
                </c:pt>
                <c:pt idx="11351">
                  <c:v>-0.158170005</c:v>
                </c:pt>
                <c:pt idx="11352">
                  <c:v>-0.15818169600000001</c:v>
                </c:pt>
                <c:pt idx="11353">
                  <c:v>-0.15819338099999999</c:v>
                </c:pt>
                <c:pt idx="11354">
                  <c:v>-0.15820506200000001</c:v>
                </c:pt>
                <c:pt idx="11355">
                  <c:v>-0.158216738</c:v>
                </c:pt>
                <c:pt idx="11356">
                  <c:v>-0.15822840799999999</c:v>
                </c:pt>
                <c:pt idx="11357">
                  <c:v>-0.15824007300000001</c:v>
                </c:pt>
                <c:pt idx="11358">
                  <c:v>-0.15825173300000001</c:v>
                </c:pt>
                <c:pt idx="11359">
                  <c:v>-0.158263388</c:v>
                </c:pt>
                <c:pt idx="11360">
                  <c:v>-0.15827503800000001</c:v>
                </c:pt>
                <c:pt idx="11361">
                  <c:v>-0.15828668300000001</c:v>
                </c:pt>
                <c:pt idx="11362">
                  <c:v>-0.15829832199999999</c:v>
                </c:pt>
                <c:pt idx="11363">
                  <c:v>-0.158309956</c:v>
                </c:pt>
                <c:pt idx="11364">
                  <c:v>-0.15832158499999999</c:v>
                </c:pt>
                <c:pt idx="11365">
                  <c:v>-0.158333209</c:v>
                </c:pt>
                <c:pt idx="11366">
                  <c:v>-0.15834482799999999</c:v>
                </c:pt>
                <c:pt idx="11367">
                  <c:v>-0.15835644199999999</c:v>
                </c:pt>
                <c:pt idx="11368">
                  <c:v>-0.15836805000000001</c:v>
                </c:pt>
                <c:pt idx="11369">
                  <c:v>-0.15837965300000001</c:v>
                </c:pt>
                <c:pt idx="11370">
                  <c:v>-0.15839125100000001</c:v>
                </c:pt>
                <c:pt idx="11371">
                  <c:v>-0.15840284399999999</c:v>
                </c:pt>
                <c:pt idx="11372">
                  <c:v>-0.15841443199999999</c:v>
                </c:pt>
                <c:pt idx="11373">
                  <c:v>-0.158426015</c:v>
                </c:pt>
                <c:pt idx="11374">
                  <c:v>-0.15843759199999999</c:v>
                </c:pt>
                <c:pt idx="11375">
                  <c:v>-0.158449164</c:v>
                </c:pt>
                <c:pt idx="11376">
                  <c:v>-0.15846073099999999</c:v>
                </c:pt>
                <c:pt idx="11377">
                  <c:v>-0.15847229299999999</c:v>
                </c:pt>
                <c:pt idx="11378">
                  <c:v>-0.15848385000000001</c:v>
                </c:pt>
                <c:pt idx="11379">
                  <c:v>-0.15849540200000001</c:v>
                </c:pt>
                <c:pt idx="11380">
                  <c:v>-0.15850694800000001</c:v>
                </c:pt>
                <c:pt idx="11381">
                  <c:v>-0.15851848900000001</c:v>
                </c:pt>
                <c:pt idx="11382">
                  <c:v>-0.15853002499999999</c:v>
                </c:pt>
                <c:pt idx="11383">
                  <c:v>-0.158541556</c:v>
                </c:pt>
                <c:pt idx="11384">
                  <c:v>-0.15855308200000001</c:v>
                </c:pt>
                <c:pt idx="11385">
                  <c:v>-0.158564602</c:v>
                </c:pt>
                <c:pt idx="11386">
                  <c:v>-0.15857611799999999</c:v>
                </c:pt>
                <c:pt idx="11387">
                  <c:v>-0.15858762800000001</c:v>
                </c:pt>
                <c:pt idx="11388">
                  <c:v>-0.158599133</c:v>
                </c:pt>
                <c:pt idx="11389">
                  <c:v>-0.158610633</c:v>
                </c:pt>
                <c:pt idx="11390">
                  <c:v>-0.158622127</c:v>
                </c:pt>
                <c:pt idx="11391">
                  <c:v>-0.158633617</c:v>
                </c:pt>
                <c:pt idx="11392">
                  <c:v>-0.15864510100000001</c:v>
                </c:pt>
                <c:pt idx="11393">
                  <c:v>-0.15865657999999999</c:v>
                </c:pt>
                <c:pt idx="11394">
                  <c:v>-0.158668054</c:v>
                </c:pt>
                <c:pt idx="11395">
                  <c:v>-0.15867952299999999</c:v>
                </c:pt>
                <c:pt idx="11396">
                  <c:v>-0.15869098600000001</c:v>
                </c:pt>
                <c:pt idx="11397">
                  <c:v>-0.158702445</c:v>
                </c:pt>
                <c:pt idx="11398">
                  <c:v>-0.15871389799999999</c:v>
                </c:pt>
                <c:pt idx="11399">
                  <c:v>-0.15872534599999999</c:v>
                </c:pt>
                <c:pt idx="11400">
                  <c:v>-0.15873678899999999</c:v>
                </c:pt>
                <c:pt idx="11401">
                  <c:v>-0.15874822599999999</c:v>
                </c:pt>
                <c:pt idx="11402">
                  <c:v>-0.158759659</c:v>
                </c:pt>
                <c:pt idx="11403">
                  <c:v>-0.15877108600000001</c:v>
                </c:pt>
                <c:pt idx="11404">
                  <c:v>-0.15878250799999999</c:v>
                </c:pt>
                <c:pt idx="11405">
                  <c:v>-0.158793925</c:v>
                </c:pt>
                <c:pt idx="11406">
                  <c:v>-0.15880533699999999</c:v>
                </c:pt>
                <c:pt idx="11407">
                  <c:v>-0.15881674300000001</c:v>
                </c:pt>
                <c:pt idx="11408">
                  <c:v>-0.158828144</c:v>
                </c:pt>
                <c:pt idx="11409">
                  <c:v>-0.15883954</c:v>
                </c:pt>
                <c:pt idx="11410">
                  <c:v>-0.158850931</c:v>
                </c:pt>
                <c:pt idx="11411">
                  <c:v>-0.158862317</c:v>
                </c:pt>
                <c:pt idx="11412">
                  <c:v>-0.15887369800000001</c:v>
                </c:pt>
                <c:pt idx="11413">
                  <c:v>-0.15888507299999999</c:v>
                </c:pt>
                <c:pt idx="11414">
                  <c:v>-0.158896443</c:v>
                </c:pt>
                <c:pt idx="11415">
                  <c:v>-0.15890780800000001</c:v>
                </c:pt>
                <c:pt idx="11416">
                  <c:v>-0.158919168</c:v>
                </c:pt>
                <c:pt idx="11417">
                  <c:v>-0.15893052299999999</c:v>
                </c:pt>
                <c:pt idx="11418">
                  <c:v>-0.15894187200000001</c:v>
                </c:pt>
                <c:pt idx="11419">
                  <c:v>-0.15895321600000001</c:v>
                </c:pt>
                <c:pt idx="11420">
                  <c:v>-0.15896455500000001</c:v>
                </c:pt>
                <c:pt idx="11421">
                  <c:v>-0.15897588900000001</c:v>
                </c:pt>
                <c:pt idx="11422">
                  <c:v>-0.15898721699999999</c:v>
                </c:pt>
                <c:pt idx="11423">
                  <c:v>-0.15899854099999999</c:v>
                </c:pt>
                <c:pt idx="11424">
                  <c:v>-0.159009859</c:v>
                </c:pt>
                <c:pt idx="11425">
                  <c:v>-0.15902117199999999</c:v>
                </c:pt>
                <c:pt idx="11426">
                  <c:v>-0.15903248</c:v>
                </c:pt>
                <c:pt idx="11427">
                  <c:v>-0.15904378199999999</c:v>
                </c:pt>
                <c:pt idx="11428">
                  <c:v>-0.15905507999999999</c:v>
                </c:pt>
                <c:pt idx="11429">
                  <c:v>-0.15906637200000001</c:v>
                </c:pt>
                <c:pt idx="11430">
                  <c:v>-0.15907765900000001</c:v>
                </c:pt>
                <c:pt idx="11431">
                  <c:v>-0.15908894100000001</c:v>
                </c:pt>
                <c:pt idx="11432">
                  <c:v>-0.15910021699999999</c:v>
                </c:pt>
                <c:pt idx="11433">
                  <c:v>-0.15911148899999999</c:v>
                </c:pt>
                <c:pt idx="11434">
                  <c:v>-0.159122755</c:v>
                </c:pt>
                <c:pt idx="11435">
                  <c:v>-0.15913401599999999</c:v>
                </c:pt>
                <c:pt idx="11436">
                  <c:v>-0.159145271</c:v>
                </c:pt>
                <c:pt idx="11437">
                  <c:v>-0.15915652199999999</c:v>
                </c:pt>
                <c:pt idx="11438">
                  <c:v>-0.15916776699999999</c:v>
                </c:pt>
                <c:pt idx="11439">
                  <c:v>-0.15917900700000001</c:v>
                </c:pt>
                <c:pt idx="11440">
                  <c:v>-0.15919024200000001</c:v>
                </c:pt>
                <c:pt idx="11441">
                  <c:v>-0.15920147200000001</c:v>
                </c:pt>
                <c:pt idx="11442">
                  <c:v>-0.15921269699999999</c:v>
                </c:pt>
                <c:pt idx="11443">
                  <c:v>-0.15922391599999999</c:v>
                </c:pt>
                <c:pt idx="11444">
                  <c:v>-0.15923513</c:v>
                </c:pt>
                <c:pt idx="11445">
                  <c:v>-0.15924633899999999</c:v>
                </c:pt>
                <c:pt idx="11446">
                  <c:v>-0.159257543</c:v>
                </c:pt>
                <c:pt idx="11447">
                  <c:v>-0.15926874099999999</c:v>
                </c:pt>
                <c:pt idx="11448">
                  <c:v>-0.15927993400000001</c:v>
                </c:pt>
                <c:pt idx="11449">
                  <c:v>-0.15929112200000001</c:v>
                </c:pt>
                <c:pt idx="11450">
                  <c:v>-0.15930230500000001</c:v>
                </c:pt>
                <c:pt idx="11451">
                  <c:v>-0.15931348200000001</c:v>
                </c:pt>
                <c:pt idx="11452">
                  <c:v>-0.15932465500000001</c:v>
                </c:pt>
                <c:pt idx="11453">
                  <c:v>-0.15933582199999999</c:v>
                </c:pt>
                <c:pt idx="11454">
                  <c:v>-0.159346984</c:v>
                </c:pt>
                <c:pt idx="11455">
                  <c:v>-0.15935814100000001</c:v>
                </c:pt>
                <c:pt idx="11456">
                  <c:v>-0.159369292</c:v>
                </c:pt>
                <c:pt idx="11457">
                  <c:v>-0.15938043800000001</c:v>
                </c:pt>
                <c:pt idx="11458">
                  <c:v>-0.15939158</c:v>
                </c:pt>
                <c:pt idx="11459">
                  <c:v>-0.159402715</c:v>
                </c:pt>
                <c:pt idx="11460">
                  <c:v>-0.159413846</c:v>
                </c:pt>
                <c:pt idx="11461">
                  <c:v>-0.159424971</c:v>
                </c:pt>
                <c:pt idx="11462">
                  <c:v>-0.159436092</c:v>
                </c:pt>
                <c:pt idx="11463">
                  <c:v>-0.15944720700000001</c:v>
                </c:pt>
                <c:pt idx="11464">
                  <c:v>-0.15945831599999999</c:v>
                </c:pt>
                <c:pt idx="11465">
                  <c:v>-0.159469421</c:v>
                </c:pt>
                <c:pt idx="11466">
                  <c:v>-0.15948051999999999</c:v>
                </c:pt>
                <c:pt idx="11467">
                  <c:v>-0.159491614</c:v>
                </c:pt>
                <c:pt idx="11468">
                  <c:v>-0.159502703</c:v>
                </c:pt>
                <c:pt idx="11469">
                  <c:v>-0.15951378699999999</c:v>
                </c:pt>
                <c:pt idx="11470">
                  <c:v>-0.15952486499999999</c:v>
                </c:pt>
                <c:pt idx="11471">
                  <c:v>-0.15953593799999999</c:v>
                </c:pt>
                <c:pt idx="11472">
                  <c:v>-0.15954700599999999</c:v>
                </c:pt>
                <c:pt idx="11473">
                  <c:v>-0.159558069</c:v>
                </c:pt>
                <c:pt idx="11474">
                  <c:v>-0.15956912600000001</c:v>
                </c:pt>
                <c:pt idx="11475">
                  <c:v>-0.15958017799999999</c:v>
                </c:pt>
                <c:pt idx="11476">
                  <c:v>-0.159591225</c:v>
                </c:pt>
                <c:pt idx="11477">
                  <c:v>-0.15960226699999999</c:v>
                </c:pt>
                <c:pt idx="11478">
                  <c:v>-0.15961330400000001</c:v>
                </c:pt>
                <c:pt idx="11479">
                  <c:v>-0.15962433500000001</c:v>
                </c:pt>
                <c:pt idx="11480">
                  <c:v>-0.159635361</c:v>
                </c:pt>
                <c:pt idx="11481">
                  <c:v>-0.159646382</c:v>
                </c:pt>
                <c:pt idx="11482">
                  <c:v>-0.15965739800000001</c:v>
                </c:pt>
                <c:pt idx="11483">
                  <c:v>-0.15966840800000001</c:v>
                </c:pt>
                <c:pt idx="11484">
                  <c:v>-0.15967941299999999</c:v>
                </c:pt>
                <c:pt idx="11485">
                  <c:v>-0.159690413</c:v>
                </c:pt>
                <c:pt idx="11486">
                  <c:v>-0.15970140799999999</c:v>
                </c:pt>
                <c:pt idx="11487">
                  <c:v>-0.15971239700000001</c:v>
                </c:pt>
                <c:pt idx="11488">
                  <c:v>-0.159723382</c:v>
                </c:pt>
                <c:pt idx="11489">
                  <c:v>-0.15973435999999999</c:v>
                </c:pt>
                <c:pt idx="11490">
                  <c:v>-0.15974533399999999</c:v>
                </c:pt>
                <c:pt idx="11491">
                  <c:v>-0.15975630299999999</c:v>
                </c:pt>
                <c:pt idx="11492">
                  <c:v>-0.15976726599999999</c:v>
                </c:pt>
                <c:pt idx="11493">
                  <c:v>-0.159778224</c:v>
                </c:pt>
                <c:pt idx="11494">
                  <c:v>-0.159789177</c:v>
                </c:pt>
                <c:pt idx="11495">
                  <c:v>-0.15980012399999999</c:v>
                </c:pt>
                <c:pt idx="11496">
                  <c:v>-0.159811066</c:v>
                </c:pt>
                <c:pt idx="11497">
                  <c:v>-0.15982200299999999</c:v>
                </c:pt>
                <c:pt idx="11498">
                  <c:v>-0.15983293500000001</c:v>
                </c:pt>
                <c:pt idx="11499">
                  <c:v>-0.159843862</c:v>
                </c:pt>
                <c:pt idx="11500">
                  <c:v>-0.159854783</c:v>
                </c:pt>
                <c:pt idx="11501">
                  <c:v>-0.159865699</c:v>
                </c:pt>
                <c:pt idx="11502">
                  <c:v>-0.15987661</c:v>
                </c:pt>
                <c:pt idx="11503">
                  <c:v>-0.15988751600000001</c:v>
                </c:pt>
                <c:pt idx="11504">
                  <c:v>-0.15989841599999999</c:v>
                </c:pt>
                <c:pt idx="11505">
                  <c:v>-0.159909311</c:v>
                </c:pt>
                <c:pt idx="11506">
                  <c:v>-0.15992020100000001</c:v>
                </c:pt>
                <c:pt idx="11507">
                  <c:v>-0.159931086</c:v>
                </c:pt>
                <c:pt idx="11508">
                  <c:v>-0.15994196499999999</c:v>
                </c:pt>
                <c:pt idx="11509">
                  <c:v>-0.15995283900000001</c:v>
                </c:pt>
                <c:pt idx="11510">
                  <c:v>-0.15996370800000001</c:v>
                </c:pt>
                <c:pt idx="11511">
                  <c:v>-0.15997457100000001</c:v>
                </c:pt>
                <c:pt idx="11512">
                  <c:v>-0.15998543000000001</c:v>
                </c:pt>
                <c:pt idx="11513">
                  <c:v>-0.15999628299999999</c:v>
                </c:pt>
                <c:pt idx="11514">
                  <c:v>-0.160007131</c:v>
                </c:pt>
                <c:pt idx="11515">
                  <c:v>-0.16001797300000001</c:v>
                </c:pt>
                <c:pt idx="11516">
                  <c:v>-0.16002881099999999</c:v>
                </c:pt>
                <c:pt idx="11517">
                  <c:v>-0.16003964300000001</c:v>
                </c:pt>
                <c:pt idx="11518">
                  <c:v>-0.16005047</c:v>
                </c:pt>
                <c:pt idx="11519">
                  <c:v>-0.16006129099999999</c:v>
                </c:pt>
                <c:pt idx="11520">
                  <c:v>-0.16007210699999999</c:v>
                </c:pt>
                <c:pt idx="11521">
                  <c:v>-0.16008291799999999</c:v>
                </c:pt>
                <c:pt idx="11522">
                  <c:v>-0.16009372399999999</c:v>
                </c:pt>
                <c:pt idx="11523">
                  <c:v>-0.160104525</c:v>
                </c:pt>
                <c:pt idx="11524">
                  <c:v>-0.16011532000000001</c:v>
                </c:pt>
                <c:pt idx="11525">
                  <c:v>-0.16012610999999999</c:v>
                </c:pt>
                <c:pt idx="11526">
                  <c:v>-0.160136895</c:v>
                </c:pt>
                <c:pt idx="11527">
                  <c:v>-0.16014767399999999</c:v>
                </c:pt>
                <c:pt idx="11528">
                  <c:v>-0.16015844900000001</c:v>
                </c:pt>
                <c:pt idx="11529">
                  <c:v>-0.160169218</c:v>
                </c:pt>
                <c:pt idx="11530">
                  <c:v>-0.160179981</c:v>
                </c:pt>
                <c:pt idx="11531">
                  <c:v>-0.16019074</c:v>
                </c:pt>
                <c:pt idx="11532">
                  <c:v>-0.160201493</c:v>
                </c:pt>
                <c:pt idx="11533">
                  <c:v>-0.16021224100000001</c:v>
                </c:pt>
                <c:pt idx="11534">
                  <c:v>-0.16022298400000001</c:v>
                </c:pt>
                <c:pt idx="11535">
                  <c:v>-0.160233721</c:v>
                </c:pt>
                <c:pt idx="11536">
                  <c:v>-0.16024445300000001</c:v>
                </c:pt>
                <c:pt idx="11537">
                  <c:v>-0.16025518</c:v>
                </c:pt>
                <c:pt idx="11538">
                  <c:v>-0.16026590199999999</c:v>
                </c:pt>
                <c:pt idx="11539">
                  <c:v>-0.16027661800000001</c:v>
                </c:pt>
                <c:pt idx="11540">
                  <c:v>-0.16028732900000001</c:v>
                </c:pt>
                <c:pt idx="11541">
                  <c:v>-0.16029803500000001</c:v>
                </c:pt>
                <c:pt idx="11542">
                  <c:v>-0.16030873600000001</c:v>
                </c:pt>
                <c:pt idx="11543">
                  <c:v>-0.16031943100000001</c:v>
                </c:pt>
                <c:pt idx="11544">
                  <c:v>-0.16033012099999999</c:v>
                </c:pt>
                <c:pt idx="11545">
                  <c:v>-0.160340805</c:v>
                </c:pt>
                <c:pt idx="11546">
                  <c:v>-0.16035148499999999</c:v>
                </c:pt>
                <c:pt idx="11547">
                  <c:v>-0.160362159</c:v>
                </c:pt>
                <c:pt idx="11548">
                  <c:v>-0.160372828</c:v>
                </c:pt>
                <c:pt idx="11549">
                  <c:v>-0.16038349199999999</c:v>
                </c:pt>
                <c:pt idx="11550">
                  <c:v>-0.16039415000000001</c:v>
                </c:pt>
                <c:pt idx="11551">
                  <c:v>-0.16040480300000001</c:v>
                </c:pt>
                <c:pt idx="11552">
                  <c:v>-0.16041545099999999</c:v>
                </c:pt>
                <c:pt idx="11553">
                  <c:v>-0.16042609399999999</c:v>
                </c:pt>
                <c:pt idx="11554">
                  <c:v>-0.160436731</c:v>
                </c:pt>
                <c:pt idx="11555">
                  <c:v>-0.16044736300000001</c:v>
                </c:pt>
                <c:pt idx="11556">
                  <c:v>-0.16045798999999999</c:v>
                </c:pt>
                <c:pt idx="11557">
                  <c:v>-0.16046861100000001</c:v>
                </c:pt>
                <c:pt idx="11558">
                  <c:v>-0.160479227</c:v>
                </c:pt>
                <c:pt idx="11559">
                  <c:v>-0.160489838</c:v>
                </c:pt>
                <c:pt idx="11560">
                  <c:v>-0.16050044399999999</c:v>
                </c:pt>
                <c:pt idx="11561">
                  <c:v>-0.16051104399999999</c:v>
                </c:pt>
                <c:pt idx="11562">
                  <c:v>-0.16052163899999999</c:v>
                </c:pt>
                <c:pt idx="11563">
                  <c:v>-0.160532229</c:v>
                </c:pt>
                <c:pt idx="11564">
                  <c:v>-0.16054281300000001</c:v>
                </c:pt>
                <c:pt idx="11565">
                  <c:v>-0.16055339299999999</c:v>
                </c:pt>
                <c:pt idx="11566">
                  <c:v>-0.160563967</c:v>
                </c:pt>
                <c:pt idx="11567">
                  <c:v>-0.16057453499999999</c:v>
                </c:pt>
                <c:pt idx="11568">
                  <c:v>-0.16058509800000001</c:v>
                </c:pt>
                <c:pt idx="11569">
                  <c:v>-0.160595657</c:v>
                </c:pt>
                <c:pt idx="11570">
                  <c:v>-0.160606209</c:v>
                </c:pt>
                <c:pt idx="11571">
                  <c:v>-0.160616757</c:v>
                </c:pt>
                <c:pt idx="11572">
                  <c:v>-0.160627299</c:v>
                </c:pt>
                <c:pt idx="11573">
                  <c:v>-0.16063783600000001</c:v>
                </c:pt>
                <c:pt idx="11574">
                  <c:v>-0.16064836800000001</c:v>
                </c:pt>
                <c:pt idx="11575">
                  <c:v>-0.160658894</c:v>
                </c:pt>
                <c:pt idx="11576">
                  <c:v>-0.16066941500000001</c:v>
                </c:pt>
                <c:pt idx="11577">
                  <c:v>-0.160679931</c:v>
                </c:pt>
                <c:pt idx="11578">
                  <c:v>-0.16069044099999999</c:v>
                </c:pt>
                <c:pt idx="11579">
                  <c:v>-0.16070094700000001</c:v>
                </c:pt>
                <c:pt idx="11580">
                  <c:v>-0.16071144700000001</c:v>
                </c:pt>
                <c:pt idx="11581">
                  <c:v>-0.16072194100000001</c:v>
                </c:pt>
                <c:pt idx="11582">
                  <c:v>-0.16073243100000001</c:v>
                </c:pt>
                <c:pt idx="11583">
                  <c:v>-0.16074291499999999</c:v>
                </c:pt>
                <c:pt idx="11584">
                  <c:v>-0.16075339299999999</c:v>
                </c:pt>
                <c:pt idx="11585">
                  <c:v>-0.160763867</c:v>
                </c:pt>
                <c:pt idx="11586">
                  <c:v>-0.16077433499999999</c:v>
                </c:pt>
                <c:pt idx="11587">
                  <c:v>-0.16078479800000001</c:v>
                </c:pt>
                <c:pt idx="11588">
                  <c:v>-0.160795255</c:v>
                </c:pt>
                <c:pt idx="11589">
                  <c:v>-0.16080570799999999</c:v>
                </c:pt>
                <c:pt idx="11590">
                  <c:v>-0.16081615499999999</c:v>
                </c:pt>
                <c:pt idx="11591">
                  <c:v>-0.16082659599999999</c:v>
                </c:pt>
                <c:pt idx="11592">
                  <c:v>-0.16083703299999999</c:v>
                </c:pt>
                <c:pt idx="11593">
                  <c:v>-0.160847464</c:v>
                </c:pt>
                <c:pt idx="11594">
                  <c:v>-0.16085789</c:v>
                </c:pt>
                <c:pt idx="11595">
                  <c:v>-0.16086830999999999</c:v>
                </c:pt>
                <c:pt idx="11596">
                  <c:v>-0.160878725</c:v>
                </c:pt>
                <c:pt idx="11597">
                  <c:v>-0.16088913499999999</c:v>
                </c:pt>
                <c:pt idx="11598">
                  <c:v>-0.16089954000000001</c:v>
                </c:pt>
                <c:pt idx="11599">
                  <c:v>-0.160909939</c:v>
                </c:pt>
                <c:pt idx="11600">
                  <c:v>-0.160920333</c:v>
                </c:pt>
                <c:pt idx="11601">
                  <c:v>-0.160930722</c:v>
                </c:pt>
                <c:pt idx="11602">
                  <c:v>-0.160941105</c:v>
                </c:pt>
                <c:pt idx="11603">
                  <c:v>-0.16095148300000001</c:v>
                </c:pt>
                <c:pt idx="11604">
                  <c:v>-0.16096185599999999</c:v>
                </c:pt>
                <c:pt idx="11605">
                  <c:v>-0.160972224</c:v>
                </c:pt>
                <c:pt idx="11606">
                  <c:v>-0.16098258600000001</c:v>
                </c:pt>
                <c:pt idx="11607">
                  <c:v>-0.160992943</c:v>
                </c:pt>
                <c:pt idx="11608">
                  <c:v>-0.16100329399999999</c:v>
                </c:pt>
                <c:pt idx="11609">
                  <c:v>-0.16101364000000001</c:v>
                </c:pt>
                <c:pt idx="11610">
                  <c:v>-0.16102398100000001</c:v>
                </c:pt>
                <c:pt idx="11611">
                  <c:v>-0.16103431700000001</c:v>
                </c:pt>
                <c:pt idx="11612">
                  <c:v>-0.16104464700000001</c:v>
                </c:pt>
                <c:pt idx="11613">
                  <c:v>-0.16105497199999999</c:v>
                </c:pt>
                <c:pt idx="11614">
                  <c:v>-0.161065292</c:v>
                </c:pt>
                <c:pt idx="11615">
                  <c:v>-0.16107560700000001</c:v>
                </c:pt>
                <c:pt idx="11616">
                  <c:v>-0.161085915</c:v>
                </c:pt>
                <c:pt idx="11617">
                  <c:v>-0.16109621900000001</c:v>
                </c:pt>
                <c:pt idx="11618">
                  <c:v>-0.161106518</c:v>
                </c:pt>
                <c:pt idx="11619">
                  <c:v>-0.161116811</c:v>
                </c:pt>
                <c:pt idx="11620">
                  <c:v>-0.161127099</c:v>
                </c:pt>
                <c:pt idx="11621">
                  <c:v>-0.161137381</c:v>
                </c:pt>
                <c:pt idx="11622">
                  <c:v>-0.161147658</c:v>
                </c:pt>
                <c:pt idx="11623">
                  <c:v>-0.16115793</c:v>
                </c:pt>
                <c:pt idx="11624">
                  <c:v>-0.16116819700000001</c:v>
                </c:pt>
                <c:pt idx="11625">
                  <c:v>-0.161178458</c:v>
                </c:pt>
                <c:pt idx="11626">
                  <c:v>-0.16118871400000001</c:v>
                </c:pt>
                <c:pt idx="11627">
                  <c:v>-0.161198965</c:v>
                </c:pt>
                <c:pt idx="11628">
                  <c:v>-0.16120920999999999</c:v>
                </c:pt>
                <c:pt idx="11629">
                  <c:v>-0.16121944999999999</c:v>
                </c:pt>
                <c:pt idx="11630">
                  <c:v>-0.16122968500000001</c:v>
                </c:pt>
                <c:pt idx="11631">
                  <c:v>-0.16123991400000001</c:v>
                </c:pt>
                <c:pt idx="11632">
                  <c:v>-0.16125013799999999</c:v>
                </c:pt>
                <c:pt idx="11633">
                  <c:v>-0.16126035699999999</c:v>
                </c:pt>
                <c:pt idx="11634">
                  <c:v>-0.16127057</c:v>
                </c:pt>
                <c:pt idx="11635">
                  <c:v>-0.16128077800000001</c:v>
                </c:pt>
                <c:pt idx="11636">
                  <c:v>-0.161290981</c:v>
                </c:pt>
                <c:pt idx="11637">
                  <c:v>-0.16130117899999999</c:v>
                </c:pt>
                <c:pt idx="11638">
                  <c:v>-0.16131137100000001</c:v>
                </c:pt>
                <c:pt idx="11639">
                  <c:v>-0.161321558</c:v>
                </c:pt>
                <c:pt idx="11640">
                  <c:v>-0.161331739</c:v>
                </c:pt>
                <c:pt idx="11641">
                  <c:v>-0.161341915</c:v>
                </c:pt>
                <c:pt idx="11642">
                  <c:v>-0.16135208600000001</c:v>
                </c:pt>
                <c:pt idx="11643">
                  <c:v>-0.16136225100000001</c:v>
                </c:pt>
                <c:pt idx="11644">
                  <c:v>-0.16137241199999999</c:v>
                </c:pt>
                <c:pt idx="11645">
                  <c:v>-0.16138256600000001</c:v>
                </c:pt>
                <c:pt idx="11646">
                  <c:v>-0.16139271599999999</c:v>
                </c:pt>
                <c:pt idx="11647">
                  <c:v>-0.16140286000000001</c:v>
                </c:pt>
                <c:pt idx="11648">
                  <c:v>-0.161412999</c:v>
                </c:pt>
                <c:pt idx="11649">
                  <c:v>-0.161423132</c:v>
                </c:pt>
                <c:pt idx="11650">
                  <c:v>-0.16143326099999999</c:v>
                </c:pt>
                <c:pt idx="11651">
                  <c:v>-0.161443383</c:v>
                </c:pt>
                <c:pt idx="11652">
                  <c:v>-0.161453501</c:v>
                </c:pt>
                <c:pt idx="11653">
                  <c:v>-0.16146361300000001</c:v>
                </c:pt>
                <c:pt idx="11654">
                  <c:v>-0.16147371999999999</c:v>
                </c:pt>
                <c:pt idx="11655">
                  <c:v>-0.161483822</c:v>
                </c:pt>
                <c:pt idx="11656">
                  <c:v>-0.16149391799999999</c:v>
                </c:pt>
                <c:pt idx="11657">
                  <c:v>-0.161504009</c:v>
                </c:pt>
                <c:pt idx="11658">
                  <c:v>-0.161514094</c:v>
                </c:pt>
                <c:pt idx="11659">
                  <c:v>-0.16152417399999999</c:v>
                </c:pt>
                <c:pt idx="11660">
                  <c:v>-0.16153424899999999</c:v>
                </c:pt>
                <c:pt idx="11661">
                  <c:v>-0.16154431899999999</c:v>
                </c:pt>
                <c:pt idx="11662">
                  <c:v>-0.161554383</c:v>
                </c:pt>
                <c:pt idx="11663">
                  <c:v>-0.161564442</c:v>
                </c:pt>
                <c:pt idx="11664">
                  <c:v>-0.16157449500000001</c:v>
                </c:pt>
                <c:pt idx="11665">
                  <c:v>-0.161584543</c:v>
                </c:pt>
                <c:pt idx="11666">
                  <c:v>-0.16159458600000001</c:v>
                </c:pt>
                <c:pt idx="11667">
                  <c:v>-0.161604624</c:v>
                </c:pt>
                <c:pt idx="11668">
                  <c:v>-0.161614656</c:v>
                </c:pt>
                <c:pt idx="11669">
                  <c:v>-0.16162468299999999</c:v>
                </c:pt>
                <c:pt idx="11670">
                  <c:v>-0.16163470399999999</c:v>
                </c:pt>
                <c:pt idx="11671">
                  <c:v>-0.16164471999999999</c:v>
                </c:pt>
                <c:pt idx="11672">
                  <c:v>-0.161654731</c:v>
                </c:pt>
                <c:pt idx="11673">
                  <c:v>-0.161664737</c:v>
                </c:pt>
                <c:pt idx="11674">
                  <c:v>-0.16167473700000001</c:v>
                </c:pt>
                <c:pt idx="11675">
                  <c:v>-0.161684731</c:v>
                </c:pt>
                <c:pt idx="11676">
                  <c:v>-0.16169472100000001</c:v>
                </c:pt>
                <c:pt idx="11677">
                  <c:v>-0.161704705</c:v>
                </c:pt>
                <c:pt idx="11678">
                  <c:v>-0.161714684</c:v>
                </c:pt>
                <c:pt idx="11679">
                  <c:v>-0.16172465699999999</c:v>
                </c:pt>
                <c:pt idx="11680">
                  <c:v>-0.16173462499999999</c:v>
                </c:pt>
                <c:pt idx="11681">
                  <c:v>-0.16174458799999999</c:v>
                </c:pt>
                <c:pt idx="11682">
                  <c:v>-0.161754545</c:v>
                </c:pt>
                <c:pt idx="11683">
                  <c:v>-0.16176449700000001</c:v>
                </c:pt>
                <c:pt idx="11684">
                  <c:v>-0.16177444399999999</c:v>
                </c:pt>
                <c:pt idx="11685">
                  <c:v>-0.161784385</c:v>
                </c:pt>
                <c:pt idx="11686">
                  <c:v>-0.16179432099999999</c:v>
                </c:pt>
                <c:pt idx="11687">
                  <c:v>-0.16180425200000001</c:v>
                </c:pt>
                <c:pt idx="11688">
                  <c:v>-0.161814177</c:v>
                </c:pt>
                <c:pt idx="11689">
                  <c:v>-0.161824097</c:v>
                </c:pt>
                <c:pt idx="11690">
                  <c:v>-0.161834011</c:v>
                </c:pt>
                <c:pt idx="11691">
                  <c:v>-0.16184392</c:v>
                </c:pt>
                <c:pt idx="11692">
                  <c:v>-0.16185382400000001</c:v>
                </c:pt>
                <c:pt idx="11693">
                  <c:v>-0.16186372299999999</c:v>
                </c:pt>
                <c:pt idx="11694">
                  <c:v>-0.161873616</c:v>
                </c:pt>
                <c:pt idx="11695">
                  <c:v>-0.16188350300000001</c:v>
                </c:pt>
                <c:pt idx="11696">
                  <c:v>-0.161893386</c:v>
                </c:pt>
                <c:pt idx="11697">
                  <c:v>-0.16190326299999999</c:v>
                </c:pt>
                <c:pt idx="11698">
                  <c:v>-0.16191313500000001</c:v>
                </c:pt>
                <c:pt idx="11699">
                  <c:v>-0.16192300100000001</c:v>
                </c:pt>
                <c:pt idx="11700">
                  <c:v>-0.16193286200000001</c:v>
                </c:pt>
                <c:pt idx="11701">
                  <c:v>-0.16194271800000001</c:v>
                </c:pt>
                <c:pt idx="11702">
                  <c:v>-0.16195256799999999</c:v>
                </c:pt>
                <c:pt idx="11703">
                  <c:v>-0.161962413</c:v>
                </c:pt>
                <c:pt idx="11704">
                  <c:v>-0.16197225200000001</c:v>
                </c:pt>
                <c:pt idx="11705">
                  <c:v>-0.161982086</c:v>
                </c:pt>
                <c:pt idx="11706">
                  <c:v>-0.16199191499999999</c:v>
                </c:pt>
                <c:pt idx="11707">
                  <c:v>-0.16200173900000001</c:v>
                </c:pt>
                <c:pt idx="11708">
                  <c:v>-0.162011557</c:v>
                </c:pt>
                <c:pt idx="11709">
                  <c:v>-0.16202137</c:v>
                </c:pt>
                <c:pt idx="11710">
                  <c:v>-0.162031177</c:v>
                </c:pt>
                <c:pt idx="11711">
                  <c:v>-0.162040979</c:v>
                </c:pt>
                <c:pt idx="11712">
                  <c:v>-0.16205077500000001</c:v>
                </c:pt>
                <c:pt idx="11713">
                  <c:v>-0.16206056699999999</c:v>
                </c:pt>
                <c:pt idx="11714">
                  <c:v>-0.162070353</c:v>
                </c:pt>
                <c:pt idx="11715">
                  <c:v>-0.16208013299999999</c:v>
                </c:pt>
                <c:pt idx="11716">
                  <c:v>-0.162089908</c:v>
                </c:pt>
                <c:pt idx="11717">
                  <c:v>-0.162099678</c:v>
                </c:pt>
                <c:pt idx="11718">
                  <c:v>-0.16210944299999999</c:v>
                </c:pt>
                <c:pt idx="11719">
                  <c:v>-0.16211920199999999</c:v>
                </c:pt>
                <c:pt idx="11720">
                  <c:v>-0.16212895499999999</c:v>
                </c:pt>
                <c:pt idx="11721">
                  <c:v>-0.16213870399999999</c:v>
                </c:pt>
                <c:pt idx="11722">
                  <c:v>-0.162148447</c:v>
                </c:pt>
                <c:pt idx="11723">
                  <c:v>-0.16215818400000001</c:v>
                </c:pt>
                <c:pt idx="11724">
                  <c:v>-0.16216791699999999</c:v>
                </c:pt>
                <c:pt idx="11725">
                  <c:v>-0.16217764300000001</c:v>
                </c:pt>
                <c:pt idx="11726">
                  <c:v>-0.162187365</c:v>
                </c:pt>
                <c:pt idx="11727">
                  <c:v>-0.16219708099999999</c:v>
                </c:pt>
                <c:pt idx="11728">
                  <c:v>-0.16220679199999999</c:v>
                </c:pt>
                <c:pt idx="11729">
                  <c:v>-0.16221649699999999</c:v>
                </c:pt>
                <c:pt idx="11730">
                  <c:v>-0.16222619699999999</c:v>
                </c:pt>
                <c:pt idx="11731">
                  <c:v>-0.16223589199999999</c:v>
                </c:pt>
                <c:pt idx="11732">
                  <c:v>-0.162245581</c:v>
                </c:pt>
                <c:pt idx="11733">
                  <c:v>-0.16225526500000001</c:v>
                </c:pt>
                <c:pt idx="11734">
                  <c:v>-0.16226494299999999</c:v>
                </c:pt>
                <c:pt idx="11735">
                  <c:v>-0.16227461600000001</c:v>
                </c:pt>
                <c:pt idx="11736">
                  <c:v>-0.162284284</c:v>
                </c:pt>
                <c:pt idx="11737">
                  <c:v>-0.16229394599999999</c:v>
                </c:pt>
                <c:pt idx="11738">
                  <c:v>-0.16230360299999999</c:v>
                </c:pt>
                <c:pt idx="11739">
                  <c:v>-0.16231325499999999</c:v>
                </c:pt>
                <c:pt idx="11740">
                  <c:v>-0.16232290099999999</c:v>
                </c:pt>
                <c:pt idx="11741">
                  <c:v>-0.162332542</c:v>
                </c:pt>
                <c:pt idx="11742">
                  <c:v>-0.162342177</c:v>
                </c:pt>
                <c:pt idx="11743">
                  <c:v>-0.16235180799999999</c:v>
                </c:pt>
                <c:pt idx="11744">
                  <c:v>-0.162361432</c:v>
                </c:pt>
                <c:pt idx="11745">
                  <c:v>-0.16237105199999999</c:v>
                </c:pt>
                <c:pt idx="11746">
                  <c:v>-0.16238066500000001</c:v>
                </c:pt>
                <c:pt idx="11747">
                  <c:v>-0.162390274</c:v>
                </c:pt>
                <c:pt idx="11748">
                  <c:v>-0.162399877</c:v>
                </c:pt>
                <c:pt idx="11749">
                  <c:v>-0.162409475</c:v>
                </c:pt>
                <c:pt idx="11750">
                  <c:v>-0.162419067</c:v>
                </c:pt>
                <c:pt idx="11751">
                  <c:v>-0.16242865400000001</c:v>
                </c:pt>
                <c:pt idx="11752">
                  <c:v>-0.16243823600000001</c:v>
                </c:pt>
                <c:pt idx="11753">
                  <c:v>-0.162447812</c:v>
                </c:pt>
                <c:pt idx="11754">
                  <c:v>-0.16245738300000001</c:v>
                </c:pt>
                <c:pt idx="11755">
                  <c:v>-0.162466948</c:v>
                </c:pt>
                <c:pt idx="11756">
                  <c:v>-0.16247650899999999</c:v>
                </c:pt>
                <c:pt idx="11757">
                  <c:v>-0.16248606299999999</c:v>
                </c:pt>
                <c:pt idx="11758">
                  <c:v>-0.16249561200000001</c:v>
                </c:pt>
                <c:pt idx="11759">
                  <c:v>-0.16250515600000001</c:v>
                </c:pt>
                <c:pt idx="11760">
                  <c:v>-0.16251469499999999</c:v>
                </c:pt>
                <c:pt idx="11761">
                  <c:v>-0.16252422799999999</c:v>
                </c:pt>
                <c:pt idx="11762">
                  <c:v>-0.162533756</c:v>
                </c:pt>
                <c:pt idx="11763">
                  <c:v>-0.16254327800000001</c:v>
                </c:pt>
                <c:pt idx="11764">
                  <c:v>-0.162552795</c:v>
                </c:pt>
                <c:pt idx="11765">
                  <c:v>-0.16256230599999999</c:v>
                </c:pt>
                <c:pt idx="11766">
                  <c:v>-0.16257181200000001</c:v>
                </c:pt>
                <c:pt idx="11767">
                  <c:v>-0.16258131300000001</c:v>
                </c:pt>
                <c:pt idx="11768">
                  <c:v>-0.162590809</c:v>
                </c:pt>
                <c:pt idx="11769">
                  <c:v>-0.162600299</c:v>
                </c:pt>
                <c:pt idx="11770">
                  <c:v>-0.16260978300000001</c:v>
                </c:pt>
                <c:pt idx="11771">
                  <c:v>-0.16261926199999999</c:v>
                </c:pt>
                <c:pt idx="11772">
                  <c:v>-0.162628736</c:v>
                </c:pt>
                <c:pt idx="11773">
                  <c:v>-0.16263820400000001</c:v>
                </c:pt>
                <c:pt idx="11774">
                  <c:v>-0.162647667</c:v>
                </c:pt>
                <c:pt idx="11775">
                  <c:v>-0.16265712500000001</c:v>
                </c:pt>
                <c:pt idx="11776">
                  <c:v>-0.16266657700000001</c:v>
                </c:pt>
                <c:pt idx="11777">
                  <c:v>-0.162676024</c:v>
                </c:pt>
                <c:pt idx="11778">
                  <c:v>-0.162685465</c:v>
                </c:pt>
                <c:pt idx="11779">
                  <c:v>-0.162694901</c:v>
                </c:pt>
                <c:pt idx="11780">
                  <c:v>-0.16270433200000001</c:v>
                </c:pt>
                <c:pt idx="11781">
                  <c:v>-0.16271375699999999</c:v>
                </c:pt>
                <c:pt idx="11782">
                  <c:v>-0.162723177</c:v>
                </c:pt>
                <c:pt idx="11783">
                  <c:v>-0.16273259100000001</c:v>
                </c:pt>
                <c:pt idx="11784">
                  <c:v>-0.162742</c:v>
                </c:pt>
                <c:pt idx="11785">
                  <c:v>-0.16275140299999999</c:v>
                </c:pt>
                <c:pt idx="11786">
                  <c:v>-0.16276080200000001</c:v>
                </c:pt>
                <c:pt idx="11787">
                  <c:v>-0.16277019400000001</c:v>
                </c:pt>
                <c:pt idx="11788">
                  <c:v>-0.16277958200000001</c:v>
                </c:pt>
                <c:pt idx="11789">
                  <c:v>-0.16278896400000001</c:v>
                </c:pt>
                <c:pt idx="11790">
                  <c:v>-0.16279834000000001</c:v>
                </c:pt>
                <c:pt idx="11791">
                  <c:v>-0.16280771099999999</c:v>
                </c:pt>
                <c:pt idx="11792">
                  <c:v>-0.162817077</c:v>
                </c:pt>
                <c:pt idx="11793">
                  <c:v>-0.16282643699999999</c:v>
                </c:pt>
                <c:pt idx="11794">
                  <c:v>-0.16283579200000001</c:v>
                </c:pt>
                <c:pt idx="11795">
                  <c:v>-0.162845142</c:v>
                </c:pt>
                <c:pt idx="11796">
                  <c:v>-0.16285448599999999</c:v>
                </c:pt>
                <c:pt idx="11797">
                  <c:v>-0.16286382399999999</c:v>
                </c:pt>
                <c:pt idx="11798">
                  <c:v>-0.16287315799999999</c:v>
                </c:pt>
                <c:pt idx="11799">
                  <c:v>-0.16288248499999999</c:v>
                </c:pt>
                <c:pt idx="11800">
                  <c:v>-0.162891808</c:v>
                </c:pt>
                <c:pt idx="11801">
                  <c:v>-0.16290112500000001</c:v>
                </c:pt>
                <c:pt idx="11802">
                  <c:v>-0.16291043599999999</c:v>
                </c:pt>
                <c:pt idx="11803">
                  <c:v>-0.16291974300000001</c:v>
                </c:pt>
                <c:pt idx="11804">
                  <c:v>-0.162929043</c:v>
                </c:pt>
                <c:pt idx="11805">
                  <c:v>-0.16293833899999999</c:v>
                </c:pt>
                <c:pt idx="11806">
                  <c:v>-0.16294762900000001</c:v>
                </c:pt>
                <c:pt idx="11807">
                  <c:v>-0.16295691300000001</c:v>
                </c:pt>
                <c:pt idx="11808">
                  <c:v>-0.16296619200000001</c:v>
                </c:pt>
                <c:pt idx="11809">
                  <c:v>-0.16297546600000001</c:v>
                </c:pt>
                <c:pt idx="11810">
                  <c:v>-0.16298473399999999</c:v>
                </c:pt>
                <c:pt idx="11811">
                  <c:v>-0.162993997</c:v>
                </c:pt>
                <c:pt idx="11812">
                  <c:v>-0.16300325399999999</c:v>
                </c:pt>
                <c:pt idx="11813">
                  <c:v>-0.163012506</c:v>
                </c:pt>
                <c:pt idx="11814">
                  <c:v>-0.16302175299999999</c:v>
                </c:pt>
                <c:pt idx="11815">
                  <c:v>-0.16303099400000001</c:v>
                </c:pt>
                <c:pt idx="11816">
                  <c:v>-0.16304023000000001</c:v>
                </c:pt>
                <c:pt idx="11817">
                  <c:v>-0.16304946000000001</c:v>
                </c:pt>
                <c:pt idx="11818">
                  <c:v>-0.16305868500000001</c:v>
                </c:pt>
                <c:pt idx="11819">
                  <c:v>-0.16306790500000001</c:v>
                </c:pt>
                <c:pt idx="11820">
                  <c:v>-0.16307711899999999</c:v>
                </c:pt>
                <c:pt idx="11821">
                  <c:v>-0.163086327</c:v>
                </c:pt>
                <c:pt idx="11822">
                  <c:v>-0.16309553099999999</c:v>
                </c:pt>
                <c:pt idx="11823">
                  <c:v>-0.163104728</c:v>
                </c:pt>
                <c:pt idx="11824">
                  <c:v>-0.163113921</c:v>
                </c:pt>
                <c:pt idx="11825">
                  <c:v>-0.16312310799999999</c:v>
                </c:pt>
                <c:pt idx="11826">
                  <c:v>-0.16313228900000001</c:v>
                </c:pt>
                <c:pt idx="11827">
                  <c:v>-0.16314146500000001</c:v>
                </c:pt>
                <c:pt idx="11828">
                  <c:v>-0.16315063599999999</c:v>
                </c:pt>
                <c:pt idx="11829">
                  <c:v>-0.16315980099999999</c:v>
                </c:pt>
                <c:pt idx="11830">
                  <c:v>-0.163168961</c:v>
                </c:pt>
                <c:pt idx="11831">
                  <c:v>-0.16317811500000001</c:v>
                </c:pt>
                <c:pt idx="11832">
                  <c:v>-0.163187264</c:v>
                </c:pt>
                <c:pt idx="11833">
                  <c:v>-0.16319640699999999</c:v>
                </c:pt>
                <c:pt idx="11834">
                  <c:v>-0.16320554600000001</c:v>
                </c:pt>
                <c:pt idx="11835">
                  <c:v>-0.163214678</c:v>
                </c:pt>
                <c:pt idx="11836">
                  <c:v>-0.163223805</c:v>
                </c:pt>
                <c:pt idx="11837">
                  <c:v>-0.163232927</c:v>
                </c:pt>
                <c:pt idx="11838">
                  <c:v>-0.163242044</c:v>
                </c:pt>
                <c:pt idx="11839">
                  <c:v>-0.16325115400000001</c:v>
                </c:pt>
                <c:pt idx="11840">
                  <c:v>-0.16326025999999999</c:v>
                </c:pt>
                <c:pt idx="11841">
                  <c:v>-0.16326936</c:v>
                </c:pt>
                <c:pt idx="11842">
                  <c:v>-0.16327845499999999</c:v>
                </c:pt>
                <c:pt idx="11843">
                  <c:v>-0.16328754400000001</c:v>
                </c:pt>
                <c:pt idx="11844">
                  <c:v>-0.163296628</c:v>
                </c:pt>
                <c:pt idx="11845">
                  <c:v>-0.16330570599999999</c:v>
                </c:pt>
                <c:pt idx="11846">
                  <c:v>-0.16331477899999999</c:v>
                </c:pt>
                <c:pt idx="11847">
                  <c:v>-0.16332384599999999</c:v>
                </c:pt>
                <c:pt idx="11848">
                  <c:v>-0.163332908</c:v>
                </c:pt>
                <c:pt idx="11849">
                  <c:v>-0.16334196500000001</c:v>
                </c:pt>
                <c:pt idx="11850">
                  <c:v>-0.16335101599999999</c:v>
                </c:pt>
                <c:pt idx="11851">
                  <c:v>-0.163360061</c:v>
                </c:pt>
                <c:pt idx="11852">
                  <c:v>-0.16336910199999999</c:v>
                </c:pt>
                <c:pt idx="11853">
                  <c:v>-0.16337813600000001</c:v>
                </c:pt>
                <c:pt idx="11854">
                  <c:v>-0.163387166</c:v>
                </c:pt>
                <c:pt idx="11855">
                  <c:v>-0.16339619</c:v>
                </c:pt>
                <c:pt idx="11856">
                  <c:v>-0.163405208</c:v>
                </c:pt>
                <c:pt idx="11857">
                  <c:v>-0.163414221</c:v>
                </c:pt>
                <c:pt idx="11858">
                  <c:v>-0.163423229</c:v>
                </c:pt>
                <c:pt idx="11859">
                  <c:v>-0.16343223100000001</c:v>
                </c:pt>
                <c:pt idx="11860">
                  <c:v>-0.16344122699999999</c:v>
                </c:pt>
                <c:pt idx="11861">
                  <c:v>-0.16345021900000001</c:v>
                </c:pt>
                <c:pt idx="11862">
                  <c:v>-0.163459204</c:v>
                </c:pt>
                <c:pt idx="11863">
                  <c:v>-0.16346818499999999</c:v>
                </c:pt>
                <c:pt idx="11864">
                  <c:v>-0.16347716000000001</c:v>
                </c:pt>
                <c:pt idx="11865">
                  <c:v>-0.16348612900000001</c:v>
                </c:pt>
                <c:pt idx="11866">
                  <c:v>-0.16349509300000001</c:v>
                </c:pt>
                <c:pt idx="11867">
                  <c:v>-0.16350405200000001</c:v>
                </c:pt>
                <c:pt idx="11868">
                  <c:v>-0.16351300499999999</c:v>
                </c:pt>
                <c:pt idx="11869">
                  <c:v>-0.163521952</c:v>
                </c:pt>
                <c:pt idx="11870">
                  <c:v>-0.16353089500000001</c:v>
                </c:pt>
                <c:pt idx="11871">
                  <c:v>-0.163539831</c:v>
                </c:pt>
                <c:pt idx="11872">
                  <c:v>-0.16354876300000001</c:v>
                </c:pt>
                <c:pt idx="11873">
                  <c:v>-0.16355768900000001</c:v>
                </c:pt>
                <c:pt idx="11874">
                  <c:v>-0.163566609</c:v>
                </c:pt>
                <c:pt idx="11875">
                  <c:v>-0.163575524</c:v>
                </c:pt>
                <c:pt idx="11876">
                  <c:v>-0.163584434</c:v>
                </c:pt>
                <c:pt idx="11877">
                  <c:v>-0.163593338</c:v>
                </c:pt>
                <c:pt idx="11878">
                  <c:v>-0.16360223600000001</c:v>
                </c:pt>
                <c:pt idx="11879">
                  <c:v>-0.16361112899999999</c:v>
                </c:pt>
                <c:pt idx="11880">
                  <c:v>-0.16362001700000001</c:v>
                </c:pt>
                <c:pt idx="11881">
                  <c:v>-0.16362889899999999</c:v>
                </c:pt>
                <c:pt idx="11882">
                  <c:v>-0.16363777600000001</c:v>
                </c:pt>
                <c:pt idx="11883">
                  <c:v>-0.16364664700000001</c:v>
                </c:pt>
                <c:pt idx="11884">
                  <c:v>-0.163655513</c:v>
                </c:pt>
                <c:pt idx="11885">
                  <c:v>-0.163664373</c:v>
                </c:pt>
                <c:pt idx="11886">
                  <c:v>-0.163673228</c:v>
                </c:pt>
                <c:pt idx="11887">
                  <c:v>-0.16368207800000001</c:v>
                </c:pt>
                <c:pt idx="11888">
                  <c:v>-0.16369092199999999</c:v>
                </c:pt>
                <c:pt idx="11889">
                  <c:v>-0.16369976</c:v>
                </c:pt>
                <c:pt idx="11890">
                  <c:v>-0.16370859300000001</c:v>
                </c:pt>
                <c:pt idx="11891">
                  <c:v>-0.163717421</c:v>
                </c:pt>
                <c:pt idx="11892">
                  <c:v>-0.16372624299999999</c:v>
                </c:pt>
                <c:pt idx="11893">
                  <c:v>-0.16373505999999999</c:v>
                </c:pt>
                <c:pt idx="11894">
                  <c:v>-0.16374387100000001</c:v>
                </c:pt>
                <c:pt idx="11895">
                  <c:v>-0.16375267700000001</c:v>
                </c:pt>
                <c:pt idx="11896">
                  <c:v>-0.16376147699999999</c:v>
                </c:pt>
                <c:pt idx="11897">
                  <c:v>-0.16377027199999999</c:v>
                </c:pt>
                <c:pt idx="11898">
                  <c:v>-0.163779062</c:v>
                </c:pt>
                <c:pt idx="11899">
                  <c:v>-0.16378784599999999</c:v>
                </c:pt>
                <c:pt idx="11900">
                  <c:v>-0.163796624</c:v>
                </c:pt>
                <c:pt idx="11901">
                  <c:v>-0.16380539699999999</c:v>
                </c:pt>
                <c:pt idx="11902">
                  <c:v>-0.16381416500000001</c:v>
                </c:pt>
                <c:pt idx="11903">
                  <c:v>-0.16382292700000001</c:v>
                </c:pt>
                <c:pt idx="11904">
                  <c:v>-0.16383168300000001</c:v>
                </c:pt>
                <c:pt idx="11905">
                  <c:v>-0.16384043400000001</c:v>
                </c:pt>
                <c:pt idx="11906">
                  <c:v>-0.16384918000000001</c:v>
                </c:pt>
                <c:pt idx="11907">
                  <c:v>-0.16385791999999999</c:v>
                </c:pt>
                <c:pt idx="11908">
                  <c:v>-0.163866655</c:v>
                </c:pt>
                <c:pt idx="11909">
                  <c:v>-0.16387538400000001</c:v>
                </c:pt>
                <c:pt idx="11910">
                  <c:v>-0.163884108</c:v>
                </c:pt>
                <c:pt idx="11911">
                  <c:v>-0.16389282599999999</c:v>
                </c:pt>
                <c:pt idx="11912">
                  <c:v>-0.16390153900000001</c:v>
                </c:pt>
                <c:pt idx="11913">
                  <c:v>-0.16391024600000001</c:v>
                </c:pt>
                <c:pt idx="11914">
                  <c:v>-0.16391894800000001</c:v>
                </c:pt>
                <c:pt idx="11915">
                  <c:v>-0.16392764500000001</c:v>
                </c:pt>
                <c:pt idx="11916">
                  <c:v>-0.16393633599999999</c:v>
                </c:pt>
                <c:pt idx="11917">
                  <c:v>-0.163945021</c:v>
                </c:pt>
                <c:pt idx="11918">
                  <c:v>-0.16395370100000001</c:v>
                </c:pt>
                <c:pt idx="11919">
                  <c:v>-0.16396237599999999</c:v>
                </c:pt>
                <c:pt idx="11920">
                  <c:v>-0.16397104500000001</c:v>
                </c:pt>
                <c:pt idx="11921">
                  <c:v>-0.163979708</c:v>
                </c:pt>
                <c:pt idx="11922">
                  <c:v>-0.163988366</c:v>
                </c:pt>
                <c:pt idx="11923">
                  <c:v>-0.16399701899999999</c:v>
                </c:pt>
                <c:pt idx="11924">
                  <c:v>-0.16400566599999999</c:v>
                </c:pt>
                <c:pt idx="11925">
                  <c:v>-0.164014308</c:v>
                </c:pt>
                <c:pt idx="11926">
                  <c:v>-0.164022944</c:v>
                </c:pt>
                <c:pt idx="11927">
                  <c:v>-0.16403157500000001</c:v>
                </c:pt>
                <c:pt idx="11928">
                  <c:v>-0.1640402</c:v>
                </c:pt>
                <c:pt idx="11929">
                  <c:v>-0.16404881900000001</c:v>
                </c:pt>
                <c:pt idx="11930">
                  <c:v>-0.164057434</c:v>
                </c:pt>
                <c:pt idx="11931">
                  <c:v>-0.164066042</c:v>
                </c:pt>
                <c:pt idx="11932">
                  <c:v>-0.16407464599999999</c:v>
                </c:pt>
                <c:pt idx="11933">
                  <c:v>-0.16408324299999999</c:v>
                </c:pt>
                <c:pt idx="11934">
                  <c:v>-0.16409183599999999</c:v>
                </c:pt>
                <c:pt idx="11935">
                  <c:v>-0.164100423</c:v>
                </c:pt>
                <c:pt idx="11936">
                  <c:v>-0.164109004</c:v>
                </c:pt>
                <c:pt idx="11937">
                  <c:v>-0.16411758000000001</c:v>
                </c:pt>
                <c:pt idx="11938">
                  <c:v>-0.16412615</c:v>
                </c:pt>
                <c:pt idx="11939">
                  <c:v>-0.16413471499999999</c:v>
                </c:pt>
                <c:pt idx="11940">
                  <c:v>-0.16414327500000001</c:v>
                </c:pt>
                <c:pt idx="11941">
                  <c:v>-0.164151828</c:v>
                </c:pt>
                <c:pt idx="11942">
                  <c:v>-0.164160377</c:v>
                </c:pt>
                <c:pt idx="11943">
                  <c:v>-0.16416892</c:v>
                </c:pt>
                <c:pt idx="11944">
                  <c:v>-0.164177457</c:v>
                </c:pt>
                <c:pt idx="11945">
                  <c:v>-0.164185989</c:v>
                </c:pt>
                <c:pt idx="11946">
                  <c:v>-0.16419451600000001</c:v>
                </c:pt>
                <c:pt idx="11947">
                  <c:v>-0.164203037</c:v>
                </c:pt>
                <c:pt idx="11948">
                  <c:v>-0.16421155200000001</c:v>
                </c:pt>
                <c:pt idx="11949">
                  <c:v>-0.164220062</c:v>
                </c:pt>
                <c:pt idx="11950">
                  <c:v>-0.16422856699999999</c:v>
                </c:pt>
                <c:pt idx="11951">
                  <c:v>-0.16423706599999999</c:v>
                </c:pt>
                <c:pt idx="11952">
                  <c:v>-0.16424555900000001</c:v>
                </c:pt>
                <c:pt idx="11953">
                  <c:v>-0.16425404699999999</c:v>
                </c:pt>
                <c:pt idx="11954">
                  <c:v>-0.16426252999999999</c:v>
                </c:pt>
                <c:pt idx="11955">
                  <c:v>-0.164271007</c:v>
                </c:pt>
                <c:pt idx="11956">
                  <c:v>-0.16427947800000001</c:v>
                </c:pt>
                <c:pt idx="11957">
                  <c:v>-0.16428794399999999</c:v>
                </c:pt>
                <c:pt idx="11958">
                  <c:v>-0.16429640500000001</c:v>
                </c:pt>
                <c:pt idx="11959">
                  <c:v>-0.16430486</c:v>
                </c:pt>
                <c:pt idx="11960">
                  <c:v>-0.16431330999999999</c:v>
                </c:pt>
                <c:pt idx="11961">
                  <c:v>-0.16432175399999999</c:v>
                </c:pt>
                <c:pt idx="11962">
                  <c:v>-0.16433019200000001</c:v>
                </c:pt>
                <c:pt idx="11963">
                  <c:v>-0.16433862499999999</c:v>
                </c:pt>
                <c:pt idx="11964">
                  <c:v>-0.16434705299999999</c:v>
                </c:pt>
                <c:pt idx="11965">
                  <c:v>-0.164355475</c:v>
                </c:pt>
                <c:pt idx="11966">
                  <c:v>-0.16436389200000001</c:v>
                </c:pt>
                <c:pt idx="11967">
                  <c:v>-0.164372303</c:v>
                </c:pt>
                <c:pt idx="11968">
                  <c:v>-0.16438070799999999</c:v>
                </c:pt>
                <c:pt idx="11969">
                  <c:v>-0.16438910800000001</c:v>
                </c:pt>
                <c:pt idx="11970">
                  <c:v>-0.164397503</c:v>
                </c:pt>
                <c:pt idx="11971">
                  <c:v>-0.164405892</c:v>
                </c:pt>
                <c:pt idx="11972">
                  <c:v>-0.164414276</c:v>
                </c:pt>
                <c:pt idx="11973">
                  <c:v>-0.164422654</c:v>
                </c:pt>
                <c:pt idx="11974">
                  <c:v>-0.16443102600000001</c:v>
                </c:pt>
                <c:pt idx="11975">
                  <c:v>-0.16443939299999999</c:v>
                </c:pt>
                <c:pt idx="11976">
                  <c:v>-0.164447755</c:v>
                </c:pt>
                <c:pt idx="11977">
                  <c:v>-0.16445611099999999</c:v>
                </c:pt>
                <c:pt idx="11978">
                  <c:v>-0.16446446100000001</c:v>
                </c:pt>
                <c:pt idx="11979">
                  <c:v>-0.164472806</c:v>
                </c:pt>
                <c:pt idx="11980">
                  <c:v>-0.16448114599999999</c:v>
                </c:pt>
                <c:pt idx="11981">
                  <c:v>-0.16448947999999999</c:v>
                </c:pt>
                <c:pt idx="11982">
                  <c:v>-0.164497808</c:v>
                </c:pt>
                <c:pt idx="11983">
                  <c:v>-0.164506131</c:v>
                </c:pt>
                <c:pt idx="11984">
                  <c:v>-0.16451444900000001</c:v>
                </c:pt>
                <c:pt idx="11985">
                  <c:v>-0.16452276099999999</c:v>
                </c:pt>
                <c:pt idx="11986">
                  <c:v>-0.164531067</c:v>
                </c:pt>
                <c:pt idx="11987">
                  <c:v>-0.16453936799999999</c:v>
                </c:pt>
                <c:pt idx="11988">
                  <c:v>-0.16454766400000001</c:v>
                </c:pt>
                <c:pt idx="11989">
                  <c:v>-0.164555954</c:v>
                </c:pt>
                <c:pt idx="11990">
                  <c:v>-0.164564238</c:v>
                </c:pt>
                <c:pt idx="11991">
                  <c:v>-0.164572517</c:v>
                </c:pt>
                <c:pt idx="11992">
                  <c:v>-0.16458079</c:v>
                </c:pt>
                <c:pt idx="11993">
                  <c:v>-0.16458905800000001</c:v>
                </c:pt>
                <c:pt idx="11994">
                  <c:v>-0.16459732099999999</c:v>
                </c:pt>
                <c:pt idx="11995">
                  <c:v>-0.164605577</c:v>
                </c:pt>
                <c:pt idx="11996">
                  <c:v>-0.16461382899999999</c:v>
                </c:pt>
                <c:pt idx="11997">
                  <c:v>-0.16462207500000001</c:v>
                </c:pt>
                <c:pt idx="11998">
                  <c:v>-0.164630315</c:v>
                </c:pt>
                <c:pt idx="11999">
                  <c:v>-0.16463854999999999</c:v>
                </c:pt>
                <c:pt idx="12000">
                  <c:v>-0.16464677899999999</c:v>
                </c:pt>
                <c:pt idx="12001">
                  <c:v>-0.16465500299999999</c:v>
                </c:pt>
                <c:pt idx="12002">
                  <c:v>-0.164663221</c:v>
                </c:pt>
                <c:pt idx="12003">
                  <c:v>-0.16467143400000001</c:v>
                </c:pt>
                <c:pt idx="12004">
                  <c:v>-0.16467964099999999</c:v>
                </c:pt>
                <c:pt idx="12005">
                  <c:v>-0.164687842</c:v>
                </c:pt>
                <c:pt idx="12006">
                  <c:v>-0.16469603899999999</c:v>
                </c:pt>
                <c:pt idx="12007">
                  <c:v>-0.16470422900000001</c:v>
                </c:pt>
                <c:pt idx="12008">
                  <c:v>-0.164712414</c:v>
                </c:pt>
                <c:pt idx="12009">
                  <c:v>-0.164720594</c:v>
                </c:pt>
                <c:pt idx="12010">
                  <c:v>-0.164728768</c:v>
                </c:pt>
                <c:pt idx="12011">
                  <c:v>-0.164736937</c:v>
                </c:pt>
                <c:pt idx="12012">
                  <c:v>-0.16474510000000001</c:v>
                </c:pt>
                <c:pt idx="12013">
                  <c:v>-0.16475325699999999</c:v>
                </c:pt>
                <c:pt idx="12014">
                  <c:v>-0.164761409</c:v>
                </c:pt>
                <c:pt idx="12015">
                  <c:v>-0.16476955600000001</c:v>
                </c:pt>
                <c:pt idx="12016">
                  <c:v>-0.164777697</c:v>
                </c:pt>
                <c:pt idx="12017">
                  <c:v>-0.16478583199999999</c:v>
                </c:pt>
                <c:pt idx="12018">
                  <c:v>-0.16479396199999999</c:v>
                </c:pt>
                <c:pt idx="12019">
                  <c:v>-0.16480208599999999</c:v>
                </c:pt>
                <c:pt idx="12020">
                  <c:v>-0.16481020499999999</c:v>
                </c:pt>
                <c:pt idx="12021">
                  <c:v>-0.16481831799999999</c:v>
                </c:pt>
                <c:pt idx="12022">
                  <c:v>-0.164826426</c:v>
                </c:pt>
                <c:pt idx="12023">
                  <c:v>-0.16483452800000001</c:v>
                </c:pt>
                <c:pt idx="12024">
                  <c:v>-0.16484262499999999</c:v>
                </c:pt>
                <c:pt idx="12025">
                  <c:v>-0.16485071600000001</c:v>
                </c:pt>
                <c:pt idx="12026">
                  <c:v>-0.164858802</c:v>
                </c:pt>
                <c:pt idx="12027">
                  <c:v>-0.16486688199999999</c:v>
                </c:pt>
                <c:pt idx="12028">
                  <c:v>-0.16487495599999999</c:v>
                </c:pt>
                <c:pt idx="12029">
                  <c:v>-0.16488302499999999</c:v>
                </c:pt>
                <c:pt idx="12030">
                  <c:v>-0.16489108899999999</c:v>
                </c:pt>
                <c:pt idx="12031">
                  <c:v>-0.164899147</c:v>
                </c:pt>
                <c:pt idx="12032">
                  <c:v>-0.164907199</c:v>
                </c:pt>
                <c:pt idx="12033">
                  <c:v>-0.16491524599999999</c:v>
                </c:pt>
                <c:pt idx="12034">
                  <c:v>-0.164923288</c:v>
                </c:pt>
                <c:pt idx="12035">
                  <c:v>-0.16493132399999999</c:v>
                </c:pt>
                <c:pt idx="12036">
                  <c:v>-0.16493935400000001</c:v>
                </c:pt>
                <c:pt idx="12037">
                  <c:v>-0.16494737900000001</c:v>
                </c:pt>
                <c:pt idx="12038">
                  <c:v>-0.164955398</c:v>
                </c:pt>
                <c:pt idx="12039">
                  <c:v>-0.164963412</c:v>
                </c:pt>
                <c:pt idx="12040">
                  <c:v>-0.16497142000000001</c:v>
                </c:pt>
                <c:pt idx="12041">
                  <c:v>-0.16497942199999999</c:v>
                </c:pt>
                <c:pt idx="12042">
                  <c:v>-0.16498742</c:v>
                </c:pt>
                <c:pt idx="12043">
                  <c:v>-0.16499541100000001</c:v>
                </c:pt>
                <c:pt idx="12044">
                  <c:v>-0.165003397</c:v>
                </c:pt>
                <c:pt idx="12045">
                  <c:v>-0.16501137799999999</c:v>
                </c:pt>
                <c:pt idx="12046">
                  <c:v>-0.16501935300000001</c:v>
                </c:pt>
                <c:pt idx="12047">
                  <c:v>-0.165027322</c:v>
                </c:pt>
                <c:pt idx="12048">
                  <c:v>-0.165035286</c:v>
                </c:pt>
                <c:pt idx="12049">
                  <c:v>-0.16504324400000001</c:v>
                </c:pt>
                <c:pt idx="12050">
                  <c:v>-0.16505119700000001</c:v>
                </c:pt>
                <c:pt idx="12051">
                  <c:v>-0.16505914399999999</c:v>
                </c:pt>
                <c:pt idx="12052">
                  <c:v>-0.165067086</c:v>
                </c:pt>
                <c:pt idx="12053">
                  <c:v>-0.16507502199999999</c:v>
                </c:pt>
                <c:pt idx="12054">
                  <c:v>-0.16508295200000001</c:v>
                </c:pt>
                <c:pt idx="12055">
                  <c:v>-0.165090877</c:v>
                </c:pt>
                <c:pt idx="12056">
                  <c:v>-0.16509879699999999</c:v>
                </c:pt>
                <c:pt idx="12057">
                  <c:v>-0.16510671099999999</c:v>
                </c:pt>
                <c:pt idx="12058">
                  <c:v>-0.16511461899999999</c:v>
                </c:pt>
                <c:pt idx="12059">
                  <c:v>-0.16512252199999999</c:v>
                </c:pt>
                <c:pt idx="12060">
                  <c:v>-0.16513042</c:v>
                </c:pt>
                <c:pt idx="12061">
                  <c:v>-0.16513831100000001</c:v>
                </c:pt>
                <c:pt idx="12062">
                  <c:v>-0.16514619799999999</c:v>
                </c:pt>
                <c:pt idx="12063">
                  <c:v>-0.16515407800000001</c:v>
                </c:pt>
                <c:pt idx="12064">
                  <c:v>-0.165161953</c:v>
                </c:pt>
                <c:pt idx="12065">
                  <c:v>-0.16516982299999999</c:v>
                </c:pt>
                <c:pt idx="12066">
                  <c:v>-0.16517768699999999</c:v>
                </c:pt>
                <c:pt idx="12067">
                  <c:v>-0.16518554499999999</c:v>
                </c:pt>
                <c:pt idx="12068">
                  <c:v>-0.16519339799999999</c:v>
                </c:pt>
                <c:pt idx="12069">
                  <c:v>-0.165201246</c:v>
                </c:pt>
                <c:pt idx="12070">
                  <c:v>-0.165209087</c:v>
                </c:pt>
                <c:pt idx="12071">
                  <c:v>-0.16521692399999999</c:v>
                </c:pt>
                <c:pt idx="12072">
                  <c:v>-0.165224754</c:v>
                </c:pt>
                <c:pt idx="12073">
                  <c:v>-0.16523257899999999</c:v>
                </c:pt>
                <c:pt idx="12074">
                  <c:v>-0.16524039900000001</c:v>
                </c:pt>
                <c:pt idx="12075">
                  <c:v>-0.165248213</c:v>
                </c:pt>
                <c:pt idx="12076">
                  <c:v>-0.165256022</c:v>
                </c:pt>
                <c:pt idx="12077">
                  <c:v>-0.165263825</c:v>
                </c:pt>
                <c:pt idx="12078">
                  <c:v>-0.16527162200000001</c:v>
                </c:pt>
                <c:pt idx="12079">
                  <c:v>-0.16527941400000001</c:v>
                </c:pt>
                <c:pt idx="12080">
                  <c:v>-0.1652872</c:v>
                </c:pt>
                <c:pt idx="12081">
                  <c:v>-0.16529498100000001</c:v>
                </c:pt>
                <c:pt idx="12082">
                  <c:v>-0.165302756</c:v>
                </c:pt>
                <c:pt idx="12083">
                  <c:v>-0.16531052500000001</c:v>
                </c:pt>
                <c:pt idx="12084">
                  <c:v>-0.16531828900000001</c:v>
                </c:pt>
                <c:pt idx="12085">
                  <c:v>-0.165326048</c:v>
                </c:pt>
                <c:pt idx="12086">
                  <c:v>-0.165333801</c:v>
                </c:pt>
                <c:pt idx="12087">
                  <c:v>-0.165341548</c:v>
                </c:pt>
                <c:pt idx="12088">
                  <c:v>-0.16534929000000001</c:v>
                </c:pt>
                <c:pt idx="12089">
                  <c:v>-0.16535702599999999</c:v>
                </c:pt>
                <c:pt idx="12090">
                  <c:v>-0.165364757</c:v>
                </c:pt>
                <c:pt idx="12091">
                  <c:v>-0.16537248199999999</c:v>
                </c:pt>
                <c:pt idx="12092">
                  <c:v>-0.165380202</c:v>
                </c:pt>
                <c:pt idx="12093">
                  <c:v>-0.165387916</c:v>
                </c:pt>
                <c:pt idx="12094">
                  <c:v>-0.16539562399999999</c:v>
                </c:pt>
                <c:pt idx="12095">
                  <c:v>-0.16540332699999999</c:v>
                </c:pt>
                <c:pt idx="12096">
                  <c:v>-0.16541102399999999</c:v>
                </c:pt>
                <c:pt idx="12097">
                  <c:v>-0.16541871599999999</c:v>
                </c:pt>
                <c:pt idx="12098">
                  <c:v>-0.165426402</c:v>
                </c:pt>
                <c:pt idx="12099">
                  <c:v>-0.16543408200000001</c:v>
                </c:pt>
                <c:pt idx="12100">
                  <c:v>-0.16544175699999999</c:v>
                </c:pt>
                <c:pt idx="12101">
                  <c:v>-0.16544942700000001</c:v>
                </c:pt>
                <c:pt idx="12102">
                  <c:v>-0.165457091</c:v>
                </c:pt>
                <c:pt idx="12103">
                  <c:v>-0.16546474899999999</c:v>
                </c:pt>
                <c:pt idx="12104">
                  <c:v>-0.16547240199999999</c:v>
                </c:pt>
                <c:pt idx="12105">
                  <c:v>-0.16548004899999999</c:v>
                </c:pt>
                <c:pt idx="12106">
                  <c:v>-0.16548768999999999</c:v>
                </c:pt>
                <c:pt idx="12107">
                  <c:v>-0.165495327</c:v>
                </c:pt>
                <c:pt idx="12108">
                  <c:v>-0.16550295700000001</c:v>
                </c:pt>
                <c:pt idx="12109">
                  <c:v>-0.16551058199999999</c:v>
                </c:pt>
                <c:pt idx="12110">
                  <c:v>-0.165518201</c:v>
                </c:pt>
                <c:pt idx="12111">
                  <c:v>-0.16552581499999999</c:v>
                </c:pt>
                <c:pt idx="12112">
                  <c:v>-0.16553342300000001</c:v>
                </c:pt>
                <c:pt idx="12113">
                  <c:v>-0.16554102600000001</c:v>
                </c:pt>
                <c:pt idx="12114">
                  <c:v>-0.16554862300000001</c:v>
                </c:pt>
                <c:pt idx="12115">
                  <c:v>-0.16555621400000001</c:v>
                </c:pt>
                <c:pt idx="12116">
                  <c:v>-0.16556380000000001</c:v>
                </c:pt>
                <c:pt idx="12117">
                  <c:v>-0.16557137999999999</c:v>
                </c:pt>
                <c:pt idx="12118">
                  <c:v>-0.165578955</c:v>
                </c:pt>
                <c:pt idx="12119">
                  <c:v>-0.16558652400000001</c:v>
                </c:pt>
                <c:pt idx="12120">
                  <c:v>-0.165594088</c:v>
                </c:pt>
                <c:pt idx="12121">
                  <c:v>-0.16560164599999999</c:v>
                </c:pt>
                <c:pt idx="12122">
                  <c:v>-0.16560919800000001</c:v>
                </c:pt>
                <c:pt idx="12123">
                  <c:v>-0.16561674500000001</c:v>
                </c:pt>
                <c:pt idx="12124">
                  <c:v>-0.16562428600000001</c:v>
                </c:pt>
                <c:pt idx="12125">
                  <c:v>-0.16563182200000001</c:v>
                </c:pt>
                <c:pt idx="12126">
                  <c:v>-0.16563935199999999</c:v>
                </c:pt>
                <c:pt idx="12127">
                  <c:v>-0.165646876</c:v>
                </c:pt>
                <c:pt idx="12128">
                  <c:v>-0.16565439500000001</c:v>
                </c:pt>
                <c:pt idx="12129">
                  <c:v>-0.165661909</c:v>
                </c:pt>
                <c:pt idx="12130">
                  <c:v>-0.16566941600000001</c:v>
                </c:pt>
                <c:pt idx="12131">
                  <c:v>-0.16567691900000001</c:v>
                </c:pt>
                <c:pt idx="12132">
                  <c:v>-0.165684415</c:v>
                </c:pt>
                <c:pt idx="12133">
                  <c:v>-0.165691906</c:v>
                </c:pt>
                <c:pt idx="12134">
                  <c:v>-0.165699392</c:v>
                </c:pt>
                <c:pt idx="12135">
                  <c:v>-0.16570687200000001</c:v>
                </c:pt>
                <c:pt idx="12136">
                  <c:v>-0.16571434600000001</c:v>
                </c:pt>
                <c:pt idx="12137">
                  <c:v>-0.16572181499999999</c:v>
                </c:pt>
                <c:pt idx="12138">
                  <c:v>-0.16572927800000001</c:v>
                </c:pt>
                <c:pt idx="12139">
                  <c:v>-0.165736735</c:v>
                </c:pt>
                <c:pt idx="12140">
                  <c:v>-0.16574418699999999</c:v>
                </c:pt>
                <c:pt idx="12141">
                  <c:v>-0.16575163300000001</c:v>
                </c:pt>
                <c:pt idx="12142">
                  <c:v>-0.16575907400000001</c:v>
                </c:pt>
                <c:pt idx="12143">
                  <c:v>-0.16576650900000001</c:v>
                </c:pt>
                <c:pt idx="12144">
                  <c:v>-0.16577393900000001</c:v>
                </c:pt>
                <c:pt idx="12145">
                  <c:v>-0.16578136299999999</c:v>
                </c:pt>
                <c:pt idx="12146">
                  <c:v>-0.165788781</c:v>
                </c:pt>
                <c:pt idx="12147">
                  <c:v>-0.16579619400000001</c:v>
                </c:pt>
                <c:pt idx="12148">
                  <c:v>-0.16580360099999999</c:v>
                </c:pt>
                <c:pt idx="12149">
                  <c:v>-0.16581100300000001</c:v>
                </c:pt>
                <c:pt idx="12150">
                  <c:v>-0.16581839900000001</c:v>
                </c:pt>
                <c:pt idx="12151">
                  <c:v>-0.165825789</c:v>
                </c:pt>
                <c:pt idx="12152">
                  <c:v>-0.165833174</c:v>
                </c:pt>
                <c:pt idx="12153">
                  <c:v>-0.165840553</c:v>
                </c:pt>
                <c:pt idx="12154">
                  <c:v>-0.16584792700000001</c:v>
                </c:pt>
                <c:pt idx="12155">
                  <c:v>-0.16585529500000001</c:v>
                </c:pt>
                <c:pt idx="12156">
                  <c:v>-0.165862658</c:v>
                </c:pt>
                <c:pt idx="12157">
                  <c:v>-0.16587001400000001</c:v>
                </c:pt>
                <c:pt idx="12158">
                  <c:v>-0.165877366</c:v>
                </c:pt>
                <c:pt idx="12159">
                  <c:v>-0.16588471099999999</c:v>
                </c:pt>
                <c:pt idx="12160">
                  <c:v>-0.16589205200000001</c:v>
                </c:pt>
                <c:pt idx="12161">
                  <c:v>-0.16589938600000001</c:v>
                </c:pt>
                <c:pt idx="12162">
                  <c:v>-0.16590671500000001</c:v>
                </c:pt>
                <c:pt idx="12163">
                  <c:v>-0.16591403800000001</c:v>
                </c:pt>
                <c:pt idx="12164">
                  <c:v>-0.16592135599999999</c:v>
                </c:pt>
                <c:pt idx="12165">
                  <c:v>-0.165928668</c:v>
                </c:pt>
                <c:pt idx="12166">
                  <c:v>-0.16593597500000001</c:v>
                </c:pt>
                <c:pt idx="12167">
                  <c:v>-0.165943275</c:v>
                </c:pt>
                <c:pt idx="12168">
                  <c:v>-0.16595057099999999</c:v>
                </c:pt>
                <c:pt idx="12169">
                  <c:v>-0.16595786000000001</c:v>
                </c:pt>
                <c:pt idx="12170">
                  <c:v>-0.16596514400000001</c:v>
                </c:pt>
                <c:pt idx="12171">
                  <c:v>-0.16597242300000001</c:v>
                </c:pt>
                <c:pt idx="12172">
                  <c:v>-0.16597969600000001</c:v>
                </c:pt>
                <c:pt idx="12173">
                  <c:v>-0.16598696299999999</c:v>
                </c:pt>
                <c:pt idx="12174">
                  <c:v>-0.165994225</c:v>
                </c:pt>
                <c:pt idx="12175">
                  <c:v>-0.16600148100000001</c:v>
                </c:pt>
                <c:pt idx="12176">
                  <c:v>-0.16600873099999999</c:v>
                </c:pt>
                <c:pt idx="12177">
                  <c:v>-0.16601597600000001</c:v>
                </c:pt>
                <c:pt idx="12178">
                  <c:v>-0.166023215</c:v>
                </c:pt>
                <c:pt idx="12179">
                  <c:v>-0.166030449</c:v>
                </c:pt>
                <c:pt idx="12180">
                  <c:v>-0.16603767699999999</c:v>
                </c:pt>
                <c:pt idx="12181">
                  <c:v>-0.1660449</c:v>
                </c:pt>
                <c:pt idx="12182">
                  <c:v>-0.166052117</c:v>
                </c:pt>
                <c:pt idx="12183">
                  <c:v>-0.16605932800000001</c:v>
                </c:pt>
                <c:pt idx="12184">
                  <c:v>-0.16606653299999999</c:v>
                </c:pt>
                <c:pt idx="12185">
                  <c:v>-0.166073733</c:v>
                </c:pt>
                <c:pt idx="12186">
                  <c:v>-0.16608092799999999</c:v>
                </c:pt>
                <c:pt idx="12187">
                  <c:v>-0.16608811700000001</c:v>
                </c:pt>
                <c:pt idx="12188">
                  <c:v>-0.1660953</c:v>
                </c:pt>
                <c:pt idx="12189">
                  <c:v>-0.166102477</c:v>
                </c:pt>
                <c:pt idx="12190">
                  <c:v>-0.166109649</c:v>
                </c:pt>
                <c:pt idx="12191">
                  <c:v>-0.166116816</c:v>
                </c:pt>
                <c:pt idx="12192">
                  <c:v>-0.16612397600000001</c:v>
                </c:pt>
                <c:pt idx="12193">
                  <c:v>-0.16613113199999999</c:v>
                </c:pt>
                <c:pt idx="12194">
                  <c:v>-0.166138281</c:v>
                </c:pt>
                <c:pt idx="12195">
                  <c:v>-0.16614542500000001</c:v>
                </c:pt>
                <c:pt idx="12196">
                  <c:v>-0.166152563</c:v>
                </c:pt>
                <c:pt idx="12197">
                  <c:v>-0.166159696</c:v>
                </c:pt>
                <c:pt idx="12198">
                  <c:v>-0.16616682299999999</c:v>
                </c:pt>
                <c:pt idx="12199">
                  <c:v>-0.16617394499999999</c:v>
                </c:pt>
                <c:pt idx="12200">
                  <c:v>-0.16618105999999999</c:v>
                </c:pt>
                <c:pt idx="12201">
                  <c:v>-0.166188171</c:v>
                </c:pt>
                <c:pt idx="12202">
                  <c:v>-0.166195275</c:v>
                </c:pt>
                <c:pt idx="12203">
                  <c:v>-0.16620237400000001</c:v>
                </c:pt>
                <c:pt idx="12204">
                  <c:v>-0.166209468</c:v>
                </c:pt>
                <c:pt idx="12205">
                  <c:v>-0.16621655499999999</c:v>
                </c:pt>
                <c:pt idx="12206">
                  <c:v>-0.16622363800000001</c:v>
                </c:pt>
                <c:pt idx="12207">
                  <c:v>-0.166230714</c:v>
                </c:pt>
                <c:pt idx="12208">
                  <c:v>-0.166237785</c:v>
                </c:pt>
                <c:pt idx="12209">
                  <c:v>-0.16624485</c:v>
                </c:pt>
                <c:pt idx="12210">
                  <c:v>-0.16625191</c:v>
                </c:pt>
                <c:pt idx="12211">
                  <c:v>-0.16625896400000001</c:v>
                </c:pt>
                <c:pt idx="12212">
                  <c:v>-0.16626601199999999</c:v>
                </c:pt>
                <c:pt idx="12213">
                  <c:v>-0.166273055</c:v>
                </c:pt>
                <c:pt idx="12214">
                  <c:v>-0.16628009199999999</c:v>
                </c:pt>
                <c:pt idx="12215">
                  <c:v>-0.16628712400000001</c:v>
                </c:pt>
                <c:pt idx="12216">
                  <c:v>-0.16629415</c:v>
                </c:pt>
                <c:pt idx="12217">
                  <c:v>-0.16630117</c:v>
                </c:pt>
                <c:pt idx="12218">
                  <c:v>-0.166308185</c:v>
                </c:pt>
                <c:pt idx="12219">
                  <c:v>-0.166315194</c:v>
                </c:pt>
                <c:pt idx="12220">
                  <c:v>-0.166322197</c:v>
                </c:pt>
                <c:pt idx="12221">
                  <c:v>-0.16632919500000001</c:v>
                </c:pt>
                <c:pt idx="12222">
                  <c:v>-0.166336187</c:v>
                </c:pt>
                <c:pt idx="12223">
                  <c:v>-0.16634317400000001</c:v>
                </c:pt>
                <c:pt idx="12224">
                  <c:v>-0.166350155</c:v>
                </c:pt>
                <c:pt idx="12225">
                  <c:v>-0.16635712999999999</c:v>
                </c:pt>
                <c:pt idx="12226">
                  <c:v>-0.16636409999999999</c:v>
                </c:pt>
                <c:pt idx="12227">
                  <c:v>-0.16637106400000001</c:v>
                </c:pt>
                <c:pt idx="12228">
                  <c:v>-0.16637802199999999</c:v>
                </c:pt>
                <c:pt idx="12229">
                  <c:v>-0.16638497499999999</c:v>
                </c:pt>
                <c:pt idx="12230">
                  <c:v>-0.166391922</c:v>
                </c:pt>
                <c:pt idx="12231">
                  <c:v>-0.16639886400000001</c:v>
                </c:pt>
                <c:pt idx="12232">
                  <c:v>-0.16640579999999999</c:v>
                </c:pt>
                <c:pt idx="12233">
                  <c:v>-0.16641273000000001</c:v>
                </c:pt>
                <c:pt idx="12234">
                  <c:v>-0.166419654</c:v>
                </c:pt>
                <c:pt idx="12235">
                  <c:v>-0.16642657399999999</c:v>
                </c:pt>
                <c:pt idx="12236">
                  <c:v>-0.16643348699999999</c:v>
                </c:pt>
                <c:pt idx="12237">
                  <c:v>-0.16644039499999999</c:v>
                </c:pt>
                <c:pt idx="12238">
                  <c:v>-0.16644729699999999</c:v>
                </c:pt>
                <c:pt idx="12239">
                  <c:v>-0.166454193</c:v>
                </c:pt>
                <c:pt idx="12240">
                  <c:v>-0.16646108400000001</c:v>
                </c:pt>
                <c:pt idx="12241">
                  <c:v>-0.16646796899999999</c:v>
                </c:pt>
                <c:pt idx="12242">
                  <c:v>-0.16647484900000001</c:v>
                </c:pt>
                <c:pt idx="12243">
                  <c:v>-0.166481723</c:v>
                </c:pt>
                <c:pt idx="12244">
                  <c:v>-0.16648859099999999</c:v>
                </c:pt>
                <c:pt idx="12245">
                  <c:v>-0.16649545399999999</c:v>
                </c:pt>
                <c:pt idx="12246">
                  <c:v>-0.16650231099999999</c:v>
                </c:pt>
                <c:pt idx="12247">
                  <c:v>-0.16650916199999999</c:v>
                </c:pt>
                <c:pt idx="12248">
                  <c:v>-0.16651600799999999</c:v>
                </c:pt>
                <c:pt idx="12249">
                  <c:v>-0.166522848</c:v>
                </c:pt>
                <c:pt idx="12250">
                  <c:v>-0.16652968200000001</c:v>
                </c:pt>
                <c:pt idx="12251">
                  <c:v>-0.166536511</c:v>
                </c:pt>
                <c:pt idx="12252">
                  <c:v>-0.16654333399999999</c:v>
                </c:pt>
                <c:pt idx="12253">
                  <c:v>-0.16655015200000001</c:v>
                </c:pt>
                <c:pt idx="12254">
                  <c:v>-0.166556964</c:v>
                </c:pt>
                <c:pt idx="12255">
                  <c:v>-0.16656377</c:v>
                </c:pt>
                <c:pt idx="12256">
                  <c:v>-0.166570571</c:v>
                </c:pt>
                <c:pt idx="12257">
                  <c:v>-0.166577366</c:v>
                </c:pt>
                <c:pt idx="12258">
                  <c:v>-0.16658415500000001</c:v>
                </c:pt>
                <c:pt idx="12259">
                  <c:v>-0.16659093899999999</c:v>
                </c:pt>
                <c:pt idx="12260">
                  <c:v>-0.16659771700000001</c:v>
                </c:pt>
                <c:pt idx="12261">
                  <c:v>-0.16660448899999999</c:v>
                </c:pt>
                <c:pt idx="12262">
                  <c:v>-0.16661125600000001</c:v>
                </c:pt>
                <c:pt idx="12263">
                  <c:v>-0.16661801700000001</c:v>
                </c:pt>
                <c:pt idx="12264">
                  <c:v>-0.166624772</c:v>
                </c:pt>
                <c:pt idx="12265">
                  <c:v>-0.166631522</c:v>
                </c:pt>
                <c:pt idx="12266">
                  <c:v>-0.16663826700000001</c:v>
                </c:pt>
                <c:pt idx="12267">
                  <c:v>-0.16664500500000001</c:v>
                </c:pt>
                <c:pt idx="12268">
                  <c:v>-0.16665173799999999</c:v>
                </c:pt>
                <c:pt idx="12269">
                  <c:v>-0.16665846500000001</c:v>
                </c:pt>
                <c:pt idx="12270">
                  <c:v>-0.16666518699999999</c:v>
                </c:pt>
                <c:pt idx="12271">
                  <c:v>-0.16667190300000001</c:v>
                </c:pt>
                <c:pt idx="12272">
                  <c:v>-0.166678613</c:v>
                </c:pt>
                <c:pt idx="12273">
                  <c:v>-0.166685318</c:v>
                </c:pt>
                <c:pt idx="12274">
                  <c:v>-0.166692017</c:v>
                </c:pt>
                <c:pt idx="12275">
                  <c:v>-0.16669871</c:v>
                </c:pt>
                <c:pt idx="12276">
                  <c:v>-0.166705398</c:v>
                </c:pt>
                <c:pt idx="12277">
                  <c:v>-0.16671208000000001</c:v>
                </c:pt>
                <c:pt idx="12278">
                  <c:v>-0.166718756</c:v>
                </c:pt>
                <c:pt idx="12279">
                  <c:v>-0.16672542700000001</c:v>
                </c:pt>
                <c:pt idx="12280">
                  <c:v>-0.166732092</c:v>
                </c:pt>
                <c:pt idx="12281">
                  <c:v>-0.16673875199999999</c:v>
                </c:pt>
                <c:pt idx="12282">
                  <c:v>-0.16674540500000001</c:v>
                </c:pt>
                <c:pt idx="12283">
                  <c:v>-0.16675205300000001</c:v>
                </c:pt>
                <c:pt idx="12284">
                  <c:v>-0.16675869600000001</c:v>
                </c:pt>
                <c:pt idx="12285">
                  <c:v>-0.16676533299999999</c:v>
                </c:pt>
                <c:pt idx="12286">
                  <c:v>-0.16677196399999999</c:v>
                </c:pt>
                <c:pt idx="12287">
                  <c:v>-0.166778589</c:v>
                </c:pt>
                <c:pt idx="12288">
                  <c:v>-0.16678520899999999</c:v>
                </c:pt>
                <c:pt idx="12289">
                  <c:v>-0.16679182300000001</c:v>
                </c:pt>
                <c:pt idx="12290">
                  <c:v>-0.166798432</c:v>
                </c:pt>
                <c:pt idx="12291">
                  <c:v>-0.16680503499999999</c:v>
                </c:pt>
                <c:pt idx="12292">
                  <c:v>-0.16681163199999999</c:v>
                </c:pt>
                <c:pt idx="12293">
                  <c:v>-0.16681822399999999</c:v>
                </c:pt>
                <c:pt idx="12294">
                  <c:v>-0.16682480899999999</c:v>
                </c:pt>
                <c:pt idx="12295">
                  <c:v>-0.16683139</c:v>
                </c:pt>
                <c:pt idx="12296">
                  <c:v>-0.16683796400000001</c:v>
                </c:pt>
                <c:pt idx="12297">
                  <c:v>-0.16684453299999999</c:v>
                </c:pt>
                <c:pt idx="12298">
                  <c:v>-0.166851097</c:v>
                </c:pt>
                <c:pt idx="12299">
                  <c:v>-0.16685765399999999</c:v>
                </c:pt>
                <c:pt idx="12300">
                  <c:v>-0.16686420599999999</c:v>
                </c:pt>
                <c:pt idx="12301">
                  <c:v>-0.16687075200000001</c:v>
                </c:pt>
                <c:pt idx="12302">
                  <c:v>-0.16687729300000001</c:v>
                </c:pt>
                <c:pt idx="12303">
                  <c:v>-0.16688382800000001</c:v>
                </c:pt>
                <c:pt idx="12304">
                  <c:v>-0.16689035699999999</c:v>
                </c:pt>
                <c:pt idx="12305">
                  <c:v>-0.166896881</c:v>
                </c:pt>
                <c:pt idx="12306">
                  <c:v>-0.16690339900000001</c:v>
                </c:pt>
                <c:pt idx="12307">
                  <c:v>-0.16690991099999999</c:v>
                </c:pt>
                <c:pt idx="12308">
                  <c:v>-0.16691641800000001</c:v>
                </c:pt>
                <c:pt idx="12309">
                  <c:v>-0.166922919</c:v>
                </c:pt>
                <c:pt idx="12310">
                  <c:v>-0.166929414</c:v>
                </c:pt>
                <c:pt idx="12311">
                  <c:v>-0.166935904</c:v>
                </c:pt>
                <c:pt idx="12312">
                  <c:v>-0.166942387</c:v>
                </c:pt>
                <c:pt idx="12313">
                  <c:v>-0.166948866</c:v>
                </c:pt>
                <c:pt idx="12314">
                  <c:v>-0.16695533800000001</c:v>
                </c:pt>
                <c:pt idx="12315">
                  <c:v>-0.16696180499999999</c:v>
                </c:pt>
                <c:pt idx="12316">
                  <c:v>-0.166968267</c:v>
                </c:pt>
                <c:pt idx="12317">
                  <c:v>-0.16697472199999999</c:v>
                </c:pt>
                <c:pt idx="12318">
                  <c:v>-0.16698117200000001</c:v>
                </c:pt>
                <c:pt idx="12319">
                  <c:v>-0.16698761600000001</c:v>
                </c:pt>
                <c:pt idx="12320">
                  <c:v>-0.166994055</c:v>
                </c:pt>
                <c:pt idx="12321">
                  <c:v>-0.167000488</c:v>
                </c:pt>
                <c:pt idx="12322">
                  <c:v>-0.16700691500000001</c:v>
                </c:pt>
                <c:pt idx="12323">
                  <c:v>-0.16701333700000001</c:v>
                </c:pt>
                <c:pt idx="12324">
                  <c:v>-0.16701975299999999</c:v>
                </c:pt>
                <c:pt idx="12325">
                  <c:v>-0.16702616300000001</c:v>
                </c:pt>
                <c:pt idx="12326">
                  <c:v>-0.16703256799999999</c:v>
                </c:pt>
                <c:pt idx="12327">
                  <c:v>-0.16703896700000001</c:v>
                </c:pt>
                <c:pt idx="12328">
                  <c:v>-0.16704536</c:v>
                </c:pt>
                <c:pt idx="12329">
                  <c:v>-0.167051747</c:v>
                </c:pt>
                <c:pt idx="12330">
                  <c:v>-0.167058129</c:v>
                </c:pt>
                <c:pt idx="12331">
                  <c:v>-0.167064505</c:v>
                </c:pt>
                <c:pt idx="12332">
                  <c:v>-0.16707087600000001</c:v>
                </c:pt>
                <c:pt idx="12333">
                  <c:v>-0.16707724099999999</c:v>
                </c:pt>
                <c:pt idx="12334">
                  <c:v>-0.1670836</c:v>
                </c:pt>
                <c:pt idx="12335">
                  <c:v>-0.16708995400000001</c:v>
                </c:pt>
                <c:pt idx="12336">
                  <c:v>-0.167096301</c:v>
                </c:pt>
                <c:pt idx="12337">
                  <c:v>-0.167102643</c:v>
                </c:pt>
                <c:pt idx="12338">
                  <c:v>-0.16710897999999999</c:v>
                </c:pt>
                <c:pt idx="12339">
                  <c:v>-0.16711530999999999</c:v>
                </c:pt>
                <c:pt idx="12340">
                  <c:v>-0.16712163599999999</c:v>
                </c:pt>
                <c:pt idx="12341">
                  <c:v>-0.16712795499999999</c:v>
                </c:pt>
                <c:pt idx="12342">
                  <c:v>-0.167134269</c:v>
                </c:pt>
                <c:pt idx="12343">
                  <c:v>-0.16714057700000001</c:v>
                </c:pt>
                <c:pt idx="12344">
                  <c:v>-0.167146879</c:v>
                </c:pt>
                <c:pt idx="12345">
                  <c:v>-0.16715317599999999</c:v>
                </c:pt>
                <c:pt idx="12346">
                  <c:v>-0.16715946700000001</c:v>
                </c:pt>
                <c:pt idx="12347">
                  <c:v>-0.167165752</c:v>
                </c:pt>
                <c:pt idx="12348">
                  <c:v>-0.167172032</c:v>
                </c:pt>
                <c:pt idx="12349">
                  <c:v>-0.167178306</c:v>
                </c:pt>
                <c:pt idx="12350">
                  <c:v>-0.167184574</c:v>
                </c:pt>
                <c:pt idx="12351">
                  <c:v>-0.16719083700000001</c:v>
                </c:pt>
                <c:pt idx="12352">
                  <c:v>-0.16719709399999999</c:v>
                </c:pt>
                <c:pt idx="12353">
                  <c:v>-0.167203345</c:v>
                </c:pt>
                <c:pt idx="12354">
                  <c:v>-0.16720958999999999</c:v>
                </c:pt>
                <c:pt idx="12355">
                  <c:v>-0.16721583000000001</c:v>
                </c:pt>
                <c:pt idx="12356">
                  <c:v>-0.167222064</c:v>
                </c:pt>
                <c:pt idx="12357">
                  <c:v>-0.167228293</c:v>
                </c:pt>
                <c:pt idx="12358">
                  <c:v>-0.167234516</c:v>
                </c:pt>
                <c:pt idx="12359">
                  <c:v>-0.167240733</c:v>
                </c:pt>
                <c:pt idx="12360">
                  <c:v>-0.16724694400000001</c:v>
                </c:pt>
                <c:pt idx="12361">
                  <c:v>-0.16725314999999999</c:v>
                </c:pt>
                <c:pt idx="12362">
                  <c:v>-0.16725935</c:v>
                </c:pt>
                <c:pt idx="12363">
                  <c:v>-0.16726554399999999</c:v>
                </c:pt>
                <c:pt idx="12364">
                  <c:v>-0.16727173300000001</c:v>
                </c:pt>
                <c:pt idx="12365">
                  <c:v>-0.167277916</c:v>
                </c:pt>
                <c:pt idx="12366">
                  <c:v>-0.16728409299999999</c:v>
                </c:pt>
                <c:pt idx="12367">
                  <c:v>-0.16729026399999999</c:v>
                </c:pt>
                <c:pt idx="12368">
                  <c:v>-0.16729643</c:v>
                </c:pt>
                <c:pt idx="12369">
                  <c:v>-0.16730259</c:v>
                </c:pt>
                <c:pt idx="12370">
                  <c:v>-0.16730874500000001</c:v>
                </c:pt>
                <c:pt idx="12371">
                  <c:v>-0.16731489399999999</c:v>
                </c:pt>
                <c:pt idx="12372">
                  <c:v>-0.16732103700000001</c:v>
                </c:pt>
                <c:pt idx="12373">
                  <c:v>-0.167327174</c:v>
                </c:pt>
                <c:pt idx="12374">
                  <c:v>-0.16733330599999999</c:v>
                </c:pt>
                <c:pt idx="12375">
                  <c:v>-0.16733943200000001</c:v>
                </c:pt>
                <c:pt idx="12376">
                  <c:v>-0.16734555200000001</c:v>
                </c:pt>
                <c:pt idx="12377">
                  <c:v>-0.16735166700000001</c:v>
                </c:pt>
                <c:pt idx="12378">
                  <c:v>-0.16735777600000001</c:v>
                </c:pt>
                <c:pt idx="12379">
                  <c:v>-0.16736387899999999</c:v>
                </c:pt>
                <c:pt idx="12380">
                  <c:v>-0.167369977</c:v>
                </c:pt>
                <c:pt idx="12381">
                  <c:v>-0.16737606899999999</c:v>
                </c:pt>
                <c:pt idx="12382">
                  <c:v>-0.167382155</c:v>
                </c:pt>
                <c:pt idx="12383">
                  <c:v>-0.167388235</c:v>
                </c:pt>
                <c:pt idx="12384">
                  <c:v>-0.16739430999999999</c:v>
                </c:pt>
                <c:pt idx="12385">
                  <c:v>-0.16740037899999999</c:v>
                </c:pt>
                <c:pt idx="12386">
                  <c:v>-0.16740644199999999</c:v>
                </c:pt>
                <c:pt idx="12387">
                  <c:v>-0.16741249999999999</c:v>
                </c:pt>
                <c:pt idx="12388">
                  <c:v>-0.167418552</c:v>
                </c:pt>
                <c:pt idx="12389">
                  <c:v>-0.16742459800000001</c:v>
                </c:pt>
                <c:pt idx="12390">
                  <c:v>-0.16743063799999999</c:v>
                </c:pt>
                <c:pt idx="12391">
                  <c:v>-0.16743667300000001</c:v>
                </c:pt>
                <c:pt idx="12392">
                  <c:v>-0.167442702</c:v>
                </c:pt>
                <c:pt idx="12393">
                  <c:v>-0.16744872599999999</c:v>
                </c:pt>
                <c:pt idx="12394">
                  <c:v>-0.16745474299999999</c:v>
                </c:pt>
                <c:pt idx="12395">
                  <c:v>-0.16746075499999999</c:v>
                </c:pt>
                <c:pt idx="12396">
                  <c:v>-0.16746676199999999</c:v>
                </c:pt>
                <c:pt idx="12397">
                  <c:v>-0.167472762</c:v>
                </c:pt>
                <c:pt idx="12398">
                  <c:v>-0.16747875700000001</c:v>
                </c:pt>
                <c:pt idx="12399">
                  <c:v>-0.16748474599999999</c:v>
                </c:pt>
                <c:pt idx="12400">
                  <c:v>-0.16749073</c:v>
                </c:pt>
                <c:pt idx="12401">
                  <c:v>-0.16749670799999999</c:v>
                </c:pt>
                <c:pt idx="12402">
                  <c:v>-0.16750267999999999</c:v>
                </c:pt>
                <c:pt idx="12403">
                  <c:v>-0.16750864600000001</c:v>
                </c:pt>
                <c:pt idx="12404">
                  <c:v>-0.16751460700000001</c:v>
                </c:pt>
                <c:pt idx="12405">
                  <c:v>-0.16752056200000001</c:v>
                </c:pt>
                <c:pt idx="12406">
                  <c:v>-0.16752651099999999</c:v>
                </c:pt>
                <c:pt idx="12407">
                  <c:v>-0.167532455</c:v>
                </c:pt>
                <c:pt idx="12408">
                  <c:v>-0.16753839200000001</c:v>
                </c:pt>
                <c:pt idx="12409">
                  <c:v>-0.16754432399999999</c:v>
                </c:pt>
                <c:pt idx="12410">
                  <c:v>-0.16755025100000001</c:v>
                </c:pt>
                <c:pt idx="12411">
                  <c:v>-0.167556171</c:v>
                </c:pt>
                <c:pt idx="12412">
                  <c:v>-0.167562086</c:v>
                </c:pt>
                <c:pt idx="12413">
                  <c:v>-0.167567996</c:v>
                </c:pt>
                <c:pt idx="12414">
                  <c:v>-0.167573899</c:v>
                </c:pt>
                <c:pt idx="12415">
                  <c:v>-0.167579797</c:v>
                </c:pt>
                <c:pt idx="12416">
                  <c:v>-0.16758568900000001</c:v>
                </c:pt>
                <c:pt idx="12417">
                  <c:v>-0.16759157599999999</c:v>
                </c:pt>
                <c:pt idx="12418">
                  <c:v>-0.16759745600000001</c:v>
                </c:pt>
                <c:pt idx="12419">
                  <c:v>-0.16760333099999999</c:v>
                </c:pt>
                <c:pt idx="12420">
                  <c:v>-0.16760920000000001</c:v>
                </c:pt>
                <c:pt idx="12421">
                  <c:v>-0.16761506400000001</c:v>
                </c:pt>
                <c:pt idx="12422">
                  <c:v>-0.16762092200000001</c:v>
                </c:pt>
                <c:pt idx="12423">
                  <c:v>-0.16762677400000001</c:v>
                </c:pt>
                <c:pt idx="12424">
                  <c:v>-0.16763262000000001</c:v>
                </c:pt>
                <c:pt idx="12425">
                  <c:v>-0.16763846099999999</c:v>
                </c:pt>
                <c:pt idx="12426">
                  <c:v>-0.167644296</c:v>
                </c:pt>
                <c:pt idx="12427">
                  <c:v>-0.16765012500000001</c:v>
                </c:pt>
                <c:pt idx="12428">
                  <c:v>-0.167655949</c:v>
                </c:pt>
                <c:pt idx="12429">
                  <c:v>-0.16766176699999999</c:v>
                </c:pt>
                <c:pt idx="12430">
                  <c:v>-0.16766757900000001</c:v>
                </c:pt>
                <c:pt idx="12431">
                  <c:v>-0.16767338500000001</c:v>
                </c:pt>
                <c:pt idx="12432">
                  <c:v>-0.16767918600000001</c:v>
                </c:pt>
                <c:pt idx="12433">
                  <c:v>-0.16768498000000001</c:v>
                </c:pt>
                <c:pt idx="12434">
                  <c:v>-0.16769076999999999</c:v>
                </c:pt>
                <c:pt idx="12435">
                  <c:v>-0.167696553</c:v>
                </c:pt>
                <c:pt idx="12436">
                  <c:v>-0.16770233100000001</c:v>
                </c:pt>
                <c:pt idx="12437">
                  <c:v>-0.167708103</c:v>
                </c:pt>
                <c:pt idx="12438">
                  <c:v>-0.16771386899999999</c:v>
                </c:pt>
                <c:pt idx="12439">
                  <c:v>-0.16771963000000001</c:v>
                </c:pt>
                <c:pt idx="12440">
                  <c:v>-0.167725385</c:v>
                </c:pt>
                <c:pt idx="12441">
                  <c:v>-0.167731134</c:v>
                </c:pt>
                <c:pt idx="12442">
                  <c:v>-0.16773687700000001</c:v>
                </c:pt>
                <c:pt idx="12443">
                  <c:v>-0.16774261500000001</c:v>
                </c:pt>
                <c:pt idx="12444">
                  <c:v>-0.16774834699999999</c:v>
                </c:pt>
                <c:pt idx="12445">
                  <c:v>-0.167754073</c:v>
                </c:pt>
                <c:pt idx="12446">
                  <c:v>-0.16775979399999999</c:v>
                </c:pt>
                <c:pt idx="12447">
                  <c:v>-0.16776550900000001</c:v>
                </c:pt>
                <c:pt idx="12448">
                  <c:v>-0.167771218</c:v>
                </c:pt>
                <c:pt idx="12449">
                  <c:v>-0.167776921</c:v>
                </c:pt>
                <c:pt idx="12450">
                  <c:v>-0.16778261899999999</c:v>
                </c:pt>
                <c:pt idx="12451">
                  <c:v>-0.16778831</c:v>
                </c:pt>
                <c:pt idx="12452">
                  <c:v>-0.167793997</c:v>
                </c:pt>
                <c:pt idx="12453">
                  <c:v>-0.16779967700000001</c:v>
                </c:pt>
                <c:pt idx="12454">
                  <c:v>-0.16780535199999999</c:v>
                </c:pt>
                <c:pt idx="12455">
                  <c:v>-0.167811021</c:v>
                </c:pt>
                <c:pt idx="12456">
                  <c:v>-0.16781668399999999</c:v>
                </c:pt>
                <c:pt idx="12457">
                  <c:v>-0.16782234100000001</c:v>
                </c:pt>
                <c:pt idx="12458">
                  <c:v>-0.16782799300000001</c:v>
                </c:pt>
                <c:pt idx="12459">
                  <c:v>-0.16783363900000001</c:v>
                </c:pt>
                <c:pt idx="12460">
                  <c:v>-0.16783927900000001</c:v>
                </c:pt>
                <c:pt idx="12461">
                  <c:v>-0.16784491400000001</c:v>
                </c:pt>
                <c:pt idx="12462">
                  <c:v>-0.16785054299999999</c:v>
                </c:pt>
                <c:pt idx="12463">
                  <c:v>-0.167856166</c:v>
                </c:pt>
                <c:pt idx="12464">
                  <c:v>-0.16786178299999999</c:v>
                </c:pt>
                <c:pt idx="12465">
                  <c:v>-0.167867395</c:v>
                </c:pt>
                <c:pt idx="12466">
                  <c:v>-0.16787300099999999</c:v>
                </c:pt>
                <c:pt idx="12467">
                  <c:v>-0.16787860099999999</c:v>
                </c:pt>
                <c:pt idx="12468">
                  <c:v>-0.16788419500000001</c:v>
                </c:pt>
                <c:pt idx="12469">
                  <c:v>-0.16788978399999999</c:v>
                </c:pt>
                <c:pt idx="12470">
                  <c:v>-0.16789536699999999</c:v>
                </c:pt>
                <c:pt idx="12471">
                  <c:v>-0.167900944</c:v>
                </c:pt>
                <c:pt idx="12472">
                  <c:v>-0.16790651600000001</c:v>
                </c:pt>
                <c:pt idx="12473">
                  <c:v>-0.16791208099999999</c:v>
                </c:pt>
                <c:pt idx="12474">
                  <c:v>-0.16791764100000001</c:v>
                </c:pt>
                <c:pt idx="12475">
                  <c:v>-0.167923196</c:v>
                </c:pt>
                <c:pt idx="12476">
                  <c:v>-0.16792874399999999</c:v>
                </c:pt>
                <c:pt idx="12477">
                  <c:v>-0.16793428699999999</c:v>
                </c:pt>
                <c:pt idx="12478">
                  <c:v>-0.16793982399999999</c:v>
                </c:pt>
                <c:pt idx="12479">
                  <c:v>-0.16794535499999999</c:v>
                </c:pt>
                <c:pt idx="12480">
                  <c:v>-0.167950881</c:v>
                </c:pt>
                <c:pt idx="12481">
                  <c:v>-0.16795640000000001</c:v>
                </c:pt>
                <c:pt idx="12482">
                  <c:v>-0.16796191399999999</c:v>
                </c:pt>
                <c:pt idx="12483">
                  <c:v>-0.167967423</c:v>
                </c:pt>
                <c:pt idx="12484">
                  <c:v>-0.167972925</c:v>
                </c:pt>
                <c:pt idx="12485">
                  <c:v>-0.16797842199999999</c:v>
                </c:pt>
                <c:pt idx="12486">
                  <c:v>-0.16798391300000001</c:v>
                </c:pt>
                <c:pt idx="12487">
                  <c:v>-0.16798939900000001</c:v>
                </c:pt>
                <c:pt idx="12488">
                  <c:v>-0.16799487799999999</c:v>
                </c:pt>
                <c:pt idx="12489">
                  <c:v>-0.16800035199999999</c:v>
                </c:pt>
                <c:pt idx="12490">
                  <c:v>-0.16800582</c:v>
                </c:pt>
                <c:pt idx="12491">
                  <c:v>-0.16801128300000001</c:v>
                </c:pt>
                <c:pt idx="12492">
                  <c:v>-0.168016739</c:v>
                </c:pt>
                <c:pt idx="12493">
                  <c:v>-0.16802218999999999</c:v>
                </c:pt>
                <c:pt idx="12494">
                  <c:v>-0.16802763500000001</c:v>
                </c:pt>
                <c:pt idx="12495">
                  <c:v>-0.168033075</c:v>
                </c:pt>
                <c:pt idx="12496">
                  <c:v>-0.168038509</c:v>
                </c:pt>
                <c:pt idx="12497">
                  <c:v>-0.168043936</c:v>
                </c:pt>
                <c:pt idx="12498">
                  <c:v>-0.16804935900000001</c:v>
                </c:pt>
                <c:pt idx="12499">
                  <c:v>-0.16805477499999999</c:v>
                </c:pt>
                <c:pt idx="12500">
                  <c:v>-0.168060186</c:v>
                </c:pt>
                <c:pt idx="12501">
                  <c:v>-0.16806559099999999</c:v>
                </c:pt>
                <c:pt idx="12502">
                  <c:v>-0.16807099</c:v>
                </c:pt>
                <c:pt idx="12503">
                  <c:v>-0.168076383</c:v>
                </c:pt>
                <c:pt idx="12504">
                  <c:v>-0.16808177099999999</c:v>
                </c:pt>
                <c:pt idx="12505">
                  <c:v>-0.16808715199999999</c:v>
                </c:pt>
                <c:pt idx="12506">
                  <c:v>-0.16809252899999999</c:v>
                </c:pt>
                <c:pt idx="12507">
                  <c:v>-0.168097899</c:v>
                </c:pt>
                <c:pt idx="12508">
                  <c:v>-0.168103264</c:v>
                </c:pt>
                <c:pt idx="12509">
                  <c:v>-0.16810862300000001</c:v>
                </c:pt>
                <c:pt idx="12510">
                  <c:v>-0.168113976</c:v>
                </c:pt>
                <c:pt idx="12511">
                  <c:v>-0.16811932299999999</c:v>
                </c:pt>
                <c:pt idx="12512">
                  <c:v>-0.16812466500000001</c:v>
                </c:pt>
                <c:pt idx="12513">
                  <c:v>-0.168130001</c:v>
                </c:pt>
                <c:pt idx="12514">
                  <c:v>-0.168135331</c:v>
                </c:pt>
                <c:pt idx="12515">
                  <c:v>-0.168140655</c:v>
                </c:pt>
                <c:pt idx="12516">
                  <c:v>-0.168145974</c:v>
                </c:pt>
                <c:pt idx="12517">
                  <c:v>-0.16815128600000001</c:v>
                </c:pt>
                <c:pt idx="12518">
                  <c:v>-0.16815659399999999</c:v>
                </c:pt>
                <c:pt idx="12519">
                  <c:v>-0.16816189500000001</c:v>
                </c:pt>
                <c:pt idx="12520">
                  <c:v>-0.16816719099999999</c:v>
                </c:pt>
                <c:pt idx="12521">
                  <c:v>-0.16817248000000001</c:v>
                </c:pt>
                <c:pt idx="12522">
                  <c:v>-0.16817776400000001</c:v>
                </c:pt>
                <c:pt idx="12523">
                  <c:v>-0.168183043</c:v>
                </c:pt>
                <c:pt idx="12524">
                  <c:v>-0.168188315</c:v>
                </c:pt>
                <c:pt idx="12525">
                  <c:v>-0.16819358200000001</c:v>
                </c:pt>
                <c:pt idx="12526">
                  <c:v>-0.16819884299999999</c:v>
                </c:pt>
                <c:pt idx="12527">
                  <c:v>-0.168204098</c:v>
                </c:pt>
                <c:pt idx="12528">
                  <c:v>-0.16820934800000001</c:v>
                </c:pt>
                <c:pt idx="12529">
                  <c:v>-0.168214591</c:v>
                </c:pt>
                <c:pt idx="12530">
                  <c:v>-0.16821982899999999</c:v>
                </c:pt>
                <c:pt idx="12531">
                  <c:v>-0.16822506200000001</c:v>
                </c:pt>
                <c:pt idx="12532">
                  <c:v>-0.16823028800000001</c:v>
                </c:pt>
                <c:pt idx="12533">
                  <c:v>-0.16823550900000001</c:v>
                </c:pt>
                <c:pt idx="12534">
                  <c:v>-0.16824072400000001</c:v>
                </c:pt>
                <c:pt idx="12535">
                  <c:v>-0.16824593299999999</c:v>
                </c:pt>
                <c:pt idx="12536">
                  <c:v>-0.168251136</c:v>
                </c:pt>
                <c:pt idx="12537">
                  <c:v>-0.16825633400000001</c:v>
                </c:pt>
                <c:pt idx="12538">
                  <c:v>-0.16826152599999999</c:v>
                </c:pt>
                <c:pt idx="12539">
                  <c:v>-0.16826671200000001</c:v>
                </c:pt>
                <c:pt idx="12540">
                  <c:v>-0.16827189200000001</c:v>
                </c:pt>
                <c:pt idx="12541">
                  <c:v>-0.168277067</c:v>
                </c:pt>
                <c:pt idx="12542">
                  <c:v>-0.168282236</c:v>
                </c:pt>
                <c:pt idx="12543">
                  <c:v>-0.168287399</c:v>
                </c:pt>
                <c:pt idx="12544">
                  <c:v>-0.16829255600000001</c:v>
                </c:pt>
                <c:pt idx="12545">
                  <c:v>-0.16829770699999999</c:v>
                </c:pt>
                <c:pt idx="12546">
                  <c:v>-0.168302853</c:v>
                </c:pt>
                <c:pt idx="12547">
                  <c:v>-0.16830799299999999</c:v>
                </c:pt>
                <c:pt idx="12548">
                  <c:v>-0.16831312700000001</c:v>
                </c:pt>
                <c:pt idx="12549">
                  <c:v>-0.168318256</c:v>
                </c:pt>
                <c:pt idx="12550">
                  <c:v>-0.168323378</c:v>
                </c:pt>
                <c:pt idx="12551">
                  <c:v>-0.16832849499999999</c:v>
                </c:pt>
                <c:pt idx="12552">
                  <c:v>-0.168333606</c:v>
                </c:pt>
                <c:pt idx="12553">
                  <c:v>-0.168338711</c:v>
                </c:pt>
                <c:pt idx="12554">
                  <c:v>-0.16834381100000001</c:v>
                </c:pt>
                <c:pt idx="12555">
                  <c:v>-0.16834890499999999</c:v>
                </c:pt>
                <c:pt idx="12556">
                  <c:v>-0.16835399300000001</c:v>
                </c:pt>
                <c:pt idx="12557">
                  <c:v>-0.168359075</c:v>
                </c:pt>
                <c:pt idx="12558">
                  <c:v>-0.16836415199999999</c:v>
                </c:pt>
                <c:pt idx="12559">
                  <c:v>-0.16836922200000001</c:v>
                </c:pt>
                <c:pt idx="12560">
                  <c:v>-0.16837428700000001</c:v>
                </c:pt>
                <c:pt idx="12561">
                  <c:v>-0.16837934600000001</c:v>
                </c:pt>
                <c:pt idx="12562">
                  <c:v>-0.16838439999999999</c:v>
                </c:pt>
                <c:pt idx="12563">
                  <c:v>-0.168389447</c:v>
                </c:pt>
                <c:pt idx="12564">
                  <c:v>-0.16839448900000001</c:v>
                </c:pt>
                <c:pt idx="12565">
                  <c:v>-0.16839952499999999</c:v>
                </c:pt>
                <c:pt idx="12566">
                  <c:v>-0.16840455600000001</c:v>
                </c:pt>
                <c:pt idx="12567">
                  <c:v>-0.16840958</c:v>
                </c:pt>
                <c:pt idx="12568">
                  <c:v>-0.168414599</c:v>
                </c:pt>
                <c:pt idx="12569">
                  <c:v>-0.168419612</c:v>
                </c:pt>
                <c:pt idx="12570">
                  <c:v>-0.168424619</c:v>
                </c:pt>
                <c:pt idx="12571">
                  <c:v>-0.16842962</c:v>
                </c:pt>
                <c:pt idx="12572">
                  <c:v>-0.16843461600000001</c:v>
                </c:pt>
                <c:pt idx="12573">
                  <c:v>-0.16843960599999999</c:v>
                </c:pt>
                <c:pt idx="12574">
                  <c:v>-0.16844459000000001</c:v>
                </c:pt>
                <c:pt idx="12575">
                  <c:v>-0.16844956799999999</c:v>
                </c:pt>
                <c:pt idx="12576">
                  <c:v>-0.16845454000000001</c:v>
                </c:pt>
                <c:pt idx="12577">
                  <c:v>-0.16845950700000001</c:v>
                </c:pt>
                <c:pt idx="12578">
                  <c:v>-0.16846446800000001</c:v>
                </c:pt>
                <c:pt idx="12579">
                  <c:v>-0.16846942300000001</c:v>
                </c:pt>
                <c:pt idx="12580">
                  <c:v>-0.16847437300000001</c:v>
                </c:pt>
                <c:pt idx="12581">
                  <c:v>-0.16847931599999999</c:v>
                </c:pt>
                <c:pt idx="12582">
                  <c:v>-0.168484254</c:v>
                </c:pt>
                <c:pt idx="12583">
                  <c:v>-0.16848918600000001</c:v>
                </c:pt>
                <c:pt idx="12584">
                  <c:v>-0.168494112</c:v>
                </c:pt>
                <c:pt idx="12585">
                  <c:v>-0.16849903299999999</c:v>
                </c:pt>
                <c:pt idx="12586">
                  <c:v>-0.16850394699999999</c:v>
                </c:pt>
                <c:pt idx="12587">
                  <c:v>-0.16850885600000001</c:v>
                </c:pt>
                <c:pt idx="12588">
                  <c:v>-0.16851375900000001</c:v>
                </c:pt>
                <c:pt idx="12589">
                  <c:v>-0.16851865699999999</c:v>
                </c:pt>
                <c:pt idx="12590">
                  <c:v>-0.168523548</c:v>
                </c:pt>
                <c:pt idx="12591">
                  <c:v>-0.168528434</c:v>
                </c:pt>
                <c:pt idx="12592">
                  <c:v>-0.16853331399999999</c:v>
                </c:pt>
                <c:pt idx="12593">
                  <c:v>-0.16853818800000001</c:v>
                </c:pt>
                <c:pt idx="12594">
                  <c:v>-0.168543056</c:v>
                </c:pt>
                <c:pt idx="12595">
                  <c:v>-0.16854791899999999</c:v>
                </c:pt>
                <c:pt idx="12596">
                  <c:v>-0.16855277599999999</c:v>
                </c:pt>
                <c:pt idx="12597">
                  <c:v>-0.16855762699999999</c:v>
                </c:pt>
                <c:pt idx="12598">
                  <c:v>-0.16856247199999999</c:v>
                </c:pt>
                <c:pt idx="12599">
                  <c:v>-0.168567311</c:v>
                </c:pt>
                <c:pt idx="12600">
                  <c:v>-0.16857214500000001</c:v>
                </c:pt>
                <c:pt idx="12601">
                  <c:v>-0.16857697299999999</c:v>
                </c:pt>
                <c:pt idx="12602">
                  <c:v>-0.16858179500000001</c:v>
                </c:pt>
                <c:pt idx="12603">
                  <c:v>-0.168586611</c:v>
                </c:pt>
                <c:pt idx="12604">
                  <c:v>-0.16859142099999999</c:v>
                </c:pt>
                <c:pt idx="12605">
                  <c:v>-0.16859622599999999</c:v>
                </c:pt>
                <c:pt idx="12606">
                  <c:v>-0.16860102499999999</c:v>
                </c:pt>
                <c:pt idx="12607">
                  <c:v>-0.16860581799999999</c:v>
                </c:pt>
                <c:pt idx="12608">
                  <c:v>-0.168610605</c:v>
                </c:pt>
                <c:pt idx="12609">
                  <c:v>-0.16861538700000001</c:v>
                </c:pt>
                <c:pt idx="12610">
                  <c:v>-0.16862016299999999</c:v>
                </c:pt>
                <c:pt idx="12611">
                  <c:v>-0.16862493200000001</c:v>
                </c:pt>
                <c:pt idx="12612">
                  <c:v>-0.168629697</c:v>
                </c:pt>
                <c:pt idx="12613">
                  <c:v>-0.16863445499999999</c:v>
                </c:pt>
                <c:pt idx="12614">
                  <c:v>-0.16863920700000001</c:v>
                </c:pt>
                <c:pt idx="12615">
                  <c:v>-0.16864395400000001</c:v>
                </c:pt>
                <c:pt idx="12616">
                  <c:v>-0.16864869499999999</c:v>
                </c:pt>
                <c:pt idx="12617">
                  <c:v>-0.16865342999999999</c:v>
                </c:pt>
                <c:pt idx="12618">
                  <c:v>-0.16865816</c:v>
                </c:pt>
                <c:pt idx="12619">
                  <c:v>-0.16866288300000001</c:v>
                </c:pt>
                <c:pt idx="12620">
                  <c:v>-0.168667601</c:v>
                </c:pt>
                <c:pt idx="12621">
                  <c:v>-0.16867231299999999</c:v>
                </c:pt>
                <c:pt idx="12622">
                  <c:v>-0.16867701900000001</c:v>
                </c:pt>
                <c:pt idx="12623">
                  <c:v>-0.16868171900000001</c:v>
                </c:pt>
                <c:pt idx="12624">
                  <c:v>-0.16868641400000001</c:v>
                </c:pt>
                <c:pt idx="12625">
                  <c:v>-0.16869110200000001</c:v>
                </c:pt>
                <c:pt idx="12626">
                  <c:v>-0.16869578499999999</c:v>
                </c:pt>
                <c:pt idx="12627">
                  <c:v>-0.168700462</c:v>
                </c:pt>
                <c:pt idx="12628">
                  <c:v>-0.16870513400000001</c:v>
                </c:pt>
                <c:pt idx="12629">
                  <c:v>-0.16870979899999999</c:v>
                </c:pt>
                <c:pt idx="12630">
                  <c:v>-0.16871445900000001</c:v>
                </c:pt>
                <c:pt idx="12631">
                  <c:v>-0.168719113</c:v>
                </c:pt>
                <c:pt idx="12632">
                  <c:v>-0.168723761</c:v>
                </c:pt>
                <c:pt idx="12633">
                  <c:v>-0.168728404</c:v>
                </c:pt>
                <c:pt idx="12634">
                  <c:v>-0.16873304</c:v>
                </c:pt>
                <c:pt idx="12635">
                  <c:v>-0.16873767100000001</c:v>
                </c:pt>
                <c:pt idx="12636">
                  <c:v>-0.16874229600000001</c:v>
                </c:pt>
                <c:pt idx="12637">
                  <c:v>-0.168746915</c:v>
                </c:pt>
                <c:pt idx="12638">
                  <c:v>-0.16875152800000001</c:v>
                </c:pt>
                <c:pt idx="12639">
                  <c:v>-0.168756136</c:v>
                </c:pt>
                <c:pt idx="12640">
                  <c:v>-0.16876073699999999</c:v>
                </c:pt>
                <c:pt idx="12641">
                  <c:v>-0.16876533299999999</c:v>
                </c:pt>
                <c:pt idx="12642">
                  <c:v>-0.16876992299999999</c:v>
                </c:pt>
                <c:pt idx="12643">
                  <c:v>-0.16877450799999999</c:v>
                </c:pt>
                <c:pt idx="12644">
                  <c:v>-0.16877908599999999</c:v>
                </c:pt>
                <c:pt idx="12645">
                  <c:v>-0.168783659</c:v>
                </c:pt>
                <c:pt idx="12646">
                  <c:v>-0.16878822600000001</c:v>
                </c:pt>
                <c:pt idx="12647">
                  <c:v>-0.168792787</c:v>
                </c:pt>
                <c:pt idx="12648">
                  <c:v>-0.16879734199999999</c:v>
                </c:pt>
                <c:pt idx="12649">
                  <c:v>-0.16880189100000001</c:v>
                </c:pt>
                <c:pt idx="12650">
                  <c:v>-0.168806435</c:v>
                </c:pt>
                <c:pt idx="12651">
                  <c:v>-0.168810972</c:v>
                </c:pt>
                <c:pt idx="12652">
                  <c:v>-0.16881550400000001</c:v>
                </c:pt>
                <c:pt idx="12653">
                  <c:v>-0.16882003100000001</c:v>
                </c:pt>
                <c:pt idx="12654">
                  <c:v>-0.16882455099999999</c:v>
                </c:pt>
                <c:pt idx="12655">
                  <c:v>-0.168829066</c:v>
                </c:pt>
                <c:pt idx="12656">
                  <c:v>-0.16883357399999999</c:v>
                </c:pt>
                <c:pt idx="12657">
                  <c:v>-0.168838077</c:v>
                </c:pt>
                <c:pt idx="12658">
                  <c:v>-0.168842574</c:v>
                </c:pt>
                <c:pt idx="12659">
                  <c:v>-0.16884706599999999</c:v>
                </c:pt>
                <c:pt idx="12660">
                  <c:v>-0.16885155099999999</c:v>
                </c:pt>
                <c:pt idx="12661">
                  <c:v>-0.16885603099999999</c:v>
                </c:pt>
                <c:pt idx="12662">
                  <c:v>-0.16886050499999999</c:v>
                </c:pt>
                <c:pt idx="12663">
                  <c:v>-0.168864973</c:v>
                </c:pt>
                <c:pt idx="12664">
                  <c:v>-0.16886943500000001</c:v>
                </c:pt>
                <c:pt idx="12665">
                  <c:v>-0.168873891</c:v>
                </c:pt>
                <c:pt idx="12666">
                  <c:v>-0.16887834199999999</c:v>
                </c:pt>
                <c:pt idx="12667">
                  <c:v>-0.16888278700000001</c:v>
                </c:pt>
                <c:pt idx="12668">
                  <c:v>-0.168887226</c:v>
                </c:pt>
                <c:pt idx="12669">
                  <c:v>-0.168891659</c:v>
                </c:pt>
                <c:pt idx="12670">
                  <c:v>-0.168896086</c:v>
                </c:pt>
                <c:pt idx="12671">
                  <c:v>-0.168900508</c:v>
                </c:pt>
                <c:pt idx="12672">
                  <c:v>-0.16890492300000001</c:v>
                </c:pt>
                <c:pt idx="12673">
                  <c:v>-0.16890933299999999</c:v>
                </c:pt>
                <c:pt idx="12674">
                  <c:v>-0.16891373700000001</c:v>
                </c:pt>
                <c:pt idx="12675">
                  <c:v>-0.168918135</c:v>
                </c:pt>
                <c:pt idx="12676">
                  <c:v>-0.16892252799999999</c:v>
                </c:pt>
                <c:pt idx="12677">
                  <c:v>-0.16892691400000001</c:v>
                </c:pt>
                <c:pt idx="12678">
                  <c:v>-0.16893129500000001</c:v>
                </c:pt>
                <c:pt idx="12679">
                  <c:v>-0.16893567000000001</c:v>
                </c:pt>
                <c:pt idx="12680">
                  <c:v>-0.16894003899999999</c:v>
                </c:pt>
                <c:pt idx="12681">
                  <c:v>-0.16894440299999999</c:v>
                </c:pt>
                <c:pt idx="12682">
                  <c:v>-0.16894876</c:v>
                </c:pt>
                <c:pt idx="12683">
                  <c:v>-0.16895311199999999</c:v>
                </c:pt>
                <c:pt idx="12684">
                  <c:v>-0.168957458</c:v>
                </c:pt>
                <c:pt idx="12685">
                  <c:v>-0.168961798</c:v>
                </c:pt>
                <c:pt idx="12686">
                  <c:v>-0.16896613199999999</c:v>
                </c:pt>
                <c:pt idx="12687">
                  <c:v>-0.16897045999999999</c:v>
                </c:pt>
                <c:pt idx="12688">
                  <c:v>-0.16897478299999999</c:v>
                </c:pt>
                <c:pt idx="12689">
                  <c:v>-0.16897909899999999</c:v>
                </c:pt>
                <c:pt idx="12690">
                  <c:v>-0.16898341</c:v>
                </c:pt>
                <c:pt idx="12691">
                  <c:v>-0.16898771500000001</c:v>
                </c:pt>
                <c:pt idx="12692">
                  <c:v>-0.168992015</c:v>
                </c:pt>
                <c:pt idx="12693">
                  <c:v>-0.16899630800000001</c:v>
                </c:pt>
                <c:pt idx="12694">
                  <c:v>-0.169000596</c:v>
                </c:pt>
                <c:pt idx="12695">
                  <c:v>-0.169004877</c:v>
                </c:pt>
                <c:pt idx="12696">
                  <c:v>-0.169009153</c:v>
                </c:pt>
                <c:pt idx="12697">
                  <c:v>-0.169013423</c:v>
                </c:pt>
                <c:pt idx="12698">
                  <c:v>-0.169017688</c:v>
                </c:pt>
                <c:pt idx="12699">
                  <c:v>-0.16902194600000001</c:v>
                </c:pt>
                <c:pt idx="12700">
                  <c:v>-0.16902619899999999</c:v>
                </c:pt>
                <c:pt idx="12701">
                  <c:v>-0.169030445</c:v>
                </c:pt>
                <c:pt idx="12702">
                  <c:v>-0.16903468599999999</c:v>
                </c:pt>
                <c:pt idx="12703">
                  <c:v>-0.16903892100000001</c:v>
                </c:pt>
                <c:pt idx="12704">
                  <c:v>-0.169043151</c:v>
                </c:pt>
                <c:pt idx="12705">
                  <c:v>-0.169047374</c:v>
                </c:pt>
                <c:pt idx="12706">
                  <c:v>-0.169051592</c:v>
                </c:pt>
                <c:pt idx="12707">
                  <c:v>-0.169055804</c:v>
                </c:pt>
                <c:pt idx="12708">
                  <c:v>-0.16906001000000001</c:v>
                </c:pt>
                <c:pt idx="12709">
                  <c:v>-0.16906420999999999</c:v>
                </c:pt>
                <c:pt idx="12710">
                  <c:v>-0.16906840400000001</c:v>
                </c:pt>
                <c:pt idx="12711">
                  <c:v>-0.16907259299999999</c:v>
                </c:pt>
                <c:pt idx="12712">
                  <c:v>-0.16907677500000001</c:v>
                </c:pt>
                <c:pt idx="12713">
                  <c:v>-0.16908095200000001</c:v>
                </c:pt>
                <c:pt idx="12714">
                  <c:v>-0.169085123</c:v>
                </c:pt>
                <c:pt idx="12715">
                  <c:v>-0.169089288</c:v>
                </c:pt>
                <c:pt idx="12716">
                  <c:v>-0.16909344700000001</c:v>
                </c:pt>
                <c:pt idx="12717">
                  <c:v>-0.16909760099999999</c:v>
                </c:pt>
                <c:pt idx="12718">
                  <c:v>-0.169101749</c:v>
                </c:pt>
                <c:pt idx="12719">
                  <c:v>-0.16910589000000001</c:v>
                </c:pt>
                <c:pt idx="12720">
                  <c:v>-0.169110026</c:v>
                </c:pt>
                <c:pt idx="12721">
                  <c:v>-0.16911415599999999</c:v>
                </c:pt>
                <c:pt idx="12722">
                  <c:v>-0.16911828000000001</c:v>
                </c:pt>
                <c:pt idx="12723">
                  <c:v>-0.16912239900000001</c:v>
                </c:pt>
                <c:pt idx="12724">
                  <c:v>-0.16912651100000001</c:v>
                </c:pt>
                <c:pt idx="12725">
                  <c:v>-0.16913061800000001</c:v>
                </c:pt>
                <c:pt idx="12726">
                  <c:v>-0.16913471899999999</c:v>
                </c:pt>
                <c:pt idx="12727">
                  <c:v>-0.169138814</c:v>
                </c:pt>
                <c:pt idx="12728">
                  <c:v>-0.16914290300000001</c:v>
                </c:pt>
                <c:pt idx="12729">
                  <c:v>-0.169146987</c:v>
                </c:pt>
                <c:pt idx="12730">
                  <c:v>-0.16915106399999999</c:v>
                </c:pt>
                <c:pt idx="12731">
                  <c:v>-0.16915513600000001</c:v>
                </c:pt>
                <c:pt idx="12732">
                  <c:v>-0.16915920200000001</c:v>
                </c:pt>
                <c:pt idx="12733">
                  <c:v>-0.16916326200000001</c:v>
                </c:pt>
                <c:pt idx="12734">
                  <c:v>-0.16916731600000001</c:v>
                </c:pt>
                <c:pt idx="12735">
                  <c:v>-0.16917136499999999</c:v>
                </c:pt>
                <c:pt idx="12736">
                  <c:v>-0.169175407</c:v>
                </c:pt>
                <c:pt idx="12737">
                  <c:v>-0.16917944400000001</c:v>
                </c:pt>
                <c:pt idx="12738">
                  <c:v>-0.169183475</c:v>
                </c:pt>
                <c:pt idx="12739">
                  <c:v>-0.16918749999999999</c:v>
                </c:pt>
                <c:pt idx="12740">
                  <c:v>-0.16919151900000001</c:v>
                </c:pt>
                <c:pt idx="12741">
                  <c:v>-0.16919553200000001</c:v>
                </c:pt>
                <c:pt idx="12742">
                  <c:v>-0.16919954000000001</c:v>
                </c:pt>
                <c:pt idx="12743">
                  <c:v>-0.16920354100000001</c:v>
                </c:pt>
                <c:pt idx="12744">
                  <c:v>-0.16920753699999999</c:v>
                </c:pt>
                <c:pt idx="12745">
                  <c:v>-0.169211527</c:v>
                </c:pt>
                <c:pt idx="12746">
                  <c:v>-0.16921551100000001</c:v>
                </c:pt>
                <c:pt idx="12747">
                  <c:v>-0.169219489</c:v>
                </c:pt>
                <c:pt idx="12748">
                  <c:v>-0.16922346099999999</c:v>
                </c:pt>
                <c:pt idx="12749">
                  <c:v>-0.16922742800000001</c:v>
                </c:pt>
                <c:pt idx="12750">
                  <c:v>-0.16923138800000001</c:v>
                </c:pt>
                <c:pt idx="12751">
                  <c:v>-0.16923534300000001</c:v>
                </c:pt>
                <c:pt idx="12752">
                  <c:v>-0.16923929200000001</c:v>
                </c:pt>
                <c:pt idx="12753">
                  <c:v>-0.16924323499999999</c:v>
                </c:pt>
                <c:pt idx="12754">
                  <c:v>-0.169247173</c:v>
                </c:pt>
                <c:pt idx="12755">
                  <c:v>-0.16925110400000001</c:v>
                </c:pt>
                <c:pt idx="12756">
                  <c:v>-0.16925503</c:v>
                </c:pt>
                <c:pt idx="12757">
                  <c:v>-0.16925894899999999</c:v>
                </c:pt>
                <c:pt idx="12758">
                  <c:v>-0.16926286300000001</c:v>
                </c:pt>
                <c:pt idx="12759">
                  <c:v>-0.16926677100000001</c:v>
                </c:pt>
                <c:pt idx="12760">
                  <c:v>-0.16927067300000001</c:v>
                </c:pt>
                <c:pt idx="12761">
                  <c:v>-0.16927457000000001</c:v>
                </c:pt>
                <c:pt idx="12762">
                  <c:v>-0.16927845999999999</c:v>
                </c:pt>
                <c:pt idx="12763">
                  <c:v>-0.169282345</c:v>
                </c:pt>
                <c:pt idx="12764">
                  <c:v>-0.16928622400000001</c:v>
                </c:pt>
                <c:pt idx="12765">
                  <c:v>-0.169290097</c:v>
                </c:pt>
                <c:pt idx="12766">
                  <c:v>-0.16929396399999999</c:v>
                </c:pt>
                <c:pt idx="12767">
                  <c:v>-0.16929782500000001</c:v>
                </c:pt>
                <c:pt idx="12768">
                  <c:v>-0.16930168000000001</c:v>
                </c:pt>
                <c:pt idx="12769">
                  <c:v>-0.16930552900000001</c:v>
                </c:pt>
                <c:pt idx="12770">
                  <c:v>-0.16930937300000001</c:v>
                </c:pt>
                <c:pt idx="12771">
                  <c:v>-0.16931321099999999</c:v>
                </c:pt>
                <c:pt idx="12772">
                  <c:v>-0.169317043</c:v>
                </c:pt>
                <c:pt idx="12773">
                  <c:v>-0.16932086900000001</c:v>
                </c:pt>
                <c:pt idx="12774">
                  <c:v>-0.169324689</c:v>
                </c:pt>
                <c:pt idx="12775">
                  <c:v>-0.16932850299999999</c:v>
                </c:pt>
                <c:pt idx="12776">
                  <c:v>-0.16933231200000001</c:v>
                </c:pt>
                <c:pt idx="12777">
                  <c:v>-0.16933611400000001</c:v>
                </c:pt>
                <c:pt idx="12778">
                  <c:v>-0.16933991100000001</c:v>
                </c:pt>
                <c:pt idx="12779">
                  <c:v>-0.16934370200000001</c:v>
                </c:pt>
                <c:pt idx="12780">
                  <c:v>-0.16934748699999999</c:v>
                </c:pt>
                <c:pt idx="12781">
                  <c:v>-0.169351266</c:v>
                </c:pt>
                <c:pt idx="12782">
                  <c:v>-0.16935504000000001</c:v>
                </c:pt>
                <c:pt idx="12783">
                  <c:v>-0.169358807</c:v>
                </c:pt>
                <c:pt idx="12784">
                  <c:v>-0.16936256899999999</c:v>
                </c:pt>
                <c:pt idx="12785">
                  <c:v>-0.16936632500000001</c:v>
                </c:pt>
                <c:pt idx="12786">
                  <c:v>-0.16937007500000001</c:v>
                </c:pt>
                <c:pt idx="12787">
                  <c:v>-0.16937381900000001</c:v>
                </c:pt>
                <c:pt idx="12788">
                  <c:v>-0.16937755700000001</c:v>
                </c:pt>
                <c:pt idx="12789">
                  <c:v>-0.16938128899999999</c:v>
                </c:pt>
                <c:pt idx="12790">
                  <c:v>-0.169385016</c:v>
                </c:pt>
                <c:pt idx="12791">
                  <c:v>-0.16938873600000001</c:v>
                </c:pt>
                <c:pt idx="12792">
                  <c:v>-0.169392451</c:v>
                </c:pt>
                <c:pt idx="12793">
                  <c:v>-0.16939615899999999</c:v>
                </c:pt>
                <c:pt idx="12794">
                  <c:v>-0.16939986200000001</c:v>
                </c:pt>
                <c:pt idx="12795">
                  <c:v>-0.16940356000000001</c:v>
                </c:pt>
                <c:pt idx="12796">
                  <c:v>-0.16940725100000001</c:v>
                </c:pt>
                <c:pt idx="12797">
                  <c:v>-0.16941093600000001</c:v>
                </c:pt>
                <c:pt idx="12798">
                  <c:v>-0.16941461599999999</c:v>
                </c:pt>
                <c:pt idx="12799">
                  <c:v>-0.169418289</c:v>
                </c:pt>
                <c:pt idx="12800">
                  <c:v>-0.16942195700000001</c:v>
                </c:pt>
                <c:pt idx="12801">
                  <c:v>-0.169425619</c:v>
                </c:pt>
                <c:pt idx="12802">
                  <c:v>-0.16942927499999999</c:v>
                </c:pt>
                <c:pt idx="12803">
                  <c:v>-0.16943292500000001</c:v>
                </c:pt>
                <c:pt idx="12804">
                  <c:v>-0.16943657000000001</c:v>
                </c:pt>
                <c:pt idx="12805">
                  <c:v>-0.16944020800000001</c:v>
                </c:pt>
                <c:pt idx="12806">
                  <c:v>-0.16944384100000001</c:v>
                </c:pt>
                <c:pt idx="12807">
                  <c:v>-0.16944746799999999</c:v>
                </c:pt>
                <c:pt idx="12808">
                  <c:v>-0.169451088</c:v>
                </c:pt>
                <c:pt idx="12809">
                  <c:v>-0.16945470300000001</c:v>
                </c:pt>
                <c:pt idx="12810">
                  <c:v>-0.169458313</c:v>
                </c:pt>
                <c:pt idx="12811">
                  <c:v>-0.16946191599999999</c:v>
                </c:pt>
                <c:pt idx="12812">
                  <c:v>-0.16946551300000001</c:v>
                </c:pt>
                <c:pt idx="12813">
                  <c:v>-0.16946910500000001</c:v>
                </c:pt>
                <c:pt idx="12814">
                  <c:v>-0.16947269000000001</c:v>
                </c:pt>
                <c:pt idx="12815">
                  <c:v>-0.16947627000000001</c:v>
                </c:pt>
                <c:pt idx="12816">
                  <c:v>-0.16947984399999999</c:v>
                </c:pt>
                <c:pt idx="12817">
                  <c:v>-0.169483412</c:v>
                </c:pt>
                <c:pt idx="12818">
                  <c:v>-0.16948697400000001</c:v>
                </c:pt>
                <c:pt idx="12819">
                  <c:v>-0.16949053</c:v>
                </c:pt>
                <c:pt idx="12820">
                  <c:v>-0.16949408099999999</c:v>
                </c:pt>
                <c:pt idx="12821">
                  <c:v>-0.16949762500000001</c:v>
                </c:pt>
                <c:pt idx="12822">
                  <c:v>-0.16950116400000001</c:v>
                </c:pt>
                <c:pt idx="12823">
                  <c:v>-0.16950469700000001</c:v>
                </c:pt>
                <c:pt idx="12824">
                  <c:v>-0.16950822300000001</c:v>
                </c:pt>
                <c:pt idx="12825">
                  <c:v>-0.16951174499999999</c:v>
                </c:pt>
                <c:pt idx="12826">
                  <c:v>-0.16951526</c:v>
                </c:pt>
                <c:pt idx="12827">
                  <c:v>-0.16951876900000001</c:v>
                </c:pt>
                <c:pt idx="12828">
                  <c:v>-0.169522272</c:v>
                </c:pt>
                <c:pt idx="12829">
                  <c:v>-0.16952576999999999</c:v>
                </c:pt>
                <c:pt idx="12830">
                  <c:v>-0.16952926199999999</c:v>
                </c:pt>
                <c:pt idx="12831">
                  <c:v>-0.16953274700000001</c:v>
                </c:pt>
                <c:pt idx="12832">
                  <c:v>-0.16953622700000001</c:v>
                </c:pt>
                <c:pt idx="12833">
                  <c:v>-0.16953970099999999</c:v>
                </c:pt>
                <c:pt idx="12834">
                  <c:v>-0.16954316899999999</c:v>
                </c:pt>
                <c:pt idx="12835">
                  <c:v>-0.169546632</c:v>
                </c:pt>
                <c:pt idx="12836">
                  <c:v>-0.16955008799999999</c:v>
                </c:pt>
                <c:pt idx="12837">
                  <c:v>-0.169553538</c:v>
                </c:pt>
                <c:pt idx="12838">
                  <c:v>-0.16955698299999999</c:v>
                </c:pt>
                <c:pt idx="12839">
                  <c:v>-0.16956042199999999</c:v>
                </c:pt>
                <c:pt idx="12840">
                  <c:v>-0.16956385400000001</c:v>
                </c:pt>
                <c:pt idx="12841">
                  <c:v>-0.16956728099999999</c:v>
                </c:pt>
                <c:pt idx="12842">
                  <c:v>-0.16957070299999999</c:v>
                </c:pt>
                <c:pt idx="12843">
                  <c:v>-0.169574118</c:v>
                </c:pt>
                <c:pt idx="12844">
                  <c:v>-0.16957752700000001</c:v>
                </c:pt>
                <c:pt idx="12845">
                  <c:v>-0.16958093099999999</c:v>
                </c:pt>
                <c:pt idx="12846">
                  <c:v>-0.16958432800000001</c:v>
                </c:pt>
                <c:pt idx="12847">
                  <c:v>-0.16958772</c:v>
                </c:pt>
                <c:pt idx="12848">
                  <c:v>-0.16959110599999999</c:v>
                </c:pt>
                <c:pt idx="12849">
                  <c:v>-0.16959448599999999</c:v>
                </c:pt>
                <c:pt idx="12850">
                  <c:v>-0.16959785999999999</c:v>
                </c:pt>
                <c:pt idx="12851">
                  <c:v>-0.16960122799999999</c:v>
                </c:pt>
                <c:pt idx="12852">
                  <c:v>-0.16960459</c:v>
                </c:pt>
                <c:pt idx="12853">
                  <c:v>-0.16960794600000001</c:v>
                </c:pt>
                <c:pt idx="12854">
                  <c:v>-0.16961129699999999</c:v>
                </c:pt>
                <c:pt idx="12855">
                  <c:v>-0.16961464100000001</c:v>
                </c:pt>
                <c:pt idx="12856">
                  <c:v>-0.16961798</c:v>
                </c:pt>
                <c:pt idx="12857">
                  <c:v>-0.169621313</c:v>
                </c:pt>
                <c:pt idx="12858">
                  <c:v>-0.16962463999999999</c:v>
                </c:pt>
                <c:pt idx="12859">
                  <c:v>-0.16962796099999999</c:v>
                </c:pt>
                <c:pt idx="12860">
                  <c:v>-0.169631276</c:v>
                </c:pt>
                <c:pt idx="12861">
                  <c:v>-0.169634585</c:v>
                </c:pt>
                <c:pt idx="12862">
                  <c:v>-0.16963788899999999</c:v>
                </c:pt>
                <c:pt idx="12863">
                  <c:v>-0.169641186</c:v>
                </c:pt>
                <c:pt idx="12864">
                  <c:v>-0.16964447799999999</c:v>
                </c:pt>
                <c:pt idx="12865">
                  <c:v>-0.16964776300000001</c:v>
                </c:pt>
                <c:pt idx="12866">
                  <c:v>-0.169651043</c:v>
                </c:pt>
                <c:pt idx="12867">
                  <c:v>-0.169654317</c:v>
                </c:pt>
                <c:pt idx="12868">
                  <c:v>-0.169657585</c:v>
                </c:pt>
                <c:pt idx="12869">
                  <c:v>-0.169660847</c:v>
                </c:pt>
                <c:pt idx="12870">
                  <c:v>-0.16966410400000001</c:v>
                </c:pt>
                <c:pt idx="12871">
                  <c:v>-0.16966735399999999</c:v>
                </c:pt>
                <c:pt idx="12872">
                  <c:v>-0.16967059900000001</c:v>
                </c:pt>
                <c:pt idx="12873">
                  <c:v>-0.16967383699999999</c:v>
                </c:pt>
                <c:pt idx="12874">
                  <c:v>-0.16967707000000001</c:v>
                </c:pt>
                <c:pt idx="12875">
                  <c:v>-0.16968029700000001</c:v>
                </c:pt>
                <c:pt idx="12876">
                  <c:v>-0.16968351800000001</c:v>
                </c:pt>
                <c:pt idx="12877">
                  <c:v>-0.16968673300000001</c:v>
                </c:pt>
                <c:pt idx="12878">
                  <c:v>-0.16968994200000001</c:v>
                </c:pt>
                <c:pt idx="12879">
                  <c:v>-0.16969314499999999</c:v>
                </c:pt>
                <c:pt idx="12880">
                  <c:v>-0.169696342</c:v>
                </c:pt>
                <c:pt idx="12881">
                  <c:v>-0.16969953400000001</c:v>
                </c:pt>
                <c:pt idx="12882">
                  <c:v>-0.16970272</c:v>
                </c:pt>
                <c:pt idx="12883">
                  <c:v>-0.16970589899999999</c:v>
                </c:pt>
                <c:pt idx="12884">
                  <c:v>-0.16970907299999999</c:v>
                </c:pt>
                <c:pt idx="12885">
                  <c:v>-0.16971224100000001</c:v>
                </c:pt>
                <c:pt idx="12886">
                  <c:v>-0.16971540299999999</c:v>
                </c:pt>
                <c:pt idx="12887">
                  <c:v>-0.16971855899999999</c:v>
                </c:pt>
                <c:pt idx="12888">
                  <c:v>-0.169721709</c:v>
                </c:pt>
                <c:pt idx="12889">
                  <c:v>-0.16972485300000001</c:v>
                </c:pt>
                <c:pt idx="12890">
                  <c:v>-0.16972799099999999</c:v>
                </c:pt>
                <c:pt idx="12891">
                  <c:v>-0.16973112400000001</c:v>
                </c:pt>
                <c:pt idx="12892">
                  <c:v>-0.169734251</c:v>
                </c:pt>
                <c:pt idx="12893">
                  <c:v>-0.169737371</c:v>
                </c:pt>
                <c:pt idx="12894">
                  <c:v>-0.169740486</c:v>
                </c:pt>
                <c:pt idx="12895">
                  <c:v>-0.169743595</c:v>
                </c:pt>
                <c:pt idx="12896">
                  <c:v>-0.169746698</c:v>
                </c:pt>
                <c:pt idx="12897">
                  <c:v>-0.16974979500000001</c:v>
                </c:pt>
                <c:pt idx="12898">
                  <c:v>-0.16975288599999999</c:v>
                </c:pt>
                <c:pt idx="12899">
                  <c:v>-0.16975597100000001</c:v>
                </c:pt>
                <c:pt idx="12900">
                  <c:v>-0.16975905099999999</c:v>
                </c:pt>
                <c:pt idx="12901">
                  <c:v>-0.16976212399999999</c:v>
                </c:pt>
                <c:pt idx="12902">
                  <c:v>-0.16976519200000001</c:v>
                </c:pt>
                <c:pt idx="12903">
                  <c:v>-0.16976825400000001</c:v>
                </c:pt>
                <c:pt idx="12904">
                  <c:v>-0.16977130900000001</c:v>
                </c:pt>
                <c:pt idx="12905">
                  <c:v>-0.16977435900000001</c:v>
                </c:pt>
                <c:pt idx="12906">
                  <c:v>-0.16977740299999999</c:v>
                </c:pt>
                <c:pt idx="12907">
                  <c:v>-0.169780441</c:v>
                </c:pt>
                <c:pt idx="12908">
                  <c:v>-0.16978347399999999</c:v>
                </c:pt>
                <c:pt idx="12909">
                  <c:v>-0.16978650000000001</c:v>
                </c:pt>
                <c:pt idx="12910">
                  <c:v>-0.16978952</c:v>
                </c:pt>
                <c:pt idx="12911">
                  <c:v>-0.16979253499999999</c:v>
                </c:pt>
                <c:pt idx="12912">
                  <c:v>-0.16979554299999999</c:v>
                </c:pt>
                <c:pt idx="12913">
                  <c:v>-0.16979854599999999</c:v>
                </c:pt>
                <c:pt idx="12914">
                  <c:v>-0.169801542</c:v>
                </c:pt>
                <c:pt idx="12915">
                  <c:v>-0.16980453300000001</c:v>
                </c:pt>
                <c:pt idx="12916">
                  <c:v>-0.16980751799999999</c:v>
                </c:pt>
                <c:pt idx="12917">
                  <c:v>-0.169810497</c:v>
                </c:pt>
                <c:pt idx="12918">
                  <c:v>-0.16981346999999999</c:v>
                </c:pt>
                <c:pt idx="12919">
                  <c:v>-0.16981643699999999</c:v>
                </c:pt>
                <c:pt idx="12920">
                  <c:v>-0.16981939900000001</c:v>
                </c:pt>
                <c:pt idx="12921">
                  <c:v>-0.16982235400000001</c:v>
                </c:pt>
                <c:pt idx="12922">
                  <c:v>-0.16982530300000001</c:v>
                </c:pt>
                <c:pt idx="12923">
                  <c:v>-0.16982824699999999</c:v>
                </c:pt>
                <c:pt idx="12924">
                  <c:v>-0.169831185</c:v>
                </c:pt>
                <c:pt idx="12925">
                  <c:v>-0.16983411600000001</c:v>
                </c:pt>
                <c:pt idx="12926">
                  <c:v>-0.16983704199999999</c:v>
                </c:pt>
                <c:pt idx="12927">
                  <c:v>-0.16983996200000001</c:v>
                </c:pt>
                <c:pt idx="12928">
                  <c:v>-0.169842876</c:v>
                </c:pt>
                <c:pt idx="12929">
                  <c:v>-0.169845784</c:v>
                </c:pt>
                <c:pt idx="12930">
                  <c:v>-0.169848687</c:v>
                </c:pt>
                <c:pt idx="12931">
                  <c:v>-0.169851583</c:v>
                </c:pt>
                <c:pt idx="12932">
                  <c:v>-0.16985447300000001</c:v>
                </c:pt>
                <c:pt idx="12933">
                  <c:v>-0.16985735800000001</c:v>
                </c:pt>
                <c:pt idx="12934">
                  <c:v>-0.169860236</c:v>
                </c:pt>
                <c:pt idx="12935">
                  <c:v>-0.16986310900000001</c:v>
                </c:pt>
                <c:pt idx="12936">
                  <c:v>-0.169865975</c:v>
                </c:pt>
                <c:pt idx="12937">
                  <c:v>-0.169868836</c:v>
                </c:pt>
                <c:pt idx="12938">
                  <c:v>-0.16987169099999999</c:v>
                </c:pt>
                <c:pt idx="12939">
                  <c:v>-0.16987453999999999</c:v>
                </c:pt>
                <c:pt idx="12940">
                  <c:v>-0.16987738299999999</c:v>
                </c:pt>
                <c:pt idx="12941">
                  <c:v>-0.16988022</c:v>
                </c:pt>
                <c:pt idx="12942">
                  <c:v>-0.16988305100000001</c:v>
                </c:pt>
                <c:pt idx="12943">
                  <c:v>-0.16988587699999999</c:v>
                </c:pt>
                <c:pt idx="12944">
                  <c:v>-0.16988869600000001</c:v>
                </c:pt>
                <c:pt idx="12945">
                  <c:v>-0.16989151</c:v>
                </c:pt>
                <c:pt idx="12946">
                  <c:v>-0.16989431699999999</c:v>
                </c:pt>
                <c:pt idx="12947">
                  <c:v>-0.16989711900000001</c:v>
                </c:pt>
                <c:pt idx="12948">
                  <c:v>-0.16989991500000001</c:v>
                </c:pt>
                <c:pt idx="12949">
                  <c:v>-0.16990270399999999</c:v>
                </c:pt>
                <c:pt idx="12950">
                  <c:v>-0.16990548799999999</c:v>
                </c:pt>
                <c:pt idx="12951">
                  <c:v>-0.169908266</c:v>
                </c:pt>
                <c:pt idx="12952">
                  <c:v>-0.16991103799999999</c:v>
                </c:pt>
                <c:pt idx="12953">
                  <c:v>-0.169913804</c:v>
                </c:pt>
                <c:pt idx="12954">
                  <c:v>-0.16991656499999999</c:v>
                </c:pt>
                <c:pt idx="12955">
                  <c:v>-0.16991931900000001</c:v>
                </c:pt>
                <c:pt idx="12956">
                  <c:v>-0.16992206700000001</c:v>
                </c:pt>
                <c:pt idx="12957">
                  <c:v>-0.16992481000000001</c:v>
                </c:pt>
                <c:pt idx="12958">
                  <c:v>-0.16992754600000001</c:v>
                </c:pt>
                <c:pt idx="12959">
                  <c:v>-0.16993027699999999</c:v>
                </c:pt>
                <c:pt idx="12960">
                  <c:v>-0.169933001</c:v>
                </c:pt>
                <c:pt idx="12961">
                  <c:v>-0.16993572000000001</c:v>
                </c:pt>
                <c:pt idx="12962">
                  <c:v>-0.169938433</c:v>
                </c:pt>
                <c:pt idx="12963">
                  <c:v>-0.16994113999999999</c:v>
                </c:pt>
                <c:pt idx="12964">
                  <c:v>-0.16994384100000001</c:v>
                </c:pt>
                <c:pt idx="12965">
                  <c:v>-0.16994653600000001</c:v>
                </c:pt>
                <c:pt idx="12966">
                  <c:v>-0.16994922500000001</c:v>
                </c:pt>
                <c:pt idx="12967">
                  <c:v>-0.16995190800000001</c:v>
                </c:pt>
                <c:pt idx="12968">
                  <c:v>-0.16995458599999999</c:v>
                </c:pt>
                <c:pt idx="12969">
                  <c:v>-0.169957257</c:v>
                </c:pt>
                <c:pt idx="12970">
                  <c:v>-0.16995992300000001</c:v>
                </c:pt>
                <c:pt idx="12971">
                  <c:v>-0.169962582</c:v>
                </c:pt>
                <c:pt idx="12972">
                  <c:v>-0.16996523599999999</c:v>
                </c:pt>
                <c:pt idx="12973">
                  <c:v>-0.16996788299999999</c:v>
                </c:pt>
                <c:pt idx="12974">
                  <c:v>-0.16997052500000001</c:v>
                </c:pt>
                <c:pt idx="12975">
                  <c:v>-0.16997316100000001</c:v>
                </c:pt>
                <c:pt idx="12976">
                  <c:v>-0.16997579099999999</c:v>
                </c:pt>
                <c:pt idx="12977">
                  <c:v>-0.16997841499999999</c:v>
                </c:pt>
                <c:pt idx="12978">
                  <c:v>-0.169981033</c:v>
                </c:pt>
                <c:pt idx="12979">
                  <c:v>-0.16998364499999999</c:v>
                </c:pt>
                <c:pt idx="12980">
                  <c:v>-0.169986251</c:v>
                </c:pt>
                <c:pt idx="12981">
                  <c:v>-0.169988852</c:v>
                </c:pt>
                <c:pt idx="12982">
                  <c:v>-0.16999144599999999</c:v>
                </c:pt>
                <c:pt idx="12983">
                  <c:v>-0.16999403399999999</c:v>
                </c:pt>
                <c:pt idx="12984">
                  <c:v>-0.16999661699999999</c:v>
                </c:pt>
                <c:pt idx="12985">
                  <c:v>-0.16999919299999999</c:v>
                </c:pt>
                <c:pt idx="12986">
                  <c:v>-0.170001764</c:v>
                </c:pt>
                <c:pt idx="12987">
                  <c:v>-0.17000432900000001</c:v>
                </c:pt>
                <c:pt idx="12988">
                  <c:v>-0.170006887</c:v>
                </c:pt>
                <c:pt idx="12989">
                  <c:v>-0.17000944000000001</c:v>
                </c:pt>
                <c:pt idx="12990">
                  <c:v>-0.170011987</c:v>
                </c:pt>
                <c:pt idx="12991">
                  <c:v>-0.170014528</c:v>
                </c:pt>
                <c:pt idx="12992">
                  <c:v>-0.170017063</c:v>
                </c:pt>
                <c:pt idx="12993">
                  <c:v>-0.170019592</c:v>
                </c:pt>
                <c:pt idx="12994">
                  <c:v>-0.170022115</c:v>
                </c:pt>
                <c:pt idx="12995">
                  <c:v>-0.17002463300000001</c:v>
                </c:pt>
                <c:pt idx="12996">
                  <c:v>-0.17002714399999999</c:v>
                </c:pt>
                <c:pt idx="12997">
                  <c:v>-0.170029649</c:v>
                </c:pt>
                <c:pt idx="12998">
                  <c:v>-0.17003214899999999</c:v>
                </c:pt>
                <c:pt idx="12999">
                  <c:v>-0.17003464200000001</c:v>
                </c:pt>
                <c:pt idx="13000">
                  <c:v>-0.17003713000000001</c:v>
                </c:pt>
                <c:pt idx="13001">
                  <c:v>-0.17003961100000001</c:v>
                </c:pt>
                <c:pt idx="13002">
                  <c:v>-0.17004208700000001</c:v>
                </c:pt>
                <c:pt idx="13003">
                  <c:v>-0.17004455700000001</c:v>
                </c:pt>
                <c:pt idx="13004">
                  <c:v>-0.17004702099999999</c:v>
                </c:pt>
                <c:pt idx="13005">
                  <c:v>-0.170049479</c:v>
                </c:pt>
                <c:pt idx="13006">
                  <c:v>-0.17005193099999999</c:v>
                </c:pt>
                <c:pt idx="13007">
                  <c:v>-0.17005437700000001</c:v>
                </c:pt>
                <c:pt idx="13008">
                  <c:v>-0.170056817</c:v>
                </c:pt>
                <c:pt idx="13009">
                  <c:v>-0.17005925099999999</c:v>
                </c:pt>
                <c:pt idx="13010">
                  <c:v>-0.17006167899999999</c:v>
                </c:pt>
                <c:pt idx="13011">
                  <c:v>-0.170064101</c:v>
                </c:pt>
                <c:pt idx="13012">
                  <c:v>-0.170066518</c:v>
                </c:pt>
                <c:pt idx="13013">
                  <c:v>-0.17006892800000001</c:v>
                </c:pt>
                <c:pt idx="13014">
                  <c:v>-0.17007133199999999</c:v>
                </c:pt>
                <c:pt idx="13015">
                  <c:v>-0.17007373100000001</c:v>
                </c:pt>
                <c:pt idx="13016">
                  <c:v>-0.170076124</c:v>
                </c:pt>
                <c:pt idx="13017">
                  <c:v>-0.17007850999999999</c:v>
                </c:pt>
                <c:pt idx="13018">
                  <c:v>-0.17008089100000001</c:v>
                </c:pt>
                <c:pt idx="13019">
                  <c:v>-0.17008326600000001</c:v>
                </c:pt>
                <c:pt idx="13020">
                  <c:v>-0.17008563500000001</c:v>
                </c:pt>
                <c:pt idx="13021">
                  <c:v>-0.17008799699999999</c:v>
                </c:pt>
                <c:pt idx="13022">
                  <c:v>-0.170090354</c:v>
                </c:pt>
                <c:pt idx="13023">
                  <c:v>-0.17009270500000001</c:v>
                </c:pt>
                <c:pt idx="13024">
                  <c:v>-0.17009505</c:v>
                </c:pt>
                <c:pt idx="13025">
                  <c:v>-0.17009738999999999</c:v>
                </c:pt>
                <c:pt idx="13026">
                  <c:v>-0.17009972300000001</c:v>
                </c:pt>
                <c:pt idx="13027">
                  <c:v>-0.17010205</c:v>
                </c:pt>
                <c:pt idx="13028">
                  <c:v>-0.170104371</c:v>
                </c:pt>
                <c:pt idx="13029">
                  <c:v>-0.17010668700000001</c:v>
                </c:pt>
                <c:pt idx="13030">
                  <c:v>-0.17010899600000001</c:v>
                </c:pt>
                <c:pt idx="13031">
                  <c:v>-0.17011129899999999</c:v>
                </c:pt>
                <c:pt idx="13032">
                  <c:v>-0.17011359700000001</c:v>
                </c:pt>
                <c:pt idx="13033">
                  <c:v>-0.17011588799999999</c:v>
                </c:pt>
                <c:pt idx="13034">
                  <c:v>-0.17011817400000001</c:v>
                </c:pt>
                <c:pt idx="13035">
                  <c:v>-0.170120454</c:v>
                </c:pt>
                <c:pt idx="13036">
                  <c:v>-0.170122727</c:v>
                </c:pt>
                <c:pt idx="13037">
                  <c:v>-0.170124995</c:v>
                </c:pt>
                <c:pt idx="13038">
                  <c:v>-0.170127257</c:v>
                </c:pt>
                <c:pt idx="13039">
                  <c:v>-0.17012951300000001</c:v>
                </c:pt>
                <c:pt idx="13040">
                  <c:v>-0.17013176299999999</c:v>
                </c:pt>
                <c:pt idx="13041">
                  <c:v>-0.170134007</c:v>
                </c:pt>
                <c:pt idx="13042">
                  <c:v>-0.17013624499999999</c:v>
                </c:pt>
                <c:pt idx="13043">
                  <c:v>-0.17013847700000001</c:v>
                </c:pt>
                <c:pt idx="13044">
                  <c:v>-0.170140703</c:v>
                </c:pt>
                <c:pt idx="13045">
                  <c:v>-0.170142923</c:v>
                </c:pt>
                <c:pt idx="13046">
                  <c:v>-0.170145138</c:v>
                </c:pt>
                <c:pt idx="13047">
                  <c:v>-0.170147346</c:v>
                </c:pt>
                <c:pt idx="13048">
                  <c:v>-0.17014954800000001</c:v>
                </c:pt>
                <c:pt idx="13049">
                  <c:v>-0.17015174499999999</c:v>
                </c:pt>
                <c:pt idx="13050">
                  <c:v>-0.17015393500000001</c:v>
                </c:pt>
                <c:pt idx="13051">
                  <c:v>-0.17015611999999999</c:v>
                </c:pt>
                <c:pt idx="13052">
                  <c:v>-0.17015829800000001</c:v>
                </c:pt>
                <c:pt idx="13053">
                  <c:v>-0.17016047100000001</c:v>
                </c:pt>
                <c:pt idx="13054">
                  <c:v>-0.170162638</c:v>
                </c:pt>
                <c:pt idx="13055">
                  <c:v>-0.17016479800000001</c:v>
                </c:pt>
                <c:pt idx="13056">
                  <c:v>-0.17016695300000001</c:v>
                </c:pt>
                <c:pt idx="13057">
                  <c:v>-0.17016910199999999</c:v>
                </c:pt>
                <c:pt idx="13058">
                  <c:v>-0.170171245</c:v>
                </c:pt>
                <c:pt idx="13059">
                  <c:v>-0.17017338100000001</c:v>
                </c:pt>
                <c:pt idx="13060">
                  <c:v>-0.170175512</c:v>
                </c:pt>
                <c:pt idx="13061">
                  <c:v>-0.17017763699999999</c:v>
                </c:pt>
                <c:pt idx="13062">
                  <c:v>-0.17017975599999999</c:v>
                </c:pt>
                <c:pt idx="13063">
                  <c:v>-0.17018187000000001</c:v>
                </c:pt>
                <c:pt idx="13064">
                  <c:v>-0.17018397699999999</c:v>
                </c:pt>
                <c:pt idx="13065">
                  <c:v>-0.17018607799999999</c:v>
                </c:pt>
                <c:pt idx="13066">
                  <c:v>-0.170188173</c:v>
                </c:pt>
                <c:pt idx="13067">
                  <c:v>-0.17019026200000001</c:v>
                </c:pt>
                <c:pt idx="13068">
                  <c:v>-0.17019234599999999</c:v>
                </c:pt>
                <c:pt idx="13069">
                  <c:v>-0.17019442300000001</c:v>
                </c:pt>
                <c:pt idx="13070">
                  <c:v>-0.170196494</c:v>
                </c:pt>
                <c:pt idx="13071">
                  <c:v>-0.17019856</c:v>
                </c:pt>
                <c:pt idx="13072">
                  <c:v>-0.170200619</c:v>
                </c:pt>
                <c:pt idx="13073">
                  <c:v>-0.170202673</c:v>
                </c:pt>
                <c:pt idx="13074">
                  <c:v>-0.17020472</c:v>
                </c:pt>
                <c:pt idx="13075">
                  <c:v>-0.17020676200000001</c:v>
                </c:pt>
                <c:pt idx="13076">
                  <c:v>-0.17020879799999999</c:v>
                </c:pt>
                <c:pt idx="13077">
                  <c:v>-0.17021082700000001</c:v>
                </c:pt>
                <c:pt idx="13078">
                  <c:v>-0.170212851</c:v>
                </c:pt>
                <c:pt idx="13079">
                  <c:v>-0.17021486899999999</c:v>
                </c:pt>
                <c:pt idx="13080">
                  <c:v>-0.17021688099999999</c:v>
                </c:pt>
                <c:pt idx="13081">
                  <c:v>-0.17021888600000001</c:v>
                </c:pt>
                <c:pt idx="13082">
                  <c:v>-0.17022088599999999</c:v>
                </c:pt>
                <c:pt idx="13083">
                  <c:v>-0.17022287999999999</c:v>
                </c:pt>
                <c:pt idx="13084">
                  <c:v>-0.170224868</c:v>
                </c:pt>
                <c:pt idx="13085">
                  <c:v>-0.17022685000000001</c:v>
                </c:pt>
                <c:pt idx="13086">
                  <c:v>-0.170228826</c:v>
                </c:pt>
                <c:pt idx="13087">
                  <c:v>-0.17023079699999999</c:v>
                </c:pt>
                <c:pt idx="13088">
                  <c:v>-0.17023276100000001</c:v>
                </c:pt>
                <c:pt idx="13089">
                  <c:v>-0.17023471900000001</c:v>
                </c:pt>
                <c:pt idx="13090">
                  <c:v>-0.17023667100000001</c:v>
                </c:pt>
                <c:pt idx="13091">
                  <c:v>-0.17023861700000001</c:v>
                </c:pt>
                <c:pt idx="13092">
                  <c:v>-0.17024055799999999</c:v>
                </c:pt>
                <c:pt idx="13093">
                  <c:v>-0.170242492</c:v>
                </c:pt>
                <c:pt idx="13094">
                  <c:v>-0.17024442000000001</c:v>
                </c:pt>
                <c:pt idx="13095">
                  <c:v>-0.17024634299999999</c:v>
                </c:pt>
                <c:pt idx="13096">
                  <c:v>-0.17024825900000001</c:v>
                </c:pt>
                <c:pt idx="13097">
                  <c:v>-0.17025017000000001</c:v>
                </c:pt>
                <c:pt idx="13098">
                  <c:v>-0.170252074</c:v>
                </c:pt>
                <c:pt idx="13099">
                  <c:v>-0.170253973</c:v>
                </c:pt>
                <c:pt idx="13100">
                  <c:v>-0.17025586500000001</c:v>
                </c:pt>
                <c:pt idx="13101">
                  <c:v>-0.17025775200000001</c:v>
                </c:pt>
                <c:pt idx="13102">
                  <c:v>-0.17025963299999999</c:v>
                </c:pt>
                <c:pt idx="13103">
                  <c:v>-0.17026150700000001</c:v>
                </c:pt>
                <c:pt idx="13104">
                  <c:v>-0.17026337599999999</c:v>
                </c:pt>
                <c:pt idx="13105">
                  <c:v>-0.17026523900000001</c:v>
                </c:pt>
                <c:pt idx="13106">
                  <c:v>-0.17026709500000001</c:v>
                </c:pt>
                <c:pt idx="13107">
                  <c:v>-0.170268946</c:v>
                </c:pt>
                <c:pt idx="13108">
                  <c:v>-0.170270791</c:v>
                </c:pt>
                <c:pt idx="13109">
                  <c:v>-0.17027263000000001</c:v>
                </c:pt>
                <c:pt idx="13110">
                  <c:v>-0.17027446299999999</c:v>
                </c:pt>
                <c:pt idx="13111">
                  <c:v>-0.17027629</c:v>
                </c:pt>
                <c:pt idx="13112">
                  <c:v>-0.17027811100000001</c:v>
                </c:pt>
                <c:pt idx="13113">
                  <c:v>-0.170279926</c:v>
                </c:pt>
                <c:pt idx="13114">
                  <c:v>-0.17028173499999999</c:v>
                </c:pt>
                <c:pt idx="13115">
                  <c:v>-0.17028353800000001</c:v>
                </c:pt>
                <c:pt idx="13116">
                  <c:v>-0.17028533500000001</c:v>
                </c:pt>
                <c:pt idx="13117">
                  <c:v>-0.17028712600000001</c:v>
                </c:pt>
                <c:pt idx="13118">
                  <c:v>-0.17028891099999999</c:v>
                </c:pt>
                <c:pt idx="13119">
                  <c:v>-0.17029068999999999</c:v>
                </c:pt>
                <c:pt idx="13120">
                  <c:v>-0.170292464</c:v>
                </c:pt>
                <c:pt idx="13121">
                  <c:v>-0.17029423099999999</c:v>
                </c:pt>
                <c:pt idx="13122">
                  <c:v>-0.17029599200000001</c:v>
                </c:pt>
                <c:pt idx="13123">
                  <c:v>-0.170297748</c:v>
                </c:pt>
                <c:pt idx="13124">
                  <c:v>-0.17029949699999999</c:v>
                </c:pt>
                <c:pt idx="13125">
                  <c:v>-0.17030123999999999</c:v>
                </c:pt>
                <c:pt idx="13126">
                  <c:v>-0.17030297799999999</c:v>
                </c:pt>
                <c:pt idx="13127">
                  <c:v>-0.170304709</c:v>
                </c:pt>
                <c:pt idx="13128">
                  <c:v>-0.17030643400000001</c:v>
                </c:pt>
                <c:pt idx="13129">
                  <c:v>-0.17030815399999999</c:v>
                </c:pt>
                <c:pt idx="13130">
                  <c:v>-0.170309867</c:v>
                </c:pt>
                <c:pt idx="13131">
                  <c:v>-0.17031157499999999</c:v>
                </c:pt>
                <c:pt idx="13132">
                  <c:v>-0.17031327600000001</c:v>
                </c:pt>
                <c:pt idx="13133">
                  <c:v>-0.17031497200000001</c:v>
                </c:pt>
                <c:pt idx="13134">
                  <c:v>-0.17031666200000001</c:v>
                </c:pt>
                <c:pt idx="13135">
                  <c:v>-0.17031834500000001</c:v>
                </c:pt>
                <c:pt idx="13136">
                  <c:v>-0.17032002299999999</c:v>
                </c:pt>
                <c:pt idx="13137">
                  <c:v>-0.170321694</c:v>
                </c:pt>
                <c:pt idx="13138">
                  <c:v>-0.17032336000000001</c:v>
                </c:pt>
                <c:pt idx="13139">
                  <c:v>-0.17032501999999999</c:v>
                </c:pt>
                <c:pt idx="13140">
                  <c:v>-0.17032667400000001</c:v>
                </c:pt>
                <c:pt idx="13141">
                  <c:v>-0.170328321</c:v>
                </c:pt>
                <c:pt idx="13142">
                  <c:v>-0.170329963</c:v>
                </c:pt>
                <c:pt idx="13143">
                  <c:v>-0.170331599</c:v>
                </c:pt>
                <c:pt idx="13144">
                  <c:v>-0.170333229</c:v>
                </c:pt>
                <c:pt idx="13145">
                  <c:v>-0.17033485300000001</c:v>
                </c:pt>
                <c:pt idx="13146">
                  <c:v>-0.17033647099999999</c:v>
                </c:pt>
                <c:pt idx="13147">
                  <c:v>-0.170338082</c:v>
                </c:pt>
                <c:pt idx="13148">
                  <c:v>-0.17033968799999999</c:v>
                </c:pt>
                <c:pt idx="13149">
                  <c:v>-0.17034128800000001</c:v>
                </c:pt>
                <c:pt idx="13150">
                  <c:v>-0.170342882</c:v>
                </c:pt>
                <c:pt idx="13151">
                  <c:v>-0.17034447</c:v>
                </c:pt>
                <c:pt idx="13152">
                  <c:v>-0.170346052</c:v>
                </c:pt>
                <c:pt idx="13153">
                  <c:v>-0.170347628</c:v>
                </c:pt>
                <c:pt idx="13154">
                  <c:v>-0.17034919800000001</c:v>
                </c:pt>
                <c:pt idx="13155">
                  <c:v>-0.17035076199999999</c:v>
                </c:pt>
                <c:pt idx="13156">
                  <c:v>-0.17035232</c:v>
                </c:pt>
                <c:pt idx="13157">
                  <c:v>-0.17035387199999999</c:v>
                </c:pt>
                <c:pt idx="13158">
                  <c:v>-0.17035541800000001</c:v>
                </c:pt>
                <c:pt idx="13159">
                  <c:v>-0.170356959</c:v>
                </c:pt>
                <c:pt idx="13160">
                  <c:v>-0.170358493</c:v>
                </c:pt>
                <c:pt idx="13161">
                  <c:v>-0.170360021</c:v>
                </c:pt>
                <c:pt idx="13162">
                  <c:v>-0.170361543</c:v>
                </c:pt>
                <c:pt idx="13163">
                  <c:v>-0.17036305900000001</c:v>
                </c:pt>
                <c:pt idx="13164">
                  <c:v>-0.17036456999999999</c:v>
                </c:pt>
                <c:pt idx="13165">
                  <c:v>-0.17036607400000001</c:v>
                </c:pt>
                <c:pt idx="13166">
                  <c:v>-0.17036757199999999</c:v>
                </c:pt>
                <c:pt idx="13167">
                  <c:v>-0.17036906399999999</c:v>
                </c:pt>
                <c:pt idx="13168">
                  <c:v>-0.17037055100000001</c:v>
                </c:pt>
                <c:pt idx="13169">
                  <c:v>-0.17037203100000001</c:v>
                </c:pt>
                <c:pt idx="13170">
                  <c:v>-0.17037350500000001</c:v>
                </c:pt>
                <c:pt idx="13171">
                  <c:v>-0.17037497300000001</c:v>
                </c:pt>
                <c:pt idx="13172">
                  <c:v>-0.17037643599999999</c:v>
                </c:pt>
                <c:pt idx="13173">
                  <c:v>-0.170377892</c:v>
                </c:pt>
                <c:pt idx="13174">
                  <c:v>-0.17037934299999999</c:v>
                </c:pt>
                <c:pt idx="13175">
                  <c:v>-0.17038078700000001</c:v>
                </c:pt>
                <c:pt idx="13176">
                  <c:v>-0.170382225</c:v>
                </c:pt>
                <c:pt idx="13177">
                  <c:v>-0.17038365699999999</c:v>
                </c:pt>
                <c:pt idx="13178">
                  <c:v>-0.17038508399999999</c:v>
                </c:pt>
                <c:pt idx="13179">
                  <c:v>-0.17038650399999999</c:v>
                </c:pt>
                <c:pt idx="13180">
                  <c:v>-0.170387919</c:v>
                </c:pt>
                <c:pt idx="13181">
                  <c:v>-0.17038932700000001</c:v>
                </c:pt>
                <c:pt idx="13182">
                  <c:v>-0.17039072999999999</c:v>
                </c:pt>
                <c:pt idx="13183">
                  <c:v>-0.170392126</c:v>
                </c:pt>
                <c:pt idx="13184">
                  <c:v>-0.17039351699999999</c:v>
                </c:pt>
                <c:pt idx="13185">
                  <c:v>-0.17039490099999999</c:v>
                </c:pt>
                <c:pt idx="13186">
                  <c:v>-0.17039628000000001</c:v>
                </c:pt>
                <c:pt idx="13187">
                  <c:v>-0.17039765200000001</c:v>
                </c:pt>
                <c:pt idx="13188">
                  <c:v>-0.17039901900000001</c:v>
                </c:pt>
                <c:pt idx="13189">
                  <c:v>-0.17040037899999999</c:v>
                </c:pt>
                <c:pt idx="13190">
                  <c:v>-0.170401734</c:v>
                </c:pt>
                <c:pt idx="13191">
                  <c:v>-0.17040308200000001</c:v>
                </c:pt>
                <c:pt idx="13192">
                  <c:v>-0.170404425</c:v>
                </c:pt>
                <c:pt idx="13193">
                  <c:v>-0.17040576099999999</c:v>
                </c:pt>
                <c:pt idx="13194">
                  <c:v>-0.17040709200000001</c:v>
                </c:pt>
                <c:pt idx="13195">
                  <c:v>-0.17040841700000001</c:v>
                </c:pt>
                <c:pt idx="13196">
                  <c:v>-0.17040973500000001</c:v>
                </c:pt>
                <c:pt idx="13197">
                  <c:v>-0.17041104800000001</c:v>
                </c:pt>
                <c:pt idx="13198">
                  <c:v>-0.17041235399999999</c:v>
                </c:pt>
                <c:pt idx="13199">
                  <c:v>-0.170413655</c:v>
                </c:pt>
                <c:pt idx="13200">
                  <c:v>-0.17041494900000001</c:v>
                </c:pt>
                <c:pt idx="13201">
                  <c:v>-0.170416238</c:v>
                </c:pt>
                <c:pt idx="13202">
                  <c:v>-0.17041752099999999</c:v>
                </c:pt>
                <c:pt idx="13203">
                  <c:v>-0.17041879700000001</c:v>
                </c:pt>
                <c:pt idx="13204">
                  <c:v>-0.17042006800000001</c:v>
                </c:pt>
                <c:pt idx="13205">
                  <c:v>-0.17042133300000001</c:v>
                </c:pt>
                <c:pt idx="13206">
                  <c:v>-0.17042259100000001</c:v>
                </c:pt>
                <c:pt idx="13207">
                  <c:v>-0.17042384399999999</c:v>
                </c:pt>
                <c:pt idx="13208">
                  <c:v>-0.170425091</c:v>
                </c:pt>
                <c:pt idx="13209">
                  <c:v>-0.17042633099999999</c:v>
                </c:pt>
                <c:pt idx="13210">
                  <c:v>-0.170427566</c:v>
                </c:pt>
                <c:pt idx="13211">
                  <c:v>-0.17042879499999999</c:v>
                </c:pt>
                <c:pt idx="13212">
                  <c:v>-0.17043001699999999</c:v>
                </c:pt>
                <c:pt idx="13213">
                  <c:v>-0.17043123399999999</c:v>
                </c:pt>
                <c:pt idx="13214">
                  <c:v>-0.17043244499999999</c:v>
                </c:pt>
                <c:pt idx="13215">
                  <c:v>-0.17043364899999999</c:v>
                </c:pt>
                <c:pt idx="13216">
                  <c:v>-0.170434848</c:v>
                </c:pt>
                <c:pt idx="13217">
                  <c:v>-0.17043604100000001</c:v>
                </c:pt>
                <c:pt idx="13218">
                  <c:v>-0.170437227</c:v>
                </c:pt>
                <c:pt idx="13219">
                  <c:v>-0.17043840800000001</c:v>
                </c:pt>
                <c:pt idx="13220">
                  <c:v>-0.17043958300000001</c:v>
                </c:pt>
                <c:pt idx="13221">
                  <c:v>-0.170440752</c:v>
                </c:pt>
                <c:pt idx="13222">
                  <c:v>-0.170441914</c:v>
                </c:pt>
                <c:pt idx="13223">
                  <c:v>-0.170443071</c:v>
                </c:pt>
                <c:pt idx="13224">
                  <c:v>-0.17044422100000001</c:v>
                </c:pt>
                <c:pt idx="13225">
                  <c:v>-0.17044536599999999</c:v>
                </c:pt>
                <c:pt idx="13226">
                  <c:v>-0.170446505</c:v>
                </c:pt>
                <c:pt idx="13227">
                  <c:v>-0.17044763700000001</c:v>
                </c:pt>
                <c:pt idx="13228">
                  <c:v>-0.170448764</c:v>
                </c:pt>
                <c:pt idx="13229">
                  <c:v>-0.170449885</c:v>
                </c:pt>
                <c:pt idx="13230">
                  <c:v>-0.17045099999999999</c:v>
                </c:pt>
                <c:pt idx="13231">
                  <c:v>-0.17045210799999999</c:v>
                </c:pt>
                <c:pt idx="13232">
                  <c:v>-0.17045321099999999</c:v>
                </c:pt>
                <c:pt idx="13233">
                  <c:v>-0.170454308</c:v>
                </c:pt>
                <c:pt idx="13234">
                  <c:v>-0.17045539800000001</c:v>
                </c:pt>
                <c:pt idx="13235">
                  <c:v>-0.17045648299999999</c:v>
                </c:pt>
                <c:pt idx="13236">
                  <c:v>-0.17045756200000001</c:v>
                </c:pt>
                <c:pt idx="13237">
                  <c:v>-0.170458634</c:v>
                </c:pt>
                <c:pt idx="13238">
                  <c:v>-0.17045970099999999</c:v>
                </c:pt>
                <c:pt idx="13239">
                  <c:v>-0.17046076199999999</c:v>
                </c:pt>
                <c:pt idx="13240">
                  <c:v>-0.17046181599999999</c:v>
                </c:pt>
                <c:pt idx="13241">
                  <c:v>-0.17046286499999999</c:v>
                </c:pt>
                <c:pt idx="13242">
                  <c:v>-0.170463908</c:v>
                </c:pt>
                <c:pt idx="13243">
                  <c:v>-0.17046494400000001</c:v>
                </c:pt>
                <c:pt idx="13244">
                  <c:v>-0.17046597499999999</c:v>
                </c:pt>
                <c:pt idx="13245">
                  <c:v>-0.17046699900000001</c:v>
                </c:pt>
                <c:pt idx="13246">
                  <c:v>-0.170468018</c:v>
                </c:pt>
                <c:pt idx="13247">
                  <c:v>-0.17046903099999999</c:v>
                </c:pt>
                <c:pt idx="13248">
                  <c:v>-0.17047003699999999</c:v>
                </c:pt>
                <c:pt idx="13249">
                  <c:v>-0.17047103799999999</c:v>
                </c:pt>
                <c:pt idx="13250">
                  <c:v>-0.170472032</c:v>
                </c:pt>
                <c:pt idx="13251">
                  <c:v>-0.170473021</c:v>
                </c:pt>
                <c:pt idx="13252">
                  <c:v>-0.17047400300000001</c:v>
                </c:pt>
                <c:pt idx="13253">
                  <c:v>-0.17047498</c:v>
                </c:pt>
                <c:pt idx="13254">
                  <c:v>-0.17047595099999999</c:v>
                </c:pt>
                <c:pt idx="13255">
                  <c:v>-0.17047691500000001</c:v>
                </c:pt>
                <c:pt idx="13256">
                  <c:v>-0.170477874</c:v>
                </c:pt>
                <c:pt idx="13257">
                  <c:v>-0.170478826</c:v>
                </c:pt>
                <c:pt idx="13258">
                  <c:v>-0.170479773</c:v>
                </c:pt>
                <c:pt idx="13259">
                  <c:v>-0.17048071300000001</c:v>
                </c:pt>
                <c:pt idx="13260">
                  <c:v>-0.17048164800000001</c:v>
                </c:pt>
                <c:pt idx="13261">
                  <c:v>-0.170482576</c:v>
                </c:pt>
                <c:pt idx="13262">
                  <c:v>-0.17048349900000001</c:v>
                </c:pt>
                <c:pt idx="13263">
                  <c:v>-0.170484415</c:v>
                </c:pt>
                <c:pt idx="13264">
                  <c:v>-0.17048532599999999</c:v>
                </c:pt>
                <c:pt idx="13265">
                  <c:v>-0.17048622999999999</c:v>
                </c:pt>
                <c:pt idx="13266">
                  <c:v>-0.17048712899999999</c:v>
                </c:pt>
                <c:pt idx="13267">
                  <c:v>-0.17048802099999999</c:v>
                </c:pt>
                <c:pt idx="13268">
                  <c:v>-0.170488907</c:v>
                </c:pt>
                <c:pt idx="13269">
                  <c:v>-0.170489788</c:v>
                </c:pt>
                <c:pt idx="13270">
                  <c:v>-0.17049066199999999</c:v>
                </c:pt>
                <c:pt idx="13271">
                  <c:v>-0.170491531</c:v>
                </c:pt>
                <c:pt idx="13272">
                  <c:v>-0.17049239299999999</c:v>
                </c:pt>
                <c:pt idx="13273">
                  <c:v>-0.17049324900000001</c:v>
                </c:pt>
                <c:pt idx="13274">
                  <c:v>-0.17049409900000001</c:v>
                </c:pt>
                <c:pt idx="13275">
                  <c:v>-0.17049494400000001</c:v>
                </c:pt>
                <c:pt idx="13276">
                  <c:v>-0.17049578200000001</c:v>
                </c:pt>
                <c:pt idx="13277">
                  <c:v>-0.17049661399999999</c:v>
                </c:pt>
                <c:pt idx="13278">
                  <c:v>-0.170497441</c:v>
                </c:pt>
                <c:pt idx="13279">
                  <c:v>-0.17049826100000001</c:v>
                </c:pt>
                <c:pt idx="13280">
                  <c:v>-0.170499075</c:v>
                </c:pt>
                <c:pt idx="13281">
                  <c:v>-0.17049988399999999</c:v>
                </c:pt>
                <c:pt idx="13282">
                  <c:v>-0.17050068600000001</c:v>
                </c:pt>
                <c:pt idx="13283">
                  <c:v>-0.17050148200000001</c:v>
                </c:pt>
                <c:pt idx="13284">
                  <c:v>-0.17050227200000001</c:v>
                </c:pt>
                <c:pt idx="13285">
                  <c:v>-0.17050305599999999</c:v>
                </c:pt>
                <c:pt idx="13286">
                  <c:v>-0.17050383499999999</c:v>
                </c:pt>
                <c:pt idx="13287">
                  <c:v>-0.170504607</c:v>
                </c:pt>
                <c:pt idx="13288">
                  <c:v>-0.17050537299999999</c:v>
                </c:pt>
                <c:pt idx="13289">
                  <c:v>-0.170506133</c:v>
                </c:pt>
                <c:pt idx="13290">
                  <c:v>-0.170506887</c:v>
                </c:pt>
                <c:pt idx="13291">
                  <c:v>-0.17050763499999999</c:v>
                </c:pt>
                <c:pt idx="13292">
                  <c:v>-0.17050837699999999</c:v>
                </c:pt>
                <c:pt idx="13293">
                  <c:v>-0.17050911299999999</c:v>
                </c:pt>
                <c:pt idx="13294">
                  <c:v>-0.17050984299999999</c:v>
                </c:pt>
                <c:pt idx="13295">
                  <c:v>-0.170510567</c:v>
                </c:pt>
                <c:pt idx="13296">
                  <c:v>-0.17051128500000001</c:v>
                </c:pt>
                <c:pt idx="13297">
                  <c:v>-0.170511997</c:v>
                </c:pt>
                <c:pt idx="13298">
                  <c:v>-0.17051270299999999</c:v>
                </c:pt>
                <c:pt idx="13299">
                  <c:v>-0.17051340300000001</c:v>
                </c:pt>
                <c:pt idx="13300">
                  <c:v>-0.170514097</c:v>
                </c:pt>
                <c:pt idx="13301">
                  <c:v>-0.170514785</c:v>
                </c:pt>
                <c:pt idx="13302">
                  <c:v>-0.170515466</c:v>
                </c:pt>
                <c:pt idx="13303">
                  <c:v>-0.17051614200000001</c:v>
                </c:pt>
                <c:pt idx="13304">
                  <c:v>-0.17051681199999999</c:v>
                </c:pt>
                <c:pt idx="13305">
                  <c:v>-0.170517476</c:v>
                </c:pt>
                <c:pt idx="13306">
                  <c:v>-0.17051813399999999</c:v>
                </c:pt>
                <c:pt idx="13307">
                  <c:v>-0.17051878600000001</c:v>
                </c:pt>
                <c:pt idx="13308">
                  <c:v>-0.170519431</c:v>
                </c:pt>
                <c:pt idx="13309">
                  <c:v>-0.170520071</c:v>
                </c:pt>
                <c:pt idx="13310">
                  <c:v>-0.17052070499999999</c:v>
                </c:pt>
                <c:pt idx="13311">
                  <c:v>-0.170521332</c:v>
                </c:pt>
                <c:pt idx="13312">
                  <c:v>-0.170521954</c:v>
                </c:pt>
                <c:pt idx="13313">
                  <c:v>-0.17052257000000001</c:v>
                </c:pt>
                <c:pt idx="13314">
                  <c:v>-0.170523179</c:v>
                </c:pt>
                <c:pt idx="13315">
                  <c:v>-0.17052378300000001</c:v>
                </c:pt>
                <c:pt idx="13316">
                  <c:v>-0.17052438</c:v>
                </c:pt>
                <c:pt idx="13317">
                  <c:v>-0.170524972</c:v>
                </c:pt>
                <c:pt idx="13318">
                  <c:v>-0.17052555699999999</c:v>
                </c:pt>
                <c:pt idx="13319">
                  <c:v>-0.17052613699999999</c:v>
                </c:pt>
                <c:pt idx="13320">
                  <c:v>-0.17052671</c:v>
                </c:pt>
                <c:pt idx="13321">
                  <c:v>-0.170527277</c:v>
                </c:pt>
                <c:pt idx="13322">
                  <c:v>-0.17052783899999999</c:v>
                </c:pt>
                <c:pt idx="13323">
                  <c:v>-0.170528394</c:v>
                </c:pt>
                <c:pt idx="13324">
                  <c:v>-0.17052894399999999</c:v>
                </c:pt>
                <c:pt idx="13325">
                  <c:v>-0.17052948700000001</c:v>
                </c:pt>
                <c:pt idx="13326">
                  <c:v>-0.170530024</c:v>
                </c:pt>
                <c:pt idx="13327">
                  <c:v>-0.170530556</c:v>
                </c:pt>
                <c:pt idx="13328">
                  <c:v>-0.170531081</c:v>
                </c:pt>
                <c:pt idx="13329">
                  <c:v>-0.17053160000000001</c:v>
                </c:pt>
                <c:pt idx="13330">
                  <c:v>-0.17053211300000001</c:v>
                </c:pt>
                <c:pt idx="13331">
                  <c:v>-0.17053262</c:v>
                </c:pt>
                <c:pt idx="13332">
                  <c:v>-0.17053312100000001</c:v>
                </c:pt>
                <c:pt idx="13333">
                  <c:v>-0.170533617</c:v>
                </c:pt>
                <c:pt idx="13334">
                  <c:v>-0.17053410599999999</c:v>
                </c:pt>
                <c:pt idx="13335">
                  <c:v>-0.17053458899999999</c:v>
                </c:pt>
                <c:pt idx="13336">
                  <c:v>-0.17053506600000001</c:v>
                </c:pt>
                <c:pt idx="13337">
                  <c:v>-0.17053553699999999</c:v>
                </c:pt>
                <c:pt idx="13338">
                  <c:v>-0.17053600199999999</c:v>
                </c:pt>
                <c:pt idx="13339">
                  <c:v>-0.170536461</c:v>
                </c:pt>
                <c:pt idx="13340">
                  <c:v>-0.17053691400000001</c:v>
                </c:pt>
                <c:pt idx="13341">
                  <c:v>-0.17053736</c:v>
                </c:pt>
                <c:pt idx="13342">
                  <c:v>-0.17053780099999999</c:v>
                </c:pt>
                <c:pt idx="13343">
                  <c:v>-0.17053823600000001</c:v>
                </c:pt>
                <c:pt idx="13344">
                  <c:v>-0.17053866500000001</c:v>
                </c:pt>
                <c:pt idx="13345">
                  <c:v>-0.17053908700000001</c:v>
                </c:pt>
                <c:pt idx="13346">
                  <c:v>-0.17053950400000001</c:v>
                </c:pt>
                <c:pt idx="13347">
                  <c:v>-0.17053991499999999</c:v>
                </c:pt>
                <c:pt idx="13348">
                  <c:v>-0.170540319</c:v>
                </c:pt>
                <c:pt idx="13349">
                  <c:v>-0.17054071800000001</c:v>
                </c:pt>
                <c:pt idx="13350">
                  <c:v>-0.170541111</c:v>
                </c:pt>
                <c:pt idx="13351">
                  <c:v>-0.17054149699999999</c:v>
                </c:pt>
                <c:pt idx="13352">
                  <c:v>-0.17054187800000001</c:v>
                </c:pt>
                <c:pt idx="13353">
                  <c:v>-0.17054225200000001</c:v>
                </c:pt>
                <c:pt idx="13354">
                  <c:v>-0.17054262100000001</c:v>
                </c:pt>
                <c:pt idx="13355">
                  <c:v>-0.17054298300000001</c:v>
                </c:pt>
                <c:pt idx="13356">
                  <c:v>-0.17054333899999999</c:v>
                </c:pt>
                <c:pt idx="13357">
                  <c:v>-0.17054369</c:v>
                </c:pt>
                <c:pt idx="13358">
                  <c:v>-0.17054403400000001</c:v>
                </c:pt>
                <c:pt idx="13359">
                  <c:v>-0.170544372</c:v>
                </c:pt>
                <c:pt idx="13360">
                  <c:v>-0.17054470499999999</c:v>
                </c:pt>
                <c:pt idx="13361">
                  <c:v>-0.17054503100000001</c:v>
                </c:pt>
                <c:pt idx="13362">
                  <c:v>-0.17054535100000001</c:v>
                </c:pt>
                <c:pt idx="13363">
                  <c:v>-0.17054566500000001</c:v>
                </c:pt>
                <c:pt idx="13364">
                  <c:v>-0.17054597299999999</c:v>
                </c:pt>
                <c:pt idx="13365">
                  <c:v>-0.170546275</c:v>
                </c:pt>
                <c:pt idx="13366">
                  <c:v>-0.17054657100000001</c:v>
                </c:pt>
                <c:pt idx="13367">
                  <c:v>-0.17054686099999999</c:v>
                </c:pt>
                <c:pt idx="13368">
                  <c:v>-0.17054714500000001</c:v>
                </c:pt>
                <c:pt idx="13369">
                  <c:v>-0.170547423</c:v>
                </c:pt>
                <c:pt idx="13370">
                  <c:v>-0.170547695</c:v>
                </c:pt>
                <c:pt idx="13371">
                  <c:v>-0.170547961</c:v>
                </c:pt>
                <c:pt idx="13372">
                  <c:v>-0.170548221</c:v>
                </c:pt>
                <c:pt idx="13373">
                  <c:v>-0.17054847400000001</c:v>
                </c:pt>
                <c:pt idx="13374">
                  <c:v>-0.17054872200000001</c:v>
                </c:pt>
                <c:pt idx="13375">
                  <c:v>-0.170548964</c:v>
                </c:pt>
                <c:pt idx="13376">
                  <c:v>-0.17054919900000001</c:v>
                </c:pt>
                <c:pt idx="13377">
                  <c:v>-0.170549429</c:v>
                </c:pt>
                <c:pt idx="13378">
                  <c:v>-0.170549653</c:v>
                </c:pt>
                <c:pt idx="13379">
                  <c:v>-0.17054986999999999</c:v>
                </c:pt>
                <c:pt idx="13380">
                  <c:v>-0.17055008199999999</c:v>
                </c:pt>
                <c:pt idx="13381">
                  <c:v>-0.17055028699999999</c:v>
                </c:pt>
                <c:pt idx="13382">
                  <c:v>-0.170550487</c:v>
                </c:pt>
                <c:pt idx="13383">
                  <c:v>-0.17055068000000001</c:v>
                </c:pt>
                <c:pt idx="13384">
                  <c:v>-0.17055086699999999</c:v>
                </c:pt>
                <c:pt idx="13385">
                  <c:v>-0.17055104900000001</c:v>
                </c:pt>
                <c:pt idx="13386">
                  <c:v>-0.170551224</c:v>
                </c:pt>
                <c:pt idx="13387">
                  <c:v>-0.170551393</c:v>
                </c:pt>
                <c:pt idx="13388">
                  <c:v>-0.17055155599999999</c:v>
                </c:pt>
                <c:pt idx="13389">
                  <c:v>-0.17055171299999999</c:v>
                </c:pt>
                <c:pt idx="13390">
                  <c:v>-0.170551865</c:v>
                </c:pt>
                <c:pt idx="13391">
                  <c:v>-0.17055201</c:v>
                </c:pt>
                <c:pt idx="13392">
                  <c:v>-0.17055214799999999</c:v>
                </c:pt>
                <c:pt idx="13393">
                  <c:v>-0.170552281</c:v>
                </c:pt>
                <c:pt idx="13394">
                  <c:v>-0.17055240799999999</c:v>
                </c:pt>
                <c:pt idx="13395">
                  <c:v>-0.17055252900000001</c:v>
                </c:pt>
                <c:pt idx="13396">
                  <c:v>-0.170552644</c:v>
                </c:pt>
                <c:pt idx="13397">
                  <c:v>-0.170552753</c:v>
                </c:pt>
                <c:pt idx="13398">
                  <c:v>-0.170552856</c:v>
                </c:pt>
                <c:pt idx="13399">
                  <c:v>-0.17055295200000001</c:v>
                </c:pt>
                <c:pt idx="13400">
                  <c:v>-0.17055304299999999</c:v>
                </c:pt>
                <c:pt idx="13401">
                  <c:v>-0.170553128</c:v>
                </c:pt>
                <c:pt idx="13402">
                  <c:v>-0.17055320600000001</c:v>
                </c:pt>
                <c:pt idx="13403">
                  <c:v>-0.170553279</c:v>
                </c:pt>
                <c:pt idx="13404">
                  <c:v>-0.170553345</c:v>
                </c:pt>
                <c:pt idx="13405">
                  <c:v>-0.17055340599999999</c:v>
                </c:pt>
                <c:pt idx="13406">
                  <c:v>-0.17055345999999999</c:v>
                </c:pt>
                <c:pt idx="13407">
                  <c:v>-0.17055350799999999</c:v>
                </c:pt>
                <c:pt idx="13408">
                  <c:v>-0.170553551</c:v>
                </c:pt>
                <c:pt idx="13409">
                  <c:v>-0.17055358700000001</c:v>
                </c:pt>
                <c:pt idx="13410">
                  <c:v>-0.17055361699999999</c:v>
                </c:pt>
                <c:pt idx="13411">
                  <c:v>-0.17055364100000001</c:v>
                </c:pt>
                <c:pt idx="13412">
                  <c:v>-0.170553659</c:v>
                </c:pt>
                <c:pt idx="13413">
                  <c:v>-0.17055367099999999</c:v>
                </c:pt>
                <c:pt idx="13414">
                  <c:v>-0.17055367699999999</c:v>
                </c:pt>
                <c:pt idx="13415">
                  <c:v>-0.17055367699999999</c:v>
                </c:pt>
                <c:pt idx="13416">
                  <c:v>-0.17055367099999999</c:v>
                </c:pt>
                <c:pt idx="13417">
                  <c:v>-0.170553659</c:v>
                </c:pt>
                <c:pt idx="13418">
                  <c:v>-0.17055364100000001</c:v>
                </c:pt>
                <c:pt idx="13419">
                  <c:v>-0.17055361699999999</c:v>
                </c:pt>
                <c:pt idx="13420">
                  <c:v>-0.17055358600000001</c:v>
                </c:pt>
                <c:pt idx="13421">
                  <c:v>-0.17055355</c:v>
                </c:pt>
                <c:pt idx="13422">
                  <c:v>-0.17055350799999999</c:v>
                </c:pt>
                <c:pt idx="13423">
                  <c:v>-0.17055345899999999</c:v>
                </c:pt>
                <c:pt idx="13424">
                  <c:v>-0.17055340499999999</c:v>
                </c:pt>
                <c:pt idx="13425">
                  <c:v>-0.170553344</c:v>
                </c:pt>
                <c:pt idx="13426">
                  <c:v>-0.170553278</c:v>
                </c:pt>
                <c:pt idx="13427">
                  <c:v>-0.17055320500000001</c:v>
                </c:pt>
                <c:pt idx="13428">
                  <c:v>-0.170553126</c:v>
                </c:pt>
                <c:pt idx="13429">
                  <c:v>-0.17055304199999999</c:v>
                </c:pt>
                <c:pt idx="13430">
                  <c:v>-0.17055295100000001</c:v>
                </c:pt>
                <c:pt idx="13431">
                  <c:v>-0.170552854</c:v>
                </c:pt>
                <c:pt idx="13432">
                  <c:v>-0.170552751</c:v>
                </c:pt>
                <c:pt idx="13433">
                  <c:v>-0.170552642</c:v>
                </c:pt>
                <c:pt idx="13434">
                  <c:v>-0.17055252700000001</c:v>
                </c:pt>
                <c:pt idx="13435">
                  <c:v>-0.17055240599999999</c:v>
                </c:pt>
                <c:pt idx="13436">
                  <c:v>-0.170552279</c:v>
                </c:pt>
                <c:pt idx="13437">
                  <c:v>-0.17055214599999999</c:v>
                </c:pt>
                <c:pt idx="13438">
                  <c:v>-0.17055200700000001</c:v>
                </c:pt>
                <c:pt idx="13439">
                  <c:v>-0.170551862</c:v>
                </c:pt>
                <c:pt idx="13440">
                  <c:v>-0.17055171</c:v>
                </c:pt>
                <c:pt idx="13441">
                  <c:v>-0.17055155299999999</c:v>
                </c:pt>
                <c:pt idx="13442">
                  <c:v>-0.170551389</c:v>
                </c:pt>
                <c:pt idx="13443">
                  <c:v>-0.17055122</c:v>
                </c:pt>
                <c:pt idx="13444">
                  <c:v>-0.17055104400000001</c:v>
                </c:pt>
                <c:pt idx="13445">
                  <c:v>-0.170550863</c:v>
                </c:pt>
                <c:pt idx="13446">
                  <c:v>-0.17055067500000001</c:v>
                </c:pt>
                <c:pt idx="13447">
                  <c:v>-0.170550482</c:v>
                </c:pt>
                <c:pt idx="13448">
                  <c:v>-0.170550282</c:v>
                </c:pt>
                <c:pt idx="13449">
                  <c:v>-0.17055007599999999</c:v>
                </c:pt>
                <c:pt idx="13450">
                  <c:v>-0.170549864</c:v>
                </c:pt>
                <c:pt idx="13451">
                  <c:v>-0.170549646</c:v>
                </c:pt>
                <c:pt idx="13452">
                  <c:v>-0.17054942200000001</c:v>
                </c:pt>
                <c:pt idx="13453">
                  <c:v>-0.17054919199999999</c:v>
                </c:pt>
                <c:pt idx="13454">
                  <c:v>-0.170548956</c:v>
                </c:pt>
                <c:pt idx="13455">
                  <c:v>-0.17054871399999999</c:v>
                </c:pt>
                <c:pt idx="13456">
                  <c:v>-0.17054846600000001</c:v>
                </c:pt>
                <c:pt idx="13457">
                  <c:v>-0.170548212</c:v>
                </c:pt>
                <c:pt idx="13458">
                  <c:v>-0.170547952</c:v>
                </c:pt>
                <c:pt idx="13459">
                  <c:v>-0.170547685</c:v>
                </c:pt>
                <c:pt idx="13460">
                  <c:v>-0.17054741300000001</c:v>
                </c:pt>
                <c:pt idx="13461">
                  <c:v>-0.17054713399999999</c:v>
                </c:pt>
                <c:pt idx="13462">
                  <c:v>-0.17054685</c:v>
                </c:pt>
                <c:pt idx="13463">
                  <c:v>-0.17054655899999999</c:v>
                </c:pt>
                <c:pt idx="13464">
                  <c:v>-0.170546262</c:v>
                </c:pt>
                <c:pt idx="13465">
                  <c:v>-0.17054596</c:v>
                </c:pt>
                <c:pt idx="13466">
                  <c:v>-0.17054565099999999</c:v>
                </c:pt>
                <c:pt idx="13467">
                  <c:v>-0.17054533599999999</c:v>
                </c:pt>
                <c:pt idx="13468">
                  <c:v>-0.17054501499999999</c:v>
                </c:pt>
                <c:pt idx="13469">
                  <c:v>-0.170544688</c:v>
                </c:pt>
                <c:pt idx="13470">
                  <c:v>-0.17054435500000001</c:v>
                </c:pt>
                <c:pt idx="13471">
                  <c:v>-0.17054401599999999</c:v>
                </c:pt>
                <c:pt idx="13472">
                  <c:v>-0.17054367100000001</c:v>
                </c:pt>
                <c:pt idx="13473">
                  <c:v>-0.17054332</c:v>
                </c:pt>
                <c:pt idx="13474">
                  <c:v>-0.17054296299999999</c:v>
                </c:pt>
                <c:pt idx="13475">
                  <c:v>-0.17054259899999999</c:v>
                </c:pt>
                <c:pt idx="13476">
                  <c:v>-0.17054222999999999</c:v>
                </c:pt>
                <c:pt idx="13477">
                  <c:v>-0.17054185499999999</c:v>
                </c:pt>
                <c:pt idx="13478">
                  <c:v>-0.170541473</c:v>
                </c:pt>
                <c:pt idx="13479">
                  <c:v>-0.17054108600000001</c:v>
                </c:pt>
                <c:pt idx="13480">
                  <c:v>-0.17054069199999999</c:v>
                </c:pt>
                <c:pt idx="13481">
                  <c:v>-0.17054029200000001</c:v>
                </c:pt>
                <c:pt idx="13482">
                  <c:v>-0.170539887</c:v>
                </c:pt>
                <c:pt idx="13483">
                  <c:v>-0.170539475</c:v>
                </c:pt>
                <c:pt idx="13484">
                  <c:v>-0.17053905699999999</c:v>
                </c:pt>
                <c:pt idx="13485">
                  <c:v>-0.170538633</c:v>
                </c:pt>
                <c:pt idx="13486">
                  <c:v>-0.170538203</c:v>
                </c:pt>
                <c:pt idx="13487">
                  <c:v>-0.17053776700000001</c:v>
                </c:pt>
                <c:pt idx="13488">
                  <c:v>-0.17053732499999999</c:v>
                </c:pt>
                <c:pt idx="13489">
                  <c:v>-0.170536877</c:v>
                </c:pt>
                <c:pt idx="13490">
                  <c:v>-0.17053642199999999</c:v>
                </c:pt>
                <c:pt idx="13491">
                  <c:v>-0.17053596200000001</c:v>
                </c:pt>
                <c:pt idx="13492">
                  <c:v>-0.17053549600000001</c:v>
                </c:pt>
                <c:pt idx="13493">
                  <c:v>-0.17053502300000001</c:v>
                </c:pt>
                <c:pt idx="13494">
                  <c:v>-0.17053454500000001</c:v>
                </c:pt>
                <c:pt idx="13495">
                  <c:v>-0.17053405999999999</c:v>
                </c:pt>
                <c:pt idx="13496">
                  <c:v>-0.17053357</c:v>
                </c:pt>
                <c:pt idx="13497">
                  <c:v>-0.17053307300000001</c:v>
                </c:pt>
                <c:pt idx="13498">
                  <c:v>-0.17053256999999999</c:v>
                </c:pt>
                <c:pt idx="13499">
                  <c:v>-0.17053206100000001</c:v>
                </c:pt>
                <c:pt idx="13500">
                  <c:v>-0.17053154700000001</c:v>
                </c:pt>
                <c:pt idx="13501">
                  <c:v>-0.170531026</c:v>
                </c:pt>
                <c:pt idx="13502">
                  <c:v>-0.170530499</c:v>
                </c:pt>
                <c:pt idx="13503">
                  <c:v>-0.17052996500000001</c:v>
                </c:pt>
                <c:pt idx="13504">
                  <c:v>-0.17052942600000001</c:v>
                </c:pt>
                <c:pt idx="13505">
                  <c:v>-0.17052888099999999</c:v>
                </c:pt>
                <c:pt idx="13506">
                  <c:v>-0.17052833000000001</c:v>
                </c:pt>
                <c:pt idx="13507">
                  <c:v>-0.17052777199999999</c:v>
                </c:pt>
                <c:pt idx="13508">
                  <c:v>-0.17052720900000001</c:v>
                </c:pt>
                <c:pt idx="13509">
                  <c:v>-0.17052664000000001</c:v>
                </c:pt>
                <c:pt idx="13510">
                  <c:v>-0.170526064</c:v>
                </c:pt>
                <c:pt idx="13511">
                  <c:v>-0.17052548200000001</c:v>
                </c:pt>
                <c:pt idx="13512">
                  <c:v>-0.17052489400000001</c:v>
                </c:pt>
                <c:pt idx="13513">
                  <c:v>-0.17052430099999999</c:v>
                </c:pt>
                <c:pt idx="13514">
                  <c:v>-0.170523701</c:v>
                </c:pt>
                <c:pt idx="13515">
                  <c:v>-0.17052309500000001</c:v>
                </c:pt>
                <c:pt idx="13516">
                  <c:v>-0.170522483</c:v>
                </c:pt>
                <c:pt idx="13517">
                  <c:v>-0.17052186499999999</c:v>
                </c:pt>
                <c:pt idx="13518">
                  <c:v>-0.17052124099999999</c:v>
                </c:pt>
                <c:pt idx="13519">
                  <c:v>-0.17052061099999999</c:v>
                </c:pt>
                <c:pt idx="13520">
                  <c:v>-0.17051997399999999</c:v>
                </c:pt>
                <c:pt idx="13521">
                  <c:v>-0.170519332</c:v>
                </c:pt>
                <c:pt idx="13522">
                  <c:v>-0.170518684</c:v>
                </c:pt>
                <c:pt idx="13523">
                  <c:v>-0.17051802899999999</c:v>
                </c:pt>
                <c:pt idx="13524">
                  <c:v>-0.170517369</c:v>
                </c:pt>
                <c:pt idx="13525">
                  <c:v>-0.17051670199999999</c:v>
                </c:pt>
                <c:pt idx="13526">
                  <c:v>-0.17051602900000001</c:v>
                </c:pt>
                <c:pt idx="13527">
                  <c:v>-0.17051535100000001</c:v>
                </c:pt>
                <c:pt idx="13528">
                  <c:v>-0.17051466600000001</c:v>
                </c:pt>
                <c:pt idx="13529">
                  <c:v>-0.17051397500000001</c:v>
                </c:pt>
                <c:pt idx="13530">
                  <c:v>-0.17051327799999999</c:v>
                </c:pt>
                <c:pt idx="13531">
                  <c:v>-0.170512575</c:v>
                </c:pt>
                <c:pt idx="13532">
                  <c:v>-0.17051186600000001</c:v>
                </c:pt>
                <c:pt idx="13533">
                  <c:v>-0.170511151</c:v>
                </c:pt>
                <c:pt idx="13534">
                  <c:v>-0.17051042899999999</c:v>
                </c:pt>
                <c:pt idx="13535">
                  <c:v>-0.17050970200000001</c:v>
                </c:pt>
                <c:pt idx="13536">
                  <c:v>-0.17050896800000001</c:v>
                </c:pt>
                <c:pt idx="13537">
                  <c:v>-0.17050822900000001</c:v>
                </c:pt>
                <c:pt idx="13538">
                  <c:v>-0.17050748299999999</c:v>
                </c:pt>
                <c:pt idx="13539">
                  <c:v>-0.17050673199999999</c:v>
                </c:pt>
                <c:pt idx="13540">
                  <c:v>-0.170505974</c:v>
                </c:pt>
                <c:pt idx="13541">
                  <c:v>-0.17050520999999999</c:v>
                </c:pt>
                <c:pt idx="13542">
                  <c:v>-0.17050444100000001</c:v>
                </c:pt>
                <c:pt idx="13543">
                  <c:v>-0.170503665</c:v>
                </c:pt>
                <c:pt idx="13544">
                  <c:v>-0.17050288299999999</c:v>
                </c:pt>
                <c:pt idx="13545">
                  <c:v>-0.17050209499999999</c:v>
                </c:pt>
                <c:pt idx="13546">
                  <c:v>-0.17050129999999999</c:v>
                </c:pt>
                <c:pt idx="13547">
                  <c:v>-0.1705005</c:v>
                </c:pt>
                <c:pt idx="13548">
                  <c:v>-0.17049969400000001</c:v>
                </c:pt>
                <c:pt idx="13549">
                  <c:v>-0.17049888199999999</c:v>
                </c:pt>
                <c:pt idx="13550">
                  <c:v>-0.17049806300000001</c:v>
                </c:pt>
                <c:pt idx="13551">
                  <c:v>-0.17049723899999999</c:v>
                </c:pt>
                <c:pt idx="13552">
                  <c:v>-0.17049640799999999</c:v>
                </c:pt>
                <c:pt idx="13553">
                  <c:v>-0.17049557100000001</c:v>
                </c:pt>
                <c:pt idx="13554">
                  <c:v>-0.17049472900000001</c:v>
                </c:pt>
                <c:pt idx="13555">
                  <c:v>-0.17049387999999999</c:v>
                </c:pt>
                <c:pt idx="13556">
                  <c:v>-0.17049302499999999</c:v>
                </c:pt>
                <c:pt idx="13557">
                  <c:v>-0.170492164</c:v>
                </c:pt>
                <c:pt idx="13558">
                  <c:v>-0.17049129700000001</c:v>
                </c:pt>
                <c:pt idx="13559">
                  <c:v>-0.170490424</c:v>
                </c:pt>
                <c:pt idx="13560">
                  <c:v>-0.17048954399999999</c:v>
                </c:pt>
                <c:pt idx="13561">
                  <c:v>-0.17048865899999999</c:v>
                </c:pt>
                <c:pt idx="13562">
                  <c:v>-0.17048776700000001</c:v>
                </c:pt>
                <c:pt idx="13563">
                  <c:v>-0.17048687000000001</c:v>
                </c:pt>
                <c:pt idx="13564">
                  <c:v>-0.17048596599999999</c:v>
                </c:pt>
                <c:pt idx="13565">
                  <c:v>-0.170485057</c:v>
                </c:pt>
                <c:pt idx="13566">
                  <c:v>-0.17048414100000001</c:v>
                </c:pt>
                <c:pt idx="13567">
                  <c:v>-0.17048321899999999</c:v>
                </c:pt>
                <c:pt idx="13568">
                  <c:v>-0.17048229200000001</c:v>
                </c:pt>
                <c:pt idx="13569">
                  <c:v>-0.170481358</c:v>
                </c:pt>
                <c:pt idx="13570">
                  <c:v>-0.17048041799999999</c:v>
                </c:pt>
                <c:pt idx="13571">
                  <c:v>-0.17047947199999999</c:v>
                </c:pt>
                <c:pt idx="13572">
                  <c:v>-0.170478519</c:v>
                </c:pt>
                <c:pt idx="13573">
                  <c:v>-0.170477561</c:v>
                </c:pt>
                <c:pt idx="13574">
                  <c:v>-0.17047659700000001</c:v>
                </c:pt>
                <c:pt idx="13575">
                  <c:v>-0.17047562599999999</c:v>
                </c:pt>
                <c:pt idx="13576">
                  <c:v>-0.17047465000000001</c:v>
                </c:pt>
                <c:pt idx="13577">
                  <c:v>-0.170473667</c:v>
                </c:pt>
                <c:pt idx="13578">
                  <c:v>-0.17047267899999999</c:v>
                </c:pt>
                <c:pt idx="13579">
                  <c:v>-0.17047168400000001</c:v>
                </c:pt>
                <c:pt idx="13580">
                  <c:v>-0.17047068300000001</c:v>
                </c:pt>
                <c:pt idx="13581">
                  <c:v>-0.17046967599999999</c:v>
                </c:pt>
                <c:pt idx="13582">
                  <c:v>-0.17046866299999999</c:v>
                </c:pt>
                <c:pt idx="13583">
                  <c:v>-0.170467644</c:v>
                </c:pt>
                <c:pt idx="13584">
                  <c:v>-0.17046661900000001</c:v>
                </c:pt>
                <c:pt idx="13585">
                  <c:v>-0.170465587</c:v>
                </c:pt>
                <c:pt idx="13586">
                  <c:v>-0.17046454999999999</c:v>
                </c:pt>
                <c:pt idx="13587">
                  <c:v>-0.17046350699999999</c:v>
                </c:pt>
                <c:pt idx="13588">
                  <c:v>-0.17046245700000001</c:v>
                </c:pt>
                <c:pt idx="13589">
                  <c:v>-0.17046140200000001</c:v>
                </c:pt>
                <c:pt idx="13590">
                  <c:v>-0.17046033999999999</c:v>
                </c:pt>
                <c:pt idx="13591">
                  <c:v>-0.170459272</c:v>
                </c:pt>
                <c:pt idx="13592">
                  <c:v>-0.17045819800000001</c:v>
                </c:pt>
                <c:pt idx="13593">
                  <c:v>-0.17045711899999999</c:v>
                </c:pt>
                <c:pt idx="13594">
                  <c:v>-0.17045603300000001</c:v>
                </c:pt>
                <c:pt idx="13595">
                  <c:v>-0.17045494</c:v>
                </c:pt>
                <c:pt idx="13596">
                  <c:v>-0.17045384199999999</c:v>
                </c:pt>
                <c:pt idx="13597">
                  <c:v>-0.17045273799999999</c:v>
                </c:pt>
                <c:pt idx="13598">
                  <c:v>-0.17045162799999999</c:v>
                </c:pt>
                <c:pt idx="13599">
                  <c:v>-0.170450511</c:v>
                </c:pt>
                <c:pt idx="13600">
                  <c:v>-0.17044938900000001</c:v>
                </c:pt>
                <c:pt idx="13601">
                  <c:v>-0.17044825999999999</c:v>
                </c:pt>
                <c:pt idx="13602">
                  <c:v>-0.170447126</c:v>
                </c:pt>
                <c:pt idx="13603">
                  <c:v>-0.17044598499999999</c:v>
                </c:pt>
                <c:pt idx="13604">
                  <c:v>-0.17044483799999999</c:v>
                </c:pt>
                <c:pt idx="13605">
                  <c:v>-0.17044368500000001</c:v>
                </c:pt>
                <c:pt idx="13606">
                  <c:v>-0.17044252600000001</c:v>
                </c:pt>
                <c:pt idx="13607">
                  <c:v>-0.17044136100000001</c:v>
                </c:pt>
                <c:pt idx="13608">
                  <c:v>-0.17044018899999999</c:v>
                </c:pt>
                <c:pt idx="13609">
                  <c:v>-0.170439012</c:v>
                </c:pt>
                <c:pt idx="13610">
                  <c:v>-0.17043782900000001</c:v>
                </c:pt>
                <c:pt idx="13611">
                  <c:v>-0.170436639</c:v>
                </c:pt>
                <c:pt idx="13612">
                  <c:v>-0.17043544399999999</c:v>
                </c:pt>
                <c:pt idx="13613">
                  <c:v>-0.17043424200000001</c:v>
                </c:pt>
                <c:pt idx="13614">
                  <c:v>-0.17043303400000001</c:v>
                </c:pt>
                <c:pt idx="13615">
                  <c:v>-0.17043182100000001</c:v>
                </c:pt>
                <c:pt idx="13616">
                  <c:v>-0.17043060099999999</c:v>
                </c:pt>
                <c:pt idx="13617">
                  <c:v>-0.17042937499999999</c:v>
                </c:pt>
                <c:pt idx="13618">
                  <c:v>-0.170428143</c:v>
                </c:pt>
                <c:pt idx="13619">
                  <c:v>-0.17042690499999999</c:v>
                </c:pt>
                <c:pt idx="13620">
                  <c:v>-0.17042566000000001</c:v>
                </c:pt>
                <c:pt idx="13621">
                  <c:v>-0.17042441</c:v>
                </c:pt>
                <c:pt idx="13622">
                  <c:v>-0.17042315399999999</c:v>
                </c:pt>
                <c:pt idx="13623">
                  <c:v>-0.17042189099999999</c:v>
                </c:pt>
                <c:pt idx="13624">
                  <c:v>-0.17042062199999999</c:v>
                </c:pt>
                <c:pt idx="13625">
                  <c:v>-0.170419348</c:v>
                </c:pt>
                <c:pt idx="13626">
                  <c:v>-0.17041806700000001</c:v>
                </c:pt>
                <c:pt idx="13627">
                  <c:v>-0.17041677999999999</c:v>
                </c:pt>
                <c:pt idx="13628">
                  <c:v>-0.170415487</c:v>
                </c:pt>
                <c:pt idx="13629">
                  <c:v>-0.17041418799999999</c:v>
                </c:pt>
                <c:pt idx="13630">
                  <c:v>-0.17041288299999999</c:v>
                </c:pt>
                <c:pt idx="13631">
                  <c:v>-0.17041157200000001</c:v>
                </c:pt>
                <c:pt idx="13632">
                  <c:v>-0.17041025400000001</c:v>
                </c:pt>
                <c:pt idx="13633">
                  <c:v>-0.17040893100000001</c:v>
                </c:pt>
                <c:pt idx="13634">
                  <c:v>-0.17040760099999999</c:v>
                </c:pt>
                <c:pt idx="13635">
                  <c:v>-0.170406265</c:v>
                </c:pt>
                <c:pt idx="13636">
                  <c:v>-0.17040492400000001</c:v>
                </c:pt>
                <c:pt idx="13637">
                  <c:v>-0.170403576</c:v>
                </c:pt>
                <c:pt idx="13638">
                  <c:v>-0.17040222199999999</c:v>
                </c:pt>
                <c:pt idx="13639">
                  <c:v>-0.17040086199999999</c:v>
                </c:pt>
                <c:pt idx="13640">
                  <c:v>-0.17039949600000001</c:v>
                </c:pt>
                <c:pt idx="13641">
                  <c:v>-0.17039812400000001</c:v>
                </c:pt>
                <c:pt idx="13642">
                  <c:v>-0.17039674599999999</c:v>
                </c:pt>
                <c:pt idx="13643">
                  <c:v>-0.170395361</c:v>
                </c:pt>
                <c:pt idx="13644">
                  <c:v>-0.17039397100000001</c:v>
                </c:pt>
                <c:pt idx="13645">
                  <c:v>-0.17039257399999999</c:v>
                </c:pt>
                <c:pt idx="13646">
                  <c:v>-0.17039117200000001</c:v>
                </c:pt>
                <c:pt idx="13647">
                  <c:v>-0.170389763</c:v>
                </c:pt>
                <c:pt idx="13648">
                  <c:v>-0.170388348</c:v>
                </c:pt>
                <c:pt idx="13649">
                  <c:v>-0.17038692699999999</c:v>
                </c:pt>
                <c:pt idx="13650">
                  <c:v>-0.1703855</c:v>
                </c:pt>
                <c:pt idx="13651">
                  <c:v>-0.170384067</c:v>
                </c:pt>
                <c:pt idx="13652">
                  <c:v>-0.17038262800000001</c:v>
                </c:pt>
                <c:pt idx="13653">
                  <c:v>-0.17038118199999999</c:v>
                </c:pt>
                <c:pt idx="13654">
                  <c:v>-0.17037973100000001</c:v>
                </c:pt>
                <c:pt idx="13655">
                  <c:v>-0.170378274</c:v>
                </c:pt>
                <c:pt idx="13656">
                  <c:v>-0.17037680999999999</c:v>
                </c:pt>
                <c:pt idx="13657">
                  <c:v>-0.17037533999999999</c:v>
                </c:pt>
                <c:pt idx="13658">
                  <c:v>-0.17037386400000001</c:v>
                </c:pt>
                <c:pt idx="13659">
                  <c:v>-0.17037238199999999</c:v>
                </c:pt>
                <c:pt idx="13660">
                  <c:v>-0.17037089399999999</c:v>
                </c:pt>
                <c:pt idx="13661">
                  <c:v>-0.1703694</c:v>
                </c:pt>
                <c:pt idx="13662">
                  <c:v>-0.17036789999999999</c:v>
                </c:pt>
                <c:pt idx="13663">
                  <c:v>-0.170366394</c:v>
                </c:pt>
                <c:pt idx="13664">
                  <c:v>-0.170364882</c:v>
                </c:pt>
                <c:pt idx="13665">
                  <c:v>-0.17036336299999999</c:v>
                </c:pt>
                <c:pt idx="13666">
                  <c:v>-0.17036183899999999</c:v>
                </c:pt>
                <c:pt idx="13667">
                  <c:v>-0.17036030799999999</c:v>
                </c:pt>
                <c:pt idx="13668">
                  <c:v>-0.17035877099999999</c:v>
                </c:pt>
                <c:pt idx="13669">
                  <c:v>-0.170357228</c:v>
                </c:pt>
                <c:pt idx="13670">
                  <c:v>-0.17035567900000001</c:v>
                </c:pt>
                <c:pt idx="13671">
                  <c:v>-0.170354124</c:v>
                </c:pt>
                <c:pt idx="13672">
                  <c:v>-0.17035256300000001</c:v>
                </c:pt>
                <c:pt idx="13673">
                  <c:v>-0.170350996</c:v>
                </c:pt>
                <c:pt idx="13674">
                  <c:v>-0.170349423</c:v>
                </c:pt>
                <c:pt idx="13675">
                  <c:v>-0.170347843</c:v>
                </c:pt>
                <c:pt idx="13676">
                  <c:v>-0.170346258</c:v>
                </c:pt>
                <c:pt idx="13677">
                  <c:v>-0.17034466600000001</c:v>
                </c:pt>
                <c:pt idx="13678">
                  <c:v>-0.17034306799999999</c:v>
                </c:pt>
                <c:pt idx="13679">
                  <c:v>-0.170341465</c:v>
                </c:pt>
                <c:pt idx="13680">
                  <c:v>-0.17033985400000001</c:v>
                </c:pt>
                <c:pt idx="13681">
                  <c:v>-0.170338238</c:v>
                </c:pt>
                <c:pt idx="13682">
                  <c:v>-0.170336616</c:v>
                </c:pt>
                <c:pt idx="13683">
                  <c:v>-0.17033498799999999</c:v>
                </c:pt>
                <c:pt idx="13684">
                  <c:v>-0.17033335399999999</c:v>
                </c:pt>
                <c:pt idx="13685">
                  <c:v>-0.170331713</c:v>
                </c:pt>
                <c:pt idx="13686">
                  <c:v>-0.170330067</c:v>
                </c:pt>
                <c:pt idx="13687">
                  <c:v>-0.17032841400000001</c:v>
                </c:pt>
                <c:pt idx="13688">
                  <c:v>-0.170326755</c:v>
                </c:pt>
                <c:pt idx="13689">
                  <c:v>-0.17032509000000001</c:v>
                </c:pt>
                <c:pt idx="13690">
                  <c:v>-0.170323419</c:v>
                </c:pt>
                <c:pt idx="13691">
                  <c:v>-0.170321742</c:v>
                </c:pt>
                <c:pt idx="13692">
                  <c:v>-0.170320059</c:v>
                </c:pt>
                <c:pt idx="13693">
                  <c:v>-0.17031837</c:v>
                </c:pt>
                <c:pt idx="13694">
                  <c:v>-0.170316675</c:v>
                </c:pt>
                <c:pt idx="13695">
                  <c:v>-0.17031497300000001</c:v>
                </c:pt>
                <c:pt idx="13696">
                  <c:v>-0.17031326599999999</c:v>
                </c:pt>
                <c:pt idx="13697">
                  <c:v>-0.170311552</c:v>
                </c:pt>
                <c:pt idx="13698">
                  <c:v>-0.17030983199999999</c:v>
                </c:pt>
                <c:pt idx="13699">
                  <c:v>-0.17030810599999999</c:v>
                </c:pt>
                <c:pt idx="13700">
                  <c:v>-0.17030637500000001</c:v>
                </c:pt>
                <c:pt idx="13701">
                  <c:v>-0.17030463600000001</c:v>
                </c:pt>
                <c:pt idx="13702">
                  <c:v>-0.17030289200000001</c:v>
                </c:pt>
                <c:pt idx="13703">
                  <c:v>-0.17030114199999999</c:v>
                </c:pt>
                <c:pt idx="13704">
                  <c:v>-0.170299385</c:v>
                </c:pt>
                <c:pt idx="13705">
                  <c:v>-0.17029762300000001</c:v>
                </c:pt>
                <c:pt idx="13706">
                  <c:v>-0.170295854</c:v>
                </c:pt>
                <c:pt idx="13707">
                  <c:v>-0.17029407999999999</c:v>
                </c:pt>
                <c:pt idx="13708">
                  <c:v>-0.17029229900000001</c:v>
                </c:pt>
                <c:pt idx="13709">
                  <c:v>-0.170290512</c:v>
                </c:pt>
                <c:pt idx="13710">
                  <c:v>-0.17028871900000001</c:v>
                </c:pt>
                <c:pt idx="13711">
                  <c:v>-0.17028692000000001</c:v>
                </c:pt>
                <c:pt idx="13712">
                  <c:v>-0.17028511499999999</c:v>
                </c:pt>
                <c:pt idx="13713">
                  <c:v>-0.170283303</c:v>
                </c:pt>
                <c:pt idx="13714">
                  <c:v>-0.17028148600000001</c:v>
                </c:pt>
                <c:pt idx="13715">
                  <c:v>-0.170279662</c:v>
                </c:pt>
                <c:pt idx="13716">
                  <c:v>-0.17027783299999999</c:v>
                </c:pt>
                <c:pt idx="13717">
                  <c:v>-0.17027599700000001</c:v>
                </c:pt>
                <c:pt idx="13718">
                  <c:v>-0.17027415500000001</c:v>
                </c:pt>
                <c:pt idx="13719">
                  <c:v>-0.17027230700000001</c:v>
                </c:pt>
                <c:pt idx="13720">
                  <c:v>-0.17027045299999999</c:v>
                </c:pt>
                <c:pt idx="13721">
                  <c:v>-0.170268593</c:v>
                </c:pt>
                <c:pt idx="13722">
                  <c:v>-0.17026672700000001</c:v>
                </c:pt>
                <c:pt idx="13723">
                  <c:v>-0.17026485399999999</c:v>
                </c:pt>
                <c:pt idx="13724">
                  <c:v>-0.17026297600000001</c:v>
                </c:pt>
                <c:pt idx="13725">
                  <c:v>-0.170261091</c:v>
                </c:pt>
                <c:pt idx="13726">
                  <c:v>-0.170259201</c:v>
                </c:pt>
                <c:pt idx="13727">
                  <c:v>-0.170257304</c:v>
                </c:pt>
                <c:pt idx="13728">
                  <c:v>-0.170255401</c:v>
                </c:pt>
                <c:pt idx="13729">
                  <c:v>-0.17025349200000001</c:v>
                </c:pt>
                <c:pt idx="13730">
                  <c:v>-0.17025157699999999</c:v>
                </c:pt>
                <c:pt idx="13731">
                  <c:v>-0.170249655</c:v>
                </c:pt>
                <c:pt idx="13732">
                  <c:v>-0.17024772799999999</c:v>
                </c:pt>
                <c:pt idx="13733">
                  <c:v>-0.17024579500000001</c:v>
                </c:pt>
                <c:pt idx="13734">
                  <c:v>-0.170243855</c:v>
                </c:pt>
                <c:pt idx="13735">
                  <c:v>-0.170241909</c:v>
                </c:pt>
                <c:pt idx="13736">
                  <c:v>-0.170239958</c:v>
                </c:pt>
                <c:pt idx="13737">
                  <c:v>-0.170238</c:v>
                </c:pt>
                <c:pt idx="13738">
                  <c:v>-0.17023603600000001</c:v>
                </c:pt>
                <c:pt idx="13739">
                  <c:v>-0.17023406599999999</c:v>
                </c:pt>
                <c:pt idx="13740">
                  <c:v>-0.17023209</c:v>
                </c:pt>
                <c:pt idx="13741">
                  <c:v>-0.17023010699999999</c:v>
                </c:pt>
                <c:pt idx="13742">
                  <c:v>-0.17022811900000001</c:v>
                </c:pt>
                <c:pt idx="13743">
                  <c:v>-0.17022612400000001</c:v>
                </c:pt>
                <c:pt idx="13744">
                  <c:v>-0.170224124</c:v>
                </c:pt>
                <c:pt idx="13745">
                  <c:v>-0.17022211700000001</c:v>
                </c:pt>
                <c:pt idx="13746">
                  <c:v>-0.17022010400000001</c:v>
                </c:pt>
                <c:pt idx="13747">
                  <c:v>-0.17021808499999999</c:v>
                </c:pt>
                <c:pt idx="13748">
                  <c:v>-0.17021606</c:v>
                </c:pt>
                <c:pt idx="13749">
                  <c:v>-0.17021402899999999</c:v>
                </c:pt>
                <c:pt idx="13750">
                  <c:v>-0.17021199100000001</c:v>
                </c:pt>
                <c:pt idx="13751">
                  <c:v>-0.170209948</c:v>
                </c:pt>
                <c:pt idx="13752">
                  <c:v>-0.170207898</c:v>
                </c:pt>
                <c:pt idx="13753">
                  <c:v>-0.170205843</c:v>
                </c:pt>
                <c:pt idx="13754">
                  <c:v>-0.170203781</c:v>
                </c:pt>
                <c:pt idx="13755">
                  <c:v>-0.170201713</c:v>
                </c:pt>
                <c:pt idx="13756">
                  <c:v>-0.17019963900000001</c:v>
                </c:pt>
                <c:pt idx="13757">
                  <c:v>-0.170197559</c:v>
                </c:pt>
                <c:pt idx="13758">
                  <c:v>-0.17019547300000001</c:v>
                </c:pt>
                <c:pt idx="13759">
                  <c:v>-0.170193381</c:v>
                </c:pt>
                <c:pt idx="13760">
                  <c:v>-0.170191282</c:v>
                </c:pt>
                <c:pt idx="13761">
                  <c:v>-0.170189178</c:v>
                </c:pt>
                <c:pt idx="13762">
                  <c:v>-0.170187067</c:v>
                </c:pt>
                <c:pt idx="13763">
                  <c:v>-0.17018495</c:v>
                </c:pt>
                <c:pt idx="13764">
                  <c:v>-0.17018282700000001</c:v>
                </c:pt>
                <c:pt idx="13765">
                  <c:v>-0.17018069799999999</c:v>
                </c:pt>
                <c:pt idx="13766">
                  <c:v>-0.170178563</c:v>
                </c:pt>
                <c:pt idx="13767">
                  <c:v>-0.17017642199999999</c:v>
                </c:pt>
                <c:pt idx="13768">
                  <c:v>-0.17017427500000001</c:v>
                </c:pt>
                <c:pt idx="13769">
                  <c:v>-0.17017212100000001</c:v>
                </c:pt>
                <c:pt idx="13770">
                  <c:v>-0.17016996200000001</c:v>
                </c:pt>
                <c:pt idx="13771">
                  <c:v>-0.17016779600000001</c:v>
                </c:pt>
                <c:pt idx="13772">
                  <c:v>-0.17016562399999999</c:v>
                </c:pt>
                <c:pt idx="13773">
                  <c:v>-0.170163446</c:v>
                </c:pt>
                <c:pt idx="13774">
                  <c:v>-0.17016126200000001</c:v>
                </c:pt>
                <c:pt idx="13775">
                  <c:v>-0.17015907199999999</c:v>
                </c:pt>
                <c:pt idx="13776">
                  <c:v>-0.17015687600000001</c:v>
                </c:pt>
                <c:pt idx="13777">
                  <c:v>-0.17015467300000001</c:v>
                </c:pt>
                <c:pt idx="13778">
                  <c:v>-0.170152465</c:v>
                </c:pt>
                <c:pt idx="13779">
                  <c:v>-0.17015025</c:v>
                </c:pt>
                <c:pt idx="13780">
                  <c:v>-0.17014803000000001</c:v>
                </c:pt>
                <c:pt idx="13781">
                  <c:v>-0.17014580300000001</c:v>
                </c:pt>
                <c:pt idx="13782">
                  <c:v>-0.17014356999999999</c:v>
                </c:pt>
                <c:pt idx="13783">
                  <c:v>-0.17014133100000001</c:v>
                </c:pt>
                <c:pt idx="13784">
                  <c:v>-0.17013908599999999</c:v>
                </c:pt>
                <c:pt idx="13785">
                  <c:v>-0.17013683499999999</c:v>
                </c:pt>
                <c:pt idx="13786">
                  <c:v>-0.17013457700000001</c:v>
                </c:pt>
                <c:pt idx="13787">
                  <c:v>-0.17013231400000001</c:v>
                </c:pt>
                <c:pt idx="13788">
                  <c:v>-0.17013004400000001</c:v>
                </c:pt>
                <c:pt idx="13789">
                  <c:v>-0.17012776800000001</c:v>
                </c:pt>
                <c:pt idx="13790">
                  <c:v>-0.17012548699999999</c:v>
                </c:pt>
                <c:pt idx="13791">
                  <c:v>-0.170123199</c:v>
                </c:pt>
                <c:pt idx="13792">
                  <c:v>-0.17012090499999999</c:v>
                </c:pt>
                <c:pt idx="13793">
                  <c:v>-0.17011860400000001</c:v>
                </c:pt>
                <c:pt idx="13794">
                  <c:v>-0.170116298</c:v>
                </c:pt>
                <c:pt idx="13795">
                  <c:v>-0.17011398599999999</c:v>
                </c:pt>
                <c:pt idx="13796">
                  <c:v>-0.17011166699999999</c:v>
                </c:pt>
                <c:pt idx="13797">
                  <c:v>-0.170109342</c:v>
                </c:pt>
                <c:pt idx="13798">
                  <c:v>-0.170107012</c:v>
                </c:pt>
                <c:pt idx="13799">
                  <c:v>-0.17010467500000001</c:v>
                </c:pt>
                <c:pt idx="13800">
                  <c:v>-0.170102331</c:v>
                </c:pt>
                <c:pt idx="13801">
                  <c:v>-0.17009998200000001</c:v>
                </c:pt>
                <c:pt idx="13802">
                  <c:v>-0.170097627</c:v>
                </c:pt>
                <c:pt idx="13803">
                  <c:v>-0.17009526599999999</c:v>
                </c:pt>
                <c:pt idx="13804">
                  <c:v>-0.17009289799999999</c:v>
                </c:pt>
                <c:pt idx="13805">
                  <c:v>-0.17009052499999999</c:v>
                </c:pt>
                <c:pt idx="13806">
                  <c:v>-0.170088145</c:v>
                </c:pt>
                <c:pt idx="13807">
                  <c:v>-0.170085759</c:v>
                </c:pt>
                <c:pt idx="13808">
                  <c:v>-0.17008336700000001</c:v>
                </c:pt>
                <c:pt idx="13809">
                  <c:v>-0.170080969</c:v>
                </c:pt>
                <c:pt idx="13810">
                  <c:v>-0.17007856499999999</c:v>
                </c:pt>
                <c:pt idx="13811">
                  <c:v>-0.17007615400000001</c:v>
                </c:pt>
                <c:pt idx="13812">
                  <c:v>-0.170073738</c:v>
                </c:pt>
                <c:pt idx="13813">
                  <c:v>-0.170071315</c:v>
                </c:pt>
                <c:pt idx="13814">
                  <c:v>-0.170068887</c:v>
                </c:pt>
                <c:pt idx="13815">
                  <c:v>-0.17006645200000001</c:v>
                </c:pt>
                <c:pt idx="13816">
                  <c:v>-0.17006401099999999</c:v>
                </c:pt>
                <c:pt idx="13817">
                  <c:v>-0.170061564</c:v>
                </c:pt>
                <c:pt idx="13818">
                  <c:v>-0.17005911100000001</c:v>
                </c:pt>
                <c:pt idx="13819">
                  <c:v>-0.170056652</c:v>
                </c:pt>
                <c:pt idx="13820">
                  <c:v>-0.170054186</c:v>
                </c:pt>
                <c:pt idx="13821">
                  <c:v>-0.17005171499999999</c:v>
                </c:pt>
                <c:pt idx="13822">
                  <c:v>-0.17004923699999999</c:v>
                </c:pt>
                <c:pt idx="13823">
                  <c:v>-0.17004675299999999</c:v>
                </c:pt>
                <c:pt idx="13824">
                  <c:v>-0.170044263</c:v>
                </c:pt>
                <c:pt idx="13825">
                  <c:v>-0.17004176700000001</c:v>
                </c:pt>
                <c:pt idx="13826">
                  <c:v>-0.17003926499999999</c:v>
                </c:pt>
                <c:pt idx="13827">
                  <c:v>-0.17003675700000001</c:v>
                </c:pt>
                <c:pt idx="13828">
                  <c:v>-0.170034242</c:v>
                </c:pt>
                <c:pt idx="13829">
                  <c:v>-0.170031722</c:v>
                </c:pt>
                <c:pt idx="13830">
                  <c:v>-0.17002919499999999</c:v>
                </c:pt>
                <c:pt idx="13831">
                  <c:v>-0.17002666299999999</c:v>
                </c:pt>
                <c:pt idx="13832">
                  <c:v>-0.170024124</c:v>
                </c:pt>
                <c:pt idx="13833">
                  <c:v>-0.17002157900000001</c:v>
                </c:pt>
                <c:pt idx="13834">
                  <c:v>-0.17001902799999999</c:v>
                </c:pt>
                <c:pt idx="13835">
                  <c:v>-0.17001647</c:v>
                </c:pt>
                <c:pt idx="13836">
                  <c:v>-0.17001390699999999</c:v>
                </c:pt>
                <c:pt idx="13837">
                  <c:v>-0.17001133800000001</c:v>
                </c:pt>
                <c:pt idx="13838">
                  <c:v>-0.17000876200000001</c:v>
                </c:pt>
                <c:pt idx="13839">
                  <c:v>-0.17000618000000001</c:v>
                </c:pt>
                <c:pt idx="13840">
                  <c:v>-0.17000359300000001</c:v>
                </c:pt>
                <c:pt idx="13841">
                  <c:v>-0.17000099900000001</c:v>
                </c:pt>
                <c:pt idx="13842">
                  <c:v>-0.16999839899999999</c:v>
                </c:pt>
                <c:pt idx="13843">
                  <c:v>-0.16999579200000001</c:v>
                </c:pt>
                <c:pt idx="13844">
                  <c:v>-0.16999317999999999</c:v>
                </c:pt>
                <c:pt idx="13845">
                  <c:v>-0.16999056200000001</c:v>
                </c:pt>
                <c:pt idx="13846">
                  <c:v>-0.16998793700000001</c:v>
                </c:pt>
                <c:pt idx="13847">
                  <c:v>-0.169985306</c:v>
                </c:pt>
                <c:pt idx="13848">
                  <c:v>-0.169982669</c:v>
                </c:pt>
                <c:pt idx="13849">
                  <c:v>-0.16998002600000001</c:v>
                </c:pt>
                <c:pt idx="13850">
                  <c:v>-0.16997737700000001</c:v>
                </c:pt>
                <c:pt idx="13851">
                  <c:v>-0.16997472199999999</c:v>
                </c:pt>
                <c:pt idx="13852">
                  <c:v>-0.16997206100000001</c:v>
                </c:pt>
                <c:pt idx="13853">
                  <c:v>-0.169969393</c:v>
                </c:pt>
                <c:pt idx="13854">
                  <c:v>-0.16996671999999999</c:v>
                </c:pt>
                <c:pt idx="13855">
                  <c:v>-0.16996404000000001</c:v>
                </c:pt>
                <c:pt idx="13856">
                  <c:v>-0.16996135400000001</c:v>
                </c:pt>
                <c:pt idx="13857">
                  <c:v>-0.16995866200000001</c:v>
                </c:pt>
                <c:pt idx="13858">
                  <c:v>-0.16995596399999999</c:v>
                </c:pt>
                <c:pt idx="13859">
                  <c:v>-0.16995325999999999</c:v>
                </c:pt>
                <c:pt idx="13860">
                  <c:v>-0.16995055000000001</c:v>
                </c:pt>
                <c:pt idx="13861">
                  <c:v>-0.16994783299999999</c:v>
                </c:pt>
                <c:pt idx="13862">
                  <c:v>-0.16994511100000001</c:v>
                </c:pt>
                <c:pt idx="13863">
                  <c:v>-0.169942382</c:v>
                </c:pt>
                <c:pt idx="13864">
                  <c:v>-0.169939647</c:v>
                </c:pt>
                <c:pt idx="13865">
                  <c:v>-0.169936906</c:v>
                </c:pt>
                <c:pt idx="13866">
                  <c:v>-0.169934159</c:v>
                </c:pt>
                <c:pt idx="13867">
                  <c:v>-0.16993140600000001</c:v>
                </c:pt>
                <c:pt idx="13868">
                  <c:v>-0.16992864699999999</c:v>
                </c:pt>
                <c:pt idx="13869">
                  <c:v>-0.169925881</c:v>
                </c:pt>
                <c:pt idx="13870">
                  <c:v>-0.16992310999999999</c:v>
                </c:pt>
                <c:pt idx="13871">
                  <c:v>-0.16992033200000001</c:v>
                </c:pt>
                <c:pt idx="13872">
                  <c:v>-0.169917548</c:v>
                </c:pt>
                <c:pt idx="13873">
                  <c:v>-0.169914758</c:v>
                </c:pt>
                <c:pt idx="13874">
                  <c:v>-0.169911962</c:v>
                </c:pt>
                <c:pt idx="13875">
                  <c:v>-0.16990916</c:v>
                </c:pt>
                <c:pt idx="13876">
                  <c:v>-0.16990635100000001</c:v>
                </c:pt>
                <c:pt idx="13877">
                  <c:v>-0.16990353699999999</c:v>
                </c:pt>
                <c:pt idx="13878">
                  <c:v>-0.16990071600000001</c:v>
                </c:pt>
                <c:pt idx="13879">
                  <c:v>-0.169897889</c:v>
                </c:pt>
                <c:pt idx="13880">
                  <c:v>-0.16989505699999999</c:v>
                </c:pt>
                <c:pt idx="13881">
                  <c:v>-0.16989221800000001</c:v>
                </c:pt>
                <c:pt idx="13882">
                  <c:v>-0.16988937200000001</c:v>
                </c:pt>
                <c:pt idx="13883">
                  <c:v>-0.16988652100000001</c:v>
                </c:pt>
                <c:pt idx="13884">
                  <c:v>-0.16988366399999999</c:v>
                </c:pt>
                <c:pt idx="13885">
                  <c:v>-0.1698808</c:v>
                </c:pt>
                <c:pt idx="13886">
                  <c:v>-0.16987793100000001</c:v>
                </c:pt>
                <c:pt idx="13887">
                  <c:v>-0.169875055</c:v>
                </c:pt>
                <c:pt idx="13888">
                  <c:v>-0.16987217299999999</c:v>
                </c:pt>
                <c:pt idx="13889">
                  <c:v>-0.16986928500000001</c:v>
                </c:pt>
                <c:pt idx="13890">
                  <c:v>-0.16986639100000001</c:v>
                </c:pt>
                <c:pt idx="13891">
                  <c:v>-0.16986349100000001</c:v>
                </c:pt>
                <c:pt idx="13892">
                  <c:v>-0.16986058400000001</c:v>
                </c:pt>
                <c:pt idx="13893">
                  <c:v>-0.16985767199999999</c:v>
                </c:pt>
                <c:pt idx="13894">
                  <c:v>-0.169854753</c:v>
                </c:pt>
                <c:pt idx="13895">
                  <c:v>-0.16985182800000001</c:v>
                </c:pt>
                <c:pt idx="13896">
                  <c:v>-0.169848897</c:v>
                </c:pt>
                <c:pt idx="13897">
                  <c:v>-0.16984595999999999</c:v>
                </c:pt>
                <c:pt idx="13898">
                  <c:v>-0.16984301700000001</c:v>
                </c:pt>
                <c:pt idx="13899">
                  <c:v>-0.16984006800000001</c:v>
                </c:pt>
                <c:pt idx="13900">
                  <c:v>-0.16983711200000001</c:v>
                </c:pt>
                <c:pt idx="13901">
                  <c:v>-0.16983415099999999</c:v>
                </c:pt>
                <c:pt idx="13902">
                  <c:v>-0.169831183</c:v>
                </c:pt>
                <c:pt idx="13903">
                  <c:v>-0.16982820900000001</c:v>
                </c:pt>
                <c:pt idx="13904">
                  <c:v>-0.16982522899999999</c:v>
                </c:pt>
                <c:pt idx="13905">
                  <c:v>-0.16982224300000001</c:v>
                </c:pt>
                <c:pt idx="13906">
                  <c:v>-0.169819251</c:v>
                </c:pt>
                <c:pt idx="13907">
                  <c:v>-0.169816253</c:v>
                </c:pt>
                <c:pt idx="13908">
                  <c:v>-0.169813248</c:v>
                </c:pt>
                <c:pt idx="13909">
                  <c:v>-0.169810238</c:v>
                </c:pt>
                <c:pt idx="13910">
                  <c:v>-0.16980722100000001</c:v>
                </c:pt>
                <c:pt idx="13911">
                  <c:v>-0.16980419799999999</c:v>
                </c:pt>
                <c:pt idx="13912">
                  <c:v>-0.169801169</c:v>
                </c:pt>
                <c:pt idx="13913">
                  <c:v>-0.16979813399999999</c:v>
                </c:pt>
                <c:pt idx="13914">
                  <c:v>-0.16979509300000001</c:v>
                </c:pt>
                <c:pt idx="13915">
                  <c:v>-0.169792045</c:v>
                </c:pt>
                <c:pt idx="13916">
                  <c:v>-0.169788992</c:v>
                </c:pt>
                <c:pt idx="13917">
                  <c:v>-0.169785932</c:v>
                </c:pt>
                <c:pt idx="13918">
                  <c:v>-0.169782866</c:v>
                </c:pt>
                <c:pt idx="13919">
                  <c:v>-0.16977979400000001</c:v>
                </c:pt>
                <c:pt idx="13920">
                  <c:v>-0.16977671599999999</c:v>
                </c:pt>
                <c:pt idx="13921">
                  <c:v>-0.16977363200000001</c:v>
                </c:pt>
                <c:pt idx="13922">
                  <c:v>-0.169770541</c:v>
                </c:pt>
                <c:pt idx="13923">
                  <c:v>-0.16976744499999999</c:v>
                </c:pt>
                <c:pt idx="13924">
                  <c:v>-0.16976434200000001</c:v>
                </c:pt>
                <c:pt idx="13925">
                  <c:v>-0.16976123400000001</c:v>
                </c:pt>
                <c:pt idx="13926">
                  <c:v>-0.16975811900000001</c:v>
                </c:pt>
                <c:pt idx="13927">
                  <c:v>-0.16975499799999999</c:v>
                </c:pt>
                <c:pt idx="13928">
                  <c:v>-0.169751871</c:v>
                </c:pt>
                <c:pt idx="13929">
                  <c:v>-0.16974873800000001</c:v>
                </c:pt>
                <c:pt idx="13930">
                  <c:v>-0.169745598</c:v>
                </c:pt>
                <c:pt idx="13931">
                  <c:v>-0.16974245299999999</c:v>
                </c:pt>
                <c:pt idx="13932">
                  <c:v>-0.16973930100000001</c:v>
                </c:pt>
                <c:pt idx="13933">
                  <c:v>-0.16973614300000001</c:v>
                </c:pt>
                <c:pt idx="13934">
                  <c:v>-0.16973297900000001</c:v>
                </c:pt>
                <c:pt idx="13935">
                  <c:v>-0.16972980900000001</c:v>
                </c:pt>
                <c:pt idx="13936">
                  <c:v>-0.16972663299999999</c:v>
                </c:pt>
                <c:pt idx="13937">
                  <c:v>-0.169723451</c:v>
                </c:pt>
                <c:pt idx="13938">
                  <c:v>-0.16972026200000001</c:v>
                </c:pt>
                <c:pt idx="13939">
                  <c:v>-0.169717068</c:v>
                </c:pt>
                <c:pt idx="13940">
                  <c:v>-0.16971386699999999</c:v>
                </c:pt>
                <c:pt idx="13941">
                  <c:v>-0.16971066000000001</c:v>
                </c:pt>
                <c:pt idx="13942">
                  <c:v>-0.16970744700000001</c:v>
                </c:pt>
                <c:pt idx="13943">
                  <c:v>-0.16970422800000001</c:v>
                </c:pt>
                <c:pt idx="13944">
                  <c:v>-0.16970100199999999</c:v>
                </c:pt>
                <c:pt idx="13945">
                  <c:v>-0.169697771</c:v>
                </c:pt>
                <c:pt idx="13946">
                  <c:v>-0.16969453400000001</c:v>
                </c:pt>
                <c:pt idx="13947">
                  <c:v>-0.16969128999999999</c:v>
                </c:pt>
                <c:pt idx="13948">
                  <c:v>-0.16968804000000001</c:v>
                </c:pt>
                <c:pt idx="13949">
                  <c:v>-0.16968478400000001</c:v>
                </c:pt>
                <c:pt idx="13950">
                  <c:v>-0.169681522</c:v>
                </c:pt>
                <c:pt idx="13951">
                  <c:v>-0.169678254</c:v>
                </c:pt>
                <c:pt idx="13952">
                  <c:v>-0.16967498</c:v>
                </c:pt>
                <c:pt idx="13953">
                  <c:v>-0.16967169900000001</c:v>
                </c:pt>
                <c:pt idx="13954">
                  <c:v>-0.16966841199999999</c:v>
                </c:pt>
                <c:pt idx="13955">
                  <c:v>-0.16966512</c:v>
                </c:pt>
                <c:pt idx="13956">
                  <c:v>-0.16966182099999999</c:v>
                </c:pt>
                <c:pt idx="13957">
                  <c:v>-0.16965851600000001</c:v>
                </c:pt>
                <c:pt idx="13958">
                  <c:v>-0.169655205</c:v>
                </c:pt>
                <c:pt idx="13959">
                  <c:v>-0.169651887</c:v>
                </c:pt>
                <c:pt idx="13960">
                  <c:v>-0.169648564</c:v>
                </c:pt>
                <c:pt idx="13961">
                  <c:v>-0.16964523400000001</c:v>
                </c:pt>
                <c:pt idx="13962">
                  <c:v>-0.16964189900000001</c:v>
                </c:pt>
                <c:pt idx="13963">
                  <c:v>-0.169638557</c:v>
                </c:pt>
                <c:pt idx="13964">
                  <c:v>-0.16963520900000001</c:v>
                </c:pt>
                <c:pt idx="13965">
                  <c:v>-0.169631855</c:v>
                </c:pt>
                <c:pt idx="13966">
                  <c:v>-0.16962849399999999</c:v>
                </c:pt>
                <c:pt idx="13967">
                  <c:v>-0.16962512799999999</c:v>
                </c:pt>
                <c:pt idx="13968">
                  <c:v>-0.16962175500000001</c:v>
                </c:pt>
                <c:pt idx="13969">
                  <c:v>-0.16961837699999999</c:v>
                </c:pt>
                <c:pt idx="13970">
                  <c:v>-0.16961499199999999</c:v>
                </c:pt>
                <c:pt idx="13971">
                  <c:v>-0.169611601</c:v>
                </c:pt>
                <c:pt idx="13972">
                  <c:v>-0.16960820400000001</c:v>
                </c:pt>
                <c:pt idx="13973">
                  <c:v>-0.169604801</c:v>
                </c:pt>
                <c:pt idx="13974">
                  <c:v>-0.16960139099999999</c:v>
                </c:pt>
                <c:pt idx="13975">
                  <c:v>-0.16959797600000001</c:v>
                </c:pt>
                <c:pt idx="13976">
                  <c:v>-0.16959455400000001</c:v>
                </c:pt>
                <c:pt idx="13977">
                  <c:v>-0.16959112600000001</c:v>
                </c:pt>
                <c:pt idx="13978">
                  <c:v>-0.16958769200000001</c:v>
                </c:pt>
                <c:pt idx="13979">
                  <c:v>-0.16958425199999999</c:v>
                </c:pt>
                <c:pt idx="13980">
                  <c:v>-0.169580806</c:v>
                </c:pt>
                <c:pt idx="13981">
                  <c:v>-0.16957735400000001</c:v>
                </c:pt>
                <c:pt idx="13982">
                  <c:v>-0.169573895</c:v>
                </c:pt>
                <c:pt idx="13983">
                  <c:v>-0.16957043099999999</c:v>
                </c:pt>
                <c:pt idx="13984">
                  <c:v>-0.16956695999999999</c:v>
                </c:pt>
                <c:pt idx="13985">
                  <c:v>-0.16956348299999999</c:v>
                </c:pt>
                <c:pt idx="13986">
                  <c:v>-0.16955999999999999</c:v>
                </c:pt>
                <c:pt idx="13987">
                  <c:v>-0.16955651099999999</c:v>
                </c:pt>
                <c:pt idx="13988">
                  <c:v>-0.169553016</c:v>
                </c:pt>
                <c:pt idx="13989">
                  <c:v>-0.16954951400000001</c:v>
                </c:pt>
                <c:pt idx="13990">
                  <c:v>-0.169546007</c:v>
                </c:pt>
                <c:pt idx="13991">
                  <c:v>-0.16954249299999999</c:v>
                </c:pt>
                <c:pt idx="13992">
                  <c:v>-0.16953897300000001</c:v>
                </c:pt>
                <c:pt idx="13993">
                  <c:v>-0.16953544700000001</c:v>
                </c:pt>
                <c:pt idx="13994">
                  <c:v>-0.16953191500000001</c:v>
                </c:pt>
                <c:pt idx="13995">
                  <c:v>-0.16952837700000001</c:v>
                </c:pt>
                <c:pt idx="13996">
                  <c:v>-0.16952483199999999</c:v>
                </c:pt>
                <c:pt idx="13997">
                  <c:v>-0.169521282</c:v>
                </c:pt>
                <c:pt idx="13998">
                  <c:v>-0.16951772500000001</c:v>
                </c:pt>
                <c:pt idx="13999">
                  <c:v>-0.169514162</c:v>
                </c:pt>
                <c:pt idx="14000">
                  <c:v>-0.16951059299999999</c:v>
                </c:pt>
                <c:pt idx="14001">
                  <c:v>-0.16950701800000001</c:v>
                </c:pt>
                <c:pt idx="14002">
                  <c:v>-0.16950343700000001</c:v>
                </c:pt>
                <c:pt idx="14003">
                  <c:v>-0.16949985000000001</c:v>
                </c:pt>
                <c:pt idx="14004">
                  <c:v>-0.16949625600000001</c:v>
                </c:pt>
                <c:pt idx="14005">
                  <c:v>-0.16949265599999999</c:v>
                </c:pt>
                <c:pt idx="14006">
                  <c:v>-0.169489051</c:v>
                </c:pt>
                <c:pt idx="14007">
                  <c:v>-0.16948543899999999</c:v>
                </c:pt>
                <c:pt idx="14008">
                  <c:v>-0.169481821</c:v>
                </c:pt>
                <c:pt idx="14009">
                  <c:v>-0.169478196</c:v>
                </c:pt>
                <c:pt idx="14010">
                  <c:v>-0.16947456599999999</c:v>
                </c:pt>
                <c:pt idx="14011">
                  <c:v>-0.16947092999999999</c:v>
                </c:pt>
                <c:pt idx="14012">
                  <c:v>-0.16946728699999999</c:v>
                </c:pt>
                <c:pt idx="14013">
                  <c:v>-0.169463638</c:v>
                </c:pt>
                <c:pt idx="14014">
                  <c:v>-0.16945998300000001</c:v>
                </c:pt>
                <c:pt idx="14015">
                  <c:v>-0.16945632199999999</c:v>
                </c:pt>
                <c:pt idx="14016">
                  <c:v>-0.16945265500000001</c:v>
                </c:pt>
                <c:pt idx="14017">
                  <c:v>-0.169448981</c:v>
                </c:pt>
                <c:pt idx="14018">
                  <c:v>-0.16944530199999999</c:v>
                </c:pt>
                <c:pt idx="14019">
                  <c:v>-0.16944161599999999</c:v>
                </c:pt>
                <c:pt idx="14020">
                  <c:v>-0.16943792399999999</c:v>
                </c:pt>
                <c:pt idx="14021">
                  <c:v>-0.16943422599999999</c:v>
                </c:pt>
                <c:pt idx="14022">
                  <c:v>-0.169430522</c:v>
                </c:pt>
                <c:pt idx="14023">
                  <c:v>-0.16942681200000001</c:v>
                </c:pt>
                <c:pt idx="14024">
                  <c:v>-0.169423096</c:v>
                </c:pt>
                <c:pt idx="14025">
                  <c:v>-0.16941937300000001</c:v>
                </c:pt>
                <c:pt idx="14026">
                  <c:v>-0.169415645</c:v>
                </c:pt>
                <c:pt idx="14027">
                  <c:v>-0.16941191</c:v>
                </c:pt>
                <c:pt idx="14028">
                  <c:v>-0.169408169</c:v>
                </c:pt>
                <c:pt idx="14029">
                  <c:v>-0.169404422</c:v>
                </c:pt>
                <c:pt idx="14030">
                  <c:v>-0.169400669</c:v>
                </c:pt>
                <c:pt idx="14031">
                  <c:v>-0.16939690900000001</c:v>
                </c:pt>
                <c:pt idx="14032">
                  <c:v>-0.169393144</c:v>
                </c:pt>
                <c:pt idx="14033">
                  <c:v>-0.16938937200000001</c:v>
                </c:pt>
                <c:pt idx="14034">
                  <c:v>-0.169385595</c:v>
                </c:pt>
                <c:pt idx="14035">
                  <c:v>-0.16938181099999999</c:v>
                </c:pt>
                <c:pt idx="14036">
                  <c:v>-0.16937802099999999</c:v>
                </c:pt>
                <c:pt idx="14037">
                  <c:v>-0.16937422399999999</c:v>
                </c:pt>
                <c:pt idx="14038">
                  <c:v>-0.16937042199999999</c:v>
                </c:pt>
                <c:pt idx="14039">
                  <c:v>-0.169366614</c:v>
                </c:pt>
                <c:pt idx="14040">
                  <c:v>-0.16936279900000001</c:v>
                </c:pt>
                <c:pt idx="14041">
                  <c:v>-0.16935897799999999</c:v>
                </c:pt>
                <c:pt idx="14042">
                  <c:v>-0.16935515100000001</c:v>
                </c:pt>
                <c:pt idx="14043">
                  <c:v>-0.169351318</c:v>
                </c:pt>
                <c:pt idx="14044">
                  <c:v>-0.169347479</c:v>
                </c:pt>
                <c:pt idx="14045">
                  <c:v>-0.16934363299999999</c:v>
                </c:pt>
                <c:pt idx="14046">
                  <c:v>-0.16933978199999999</c:v>
                </c:pt>
                <c:pt idx="14047">
                  <c:v>-0.169335924</c:v>
                </c:pt>
                <c:pt idx="14048">
                  <c:v>-0.16933206100000001</c:v>
                </c:pt>
                <c:pt idx="14049">
                  <c:v>-0.16932819099999999</c:v>
                </c:pt>
                <c:pt idx="14050">
                  <c:v>-0.169324315</c:v>
                </c:pt>
                <c:pt idx="14051">
                  <c:v>-0.16932043199999999</c:v>
                </c:pt>
                <c:pt idx="14052">
                  <c:v>-0.16931654400000001</c:v>
                </c:pt>
                <c:pt idx="14053">
                  <c:v>-0.16931264900000001</c:v>
                </c:pt>
                <c:pt idx="14054">
                  <c:v>-0.16930874900000001</c:v>
                </c:pt>
                <c:pt idx="14055">
                  <c:v>-0.16930484200000001</c:v>
                </c:pt>
                <c:pt idx="14056">
                  <c:v>-0.16930092899999999</c:v>
                </c:pt>
                <c:pt idx="14057">
                  <c:v>-0.16929701</c:v>
                </c:pt>
                <c:pt idx="14058">
                  <c:v>-0.16929308500000001</c:v>
                </c:pt>
                <c:pt idx="14059">
                  <c:v>-0.169289153</c:v>
                </c:pt>
                <c:pt idx="14060">
                  <c:v>-0.16928521599999999</c:v>
                </c:pt>
                <c:pt idx="14061">
                  <c:v>-0.16928127200000001</c:v>
                </c:pt>
                <c:pt idx="14062">
                  <c:v>-0.16927732300000001</c:v>
                </c:pt>
                <c:pt idx="14063">
                  <c:v>-0.16927336700000001</c:v>
                </c:pt>
                <c:pt idx="14064">
                  <c:v>-0.16926940400000001</c:v>
                </c:pt>
                <c:pt idx="14065">
                  <c:v>-0.16926543599999999</c:v>
                </c:pt>
                <c:pt idx="14066">
                  <c:v>-0.169261462</c:v>
                </c:pt>
                <c:pt idx="14067">
                  <c:v>-0.16925748099999999</c:v>
                </c:pt>
                <c:pt idx="14068">
                  <c:v>-0.169253494</c:v>
                </c:pt>
                <c:pt idx="14069">
                  <c:v>-0.169249502</c:v>
                </c:pt>
                <c:pt idx="14070">
                  <c:v>-0.16924550299999999</c:v>
                </c:pt>
                <c:pt idx="14071">
                  <c:v>-0.16924149799999999</c:v>
                </c:pt>
                <c:pt idx="14072">
                  <c:v>-0.16923748599999999</c:v>
                </c:pt>
                <c:pt idx="14073">
                  <c:v>-0.169233469</c:v>
                </c:pt>
                <c:pt idx="14074">
                  <c:v>-0.16922944500000001</c:v>
                </c:pt>
                <c:pt idx="14075">
                  <c:v>-0.16922541599999999</c:v>
                </c:pt>
                <c:pt idx="14076">
                  <c:v>-0.16922138</c:v>
                </c:pt>
                <c:pt idx="14077">
                  <c:v>-0.16921733799999999</c:v>
                </c:pt>
                <c:pt idx="14078">
                  <c:v>-0.16921328999999999</c:v>
                </c:pt>
                <c:pt idx="14079">
                  <c:v>-0.16920923500000001</c:v>
                </c:pt>
                <c:pt idx="14080">
                  <c:v>-0.16920517500000001</c:v>
                </c:pt>
                <c:pt idx="14081">
                  <c:v>-0.16920110799999999</c:v>
                </c:pt>
                <c:pt idx="14082">
                  <c:v>-0.169197036</c:v>
                </c:pt>
                <c:pt idx="14083">
                  <c:v>-0.169192957</c:v>
                </c:pt>
                <c:pt idx="14084">
                  <c:v>-0.16918887199999999</c:v>
                </c:pt>
                <c:pt idx="14085">
                  <c:v>-0.16918478100000001</c:v>
                </c:pt>
                <c:pt idx="14086">
                  <c:v>-0.169180683</c:v>
                </c:pt>
                <c:pt idx="14087">
                  <c:v>-0.16917657999999999</c:v>
                </c:pt>
                <c:pt idx="14088">
                  <c:v>-0.16917246999999999</c:v>
                </c:pt>
                <c:pt idx="14089">
                  <c:v>-0.16916835399999999</c:v>
                </c:pt>
                <c:pt idx="14090">
                  <c:v>-0.169164233</c:v>
                </c:pt>
                <c:pt idx="14091">
                  <c:v>-0.16916010500000001</c:v>
                </c:pt>
                <c:pt idx="14092">
                  <c:v>-0.16915596999999999</c:v>
                </c:pt>
                <c:pt idx="14093">
                  <c:v>-0.16915183</c:v>
                </c:pt>
                <c:pt idx="14094">
                  <c:v>-0.16914768399999999</c:v>
                </c:pt>
                <c:pt idx="14095">
                  <c:v>-0.16914353100000001</c:v>
                </c:pt>
                <c:pt idx="14096">
                  <c:v>-0.16913937200000001</c:v>
                </c:pt>
                <c:pt idx="14097">
                  <c:v>-0.16913520700000001</c:v>
                </c:pt>
                <c:pt idx="14098">
                  <c:v>-0.16913103600000001</c:v>
                </c:pt>
                <c:pt idx="14099">
                  <c:v>-0.16912685899999999</c:v>
                </c:pt>
                <c:pt idx="14100">
                  <c:v>-0.169122676</c:v>
                </c:pt>
                <c:pt idx="14101">
                  <c:v>-0.16911848600000001</c:v>
                </c:pt>
                <c:pt idx="14102">
                  <c:v>-0.16911429</c:v>
                </c:pt>
                <c:pt idx="14103">
                  <c:v>-0.16911008899999999</c:v>
                </c:pt>
                <c:pt idx="14104">
                  <c:v>-0.16910588100000001</c:v>
                </c:pt>
                <c:pt idx="14105">
                  <c:v>-0.16910166700000001</c:v>
                </c:pt>
                <c:pt idx="14106">
                  <c:v>-0.16909744600000001</c:v>
                </c:pt>
                <c:pt idx="14107">
                  <c:v>-0.16909321999999999</c:v>
                </c:pt>
                <c:pt idx="14108">
                  <c:v>-0.169088988</c:v>
                </c:pt>
                <c:pt idx="14109">
                  <c:v>-0.16908474900000001</c:v>
                </c:pt>
                <c:pt idx="14110">
                  <c:v>-0.16908050399999999</c:v>
                </c:pt>
                <c:pt idx="14111">
                  <c:v>-0.16907625300000001</c:v>
                </c:pt>
                <c:pt idx="14112">
                  <c:v>-0.169071996</c:v>
                </c:pt>
                <c:pt idx="14113">
                  <c:v>-0.169067732</c:v>
                </c:pt>
                <c:pt idx="14114">
                  <c:v>-0.169063463</c:v>
                </c:pt>
                <c:pt idx="14115">
                  <c:v>-0.169059187</c:v>
                </c:pt>
                <c:pt idx="14116">
                  <c:v>-0.169054906</c:v>
                </c:pt>
                <c:pt idx="14117">
                  <c:v>-0.16905061800000001</c:v>
                </c:pt>
                <c:pt idx="14118">
                  <c:v>-0.169046324</c:v>
                </c:pt>
                <c:pt idx="14119">
                  <c:v>-0.16904202400000001</c:v>
                </c:pt>
                <c:pt idx="14120">
                  <c:v>-0.169037717</c:v>
                </c:pt>
                <c:pt idx="14121">
                  <c:v>-0.169033405</c:v>
                </c:pt>
                <c:pt idx="14122">
                  <c:v>-0.169029086</c:v>
                </c:pt>
                <c:pt idx="14123">
                  <c:v>-0.169024761</c:v>
                </c:pt>
                <c:pt idx="14124">
                  <c:v>-0.169020431</c:v>
                </c:pt>
                <c:pt idx="14125">
                  <c:v>-0.16901609300000001</c:v>
                </c:pt>
                <c:pt idx="14126">
                  <c:v>-0.16901174999999999</c:v>
                </c:pt>
                <c:pt idx="14127">
                  <c:v>-0.169007401</c:v>
                </c:pt>
                <c:pt idx="14128">
                  <c:v>-0.16900304499999999</c:v>
                </c:pt>
                <c:pt idx="14129">
                  <c:v>-0.16899868400000001</c:v>
                </c:pt>
                <c:pt idx="14130">
                  <c:v>-0.16899431600000001</c:v>
                </c:pt>
                <c:pt idx="14131">
                  <c:v>-0.168989942</c:v>
                </c:pt>
                <c:pt idx="14132">
                  <c:v>-0.16898556200000001</c:v>
                </c:pt>
                <c:pt idx="14133">
                  <c:v>-0.16898117600000001</c:v>
                </c:pt>
                <c:pt idx="14134">
                  <c:v>-0.16897678299999999</c:v>
                </c:pt>
                <c:pt idx="14135">
                  <c:v>-0.168972385</c:v>
                </c:pt>
                <c:pt idx="14136">
                  <c:v>-0.16896797999999999</c:v>
                </c:pt>
                <c:pt idx="14137">
                  <c:v>-0.16896356900000001</c:v>
                </c:pt>
                <c:pt idx="14138">
                  <c:v>-0.168959152</c:v>
                </c:pt>
                <c:pt idx="14139">
                  <c:v>-0.168954729</c:v>
                </c:pt>
                <c:pt idx="14140">
                  <c:v>-0.168950299</c:v>
                </c:pt>
                <c:pt idx="14141">
                  <c:v>-0.168945864</c:v>
                </c:pt>
                <c:pt idx="14142">
                  <c:v>-0.16894142200000001</c:v>
                </c:pt>
                <c:pt idx="14143">
                  <c:v>-0.16893697499999999</c:v>
                </c:pt>
                <c:pt idx="14144">
                  <c:v>-0.168932521</c:v>
                </c:pt>
                <c:pt idx="14145">
                  <c:v>-0.16892806099999999</c:v>
                </c:pt>
                <c:pt idx="14146">
                  <c:v>-0.16892359500000001</c:v>
                </c:pt>
                <c:pt idx="14147">
                  <c:v>-0.168919122</c:v>
                </c:pt>
                <c:pt idx="14148">
                  <c:v>-0.168914644</c:v>
                </c:pt>
                <c:pt idx="14149">
                  <c:v>-0.168910159</c:v>
                </c:pt>
                <c:pt idx="14150">
                  <c:v>-0.16890566800000001</c:v>
                </c:pt>
                <c:pt idx="14151">
                  <c:v>-0.16890117099999999</c:v>
                </c:pt>
                <c:pt idx="14152">
                  <c:v>-0.168896668</c:v>
                </c:pt>
                <c:pt idx="14153">
                  <c:v>-0.16889215899999999</c:v>
                </c:pt>
                <c:pt idx="14154">
                  <c:v>-0.168887644</c:v>
                </c:pt>
                <c:pt idx="14155">
                  <c:v>-0.168883122</c:v>
                </c:pt>
                <c:pt idx="14156">
                  <c:v>-0.16887859399999999</c:v>
                </c:pt>
                <c:pt idx="14157">
                  <c:v>-0.16887405999999999</c:v>
                </c:pt>
                <c:pt idx="14158">
                  <c:v>-0.16886952</c:v>
                </c:pt>
                <c:pt idx="14159">
                  <c:v>-0.168864974</c:v>
                </c:pt>
                <c:pt idx="14160">
                  <c:v>-0.16886042200000001</c:v>
                </c:pt>
                <c:pt idx="14161">
                  <c:v>-0.16885586299999999</c:v>
                </c:pt>
                <c:pt idx="14162">
                  <c:v>-0.16885129900000001</c:v>
                </c:pt>
                <c:pt idx="14163">
                  <c:v>-0.168846728</c:v>
                </c:pt>
                <c:pt idx="14164">
                  <c:v>-0.168842151</c:v>
                </c:pt>
                <c:pt idx="14165">
                  <c:v>-0.16883756799999999</c:v>
                </c:pt>
                <c:pt idx="14166">
                  <c:v>-0.16883297899999999</c:v>
                </c:pt>
                <c:pt idx="14167">
                  <c:v>-0.168828383</c:v>
                </c:pt>
                <c:pt idx="14168">
                  <c:v>-0.16882378200000001</c:v>
                </c:pt>
                <c:pt idx="14169">
                  <c:v>-0.16881917399999999</c:v>
                </c:pt>
                <c:pt idx="14170">
                  <c:v>-0.16881456</c:v>
                </c:pt>
                <c:pt idx="14171">
                  <c:v>-0.16880993999999999</c:v>
                </c:pt>
                <c:pt idx="14172">
                  <c:v>-0.16880531400000001</c:v>
                </c:pt>
                <c:pt idx="14173">
                  <c:v>-0.16880068200000001</c:v>
                </c:pt>
                <c:pt idx="14174">
                  <c:v>-0.16879604400000001</c:v>
                </c:pt>
                <c:pt idx="14175">
                  <c:v>-0.16879139900000001</c:v>
                </c:pt>
                <c:pt idx="14176">
                  <c:v>-0.16878674799999999</c:v>
                </c:pt>
                <c:pt idx="14177">
                  <c:v>-0.16878209199999999</c:v>
                </c:pt>
                <c:pt idx="14178">
                  <c:v>-0.16877742800000001</c:v>
                </c:pt>
                <c:pt idx="14179">
                  <c:v>-0.16877275899999999</c:v>
                </c:pt>
                <c:pt idx="14180">
                  <c:v>-0.16876808400000001</c:v>
                </c:pt>
                <c:pt idx="14181">
                  <c:v>-0.16876340300000001</c:v>
                </c:pt>
                <c:pt idx="14182">
                  <c:v>-0.168758715</c:v>
                </c:pt>
                <c:pt idx="14183">
                  <c:v>-0.168754021</c:v>
                </c:pt>
                <c:pt idx="14184">
                  <c:v>-0.16874932100000001</c:v>
                </c:pt>
                <c:pt idx="14185">
                  <c:v>-0.16874461499999999</c:v>
                </c:pt>
                <c:pt idx="14186">
                  <c:v>-0.168739903</c:v>
                </c:pt>
                <c:pt idx="14187">
                  <c:v>-0.16873518400000001</c:v>
                </c:pt>
                <c:pt idx="14188">
                  <c:v>-0.16873046</c:v>
                </c:pt>
                <c:pt idx="14189">
                  <c:v>-0.16872572899999999</c:v>
                </c:pt>
                <c:pt idx="14190">
                  <c:v>-0.16872099199999999</c:v>
                </c:pt>
                <c:pt idx="14191">
                  <c:v>-0.16871624900000001</c:v>
                </c:pt>
                <c:pt idx="14192">
                  <c:v>-0.16871149999999999</c:v>
                </c:pt>
                <c:pt idx="14193">
                  <c:v>-0.16870674499999999</c:v>
                </c:pt>
                <c:pt idx="14194">
                  <c:v>-0.168701983</c:v>
                </c:pt>
                <c:pt idx="14195">
                  <c:v>-0.16869721600000001</c:v>
                </c:pt>
                <c:pt idx="14196">
                  <c:v>-0.168692442</c:v>
                </c:pt>
                <c:pt idx="14197">
                  <c:v>-0.16868766199999999</c:v>
                </c:pt>
                <c:pt idx="14198">
                  <c:v>-0.16868287600000001</c:v>
                </c:pt>
                <c:pt idx="14199">
                  <c:v>-0.16867808400000001</c:v>
                </c:pt>
                <c:pt idx="14200">
                  <c:v>-0.16867328500000001</c:v>
                </c:pt>
                <c:pt idx="14201">
                  <c:v>-0.16866848100000001</c:v>
                </c:pt>
                <c:pt idx="14202">
                  <c:v>-0.16866366999999999</c:v>
                </c:pt>
                <c:pt idx="14203">
                  <c:v>-0.168658853</c:v>
                </c:pt>
                <c:pt idx="14204">
                  <c:v>-0.16865403000000001</c:v>
                </c:pt>
                <c:pt idx="14205">
                  <c:v>-0.168649201</c:v>
                </c:pt>
                <c:pt idx="14206">
                  <c:v>-0.16864436599999999</c:v>
                </c:pt>
                <c:pt idx="14207">
                  <c:v>-0.16863952500000001</c:v>
                </c:pt>
                <c:pt idx="14208">
                  <c:v>-0.16863467700000001</c:v>
                </c:pt>
                <c:pt idx="14209">
                  <c:v>-0.16862982300000001</c:v>
                </c:pt>
                <c:pt idx="14210">
                  <c:v>-0.16862496299999999</c:v>
                </c:pt>
                <c:pt idx="14211">
                  <c:v>-0.168620097</c:v>
                </c:pt>
                <c:pt idx="14212">
                  <c:v>-0.16861522500000001</c:v>
                </c:pt>
                <c:pt idx="14213">
                  <c:v>-0.16861034699999999</c:v>
                </c:pt>
                <c:pt idx="14214">
                  <c:v>-0.16860546200000001</c:v>
                </c:pt>
                <c:pt idx="14215">
                  <c:v>-0.168600571</c:v>
                </c:pt>
                <c:pt idx="14216">
                  <c:v>-0.168595675</c:v>
                </c:pt>
                <c:pt idx="14217">
                  <c:v>-0.168590772</c:v>
                </c:pt>
                <c:pt idx="14218">
                  <c:v>-0.168585863</c:v>
                </c:pt>
                <c:pt idx="14219">
                  <c:v>-0.16858094700000001</c:v>
                </c:pt>
                <c:pt idx="14220">
                  <c:v>-0.16857602599999999</c:v>
                </c:pt>
                <c:pt idx="14221">
                  <c:v>-0.168571098</c:v>
                </c:pt>
                <c:pt idx="14222">
                  <c:v>-0.16856616499999999</c:v>
                </c:pt>
                <c:pt idx="14223">
                  <c:v>-0.16856122500000001</c:v>
                </c:pt>
                <c:pt idx="14224">
                  <c:v>-0.168556279</c:v>
                </c:pt>
                <c:pt idx="14225">
                  <c:v>-0.168551326</c:v>
                </c:pt>
                <c:pt idx="14226">
                  <c:v>-0.168546368</c:v>
                </c:pt>
                <c:pt idx="14227">
                  <c:v>-0.16854140400000001</c:v>
                </c:pt>
                <c:pt idx="14228">
                  <c:v>-0.16853643300000001</c:v>
                </c:pt>
                <c:pt idx="14229">
                  <c:v>-0.168531456</c:v>
                </c:pt>
                <c:pt idx="14230">
                  <c:v>-0.16852647300000001</c:v>
                </c:pt>
                <c:pt idx="14231">
                  <c:v>-0.168521484</c:v>
                </c:pt>
                <c:pt idx="14232">
                  <c:v>-0.16851648899999999</c:v>
                </c:pt>
                <c:pt idx="14233">
                  <c:v>-0.16851148699999999</c:v>
                </c:pt>
                <c:pt idx="14234">
                  <c:v>-0.16850647999999999</c:v>
                </c:pt>
                <c:pt idx="14235">
                  <c:v>-0.16850146599999999</c:v>
                </c:pt>
                <c:pt idx="14236">
                  <c:v>-0.16849644599999999</c:v>
                </c:pt>
                <c:pt idx="14237">
                  <c:v>-0.16849142</c:v>
                </c:pt>
                <c:pt idx="14238">
                  <c:v>-0.16848638799999999</c:v>
                </c:pt>
                <c:pt idx="14239">
                  <c:v>-0.16848135</c:v>
                </c:pt>
                <c:pt idx="14240">
                  <c:v>-0.16847630499999999</c:v>
                </c:pt>
                <c:pt idx="14241">
                  <c:v>-0.16847125399999999</c:v>
                </c:pt>
                <c:pt idx="14242">
                  <c:v>-0.16846619800000001</c:v>
                </c:pt>
                <c:pt idx="14243">
                  <c:v>-0.16846113500000001</c:v>
                </c:pt>
                <c:pt idx="14244">
                  <c:v>-0.16845606599999999</c:v>
                </c:pt>
                <c:pt idx="14245">
                  <c:v>-0.16845098999999999</c:v>
                </c:pt>
                <c:pt idx="14246">
                  <c:v>-0.168445909</c:v>
                </c:pt>
                <c:pt idx="14247">
                  <c:v>-0.16844082099999999</c:v>
                </c:pt>
                <c:pt idx="14248">
                  <c:v>-0.16843572800000001</c:v>
                </c:pt>
                <c:pt idx="14249">
                  <c:v>-0.168430628</c:v>
                </c:pt>
                <c:pt idx="14250">
                  <c:v>-0.16842552199999999</c:v>
                </c:pt>
                <c:pt idx="14251">
                  <c:v>-0.16842040999999999</c:v>
                </c:pt>
                <c:pt idx="14252">
                  <c:v>-0.16841529099999999</c:v>
                </c:pt>
                <c:pt idx="14253">
                  <c:v>-0.168410167</c:v>
                </c:pt>
                <c:pt idx="14254">
                  <c:v>-0.16840503600000001</c:v>
                </c:pt>
                <c:pt idx="14255">
                  <c:v>-0.16839989899999999</c:v>
                </c:pt>
                <c:pt idx="14256">
                  <c:v>-0.16839475600000001</c:v>
                </c:pt>
                <c:pt idx="14257">
                  <c:v>-0.168389607</c:v>
                </c:pt>
                <c:pt idx="14258">
                  <c:v>-0.16838445199999999</c:v>
                </c:pt>
                <c:pt idx="14259">
                  <c:v>-0.16837928999999999</c:v>
                </c:pt>
                <c:pt idx="14260">
                  <c:v>-0.16837412299999999</c:v>
                </c:pt>
                <c:pt idx="14261">
                  <c:v>-0.16836894899999999</c:v>
                </c:pt>
                <c:pt idx="14262">
                  <c:v>-0.168363769</c:v>
                </c:pt>
                <c:pt idx="14263">
                  <c:v>-0.16835858300000001</c:v>
                </c:pt>
                <c:pt idx="14264">
                  <c:v>-0.16835339099999999</c:v>
                </c:pt>
                <c:pt idx="14265">
                  <c:v>-0.16834819300000001</c:v>
                </c:pt>
                <c:pt idx="14266">
                  <c:v>-0.168342988</c:v>
                </c:pt>
                <c:pt idx="14267">
                  <c:v>-0.16833777799999999</c:v>
                </c:pt>
                <c:pt idx="14268">
                  <c:v>-0.16833256099999999</c:v>
                </c:pt>
                <c:pt idx="14269">
                  <c:v>-0.16832733799999999</c:v>
                </c:pt>
                <c:pt idx="14270">
                  <c:v>-0.168322109</c:v>
                </c:pt>
                <c:pt idx="14271">
                  <c:v>-0.16831687400000001</c:v>
                </c:pt>
                <c:pt idx="14272">
                  <c:v>-0.16831163199999999</c:v>
                </c:pt>
                <c:pt idx="14273">
                  <c:v>-0.168306385</c:v>
                </c:pt>
                <c:pt idx="14274">
                  <c:v>-0.16830113099999999</c:v>
                </c:pt>
                <c:pt idx="14275">
                  <c:v>-0.16829587100000001</c:v>
                </c:pt>
                <c:pt idx="14276">
                  <c:v>-0.16829060500000001</c:v>
                </c:pt>
                <c:pt idx="14277">
                  <c:v>-0.16828533300000001</c:v>
                </c:pt>
                <c:pt idx="14278">
                  <c:v>-0.16828005500000001</c:v>
                </c:pt>
                <c:pt idx="14279">
                  <c:v>-0.16827476999999999</c:v>
                </c:pt>
                <c:pt idx="14280">
                  <c:v>-0.168269479</c:v>
                </c:pt>
                <c:pt idx="14281">
                  <c:v>-0.16826418200000001</c:v>
                </c:pt>
                <c:pt idx="14282">
                  <c:v>-0.168258879</c:v>
                </c:pt>
                <c:pt idx="14283">
                  <c:v>-0.16825356999999999</c:v>
                </c:pt>
                <c:pt idx="14284">
                  <c:v>-0.16824825500000001</c:v>
                </c:pt>
                <c:pt idx="14285">
                  <c:v>-0.16824293400000001</c:v>
                </c:pt>
                <c:pt idx="14286">
                  <c:v>-0.16823760600000001</c:v>
                </c:pt>
                <c:pt idx="14287">
                  <c:v>-0.16823227199999999</c:v>
                </c:pt>
                <c:pt idx="14288">
                  <c:v>-0.168226932</c:v>
                </c:pt>
                <c:pt idx="14289">
                  <c:v>-0.16822158600000001</c:v>
                </c:pt>
                <c:pt idx="14290">
                  <c:v>-0.16821623399999999</c:v>
                </c:pt>
                <c:pt idx="14291">
                  <c:v>-0.16821087600000001</c:v>
                </c:pt>
                <c:pt idx="14292">
                  <c:v>-0.168205511</c:v>
                </c:pt>
                <c:pt idx="14293">
                  <c:v>-0.168200141</c:v>
                </c:pt>
                <c:pt idx="14294">
                  <c:v>-0.168194764</c:v>
                </c:pt>
                <c:pt idx="14295">
                  <c:v>-0.168189381</c:v>
                </c:pt>
                <c:pt idx="14296">
                  <c:v>-0.168183992</c:v>
                </c:pt>
                <c:pt idx="14297">
                  <c:v>-0.16817859700000001</c:v>
                </c:pt>
                <c:pt idx="14298">
                  <c:v>-0.168173195</c:v>
                </c:pt>
                <c:pt idx="14299">
                  <c:v>-0.16816778800000001</c:v>
                </c:pt>
                <c:pt idx="14300">
                  <c:v>-0.168162374</c:v>
                </c:pt>
                <c:pt idx="14301">
                  <c:v>-0.168156954</c:v>
                </c:pt>
                <c:pt idx="14302">
                  <c:v>-0.16815152799999999</c:v>
                </c:pt>
                <c:pt idx="14303">
                  <c:v>-0.16814609599999999</c:v>
                </c:pt>
                <c:pt idx="14304">
                  <c:v>-0.168140657</c:v>
                </c:pt>
                <c:pt idx="14305">
                  <c:v>-0.16813521300000001</c:v>
                </c:pt>
                <c:pt idx="14306">
                  <c:v>-0.16812976199999999</c:v>
                </c:pt>
                <c:pt idx="14307">
                  <c:v>-0.168124305</c:v>
                </c:pt>
                <c:pt idx="14308">
                  <c:v>-0.16811884199999999</c:v>
                </c:pt>
                <c:pt idx="14309">
                  <c:v>-0.16811337300000001</c:v>
                </c:pt>
                <c:pt idx="14310">
                  <c:v>-0.16810789800000001</c:v>
                </c:pt>
                <c:pt idx="14311">
                  <c:v>-0.168102416</c:v>
                </c:pt>
                <c:pt idx="14312">
                  <c:v>-0.16809692900000001</c:v>
                </c:pt>
                <c:pt idx="14313">
                  <c:v>-0.16809143500000001</c:v>
                </c:pt>
                <c:pt idx="14314">
                  <c:v>-0.16808593499999999</c:v>
                </c:pt>
                <c:pt idx="14315">
                  <c:v>-0.168080429</c:v>
                </c:pt>
                <c:pt idx="14316">
                  <c:v>-0.16807491699999999</c:v>
                </c:pt>
                <c:pt idx="14317">
                  <c:v>-0.16806939900000001</c:v>
                </c:pt>
                <c:pt idx="14318">
                  <c:v>-0.168063874</c:v>
                </c:pt>
                <c:pt idx="14319">
                  <c:v>-0.168058343</c:v>
                </c:pt>
                <c:pt idx="14320">
                  <c:v>-0.168052807</c:v>
                </c:pt>
                <c:pt idx="14321">
                  <c:v>-0.168047264</c:v>
                </c:pt>
                <c:pt idx="14322">
                  <c:v>-0.16804171400000001</c:v>
                </c:pt>
                <c:pt idx="14323">
                  <c:v>-0.16803615899999999</c:v>
                </c:pt>
                <c:pt idx="14324">
                  <c:v>-0.168030598</c:v>
                </c:pt>
                <c:pt idx="14325">
                  <c:v>-0.16802502999999999</c:v>
                </c:pt>
                <c:pt idx="14326">
                  <c:v>-0.16801945600000001</c:v>
                </c:pt>
                <c:pt idx="14327">
                  <c:v>-0.16801387600000001</c:v>
                </c:pt>
                <c:pt idx="14328">
                  <c:v>-0.16800829</c:v>
                </c:pt>
                <c:pt idx="14329">
                  <c:v>-0.16800269800000001</c:v>
                </c:pt>
                <c:pt idx="14330">
                  <c:v>-0.16799710000000001</c:v>
                </c:pt>
                <c:pt idx="14331">
                  <c:v>-0.16799149499999999</c:v>
                </c:pt>
                <c:pt idx="14332">
                  <c:v>-0.167985884</c:v>
                </c:pt>
                <c:pt idx="14333">
                  <c:v>-0.16798026699999999</c:v>
                </c:pt>
                <c:pt idx="14334">
                  <c:v>-0.16797464400000001</c:v>
                </c:pt>
                <c:pt idx="14335">
                  <c:v>-0.167969015</c:v>
                </c:pt>
                <c:pt idx="14336">
                  <c:v>-0.16796338</c:v>
                </c:pt>
                <c:pt idx="14337">
                  <c:v>-0.16795773899999999</c:v>
                </c:pt>
                <c:pt idx="14338">
                  <c:v>-0.167952091</c:v>
                </c:pt>
                <c:pt idx="14339">
                  <c:v>-0.167946437</c:v>
                </c:pt>
                <c:pt idx="14340">
                  <c:v>-0.16794077700000001</c:v>
                </c:pt>
                <c:pt idx="14341">
                  <c:v>-0.167935111</c:v>
                </c:pt>
                <c:pt idx="14342">
                  <c:v>-0.16792943900000001</c:v>
                </c:pt>
                <c:pt idx="14343">
                  <c:v>-0.167923761</c:v>
                </c:pt>
                <c:pt idx="14344">
                  <c:v>-0.167918076</c:v>
                </c:pt>
                <c:pt idx="14345">
                  <c:v>-0.167912385</c:v>
                </c:pt>
                <c:pt idx="14346">
                  <c:v>-0.167906689</c:v>
                </c:pt>
                <c:pt idx="14347">
                  <c:v>-0.167900986</c:v>
                </c:pt>
                <c:pt idx="14348">
                  <c:v>-0.16789527600000001</c:v>
                </c:pt>
                <c:pt idx="14349">
                  <c:v>-0.16788956099999999</c:v>
                </c:pt>
                <c:pt idx="14350">
                  <c:v>-0.16788384000000001</c:v>
                </c:pt>
                <c:pt idx="14351">
                  <c:v>-0.167878112</c:v>
                </c:pt>
                <c:pt idx="14352">
                  <c:v>-0.16787237799999999</c:v>
                </c:pt>
                <c:pt idx="14353">
                  <c:v>-0.16786663800000001</c:v>
                </c:pt>
                <c:pt idx="14354">
                  <c:v>-0.16786089200000001</c:v>
                </c:pt>
                <c:pt idx="14355">
                  <c:v>-0.16785514000000001</c:v>
                </c:pt>
                <c:pt idx="14356">
                  <c:v>-0.16784938099999999</c:v>
                </c:pt>
                <c:pt idx="14357">
                  <c:v>-0.167843617</c:v>
                </c:pt>
                <c:pt idx="14358">
                  <c:v>-0.16783784600000001</c:v>
                </c:pt>
                <c:pt idx="14359">
                  <c:v>-0.167832069</c:v>
                </c:pt>
                <c:pt idx="14360">
                  <c:v>-0.16782628599999999</c:v>
                </c:pt>
                <c:pt idx="14361">
                  <c:v>-0.16782049700000001</c:v>
                </c:pt>
                <c:pt idx="14362">
                  <c:v>-0.16781470200000001</c:v>
                </c:pt>
                <c:pt idx="14363">
                  <c:v>-0.16780890000000001</c:v>
                </c:pt>
                <c:pt idx="14364">
                  <c:v>-0.16780309199999999</c:v>
                </c:pt>
                <c:pt idx="14365">
                  <c:v>-0.16779727899999999</c:v>
                </c:pt>
                <c:pt idx="14366">
                  <c:v>-0.167791459</c:v>
                </c:pt>
                <c:pt idx="14367">
                  <c:v>-0.16778563299999999</c:v>
                </c:pt>
                <c:pt idx="14368">
                  <c:v>-0.16777980000000001</c:v>
                </c:pt>
                <c:pt idx="14369">
                  <c:v>-0.167773962</c:v>
                </c:pt>
                <c:pt idx="14370">
                  <c:v>-0.16776811699999999</c:v>
                </c:pt>
                <c:pt idx="14371">
                  <c:v>-0.16776226699999999</c:v>
                </c:pt>
                <c:pt idx="14372">
                  <c:v>-0.16775640999999999</c:v>
                </c:pt>
                <c:pt idx="14373">
                  <c:v>-0.167750547</c:v>
                </c:pt>
                <c:pt idx="14374">
                  <c:v>-0.16774467800000001</c:v>
                </c:pt>
                <c:pt idx="14375">
                  <c:v>-0.16773880199999999</c:v>
                </c:pt>
                <c:pt idx="14376">
                  <c:v>-0.16773292000000001</c:v>
                </c:pt>
                <c:pt idx="14377">
                  <c:v>-0.167727033</c:v>
                </c:pt>
                <c:pt idx="14378">
                  <c:v>-0.16772113899999999</c:v>
                </c:pt>
                <c:pt idx="14379">
                  <c:v>-0.16771523899999999</c:v>
                </c:pt>
                <c:pt idx="14380">
                  <c:v>-0.16770933299999999</c:v>
                </c:pt>
                <c:pt idx="14381">
                  <c:v>-0.16770342099999999</c:v>
                </c:pt>
                <c:pt idx="14382">
                  <c:v>-0.167697502</c:v>
                </c:pt>
                <c:pt idx="14383">
                  <c:v>-0.16769157800000001</c:v>
                </c:pt>
                <c:pt idx="14384">
                  <c:v>-0.16768564699999999</c:v>
                </c:pt>
                <c:pt idx="14385">
                  <c:v>-0.16767971000000001</c:v>
                </c:pt>
                <c:pt idx="14386">
                  <c:v>-0.167673767</c:v>
                </c:pt>
                <c:pt idx="14387">
                  <c:v>-0.167667818</c:v>
                </c:pt>
                <c:pt idx="14388">
                  <c:v>-0.16766186199999999</c:v>
                </c:pt>
                <c:pt idx="14389">
                  <c:v>-0.167655901</c:v>
                </c:pt>
                <c:pt idx="14390">
                  <c:v>-0.167649933</c:v>
                </c:pt>
                <c:pt idx="14391">
                  <c:v>-0.16764396000000001</c:v>
                </c:pt>
                <c:pt idx="14392">
                  <c:v>-0.16763797999999999</c:v>
                </c:pt>
                <c:pt idx="14393">
                  <c:v>-0.16763199300000001</c:v>
                </c:pt>
                <c:pt idx="14394">
                  <c:v>-0.167626001</c:v>
                </c:pt>
                <c:pt idx="14395">
                  <c:v>-0.16762000299999999</c:v>
                </c:pt>
                <c:pt idx="14396">
                  <c:v>-0.16761399799999999</c:v>
                </c:pt>
                <c:pt idx="14397">
                  <c:v>-0.16760798700000001</c:v>
                </c:pt>
                <c:pt idx="14398">
                  <c:v>-0.16760197099999999</c:v>
                </c:pt>
                <c:pt idx="14399">
                  <c:v>-0.167595947</c:v>
                </c:pt>
                <c:pt idx="14400">
                  <c:v>-0.167589918</c:v>
                </c:pt>
                <c:pt idx="14401">
                  <c:v>-0.16758388299999999</c:v>
                </c:pt>
                <c:pt idx="14402">
                  <c:v>-0.16757784100000001</c:v>
                </c:pt>
                <c:pt idx="14403">
                  <c:v>-0.167571793</c:v>
                </c:pt>
                <c:pt idx="14404">
                  <c:v>-0.16756573999999999</c:v>
                </c:pt>
                <c:pt idx="14405">
                  <c:v>-0.16755967999999999</c:v>
                </c:pt>
                <c:pt idx="14406">
                  <c:v>-0.16755361399999999</c:v>
                </c:pt>
                <c:pt idx="14407">
                  <c:v>-0.16754754099999999</c:v>
                </c:pt>
                <c:pt idx="14408">
                  <c:v>-0.167541463</c:v>
                </c:pt>
                <c:pt idx="14409">
                  <c:v>-0.16753537800000001</c:v>
                </c:pt>
                <c:pt idx="14410">
                  <c:v>-0.167529287</c:v>
                </c:pt>
                <c:pt idx="14411">
                  <c:v>-0.16752319099999999</c:v>
                </c:pt>
                <c:pt idx="14412">
                  <c:v>-0.16751708800000001</c:v>
                </c:pt>
                <c:pt idx="14413">
                  <c:v>-0.167510978</c:v>
                </c:pt>
                <c:pt idx="14414">
                  <c:v>-0.167504863</c:v>
                </c:pt>
                <c:pt idx="14415">
                  <c:v>-0.16749874100000001</c:v>
                </c:pt>
                <c:pt idx="14416">
                  <c:v>-0.16749261400000001</c:v>
                </c:pt>
                <c:pt idx="14417">
                  <c:v>-0.16748647999999999</c:v>
                </c:pt>
                <c:pt idx="14418">
                  <c:v>-0.16748034000000001</c:v>
                </c:pt>
                <c:pt idx="14419">
                  <c:v>-0.16747419399999999</c:v>
                </c:pt>
                <c:pt idx="14420">
                  <c:v>-0.16746804200000001</c:v>
                </c:pt>
                <c:pt idx="14421">
                  <c:v>-0.16746188300000001</c:v>
                </c:pt>
                <c:pt idx="14422">
                  <c:v>-0.167455719</c:v>
                </c:pt>
                <c:pt idx="14423">
                  <c:v>-0.167449548</c:v>
                </c:pt>
                <c:pt idx="14424">
                  <c:v>-0.16744337100000001</c:v>
                </c:pt>
                <c:pt idx="14425">
                  <c:v>-0.16743718799999999</c:v>
                </c:pt>
                <c:pt idx="14426">
                  <c:v>-0.167430998</c:v>
                </c:pt>
                <c:pt idx="14427">
                  <c:v>-0.16742480300000001</c:v>
                </c:pt>
                <c:pt idx="14428">
                  <c:v>-0.167418601</c:v>
                </c:pt>
                <c:pt idx="14429">
                  <c:v>-0.16741239399999999</c:v>
                </c:pt>
                <c:pt idx="14430">
                  <c:v>-0.16740617999999999</c:v>
                </c:pt>
                <c:pt idx="14431">
                  <c:v>-0.16739995999999999</c:v>
                </c:pt>
                <c:pt idx="14432">
                  <c:v>-0.16739373399999999</c:v>
                </c:pt>
                <c:pt idx="14433">
                  <c:v>-0.16738750199999999</c:v>
                </c:pt>
                <c:pt idx="14434">
                  <c:v>-0.167381263</c:v>
                </c:pt>
                <c:pt idx="14435">
                  <c:v>-0.16737501900000001</c:v>
                </c:pt>
                <c:pt idx="14436">
                  <c:v>-0.167368768</c:v>
                </c:pt>
                <c:pt idx="14437">
                  <c:v>-0.16736251099999999</c:v>
                </c:pt>
                <c:pt idx="14438">
                  <c:v>-0.16735624800000001</c:v>
                </c:pt>
                <c:pt idx="14439">
                  <c:v>-0.16734997900000001</c:v>
                </c:pt>
                <c:pt idx="14440">
                  <c:v>-0.16734370300000001</c:v>
                </c:pt>
                <c:pt idx="14441">
                  <c:v>-0.16733742200000001</c:v>
                </c:pt>
                <c:pt idx="14442">
                  <c:v>-0.16733113399999999</c:v>
                </c:pt>
                <c:pt idx="14443">
                  <c:v>-0.16732484</c:v>
                </c:pt>
                <c:pt idx="14444">
                  <c:v>-0.16731853999999999</c:v>
                </c:pt>
                <c:pt idx="14445">
                  <c:v>-0.167312234</c:v>
                </c:pt>
                <c:pt idx="14446">
                  <c:v>-0.167305922</c:v>
                </c:pt>
                <c:pt idx="14447">
                  <c:v>-0.16729960299999999</c:v>
                </c:pt>
                <c:pt idx="14448">
                  <c:v>-0.16729327899999999</c:v>
                </c:pt>
                <c:pt idx="14449">
                  <c:v>-0.16728694799999999</c:v>
                </c:pt>
                <c:pt idx="14450">
                  <c:v>-0.167280611</c:v>
                </c:pt>
                <c:pt idx="14451">
                  <c:v>-0.167274268</c:v>
                </c:pt>
                <c:pt idx="14452">
                  <c:v>-0.16726791899999999</c:v>
                </c:pt>
                <c:pt idx="14453">
                  <c:v>-0.167261563</c:v>
                </c:pt>
                <c:pt idx="14454">
                  <c:v>-0.16725520199999999</c:v>
                </c:pt>
                <c:pt idx="14455">
                  <c:v>-0.16724883400000001</c:v>
                </c:pt>
                <c:pt idx="14456">
                  <c:v>-0.16724246000000001</c:v>
                </c:pt>
                <c:pt idx="14457">
                  <c:v>-0.16723608000000001</c:v>
                </c:pt>
                <c:pt idx="14458">
                  <c:v>-0.16722969400000001</c:v>
                </c:pt>
                <c:pt idx="14459">
                  <c:v>-0.16722330199999999</c:v>
                </c:pt>
                <c:pt idx="14460">
                  <c:v>-0.167216904</c:v>
                </c:pt>
                <c:pt idx="14461">
                  <c:v>-0.16721049900000001</c:v>
                </c:pt>
                <c:pt idx="14462">
                  <c:v>-0.167204088</c:v>
                </c:pt>
                <c:pt idx="14463">
                  <c:v>-0.16719767099999999</c:v>
                </c:pt>
                <c:pt idx="14464">
                  <c:v>-0.16719124799999999</c:v>
                </c:pt>
                <c:pt idx="14465">
                  <c:v>-0.16718481900000001</c:v>
                </c:pt>
                <c:pt idx="14466">
                  <c:v>-0.16717838400000001</c:v>
                </c:pt>
                <c:pt idx="14467">
                  <c:v>-0.16717194199999999</c:v>
                </c:pt>
                <c:pt idx="14468">
                  <c:v>-0.167165495</c:v>
                </c:pt>
                <c:pt idx="14469">
                  <c:v>-0.16715904100000001</c:v>
                </c:pt>
                <c:pt idx="14470">
                  <c:v>-0.16715258099999999</c:v>
                </c:pt>
                <c:pt idx="14471">
                  <c:v>-0.16714611500000001</c:v>
                </c:pt>
                <c:pt idx="14472">
                  <c:v>-0.167139642</c:v>
                </c:pt>
                <c:pt idx="14473">
                  <c:v>-0.167133164</c:v>
                </c:pt>
                <c:pt idx="14474">
                  <c:v>-0.167126679</c:v>
                </c:pt>
                <c:pt idx="14475">
                  <c:v>-0.167120189</c:v>
                </c:pt>
                <c:pt idx="14476">
                  <c:v>-0.16711369200000001</c:v>
                </c:pt>
                <c:pt idx="14477">
                  <c:v>-0.16710718899999999</c:v>
                </c:pt>
                <c:pt idx="14478">
                  <c:v>-0.167100679</c:v>
                </c:pt>
                <c:pt idx="14479">
                  <c:v>-0.16709416399999999</c:v>
                </c:pt>
                <c:pt idx="14480">
                  <c:v>-0.16708764300000001</c:v>
                </c:pt>
                <c:pt idx="14481">
                  <c:v>-0.167081115</c:v>
                </c:pt>
                <c:pt idx="14482">
                  <c:v>-0.167074581</c:v>
                </c:pt>
                <c:pt idx="14483">
                  <c:v>-0.167068041</c:v>
                </c:pt>
                <c:pt idx="14484">
                  <c:v>-0.167061495</c:v>
                </c:pt>
                <c:pt idx="14485">
                  <c:v>-0.16705494300000001</c:v>
                </c:pt>
                <c:pt idx="14486">
                  <c:v>-0.16704838499999999</c:v>
                </c:pt>
                <c:pt idx="14487">
                  <c:v>-0.16704182000000001</c:v>
                </c:pt>
                <c:pt idx="14488">
                  <c:v>-0.167035249</c:v>
                </c:pt>
                <c:pt idx="14489">
                  <c:v>-0.16702867299999999</c:v>
                </c:pt>
                <c:pt idx="14490">
                  <c:v>-0.16702209000000001</c:v>
                </c:pt>
                <c:pt idx="14491">
                  <c:v>-0.16701550000000001</c:v>
                </c:pt>
                <c:pt idx="14492">
                  <c:v>-0.16700890500000001</c:v>
                </c:pt>
                <c:pt idx="14493">
                  <c:v>-0.16700230399999999</c:v>
                </c:pt>
                <c:pt idx="14494">
                  <c:v>-0.166995696</c:v>
                </c:pt>
                <c:pt idx="14495">
                  <c:v>-0.16698908200000001</c:v>
                </c:pt>
                <c:pt idx="14496">
                  <c:v>-0.166982462</c:v>
                </c:pt>
                <c:pt idx="14497">
                  <c:v>-0.16697583599999999</c:v>
                </c:pt>
                <c:pt idx="14498">
                  <c:v>-0.16696920400000001</c:v>
                </c:pt>
                <c:pt idx="14499">
                  <c:v>-0.16696256500000001</c:v>
                </c:pt>
                <c:pt idx="14500">
                  <c:v>-0.16695592100000001</c:v>
                </c:pt>
                <c:pt idx="14501">
                  <c:v>-0.16694927000000001</c:v>
                </c:pt>
                <c:pt idx="14502">
                  <c:v>-0.16694261299999999</c:v>
                </c:pt>
                <c:pt idx="14503">
                  <c:v>-0.16693595</c:v>
                </c:pt>
                <c:pt idx="14504">
                  <c:v>-0.16692928100000001</c:v>
                </c:pt>
                <c:pt idx="14505">
                  <c:v>-0.166922606</c:v>
                </c:pt>
                <c:pt idx="14506">
                  <c:v>-0.16691592499999999</c:v>
                </c:pt>
                <c:pt idx="14507">
                  <c:v>-0.16690923699999999</c:v>
                </c:pt>
                <c:pt idx="14508">
                  <c:v>-0.16690254299999999</c:v>
                </c:pt>
                <c:pt idx="14509">
                  <c:v>-0.16689584299999999</c:v>
                </c:pt>
                <c:pt idx="14510">
                  <c:v>-0.16688913699999999</c:v>
                </c:pt>
                <c:pt idx="14511">
                  <c:v>-0.166882425</c:v>
                </c:pt>
                <c:pt idx="14512">
                  <c:v>-0.16687570700000001</c:v>
                </c:pt>
                <c:pt idx="14513">
                  <c:v>-0.166868982</c:v>
                </c:pt>
                <c:pt idx="14514">
                  <c:v>-0.16686225199999999</c:v>
                </c:pt>
                <c:pt idx="14515">
                  <c:v>-0.16685551500000001</c:v>
                </c:pt>
                <c:pt idx="14516">
                  <c:v>-0.16684877200000001</c:v>
                </c:pt>
                <c:pt idx="14517">
                  <c:v>-0.16684202300000001</c:v>
                </c:pt>
                <c:pt idx="14518">
                  <c:v>-0.16683526800000001</c:v>
                </c:pt>
                <c:pt idx="14519">
                  <c:v>-0.16682850599999999</c:v>
                </c:pt>
                <c:pt idx="14520">
                  <c:v>-0.166821739</c:v>
                </c:pt>
                <c:pt idx="14521">
                  <c:v>-0.16681496500000001</c:v>
                </c:pt>
                <c:pt idx="14522">
                  <c:v>-0.166808185</c:v>
                </c:pt>
                <c:pt idx="14523">
                  <c:v>-0.16680139899999999</c:v>
                </c:pt>
                <c:pt idx="14524">
                  <c:v>-0.16679460700000001</c:v>
                </c:pt>
                <c:pt idx="14525">
                  <c:v>-0.16678780900000001</c:v>
                </c:pt>
                <c:pt idx="14526">
                  <c:v>-0.16678100400000001</c:v>
                </c:pt>
                <c:pt idx="14527">
                  <c:v>-0.16677419399999999</c:v>
                </c:pt>
                <c:pt idx="14528">
                  <c:v>-0.16676737699999999</c:v>
                </c:pt>
                <c:pt idx="14529">
                  <c:v>-0.16676055400000001</c:v>
                </c:pt>
                <c:pt idx="14530">
                  <c:v>-0.16675372499999999</c:v>
                </c:pt>
                <c:pt idx="14531">
                  <c:v>-0.16674689000000001</c:v>
                </c:pt>
                <c:pt idx="14532">
                  <c:v>-0.166740048</c:v>
                </c:pt>
                <c:pt idx="14533">
                  <c:v>-0.166733201</c:v>
                </c:pt>
                <c:pt idx="14534">
                  <c:v>-0.166726347</c:v>
                </c:pt>
                <c:pt idx="14535">
                  <c:v>-0.166719487</c:v>
                </c:pt>
                <c:pt idx="14536">
                  <c:v>-0.166712622</c:v>
                </c:pt>
                <c:pt idx="14537">
                  <c:v>-0.16670574899999999</c:v>
                </c:pt>
                <c:pt idx="14538">
                  <c:v>-0.166698871</c:v>
                </c:pt>
                <c:pt idx="14539">
                  <c:v>-0.16669198700000001</c:v>
                </c:pt>
                <c:pt idx="14540">
                  <c:v>-0.166685096</c:v>
                </c:pt>
                <c:pt idx="14541">
                  <c:v>-0.1666782</c:v>
                </c:pt>
                <c:pt idx="14542">
                  <c:v>-0.166671297</c:v>
                </c:pt>
                <c:pt idx="14543">
                  <c:v>-0.166664388</c:v>
                </c:pt>
                <c:pt idx="14544">
                  <c:v>-0.166657472</c:v>
                </c:pt>
                <c:pt idx="14545">
                  <c:v>-0.16665055100000001</c:v>
                </c:pt>
                <c:pt idx="14546">
                  <c:v>-0.16664362399999999</c:v>
                </c:pt>
                <c:pt idx="14547">
                  <c:v>-0.16663669</c:v>
                </c:pt>
                <c:pt idx="14548">
                  <c:v>-0.16662974999999999</c:v>
                </c:pt>
                <c:pt idx="14549">
                  <c:v>-0.16662280400000001</c:v>
                </c:pt>
                <c:pt idx="14550">
                  <c:v>-0.16661585200000001</c:v>
                </c:pt>
                <c:pt idx="14551">
                  <c:v>-0.16660889400000001</c:v>
                </c:pt>
                <c:pt idx="14552">
                  <c:v>-0.16660193000000001</c:v>
                </c:pt>
                <c:pt idx="14553">
                  <c:v>-0.16659495899999999</c:v>
                </c:pt>
                <c:pt idx="14554">
                  <c:v>-0.166587983</c:v>
                </c:pt>
                <c:pt idx="14555">
                  <c:v>-0.16658100000000001</c:v>
                </c:pt>
                <c:pt idx="14556">
                  <c:v>-0.16657401099999999</c:v>
                </c:pt>
                <c:pt idx="14557">
                  <c:v>-0.16656701600000001</c:v>
                </c:pt>
                <c:pt idx="14558">
                  <c:v>-0.16656001500000001</c:v>
                </c:pt>
                <c:pt idx="14559">
                  <c:v>-0.166553007</c:v>
                </c:pt>
                <c:pt idx="14560">
                  <c:v>-0.166545994</c:v>
                </c:pt>
                <c:pt idx="14561">
                  <c:v>-0.16653897400000001</c:v>
                </c:pt>
                <c:pt idx="14562">
                  <c:v>-0.16653194800000001</c:v>
                </c:pt>
                <c:pt idx="14563">
                  <c:v>-0.166524916</c:v>
                </c:pt>
                <c:pt idx="14564">
                  <c:v>-0.16651787800000001</c:v>
                </c:pt>
                <c:pt idx="14565">
                  <c:v>-0.166510834</c:v>
                </c:pt>
                <c:pt idx="14566">
                  <c:v>-0.16650378399999999</c:v>
                </c:pt>
                <c:pt idx="14567">
                  <c:v>-0.16649672700000001</c:v>
                </c:pt>
                <c:pt idx="14568">
                  <c:v>-0.16648966400000001</c:v>
                </c:pt>
                <c:pt idx="14569">
                  <c:v>-0.16648259500000001</c:v>
                </c:pt>
                <c:pt idx="14570">
                  <c:v>-0.16647551999999999</c:v>
                </c:pt>
                <c:pt idx="14571">
                  <c:v>-0.166468439</c:v>
                </c:pt>
                <c:pt idx="14572">
                  <c:v>-0.16646135200000001</c:v>
                </c:pt>
                <c:pt idx="14573">
                  <c:v>-0.16645425799999999</c:v>
                </c:pt>
                <c:pt idx="14574">
                  <c:v>-0.16644715900000001</c:v>
                </c:pt>
                <c:pt idx="14575">
                  <c:v>-0.166440053</c:v>
                </c:pt>
                <c:pt idx="14576">
                  <c:v>-0.166432941</c:v>
                </c:pt>
                <c:pt idx="14577">
                  <c:v>-0.166425823</c:v>
                </c:pt>
                <c:pt idx="14578">
                  <c:v>-0.166418699</c:v>
                </c:pt>
                <c:pt idx="14579">
                  <c:v>-0.16641156900000001</c:v>
                </c:pt>
                <c:pt idx="14580">
                  <c:v>-0.16640443199999999</c:v>
                </c:pt>
                <c:pt idx="14581">
                  <c:v>-0.166397289</c:v>
                </c:pt>
                <c:pt idx="14582">
                  <c:v>-0.16639014099999999</c:v>
                </c:pt>
                <c:pt idx="14583">
                  <c:v>-0.16638298600000001</c:v>
                </c:pt>
                <c:pt idx="14584">
                  <c:v>-0.166375825</c:v>
                </c:pt>
                <c:pt idx="14585">
                  <c:v>-0.166368657</c:v>
                </c:pt>
                <c:pt idx="14586">
                  <c:v>-0.166361484</c:v>
                </c:pt>
                <c:pt idx="14587">
                  <c:v>-0.16635430500000001</c:v>
                </c:pt>
                <c:pt idx="14588">
                  <c:v>-0.16634711899999999</c:v>
                </c:pt>
                <c:pt idx="14589">
                  <c:v>-0.166339927</c:v>
                </c:pt>
                <c:pt idx="14590">
                  <c:v>-0.16633272900000001</c:v>
                </c:pt>
                <c:pt idx="14591">
                  <c:v>-0.166325525</c:v>
                </c:pt>
                <c:pt idx="14592">
                  <c:v>-0.16631831499999999</c:v>
                </c:pt>
                <c:pt idx="14593">
                  <c:v>-0.16631109799999999</c:v>
                </c:pt>
                <c:pt idx="14594">
                  <c:v>-0.16630387599999999</c:v>
                </c:pt>
                <c:pt idx="14595">
                  <c:v>-0.16629664699999999</c:v>
                </c:pt>
                <c:pt idx="14596">
                  <c:v>-0.166289412</c:v>
                </c:pt>
                <c:pt idx="14597">
                  <c:v>-0.16628217100000001</c:v>
                </c:pt>
                <c:pt idx="14598">
                  <c:v>-0.16627492399999999</c:v>
                </c:pt>
                <c:pt idx="14599">
                  <c:v>-0.16626767100000001</c:v>
                </c:pt>
                <c:pt idx="14600">
                  <c:v>-0.166260411</c:v>
                </c:pt>
                <c:pt idx="14601">
                  <c:v>-0.16625314599999999</c:v>
                </c:pt>
                <c:pt idx="14602">
                  <c:v>-0.16624587399999999</c:v>
                </c:pt>
                <c:pt idx="14603">
                  <c:v>-0.16623859599999999</c:v>
                </c:pt>
                <c:pt idx="14604">
                  <c:v>-0.16623131199999999</c:v>
                </c:pt>
                <c:pt idx="14605">
                  <c:v>-0.166224022</c:v>
                </c:pt>
                <c:pt idx="14606">
                  <c:v>-0.16621672600000001</c:v>
                </c:pt>
                <c:pt idx="14607">
                  <c:v>-0.166209423</c:v>
                </c:pt>
                <c:pt idx="14608">
                  <c:v>-0.16620211500000001</c:v>
                </c:pt>
                <c:pt idx="14609">
                  <c:v>-0.1661948</c:v>
                </c:pt>
                <c:pt idx="14610">
                  <c:v>-0.166187479</c:v>
                </c:pt>
                <c:pt idx="14611">
                  <c:v>-0.166180152</c:v>
                </c:pt>
                <c:pt idx="14612">
                  <c:v>-0.166172819</c:v>
                </c:pt>
                <c:pt idx="14613">
                  <c:v>-0.16616548</c:v>
                </c:pt>
                <c:pt idx="14614">
                  <c:v>-0.16615813400000001</c:v>
                </c:pt>
                <c:pt idx="14615">
                  <c:v>-0.166150783</c:v>
                </c:pt>
                <c:pt idx="14616">
                  <c:v>-0.16614342500000001</c:v>
                </c:pt>
                <c:pt idx="14617">
                  <c:v>-0.166136061</c:v>
                </c:pt>
                <c:pt idx="14618">
                  <c:v>-0.166128691</c:v>
                </c:pt>
                <c:pt idx="14619">
                  <c:v>-0.16612131499999999</c:v>
                </c:pt>
                <c:pt idx="14620">
                  <c:v>-0.16611393199999999</c:v>
                </c:pt>
                <c:pt idx="14621">
                  <c:v>-0.16610654399999999</c:v>
                </c:pt>
                <c:pt idx="14622">
                  <c:v>-0.166099149</c:v>
                </c:pt>
                <c:pt idx="14623">
                  <c:v>-0.16609174800000001</c:v>
                </c:pt>
                <c:pt idx="14624">
                  <c:v>-0.166084342</c:v>
                </c:pt>
                <c:pt idx="14625">
                  <c:v>-0.16607692900000001</c:v>
                </c:pt>
                <c:pt idx="14626">
                  <c:v>-0.166069509</c:v>
                </c:pt>
                <c:pt idx="14627">
                  <c:v>-0.166062084</c:v>
                </c:pt>
                <c:pt idx="14628">
                  <c:v>-0.166054653</c:v>
                </c:pt>
                <c:pt idx="14629">
                  <c:v>-0.166047215</c:v>
                </c:pt>
                <c:pt idx="14630">
                  <c:v>-0.166039771</c:v>
                </c:pt>
                <c:pt idx="14631">
                  <c:v>-0.16603232100000001</c:v>
                </c:pt>
                <c:pt idx="14632">
                  <c:v>-0.16602486499999999</c:v>
                </c:pt>
                <c:pt idx="14633">
                  <c:v>-0.16601740300000001</c:v>
                </c:pt>
                <c:pt idx="14634">
                  <c:v>-0.166009935</c:v>
                </c:pt>
                <c:pt idx="14635">
                  <c:v>-0.16600245999999999</c:v>
                </c:pt>
                <c:pt idx="14636">
                  <c:v>-0.16599497999999999</c:v>
                </c:pt>
                <c:pt idx="14637">
                  <c:v>-0.16598749300000001</c:v>
                </c:pt>
                <c:pt idx="14638">
                  <c:v>-0.16597999999999999</c:v>
                </c:pt>
                <c:pt idx="14639">
                  <c:v>-0.16597250099999999</c:v>
                </c:pt>
                <c:pt idx="14640">
                  <c:v>-0.165964995</c:v>
                </c:pt>
                <c:pt idx="14641">
                  <c:v>-0.16595748399999999</c:v>
                </c:pt>
                <c:pt idx="14642">
                  <c:v>-0.165949967</c:v>
                </c:pt>
                <c:pt idx="14643">
                  <c:v>-0.165942443</c:v>
                </c:pt>
                <c:pt idx="14644">
                  <c:v>-0.16593491299999999</c:v>
                </c:pt>
                <c:pt idx="14645">
                  <c:v>-0.16592737699999999</c:v>
                </c:pt>
                <c:pt idx="14646">
                  <c:v>-0.16591983499999999</c:v>
                </c:pt>
                <c:pt idx="14647">
                  <c:v>-0.16591228699999999</c:v>
                </c:pt>
                <c:pt idx="14648">
                  <c:v>-0.165904733</c:v>
                </c:pt>
                <c:pt idx="14649">
                  <c:v>-0.16589717200000001</c:v>
                </c:pt>
                <c:pt idx="14650">
                  <c:v>-0.165889606</c:v>
                </c:pt>
                <c:pt idx="14651">
                  <c:v>-0.16588203300000001</c:v>
                </c:pt>
                <c:pt idx="14652">
                  <c:v>-0.165874454</c:v>
                </c:pt>
                <c:pt idx="14653">
                  <c:v>-0.165866869</c:v>
                </c:pt>
                <c:pt idx="14654">
                  <c:v>-0.165859278</c:v>
                </c:pt>
                <c:pt idx="14655">
                  <c:v>-0.16585168</c:v>
                </c:pt>
                <c:pt idx="14656">
                  <c:v>-0.16584407700000001</c:v>
                </c:pt>
                <c:pt idx="14657">
                  <c:v>-0.16583646699999999</c:v>
                </c:pt>
                <c:pt idx="14658">
                  <c:v>-0.165828852</c:v>
                </c:pt>
                <c:pt idx="14659">
                  <c:v>-0.16582122999999999</c:v>
                </c:pt>
                <c:pt idx="14660">
                  <c:v>-0.165813602</c:v>
                </c:pt>
                <c:pt idx="14661">
                  <c:v>-0.165805967</c:v>
                </c:pt>
                <c:pt idx="14662">
                  <c:v>-0.165798327</c:v>
                </c:pt>
                <c:pt idx="14663">
                  <c:v>-0.165790681</c:v>
                </c:pt>
                <c:pt idx="14664">
                  <c:v>-0.165783028</c:v>
                </c:pt>
                <c:pt idx="14665">
                  <c:v>-0.16577536900000001</c:v>
                </c:pt>
                <c:pt idx="14666">
                  <c:v>-0.16576770399999999</c:v>
                </c:pt>
                <c:pt idx="14667">
                  <c:v>-0.165760033</c:v>
                </c:pt>
                <c:pt idx="14668">
                  <c:v>-0.16575235599999999</c:v>
                </c:pt>
                <c:pt idx="14669">
                  <c:v>-0.16574467300000001</c:v>
                </c:pt>
                <c:pt idx="14670">
                  <c:v>-0.165736983</c:v>
                </c:pt>
                <c:pt idx="14671">
                  <c:v>-0.165729288</c:v>
                </c:pt>
                <c:pt idx="14672">
                  <c:v>-0.165721586</c:v>
                </c:pt>
                <c:pt idx="14673">
                  <c:v>-0.16571387800000001</c:v>
                </c:pt>
                <c:pt idx="14674">
                  <c:v>-0.16570616399999999</c:v>
                </c:pt>
                <c:pt idx="14675">
                  <c:v>-0.165698444</c:v>
                </c:pt>
                <c:pt idx="14676">
                  <c:v>-0.16569071799999999</c:v>
                </c:pt>
                <c:pt idx="14677">
                  <c:v>-0.165682985</c:v>
                </c:pt>
                <c:pt idx="14678">
                  <c:v>-0.165675247</c:v>
                </c:pt>
                <c:pt idx="14679">
                  <c:v>-0.16566750199999999</c:v>
                </c:pt>
                <c:pt idx="14680">
                  <c:v>-0.16565975099999999</c:v>
                </c:pt>
                <c:pt idx="14681">
                  <c:v>-0.165651994</c:v>
                </c:pt>
                <c:pt idx="14682">
                  <c:v>-0.165644231</c:v>
                </c:pt>
                <c:pt idx="14683">
                  <c:v>-0.16563646200000001</c:v>
                </c:pt>
                <c:pt idx="14684">
                  <c:v>-0.165628686</c:v>
                </c:pt>
                <c:pt idx="14685">
                  <c:v>-0.16562090500000001</c:v>
                </c:pt>
                <c:pt idx="14686">
                  <c:v>-0.165613117</c:v>
                </c:pt>
                <c:pt idx="14687">
                  <c:v>-0.165605323</c:v>
                </c:pt>
                <c:pt idx="14688">
                  <c:v>-0.165597523</c:v>
                </c:pt>
                <c:pt idx="14689">
                  <c:v>-0.165589717</c:v>
                </c:pt>
                <c:pt idx="14690">
                  <c:v>-0.165581905</c:v>
                </c:pt>
                <c:pt idx="14691">
                  <c:v>-0.16557408600000001</c:v>
                </c:pt>
                <c:pt idx="14692">
                  <c:v>-0.16556626199999999</c:v>
                </c:pt>
                <c:pt idx="14693">
                  <c:v>-0.16555843100000001</c:v>
                </c:pt>
                <c:pt idx="14694">
                  <c:v>-0.165550594</c:v>
                </c:pt>
                <c:pt idx="14695">
                  <c:v>-0.16554275099999999</c:v>
                </c:pt>
                <c:pt idx="14696">
                  <c:v>-0.16553490200000001</c:v>
                </c:pt>
                <c:pt idx="14697">
                  <c:v>-0.16552704700000001</c:v>
                </c:pt>
                <c:pt idx="14698">
                  <c:v>-0.16551918600000001</c:v>
                </c:pt>
                <c:pt idx="14699">
                  <c:v>-0.16551131799999999</c:v>
                </c:pt>
                <c:pt idx="14700">
                  <c:v>-0.165503445</c:v>
                </c:pt>
                <c:pt idx="14701">
                  <c:v>-0.16549556500000001</c:v>
                </c:pt>
                <c:pt idx="14702">
                  <c:v>-0.165487679</c:v>
                </c:pt>
                <c:pt idx="14703">
                  <c:v>-0.16547978699999999</c:v>
                </c:pt>
                <c:pt idx="14704">
                  <c:v>-0.16547188900000001</c:v>
                </c:pt>
                <c:pt idx="14705">
                  <c:v>-0.16546398400000001</c:v>
                </c:pt>
                <c:pt idx="14706">
                  <c:v>-0.16545607400000001</c:v>
                </c:pt>
                <c:pt idx="14707">
                  <c:v>-0.16544815700000001</c:v>
                </c:pt>
                <c:pt idx="14708">
                  <c:v>-0.16544023499999999</c:v>
                </c:pt>
                <c:pt idx="14709">
                  <c:v>-0.165432306</c:v>
                </c:pt>
                <c:pt idx="14710">
                  <c:v>-0.16542437099999999</c:v>
                </c:pt>
                <c:pt idx="14711">
                  <c:v>-0.16541643</c:v>
                </c:pt>
                <c:pt idx="14712">
                  <c:v>-0.165408482</c:v>
                </c:pt>
                <c:pt idx="14713">
                  <c:v>-0.16540052899999999</c:v>
                </c:pt>
                <c:pt idx="14714">
                  <c:v>-0.16539256899999999</c:v>
                </c:pt>
                <c:pt idx="14715">
                  <c:v>-0.16538460399999999</c:v>
                </c:pt>
                <c:pt idx="14716">
                  <c:v>-0.165376632</c:v>
                </c:pt>
                <c:pt idx="14717">
                  <c:v>-0.165368654</c:v>
                </c:pt>
                <c:pt idx="14718">
                  <c:v>-0.16536066999999999</c:v>
                </c:pt>
                <c:pt idx="14719">
                  <c:v>-0.165352679</c:v>
                </c:pt>
                <c:pt idx="14720">
                  <c:v>-0.16534468299999999</c:v>
                </c:pt>
                <c:pt idx="14721">
                  <c:v>-0.16533668100000001</c:v>
                </c:pt>
                <c:pt idx="14722">
                  <c:v>-0.16532867200000001</c:v>
                </c:pt>
                <c:pt idx="14723">
                  <c:v>-0.16532065700000001</c:v>
                </c:pt>
                <c:pt idx="14724">
                  <c:v>-0.16531263600000001</c:v>
                </c:pt>
                <c:pt idx="14725">
                  <c:v>-0.16530460899999999</c:v>
                </c:pt>
                <c:pt idx="14726">
                  <c:v>-0.165296576</c:v>
                </c:pt>
                <c:pt idx="14727">
                  <c:v>-0.16528853700000001</c:v>
                </c:pt>
                <c:pt idx="14728">
                  <c:v>-0.165280491</c:v>
                </c:pt>
                <c:pt idx="14729">
                  <c:v>-0.16527243999999999</c:v>
                </c:pt>
                <c:pt idx="14730">
                  <c:v>-0.16526438199999999</c:v>
                </c:pt>
                <c:pt idx="14731">
                  <c:v>-0.16525631800000001</c:v>
                </c:pt>
                <c:pt idx="14732">
                  <c:v>-0.16524824799999999</c:v>
                </c:pt>
                <c:pt idx="14733">
                  <c:v>-0.16524017199999999</c:v>
                </c:pt>
                <c:pt idx="14734">
                  <c:v>-0.16523209</c:v>
                </c:pt>
                <c:pt idx="14735">
                  <c:v>-0.16522400100000001</c:v>
                </c:pt>
                <c:pt idx="14736">
                  <c:v>-0.165215907</c:v>
                </c:pt>
                <c:pt idx="14737">
                  <c:v>-0.16520780600000001</c:v>
                </c:pt>
                <c:pt idx="14738">
                  <c:v>-0.16519969900000001</c:v>
                </c:pt>
                <c:pt idx="14739">
                  <c:v>-0.165191586</c:v>
                </c:pt>
                <c:pt idx="14740">
                  <c:v>-0.165183467</c:v>
                </c:pt>
                <c:pt idx="14741">
                  <c:v>-0.165175342</c:v>
                </c:pt>
                <c:pt idx="14742">
                  <c:v>-0.16516721100000001</c:v>
                </c:pt>
                <c:pt idx="14743">
                  <c:v>-0.16515907299999999</c:v>
                </c:pt>
                <c:pt idx="14744">
                  <c:v>-0.16515093</c:v>
                </c:pt>
                <c:pt idx="14745">
                  <c:v>-0.16514277999999999</c:v>
                </c:pt>
                <c:pt idx="14746">
                  <c:v>-0.16513462400000001</c:v>
                </c:pt>
                <c:pt idx="14747">
                  <c:v>-0.165126462</c:v>
                </c:pt>
                <c:pt idx="14748">
                  <c:v>-0.165118294</c:v>
                </c:pt>
                <c:pt idx="14749">
                  <c:v>-0.16511012</c:v>
                </c:pt>
                <c:pt idx="14750">
                  <c:v>-0.165101939</c:v>
                </c:pt>
                <c:pt idx="14751">
                  <c:v>-0.16509375300000001</c:v>
                </c:pt>
                <c:pt idx="14752">
                  <c:v>-0.16508555999999999</c:v>
                </c:pt>
                <c:pt idx="14753">
                  <c:v>-0.16507736100000001</c:v>
                </c:pt>
                <c:pt idx="14754">
                  <c:v>-0.16506915599999999</c:v>
                </c:pt>
                <c:pt idx="14755">
                  <c:v>-0.16506094499999999</c:v>
                </c:pt>
                <c:pt idx="14756">
                  <c:v>-0.16505272800000001</c:v>
                </c:pt>
                <c:pt idx="14757">
                  <c:v>-0.16504450500000001</c:v>
                </c:pt>
                <c:pt idx="14758">
                  <c:v>-0.16503627500000001</c:v>
                </c:pt>
                <c:pt idx="14759">
                  <c:v>-0.16502803999999999</c:v>
                </c:pt>
                <c:pt idx="14760">
                  <c:v>-0.165019798</c:v>
                </c:pt>
                <c:pt idx="14761">
                  <c:v>-0.16501155000000001</c:v>
                </c:pt>
                <c:pt idx="14762">
                  <c:v>-0.16500329599999999</c:v>
                </c:pt>
                <c:pt idx="14763">
                  <c:v>-0.16499503600000001</c:v>
                </c:pt>
                <c:pt idx="14764">
                  <c:v>-0.16498677</c:v>
                </c:pt>
                <c:pt idx="14765">
                  <c:v>-0.164978497</c:v>
                </c:pt>
                <c:pt idx="14766">
                  <c:v>-0.164970219</c:v>
                </c:pt>
                <c:pt idx="14767">
                  <c:v>-0.164961934</c:v>
                </c:pt>
                <c:pt idx="14768">
                  <c:v>-0.16495364300000001</c:v>
                </c:pt>
                <c:pt idx="14769">
                  <c:v>-0.16494534699999999</c:v>
                </c:pt>
                <c:pt idx="14770">
                  <c:v>-0.164937044</c:v>
                </c:pt>
                <c:pt idx="14771">
                  <c:v>-0.16492873399999999</c:v>
                </c:pt>
                <c:pt idx="14772">
                  <c:v>-0.16492041900000001</c:v>
                </c:pt>
                <c:pt idx="14773">
                  <c:v>-0.16491209800000001</c:v>
                </c:pt>
                <c:pt idx="14774">
                  <c:v>-0.16490377000000001</c:v>
                </c:pt>
                <c:pt idx="14775">
                  <c:v>-0.16489543700000001</c:v>
                </c:pt>
                <c:pt idx="14776">
                  <c:v>-0.16488709700000001</c:v>
                </c:pt>
                <c:pt idx="14777">
                  <c:v>-0.16487875099999999</c:v>
                </c:pt>
                <c:pt idx="14778">
                  <c:v>-0.164870399</c:v>
                </c:pt>
                <c:pt idx="14779">
                  <c:v>-0.16486204099999999</c:v>
                </c:pt>
                <c:pt idx="14780">
                  <c:v>-0.164853676</c:v>
                </c:pt>
                <c:pt idx="14781">
                  <c:v>-0.164845306</c:v>
                </c:pt>
                <c:pt idx="14782">
                  <c:v>-0.16483692899999999</c:v>
                </c:pt>
                <c:pt idx="14783">
                  <c:v>-0.16482854599999999</c:v>
                </c:pt>
                <c:pt idx="14784">
                  <c:v>-0.16482015699999999</c:v>
                </c:pt>
                <c:pt idx="14785">
                  <c:v>-0.164811762</c:v>
                </c:pt>
                <c:pt idx="14786">
                  <c:v>-0.16480336100000001</c:v>
                </c:pt>
                <c:pt idx="14787">
                  <c:v>-0.16479495399999999</c:v>
                </c:pt>
                <c:pt idx="14788">
                  <c:v>-0.16478654100000001</c:v>
                </c:pt>
                <c:pt idx="14789">
                  <c:v>-0.164778121</c:v>
                </c:pt>
                <c:pt idx="14790">
                  <c:v>-0.16476969599999999</c:v>
                </c:pt>
                <c:pt idx="14791">
                  <c:v>-0.16476126399999999</c:v>
                </c:pt>
                <c:pt idx="14792">
                  <c:v>-0.16475282599999999</c:v>
                </c:pt>
                <c:pt idx="14793">
                  <c:v>-0.16474438199999999</c:v>
                </c:pt>
                <c:pt idx="14794">
                  <c:v>-0.164735932</c:v>
                </c:pt>
                <c:pt idx="14795">
                  <c:v>-0.16472747600000001</c:v>
                </c:pt>
                <c:pt idx="14796">
                  <c:v>-0.164719013</c:v>
                </c:pt>
                <c:pt idx="14797">
                  <c:v>-0.16471054500000001</c:v>
                </c:pt>
                <c:pt idx="14798">
                  <c:v>-0.16470207000000001</c:v>
                </c:pt>
                <c:pt idx="14799">
                  <c:v>-0.164693589</c:v>
                </c:pt>
                <c:pt idx="14800">
                  <c:v>-0.164685103</c:v>
                </c:pt>
                <c:pt idx="14801">
                  <c:v>-0.16467661</c:v>
                </c:pt>
                <c:pt idx="14802">
                  <c:v>-0.16466811000000001</c:v>
                </c:pt>
                <c:pt idx="14803">
                  <c:v>-0.16465960499999999</c:v>
                </c:pt>
                <c:pt idx="14804">
                  <c:v>-0.164651094</c:v>
                </c:pt>
                <c:pt idx="14805">
                  <c:v>-0.16464257600000001</c:v>
                </c:pt>
                <c:pt idx="14806">
                  <c:v>-0.164634053</c:v>
                </c:pt>
                <c:pt idx="14807">
                  <c:v>-0.164625523</c:v>
                </c:pt>
                <c:pt idx="14808">
                  <c:v>-0.16461698699999999</c:v>
                </c:pt>
                <c:pt idx="14809">
                  <c:v>-0.16460844499999999</c:v>
                </c:pt>
                <c:pt idx="14810">
                  <c:v>-0.164599896</c:v>
                </c:pt>
                <c:pt idx="14811">
                  <c:v>-0.164591342</c:v>
                </c:pt>
                <c:pt idx="14812">
                  <c:v>-0.16458278200000001</c:v>
                </c:pt>
                <c:pt idx="14813">
                  <c:v>-0.164574215</c:v>
                </c:pt>
                <c:pt idx="14814">
                  <c:v>-0.16456564300000001</c:v>
                </c:pt>
                <c:pt idx="14815">
                  <c:v>-0.164557064</c:v>
                </c:pt>
                <c:pt idx="14816">
                  <c:v>-0.164548479</c:v>
                </c:pt>
                <c:pt idx="14817">
                  <c:v>-0.164539888</c:v>
                </c:pt>
                <c:pt idx="14818">
                  <c:v>-0.164531291</c:v>
                </c:pt>
                <c:pt idx="14819">
                  <c:v>-0.164522687</c:v>
                </c:pt>
                <c:pt idx="14820">
                  <c:v>-0.16451407800000001</c:v>
                </c:pt>
                <c:pt idx="14821">
                  <c:v>-0.16450546299999999</c:v>
                </c:pt>
                <c:pt idx="14822">
                  <c:v>-0.164496841</c:v>
                </c:pt>
                <c:pt idx="14823">
                  <c:v>-0.16448821299999999</c:v>
                </c:pt>
                <c:pt idx="14824">
                  <c:v>-0.16447957899999999</c:v>
                </c:pt>
                <c:pt idx="14825">
                  <c:v>-0.16447093900000001</c:v>
                </c:pt>
                <c:pt idx="14826">
                  <c:v>-0.16446229300000001</c:v>
                </c:pt>
                <c:pt idx="14827">
                  <c:v>-0.16445364100000001</c:v>
                </c:pt>
                <c:pt idx="14828">
                  <c:v>-0.16444498199999999</c:v>
                </c:pt>
                <c:pt idx="14829">
                  <c:v>-0.164436318</c:v>
                </c:pt>
                <c:pt idx="14830">
                  <c:v>-0.16442764700000001</c:v>
                </c:pt>
                <c:pt idx="14831">
                  <c:v>-0.164418971</c:v>
                </c:pt>
                <c:pt idx="14832">
                  <c:v>-0.16441028699999999</c:v>
                </c:pt>
                <c:pt idx="14833">
                  <c:v>-0.16440159800000001</c:v>
                </c:pt>
                <c:pt idx="14834">
                  <c:v>-0.16439290300000001</c:v>
                </c:pt>
                <c:pt idx="14835">
                  <c:v>-0.16438420200000001</c:v>
                </c:pt>
                <c:pt idx="14836">
                  <c:v>-0.16437549500000001</c:v>
                </c:pt>
                <c:pt idx="14837">
                  <c:v>-0.16436678099999999</c:v>
                </c:pt>
                <c:pt idx="14838">
                  <c:v>-0.164358061</c:v>
                </c:pt>
                <c:pt idx="14839">
                  <c:v>-0.16434933600000001</c:v>
                </c:pt>
                <c:pt idx="14840">
                  <c:v>-0.164340604</c:v>
                </c:pt>
                <c:pt idx="14841">
                  <c:v>-0.16433186599999999</c:v>
                </c:pt>
                <c:pt idx="14842">
                  <c:v>-0.16432312199999999</c:v>
                </c:pt>
                <c:pt idx="14843">
                  <c:v>-0.16431437199999999</c:v>
                </c:pt>
                <c:pt idx="14844">
                  <c:v>-0.16430561499999999</c:v>
                </c:pt>
                <c:pt idx="14845">
                  <c:v>-0.16429685299999999</c:v>
                </c:pt>
                <c:pt idx="14846">
                  <c:v>-0.164288084</c:v>
                </c:pt>
                <c:pt idx="14847">
                  <c:v>-0.16427930900000001</c:v>
                </c:pt>
                <c:pt idx="14848">
                  <c:v>-0.164270529</c:v>
                </c:pt>
                <c:pt idx="14849">
                  <c:v>-0.16426174199999999</c:v>
                </c:pt>
                <c:pt idx="14850">
                  <c:v>-0.16425294900000001</c:v>
                </c:pt>
                <c:pt idx="14851">
                  <c:v>-0.16424414900000001</c:v>
                </c:pt>
                <c:pt idx="14852">
                  <c:v>-0.16423534400000001</c:v>
                </c:pt>
                <c:pt idx="14853">
                  <c:v>-0.16422653300000001</c:v>
                </c:pt>
                <c:pt idx="14854">
                  <c:v>-0.16421771499999999</c:v>
                </c:pt>
                <c:pt idx="14855">
                  <c:v>-0.164208891</c:v>
                </c:pt>
                <c:pt idx="14856">
                  <c:v>-0.16420006100000001</c:v>
                </c:pt>
                <c:pt idx="14857">
                  <c:v>-0.164191225</c:v>
                </c:pt>
                <c:pt idx="14858">
                  <c:v>-0.16418238299999999</c:v>
                </c:pt>
                <c:pt idx="14859">
                  <c:v>-0.16417353500000001</c:v>
                </c:pt>
                <c:pt idx="14860">
                  <c:v>-0.16416468100000001</c:v>
                </c:pt>
                <c:pt idx="14861">
                  <c:v>-0.16415582100000001</c:v>
                </c:pt>
                <c:pt idx="14862">
                  <c:v>-0.16414695400000001</c:v>
                </c:pt>
                <c:pt idx="14863">
                  <c:v>-0.16413808099999999</c:v>
                </c:pt>
                <c:pt idx="14864">
                  <c:v>-0.164129203</c:v>
                </c:pt>
                <c:pt idx="14865">
                  <c:v>-0.16412031799999999</c:v>
                </c:pt>
                <c:pt idx="14866">
                  <c:v>-0.164111427</c:v>
                </c:pt>
                <c:pt idx="14867">
                  <c:v>-0.16410253</c:v>
                </c:pt>
                <c:pt idx="14868">
                  <c:v>-0.16409362699999999</c:v>
                </c:pt>
                <c:pt idx="14869">
                  <c:v>-0.16408471699999999</c:v>
                </c:pt>
                <c:pt idx="14870">
                  <c:v>-0.16407580199999999</c:v>
                </c:pt>
                <c:pt idx="14871">
                  <c:v>-0.16406688</c:v>
                </c:pt>
                <c:pt idx="14872">
                  <c:v>-0.16405795200000001</c:v>
                </c:pt>
                <c:pt idx="14873">
                  <c:v>-0.16404901899999999</c:v>
                </c:pt>
                <c:pt idx="14874">
                  <c:v>-0.16404007900000001</c:v>
                </c:pt>
                <c:pt idx="14875">
                  <c:v>-0.164031133</c:v>
                </c:pt>
                <c:pt idx="14876">
                  <c:v>-0.16402218099999999</c:v>
                </c:pt>
                <c:pt idx="14877">
                  <c:v>-0.16401322199999999</c:v>
                </c:pt>
                <c:pt idx="14878">
                  <c:v>-0.16400425800000001</c:v>
                </c:pt>
                <c:pt idx="14879">
                  <c:v>-0.16399528699999999</c:v>
                </c:pt>
                <c:pt idx="14880">
                  <c:v>-0.16398631</c:v>
                </c:pt>
                <c:pt idx="14881">
                  <c:v>-0.16397732800000001</c:v>
                </c:pt>
                <c:pt idx="14882">
                  <c:v>-0.16396833899999999</c:v>
                </c:pt>
                <c:pt idx="14883">
                  <c:v>-0.16395934400000001</c:v>
                </c:pt>
                <c:pt idx="14884">
                  <c:v>-0.163950343</c:v>
                </c:pt>
                <c:pt idx="14885">
                  <c:v>-0.16394133599999999</c:v>
                </c:pt>
                <c:pt idx="14886">
                  <c:v>-0.16393232199999999</c:v>
                </c:pt>
                <c:pt idx="14887">
                  <c:v>-0.16392330299999999</c:v>
                </c:pt>
                <c:pt idx="14888">
                  <c:v>-0.163914277</c:v>
                </c:pt>
                <c:pt idx="14889">
                  <c:v>-0.163905246</c:v>
                </c:pt>
                <c:pt idx="14890">
                  <c:v>-0.16389620799999999</c:v>
                </c:pt>
                <c:pt idx="14891">
                  <c:v>-0.163887164</c:v>
                </c:pt>
                <c:pt idx="14892">
                  <c:v>-0.16387811399999999</c:v>
                </c:pt>
                <c:pt idx="14893">
                  <c:v>-0.16386905800000001</c:v>
                </c:pt>
                <c:pt idx="14894">
                  <c:v>-0.16385999500000001</c:v>
                </c:pt>
                <c:pt idx="14895">
                  <c:v>-0.16385092700000001</c:v>
                </c:pt>
                <c:pt idx="14896">
                  <c:v>-0.16384185300000001</c:v>
                </c:pt>
                <c:pt idx="14897">
                  <c:v>-0.16383277199999999</c:v>
                </c:pt>
                <c:pt idx="14898">
                  <c:v>-0.163823685</c:v>
                </c:pt>
                <c:pt idx="14899">
                  <c:v>-0.16381459300000001</c:v>
                </c:pt>
                <c:pt idx="14900">
                  <c:v>-0.163805494</c:v>
                </c:pt>
                <c:pt idx="14901">
                  <c:v>-0.16379638899999999</c:v>
                </c:pt>
                <c:pt idx="14902">
                  <c:v>-0.16378727700000001</c:v>
                </c:pt>
                <c:pt idx="14903">
                  <c:v>-0.16377816000000001</c:v>
                </c:pt>
                <c:pt idx="14904">
                  <c:v>-0.16376903700000001</c:v>
                </c:pt>
                <c:pt idx="14905">
                  <c:v>-0.16375990700000001</c:v>
                </c:pt>
                <c:pt idx="14906">
                  <c:v>-0.16375077099999999</c:v>
                </c:pt>
                <c:pt idx="14907">
                  <c:v>-0.16374163</c:v>
                </c:pt>
                <c:pt idx="14908">
                  <c:v>-0.16373248200000001</c:v>
                </c:pt>
                <c:pt idx="14909">
                  <c:v>-0.163723328</c:v>
                </c:pt>
                <c:pt idx="14910">
                  <c:v>-0.16371416799999999</c:v>
                </c:pt>
                <c:pt idx="14911">
                  <c:v>-0.16370500199999999</c:v>
                </c:pt>
                <c:pt idx="14912">
                  <c:v>-0.16369582899999999</c:v>
                </c:pt>
                <c:pt idx="14913">
                  <c:v>-0.16368665099999999</c:v>
                </c:pt>
                <c:pt idx="14914">
                  <c:v>-0.16367746699999999</c:v>
                </c:pt>
                <c:pt idx="14915">
                  <c:v>-0.163668276</c:v>
                </c:pt>
                <c:pt idx="14916">
                  <c:v>-0.16365907900000001</c:v>
                </c:pt>
                <c:pt idx="14917">
                  <c:v>-0.163649876</c:v>
                </c:pt>
                <c:pt idx="14918">
                  <c:v>-0.16364066699999999</c:v>
                </c:pt>
                <c:pt idx="14919">
                  <c:v>-0.16363145200000001</c:v>
                </c:pt>
                <c:pt idx="14920">
                  <c:v>-0.16362223100000001</c:v>
                </c:pt>
                <c:pt idx="14921">
                  <c:v>-0.16361300400000001</c:v>
                </c:pt>
                <c:pt idx="14922">
                  <c:v>-0.16360377100000001</c:v>
                </c:pt>
                <c:pt idx="14923">
                  <c:v>-0.16359453099999999</c:v>
                </c:pt>
                <c:pt idx="14924">
                  <c:v>-0.163585286</c:v>
                </c:pt>
                <c:pt idx="14925">
                  <c:v>-0.16357603400000001</c:v>
                </c:pt>
                <c:pt idx="14926">
                  <c:v>-0.163566776</c:v>
                </c:pt>
                <c:pt idx="14927">
                  <c:v>-0.16355751199999999</c:v>
                </c:pt>
                <c:pt idx="14928">
                  <c:v>-0.16354824200000001</c:v>
                </c:pt>
                <c:pt idx="14929">
                  <c:v>-0.16353896600000001</c:v>
                </c:pt>
                <c:pt idx="14930">
                  <c:v>-0.16352968300000001</c:v>
                </c:pt>
                <c:pt idx="14931">
                  <c:v>-0.16352039500000001</c:v>
                </c:pt>
                <c:pt idx="14932">
                  <c:v>-0.16351109999999999</c:v>
                </c:pt>
                <c:pt idx="14933">
                  <c:v>-0.1635018</c:v>
                </c:pt>
                <c:pt idx="14934">
                  <c:v>-0.16349249299999999</c:v>
                </c:pt>
                <c:pt idx="14935">
                  <c:v>-0.16348318000000001</c:v>
                </c:pt>
                <c:pt idx="14936">
                  <c:v>-0.163473861</c:v>
                </c:pt>
                <c:pt idx="14937">
                  <c:v>-0.16346453599999999</c:v>
                </c:pt>
                <c:pt idx="14938">
                  <c:v>-0.16345520499999999</c:v>
                </c:pt>
                <c:pt idx="14939">
                  <c:v>-0.16344586799999999</c:v>
                </c:pt>
                <c:pt idx="14940">
                  <c:v>-0.163436525</c:v>
                </c:pt>
                <c:pt idx="14941">
                  <c:v>-0.16342717500000001</c:v>
                </c:pt>
                <c:pt idx="14942">
                  <c:v>-0.16341781999999999</c:v>
                </c:pt>
                <c:pt idx="14943">
                  <c:v>-0.16340845800000001</c:v>
                </c:pt>
                <c:pt idx="14944">
                  <c:v>-0.16339909</c:v>
                </c:pt>
                <c:pt idx="14945">
                  <c:v>-0.16338971599999999</c:v>
                </c:pt>
                <c:pt idx="14946">
                  <c:v>-0.16338033599999999</c:v>
                </c:pt>
                <c:pt idx="14947">
                  <c:v>-0.16337094999999999</c:v>
                </c:pt>
                <c:pt idx="14948">
                  <c:v>-0.16336155799999999</c:v>
                </c:pt>
                <c:pt idx="14949">
                  <c:v>-0.16335216</c:v>
                </c:pt>
                <c:pt idx="14950">
                  <c:v>-0.16334275600000001</c:v>
                </c:pt>
                <c:pt idx="14951">
                  <c:v>-0.16333334499999999</c:v>
                </c:pt>
                <c:pt idx="14952">
                  <c:v>-0.16332392800000001</c:v>
                </c:pt>
                <c:pt idx="14953">
                  <c:v>-0.163314505</c:v>
                </c:pt>
                <c:pt idx="14954">
                  <c:v>-0.16330507699999999</c:v>
                </c:pt>
                <c:pt idx="14955">
                  <c:v>-0.16329564199999999</c:v>
                </c:pt>
                <c:pt idx="14956">
                  <c:v>-0.16328620099999999</c:v>
                </c:pt>
                <c:pt idx="14957">
                  <c:v>-0.163276753</c:v>
                </c:pt>
                <c:pt idx="14958">
                  <c:v>-0.1632673</c:v>
                </c:pt>
                <c:pt idx="14959">
                  <c:v>-0.16325784099999999</c:v>
                </c:pt>
                <c:pt idx="14960">
                  <c:v>-0.163248375</c:v>
                </c:pt>
                <c:pt idx="14961">
                  <c:v>-0.16323890399999999</c:v>
                </c:pt>
                <c:pt idx="14962">
                  <c:v>-0.16322942600000001</c:v>
                </c:pt>
                <c:pt idx="14963">
                  <c:v>-0.16321994200000001</c:v>
                </c:pt>
                <c:pt idx="14964">
                  <c:v>-0.16321045300000001</c:v>
                </c:pt>
                <c:pt idx="14965">
                  <c:v>-0.16320095700000001</c:v>
                </c:pt>
                <c:pt idx="14966">
                  <c:v>-0.16319145500000001</c:v>
                </c:pt>
                <c:pt idx="14967">
                  <c:v>-0.16318194599999999</c:v>
                </c:pt>
                <c:pt idx="14968">
                  <c:v>-0.16317243200000001</c:v>
                </c:pt>
                <c:pt idx="14969">
                  <c:v>-0.16316291199999999</c:v>
                </c:pt>
                <c:pt idx="14970">
                  <c:v>-0.16315338500000001</c:v>
                </c:pt>
                <c:pt idx="14971">
                  <c:v>-0.16314385300000001</c:v>
                </c:pt>
                <c:pt idx="14972">
                  <c:v>-0.163134314</c:v>
                </c:pt>
                <c:pt idx="14973">
                  <c:v>-0.163124769</c:v>
                </c:pt>
                <c:pt idx="14974">
                  <c:v>-0.16311521800000001</c:v>
                </c:pt>
                <c:pt idx="14975">
                  <c:v>-0.16310566100000001</c:v>
                </c:pt>
                <c:pt idx="14976">
                  <c:v>-0.16309609799999999</c:v>
                </c:pt>
                <c:pt idx="14977">
                  <c:v>-0.16308652900000001</c:v>
                </c:pt>
                <c:pt idx="14978">
                  <c:v>-0.163076953</c:v>
                </c:pt>
                <c:pt idx="14979">
                  <c:v>-0.16306737199999999</c:v>
                </c:pt>
                <c:pt idx="14980">
                  <c:v>-0.16305778400000001</c:v>
                </c:pt>
                <c:pt idx="14981">
                  <c:v>-0.16304819100000001</c:v>
                </c:pt>
                <c:pt idx="14982">
                  <c:v>-0.16303859100000001</c:v>
                </c:pt>
                <c:pt idx="14983">
                  <c:v>-0.16302898499999999</c:v>
                </c:pt>
                <c:pt idx="14984">
                  <c:v>-0.163019373</c:v>
                </c:pt>
                <c:pt idx="14985">
                  <c:v>-0.16300975500000001</c:v>
                </c:pt>
                <c:pt idx="14986">
                  <c:v>-0.16300013099999999</c:v>
                </c:pt>
                <c:pt idx="14987">
                  <c:v>-0.16299050100000001</c:v>
                </c:pt>
                <c:pt idx="14988">
                  <c:v>-0.162980865</c:v>
                </c:pt>
                <c:pt idx="14989">
                  <c:v>-0.162971223</c:v>
                </c:pt>
                <c:pt idx="14990">
                  <c:v>-0.162961574</c:v>
                </c:pt>
                <c:pt idx="14991">
                  <c:v>-0.162951919</c:v>
                </c:pt>
                <c:pt idx="14992">
                  <c:v>-0.16294225900000001</c:v>
                </c:pt>
                <c:pt idx="14993">
                  <c:v>-0.16293259199999999</c:v>
                </c:pt>
                <c:pt idx="14994">
                  <c:v>-0.162922919</c:v>
                </c:pt>
                <c:pt idx="14995">
                  <c:v>-0.16291323999999999</c:v>
                </c:pt>
                <c:pt idx="14996">
                  <c:v>-0.16290355500000001</c:v>
                </c:pt>
                <c:pt idx="14997">
                  <c:v>-0.162893864</c:v>
                </c:pt>
                <c:pt idx="14998">
                  <c:v>-0.162884167</c:v>
                </c:pt>
                <c:pt idx="14999">
                  <c:v>-0.162874463</c:v>
                </c:pt>
                <c:pt idx="15000">
                  <c:v>-0.162864753</c:v>
                </c:pt>
                <c:pt idx="15001">
                  <c:v>-0.16285503800000001</c:v>
                </c:pt>
                <c:pt idx="15002">
                  <c:v>-0.16284531599999999</c:v>
                </c:pt>
                <c:pt idx="15003">
                  <c:v>-0.162835588</c:v>
                </c:pt>
                <c:pt idx="15004">
                  <c:v>-0.16282585399999999</c:v>
                </c:pt>
                <c:pt idx="15005">
                  <c:v>-0.16281611500000001</c:v>
                </c:pt>
                <c:pt idx="15006">
                  <c:v>-0.16280636800000001</c:v>
                </c:pt>
                <c:pt idx="15007">
                  <c:v>-0.16279661600000001</c:v>
                </c:pt>
                <c:pt idx="15008">
                  <c:v>-0.16278685800000001</c:v>
                </c:pt>
                <c:pt idx="15009">
                  <c:v>-0.16277709400000001</c:v>
                </c:pt>
                <c:pt idx="15010">
                  <c:v>-0.16276732299999999</c:v>
                </c:pt>
                <c:pt idx="15011">
                  <c:v>-0.162757547</c:v>
                </c:pt>
                <c:pt idx="15012">
                  <c:v>-0.16274776399999999</c:v>
                </c:pt>
                <c:pt idx="15013">
                  <c:v>-0.16273797500000001</c:v>
                </c:pt>
                <c:pt idx="15014">
                  <c:v>-0.162728181</c:v>
                </c:pt>
                <c:pt idx="15015">
                  <c:v>-0.16271838</c:v>
                </c:pt>
                <c:pt idx="15016">
                  <c:v>-0.162708573</c:v>
                </c:pt>
                <c:pt idx="15017">
                  <c:v>-0.16269876</c:v>
                </c:pt>
                <c:pt idx="15018">
                  <c:v>-0.16268894</c:v>
                </c:pt>
                <c:pt idx="15019">
                  <c:v>-0.16267911500000001</c:v>
                </c:pt>
                <c:pt idx="15020">
                  <c:v>-0.162669284</c:v>
                </c:pt>
                <c:pt idx="15021">
                  <c:v>-0.16265944600000001</c:v>
                </c:pt>
                <c:pt idx="15022">
                  <c:v>-0.162649603</c:v>
                </c:pt>
                <c:pt idx="15023">
                  <c:v>-0.162639753</c:v>
                </c:pt>
                <c:pt idx="15024">
                  <c:v>-0.162629897</c:v>
                </c:pt>
                <c:pt idx="15025">
                  <c:v>-0.162620035</c:v>
                </c:pt>
                <c:pt idx="15026">
                  <c:v>-0.162610167</c:v>
                </c:pt>
                <c:pt idx="15027">
                  <c:v>-0.16260029300000001</c:v>
                </c:pt>
                <c:pt idx="15028">
                  <c:v>-0.16259041299999999</c:v>
                </c:pt>
                <c:pt idx="15029">
                  <c:v>-0.162580527</c:v>
                </c:pt>
                <c:pt idx="15030">
                  <c:v>-0.16257063399999999</c:v>
                </c:pt>
                <c:pt idx="15031">
                  <c:v>-0.16256073600000001</c:v>
                </c:pt>
                <c:pt idx="15032">
                  <c:v>-0.16255083200000001</c:v>
                </c:pt>
                <c:pt idx="15033">
                  <c:v>-0.162540921</c:v>
                </c:pt>
                <c:pt idx="15034">
                  <c:v>-0.16253100400000001</c:v>
                </c:pt>
                <c:pt idx="15035">
                  <c:v>-0.16252108200000001</c:v>
                </c:pt>
                <c:pt idx="15036">
                  <c:v>-0.16251115299999999</c:v>
                </c:pt>
                <c:pt idx="15037">
                  <c:v>-0.162501218</c:v>
                </c:pt>
                <c:pt idx="15038">
                  <c:v>-0.16249127699999999</c:v>
                </c:pt>
                <c:pt idx="15039">
                  <c:v>-0.16248133000000001</c:v>
                </c:pt>
                <c:pt idx="15040">
                  <c:v>-0.162471376</c:v>
                </c:pt>
                <c:pt idx="15041">
                  <c:v>-0.162461417</c:v>
                </c:pt>
                <c:pt idx="15042">
                  <c:v>-0.162451452</c:v>
                </c:pt>
                <c:pt idx="15043">
                  <c:v>-0.16244148</c:v>
                </c:pt>
                <c:pt idx="15044">
                  <c:v>-0.162431503</c:v>
                </c:pt>
                <c:pt idx="15045">
                  <c:v>-0.16242151899999999</c:v>
                </c:pt>
                <c:pt idx="15046">
                  <c:v>-0.162411529</c:v>
                </c:pt>
                <c:pt idx="15047">
                  <c:v>-0.16240153299999999</c:v>
                </c:pt>
                <c:pt idx="15048">
                  <c:v>-0.16239153100000001</c:v>
                </c:pt>
                <c:pt idx="15049">
                  <c:v>-0.162381523</c:v>
                </c:pt>
                <c:pt idx="15050">
                  <c:v>-0.162371509</c:v>
                </c:pt>
                <c:pt idx="15051">
                  <c:v>-0.162361489</c:v>
                </c:pt>
                <c:pt idx="15052">
                  <c:v>-0.162351462</c:v>
                </c:pt>
                <c:pt idx="15053">
                  <c:v>-0.16234143000000001</c:v>
                </c:pt>
                <c:pt idx="15054">
                  <c:v>-0.16233139199999999</c:v>
                </c:pt>
                <c:pt idx="15055">
                  <c:v>-0.162321347</c:v>
                </c:pt>
                <c:pt idx="15056">
                  <c:v>-0.16231129599999999</c:v>
                </c:pt>
                <c:pt idx="15057">
                  <c:v>-0.16230124000000001</c:v>
                </c:pt>
                <c:pt idx="15058">
                  <c:v>-0.16229117700000001</c:v>
                </c:pt>
                <c:pt idx="15059">
                  <c:v>-0.16228110800000001</c:v>
                </c:pt>
                <c:pt idx="15060">
                  <c:v>-0.16227103300000001</c:v>
                </c:pt>
                <c:pt idx="15061">
                  <c:v>-0.16226095200000001</c:v>
                </c:pt>
                <c:pt idx="15062">
                  <c:v>-0.16225086499999999</c:v>
                </c:pt>
                <c:pt idx="15063">
                  <c:v>-0.16224077200000001</c:v>
                </c:pt>
                <c:pt idx="15064">
                  <c:v>-0.16223067199999999</c:v>
                </c:pt>
                <c:pt idx="15065">
                  <c:v>-0.16222056700000001</c:v>
                </c:pt>
                <c:pt idx="15066">
                  <c:v>-0.162210455</c:v>
                </c:pt>
                <c:pt idx="15067">
                  <c:v>-0.162200338</c:v>
                </c:pt>
                <c:pt idx="15068">
                  <c:v>-0.162190214</c:v>
                </c:pt>
                <c:pt idx="15069">
                  <c:v>-0.162180084</c:v>
                </c:pt>
                <c:pt idx="15070">
                  <c:v>-0.16216994900000001</c:v>
                </c:pt>
                <c:pt idx="15071">
                  <c:v>-0.16215980699999999</c:v>
                </c:pt>
                <c:pt idx="15072">
                  <c:v>-0.162149658</c:v>
                </c:pt>
                <c:pt idx="15073">
                  <c:v>-0.16213950399999999</c:v>
                </c:pt>
                <c:pt idx="15074">
                  <c:v>-0.16212934400000001</c:v>
                </c:pt>
                <c:pt idx="15075">
                  <c:v>-0.162119178</c:v>
                </c:pt>
                <c:pt idx="15076">
                  <c:v>-0.162109006</c:v>
                </c:pt>
                <c:pt idx="15077">
                  <c:v>-0.162098827</c:v>
                </c:pt>
                <c:pt idx="15078">
                  <c:v>-0.162088643</c:v>
                </c:pt>
                <c:pt idx="15079">
                  <c:v>-0.16207845200000001</c:v>
                </c:pt>
                <c:pt idx="15080">
                  <c:v>-0.16206825499999999</c:v>
                </c:pt>
                <c:pt idx="15081">
                  <c:v>-0.16205805300000001</c:v>
                </c:pt>
                <c:pt idx="15082">
                  <c:v>-0.162047844</c:v>
                </c:pt>
                <c:pt idx="15083">
                  <c:v>-0.16203762899999999</c:v>
                </c:pt>
                <c:pt idx="15084">
                  <c:v>-0.16202740800000001</c:v>
                </c:pt>
                <c:pt idx="15085">
                  <c:v>-0.16201718100000001</c:v>
                </c:pt>
                <c:pt idx="15086">
                  <c:v>-0.16200694800000001</c:v>
                </c:pt>
                <c:pt idx="15087">
                  <c:v>-0.16199670899999999</c:v>
                </c:pt>
                <c:pt idx="15088">
                  <c:v>-0.161986463</c:v>
                </c:pt>
                <c:pt idx="15089">
                  <c:v>-0.16197621200000001</c:v>
                </c:pt>
                <c:pt idx="15090">
                  <c:v>-0.161965954</c:v>
                </c:pt>
                <c:pt idx="15091">
                  <c:v>-0.16195569100000001</c:v>
                </c:pt>
                <c:pt idx="15092">
                  <c:v>-0.16194542100000001</c:v>
                </c:pt>
                <c:pt idx="15093">
                  <c:v>-0.161935145</c:v>
                </c:pt>
                <c:pt idx="15094">
                  <c:v>-0.161924864</c:v>
                </c:pt>
                <c:pt idx="15095">
                  <c:v>-0.161914576</c:v>
                </c:pt>
                <c:pt idx="15096">
                  <c:v>-0.16190428200000001</c:v>
                </c:pt>
                <c:pt idx="15097">
                  <c:v>-0.16189398099999999</c:v>
                </c:pt>
                <c:pt idx="15098">
                  <c:v>-0.161883675</c:v>
                </c:pt>
                <c:pt idx="15099">
                  <c:v>-0.16187336299999999</c:v>
                </c:pt>
                <c:pt idx="15100">
                  <c:v>-0.16186304500000001</c:v>
                </c:pt>
                <c:pt idx="15101">
                  <c:v>-0.161852721</c:v>
                </c:pt>
                <c:pt idx="15102">
                  <c:v>-0.16184239</c:v>
                </c:pt>
                <c:pt idx="15103">
                  <c:v>-0.161832054</c:v>
                </c:pt>
                <c:pt idx="15104">
                  <c:v>-0.16182171100000001</c:v>
                </c:pt>
                <c:pt idx="15105">
                  <c:v>-0.16181136199999999</c:v>
                </c:pt>
                <c:pt idx="15106">
                  <c:v>-0.161801008</c:v>
                </c:pt>
                <c:pt idx="15107">
                  <c:v>-0.16179064700000001</c:v>
                </c:pt>
                <c:pt idx="15108">
                  <c:v>-0.16178028</c:v>
                </c:pt>
                <c:pt idx="15109">
                  <c:v>-0.16176990699999999</c:v>
                </c:pt>
                <c:pt idx="15110">
                  <c:v>-0.16175952800000001</c:v>
                </c:pt>
                <c:pt idx="15111">
                  <c:v>-0.16174914300000001</c:v>
                </c:pt>
                <c:pt idx="15112">
                  <c:v>-0.16173875200000001</c:v>
                </c:pt>
                <c:pt idx="15113">
                  <c:v>-0.16172835399999999</c:v>
                </c:pt>
                <c:pt idx="15114">
                  <c:v>-0.161717951</c:v>
                </c:pt>
                <c:pt idx="15115">
                  <c:v>-0.16170754200000001</c:v>
                </c:pt>
                <c:pt idx="15116">
                  <c:v>-0.161697126</c:v>
                </c:pt>
                <c:pt idx="15117">
                  <c:v>-0.16168670499999999</c:v>
                </c:pt>
                <c:pt idx="15118">
                  <c:v>-0.16167627700000001</c:v>
                </c:pt>
                <c:pt idx="15119">
                  <c:v>-0.161665843</c:v>
                </c:pt>
                <c:pt idx="15120">
                  <c:v>-0.161655403</c:v>
                </c:pt>
                <c:pt idx="15121">
                  <c:v>-0.16164495700000001</c:v>
                </c:pt>
                <c:pt idx="15122">
                  <c:v>-0.16163450500000001</c:v>
                </c:pt>
                <c:pt idx="15123">
                  <c:v>-0.16162404699999999</c:v>
                </c:pt>
                <c:pt idx="15124">
                  <c:v>-0.16161358300000001</c:v>
                </c:pt>
                <c:pt idx="15125">
                  <c:v>-0.16160311299999999</c:v>
                </c:pt>
                <c:pt idx="15126">
                  <c:v>-0.16159263700000001</c:v>
                </c:pt>
                <c:pt idx="15127">
                  <c:v>-0.16158215500000001</c:v>
                </c:pt>
                <c:pt idx="15128">
                  <c:v>-0.161571666</c:v>
                </c:pt>
                <c:pt idx="15129">
                  <c:v>-0.161561172</c:v>
                </c:pt>
                <c:pt idx="15130">
                  <c:v>-0.16155067100000001</c:v>
                </c:pt>
                <c:pt idx="15131">
                  <c:v>-0.16154016500000001</c:v>
                </c:pt>
                <c:pt idx="15132">
                  <c:v>-0.161529652</c:v>
                </c:pt>
                <c:pt idx="15133">
                  <c:v>-0.16151913300000001</c:v>
                </c:pt>
                <c:pt idx="15134">
                  <c:v>-0.161508609</c:v>
                </c:pt>
                <c:pt idx="15135">
                  <c:v>-0.16149807799999999</c:v>
                </c:pt>
                <c:pt idx="15136">
                  <c:v>-0.16148754100000001</c:v>
                </c:pt>
                <c:pt idx="15137">
                  <c:v>-0.16147699800000001</c:v>
                </c:pt>
                <c:pt idx="15138">
                  <c:v>-0.16146644900000001</c:v>
                </c:pt>
                <c:pt idx="15139">
                  <c:v>-0.16145589299999999</c:v>
                </c:pt>
                <c:pt idx="15140">
                  <c:v>-0.161445332</c:v>
                </c:pt>
                <c:pt idx="15141">
                  <c:v>-0.16143476500000001</c:v>
                </c:pt>
                <c:pt idx="15142">
                  <c:v>-0.16142419199999999</c:v>
                </c:pt>
                <c:pt idx="15143">
                  <c:v>-0.16141361200000001</c:v>
                </c:pt>
                <c:pt idx="15144">
                  <c:v>-0.161403026</c:v>
                </c:pt>
                <c:pt idx="15145">
                  <c:v>-0.161392435</c:v>
                </c:pt>
                <c:pt idx="15146">
                  <c:v>-0.161381837</c:v>
                </c:pt>
                <c:pt idx="15147">
                  <c:v>-0.161371233</c:v>
                </c:pt>
                <c:pt idx="15148">
                  <c:v>-0.16136062400000001</c:v>
                </c:pt>
                <c:pt idx="15149">
                  <c:v>-0.16135000799999999</c:v>
                </c:pt>
                <c:pt idx="15150">
                  <c:v>-0.161339386</c:v>
                </c:pt>
                <c:pt idx="15151">
                  <c:v>-0.16132875799999999</c:v>
                </c:pt>
                <c:pt idx="15152">
                  <c:v>-0.16131812400000001</c:v>
                </c:pt>
                <c:pt idx="15153">
                  <c:v>-0.161307484</c:v>
                </c:pt>
                <c:pt idx="15154">
                  <c:v>-0.161296838</c:v>
                </c:pt>
                <c:pt idx="15155">
                  <c:v>-0.161286185</c:v>
                </c:pt>
                <c:pt idx="15156">
                  <c:v>-0.161275527</c:v>
                </c:pt>
                <c:pt idx="15157">
                  <c:v>-0.16126486300000001</c:v>
                </c:pt>
                <c:pt idx="15158">
                  <c:v>-0.16125419199999999</c:v>
                </c:pt>
                <c:pt idx="15159">
                  <c:v>-0.161243516</c:v>
                </c:pt>
                <c:pt idx="15160">
                  <c:v>-0.16123283299999999</c:v>
                </c:pt>
                <c:pt idx="15161">
                  <c:v>-0.16122214400000001</c:v>
                </c:pt>
                <c:pt idx="15162">
                  <c:v>-0.16121145000000001</c:v>
                </c:pt>
                <c:pt idx="15163">
                  <c:v>-0.161200749</c:v>
                </c:pt>
                <c:pt idx="15164">
                  <c:v>-0.16119004200000001</c:v>
                </c:pt>
                <c:pt idx="15165">
                  <c:v>-0.16117932900000001</c:v>
                </c:pt>
                <c:pt idx="15166">
                  <c:v>-0.16116860999999999</c:v>
                </c:pt>
                <c:pt idx="15167">
                  <c:v>-0.161157885</c:v>
                </c:pt>
                <c:pt idx="15168">
                  <c:v>-0.16114715399999999</c:v>
                </c:pt>
                <c:pt idx="15169">
                  <c:v>-0.161136417</c:v>
                </c:pt>
                <c:pt idx="15170">
                  <c:v>-0.161125673</c:v>
                </c:pt>
                <c:pt idx="15171">
                  <c:v>-0.16111492399999999</c:v>
                </c:pt>
                <c:pt idx="15172">
                  <c:v>-0.16110416899999999</c:v>
                </c:pt>
                <c:pt idx="15173">
                  <c:v>-0.16109340699999999</c:v>
                </c:pt>
                <c:pt idx="15174">
                  <c:v>-0.16108264</c:v>
                </c:pt>
                <c:pt idx="15175">
                  <c:v>-0.16107186600000001</c:v>
                </c:pt>
                <c:pt idx="15176">
                  <c:v>-0.16106108699999999</c:v>
                </c:pt>
                <c:pt idx="15177">
                  <c:v>-0.16105030100000001</c:v>
                </c:pt>
                <c:pt idx="15178">
                  <c:v>-0.161039509</c:v>
                </c:pt>
                <c:pt idx="15179">
                  <c:v>-0.16102871199999999</c:v>
                </c:pt>
                <c:pt idx="15180">
                  <c:v>-0.16101790799999999</c:v>
                </c:pt>
                <c:pt idx="15181">
                  <c:v>-0.16100709799999999</c:v>
                </c:pt>
                <c:pt idx="15182">
                  <c:v>-0.16099628199999999</c:v>
                </c:pt>
                <c:pt idx="15183">
                  <c:v>-0.16098546</c:v>
                </c:pt>
                <c:pt idx="15184">
                  <c:v>-0.16097463200000001</c:v>
                </c:pt>
                <c:pt idx="15185">
                  <c:v>-0.16096379799999999</c:v>
                </c:pt>
                <c:pt idx="15186">
                  <c:v>-0.16095295700000001</c:v>
                </c:pt>
                <c:pt idx="15187">
                  <c:v>-0.160942111</c:v>
                </c:pt>
                <c:pt idx="15188">
                  <c:v>-0.16093125899999999</c:v>
                </c:pt>
                <c:pt idx="15189">
                  <c:v>-0.16092039999999999</c:v>
                </c:pt>
                <c:pt idx="15190">
                  <c:v>-0.16090953599999999</c:v>
                </c:pt>
                <c:pt idx="15191">
                  <c:v>-0.160898666</c:v>
                </c:pt>
                <c:pt idx="15192">
                  <c:v>-0.160887789</c:v>
                </c:pt>
                <c:pt idx="15193">
                  <c:v>-0.16087690599999999</c:v>
                </c:pt>
                <c:pt idx="15194">
                  <c:v>-0.160866017</c:v>
                </c:pt>
                <c:pt idx="15195">
                  <c:v>-0.16085512299999999</c:v>
                </c:pt>
                <c:pt idx="15196">
                  <c:v>-0.16084422200000001</c:v>
                </c:pt>
                <c:pt idx="15197">
                  <c:v>-0.160833315</c:v>
                </c:pt>
                <c:pt idx="15198">
                  <c:v>-0.160822402</c:v>
                </c:pt>
                <c:pt idx="15199">
                  <c:v>-0.16081148300000001</c:v>
                </c:pt>
                <c:pt idx="15200">
                  <c:v>-0.16080055800000001</c:v>
                </c:pt>
                <c:pt idx="15201">
                  <c:v>-0.16078962699999999</c:v>
                </c:pt>
                <c:pt idx="15202">
                  <c:v>-0.16077869</c:v>
                </c:pt>
                <c:pt idx="15203">
                  <c:v>-0.16076774699999999</c:v>
                </c:pt>
                <c:pt idx="15204">
                  <c:v>-0.16075679800000001</c:v>
                </c:pt>
                <c:pt idx="15205">
                  <c:v>-0.160745842</c:v>
                </c:pt>
                <c:pt idx="15206">
                  <c:v>-0.160734881</c:v>
                </c:pt>
                <c:pt idx="15207">
                  <c:v>-0.160723913</c:v>
                </c:pt>
                <c:pt idx="15208">
                  <c:v>-0.16071294</c:v>
                </c:pt>
                <c:pt idx="15209">
                  <c:v>-0.16070196</c:v>
                </c:pt>
                <c:pt idx="15210">
                  <c:v>-0.16069097500000001</c:v>
                </c:pt>
                <c:pt idx="15211">
                  <c:v>-0.160679983</c:v>
                </c:pt>
                <c:pt idx="15212">
                  <c:v>-0.16066898600000001</c:v>
                </c:pt>
                <c:pt idx="15213">
                  <c:v>-0.160657982</c:v>
                </c:pt>
                <c:pt idx="15214">
                  <c:v>-0.160646972</c:v>
                </c:pt>
                <c:pt idx="15215">
                  <c:v>-0.160635956</c:v>
                </c:pt>
                <c:pt idx="15216">
                  <c:v>-0.160624934</c:v>
                </c:pt>
                <c:pt idx="15217">
                  <c:v>-0.160613906</c:v>
                </c:pt>
                <c:pt idx="15218">
                  <c:v>-0.16060287200000001</c:v>
                </c:pt>
                <c:pt idx="15219">
                  <c:v>-0.16059183199999999</c:v>
                </c:pt>
                <c:pt idx="15220">
                  <c:v>-0.160580786</c:v>
                </c:pt>
                <c:pt idx="15221">
                  <c:v>-0.16056973399999999</c:v>
                </c:pt>
                <c:pt idx="15222">
                  <c:v>-0.16055867600000001</c:v>
                </c:pt>
                <c:pt idx="15223">
                  <c:v>-0.16054761100000001</c:v>
                </c:pt>
                <c:pt idx="15224">
                  <c:v>-0.160536541</c:v>
                </c:pt>
                <c:pt idx="15225">
                  <c:v>-0.16052546500000001</c:v>
                </c:pt>
                <c:pt idx="15226">
                  <c:v>-0.16051438200000001</c:v>
                </c:pt>
                <c:pt idx="15227">
                  <c:v>-0.16050329399999999</c:v>
                </c:pt>
                <c:pt idx="15228">
                  <c:v>-0.160492199</c:v>
                </c:pt>
                <c:pt idx="15229">
                  <c:v>-0.16048109899999999</c:v>
                </c:pt>
                <c:pt idx="15230">
                  <c:v>-0.16046999200000001</c:v>
                </c:pt>
                <c:pt idx="15231">
                  <c:v>-0.16045888</c:v>
                </c:pt>
                <c:pt idx="15232">
                  <c:v>-0.16044776099999999</c:v>
                </c:pt>
                <c:pt idx="15233">
                  <c:v>-0.16043663599999999</c:v>
                </c:pt>
                <c:pt idx="15234">
                  <c:v>-0.160425505</c:v>
                </c:pt>
                <c:pt idx="15235">
                  <c:v>-0.160414368</c:v>
                </c:pt>
                <c:pt idx="15236">
                  <c:v>-0.16040322600000001</c:v>
                </c:pt>
                <c:pt idx="15237">
                  <c:v>-0.16039207699999999</c:v>
                </c:pt>
                <c:pt idx="15238">
                  <c:v>-0.16038092200000001</c:v>
                </c:pt>
                <c:pt idx="15239">
                  <c:v>-0.160369761</c:v>
                </c:pt>
                <c:pt idx="15240">
                  <c:v>-0.16035859299999999</c:v>
                </c:pt>
                <c:pt idx="15241">
                  <c:v>-0.16034741999999999</c:v>
                </c:pt>
                <c:pt idx="15242">
                  <c:v>-0.16033624099999999</c:v>
                </c:pt>
                <c:pt idx="15243">
                  <c:v>-0.16032505599999999</c:v>
                </c:pt>
                <c:pt idx="15244">
                  <c:v>-0.160313864</c:v>
                </c:pt>
                <c:pt idx="15245">
                  <c:v>-0.16030266700000001</c:v>
                </c:pt>
                <c:pt idx="15246">
                  <c:v>-0.16029146399999999</c:v>
                </c:pt>
                <c:pt idx="15247">
                  <c:v>-0.16028025400000001</c:v>
                </c:pt>
                <c:pt idx="15248">
                  <c:v>-0.160269039</c:v>
                </c:pt>
                <c:pt idx="15249">
                  <c:v>-0.160257817</c:v>
                </c:pt>
                <c:pt idx="15250">
                  <c:v>-0.16024658999999999</c:v>
                </c:pt>
                <c:pt idx="15251">
                  <c:v>-0.160235356</c:v>
                </c:pt>
                <c:pt idx="15252">
                  <c:v>-0.160224117</c:v>
                </c:pt>
                <c:pt idx="15253">
                  <c:v>-0.16021287100000001</c:v>
                </c:pt>
                <c:pt idx="15254">
                  <c:v>-0.16020161899999999</c:v>
                </c:pt>
                <c:pt idx="15255">
                  <c:v>-0.160190361</c:v>
                </c:pt>
                <c:pt idx="15256">
                  <c:v>-0.16017909799999999</c:v>
                </c:pt>
                <c:pt idx="15257">
                  <c:v>-0.16016782800000001</c:v>
                </c:pt>
                <c:pt idx="15258">
                  <c:v>-0.16015655200000001</c:v>
                </c:pt>
                <c:pt idx="15259">
                  <c:v>-0.16014527000000001</c:v>
                </c:pt>
                <c:pt idx="15260">
                  <c:v>-0.16013398200000001</c:v>
                </c:pt>
                <c:pt idx="15261">
                  <c:v>-0.16012268800000001</c:v>
                </c:pt>
                <c:pt idx="15262">
                  <c:v>-0.16011138799999999</c:v>
                </c:pt>
                <c:pt idx="15263">
                  <c:v>-0.160100082</c:v>
                </c:pt>
                <c:pt idx="15264">
                  <c:v>-0.16008876899999999</c:v>
                </c:pt>
                <c:pt idx="15265">
                  <c:v>-0.16007745100000001</c:v>
                </c:pt>
                <c:pt idx="15266">
                  <c:v>-0.160066127</c:v>
                </c:pt>
                <c:pt idx="15267">
                  <c:v>-0.160054797</c:v>
                </c:pt>
                <c:pt idx="15268">
                  <c:v>-0.16004346</c:v>
                </c:pt>
                <c:pt idx="15269">
                  <c:v>-0.160032118</c:v>
                </c:pt>
                <c:pt idx="15270">
                  <c:v>-0.16002077000000001</c:v>
                </c:pt>
                <c:pt idx="15271">
                  <c:v>-0.16000941499999999</c:v>
                </c:pt>
                <c:pt idx="15272">
                  <c:v>-0.159998055</c:v>
                </c:pt>
                <c:pt idx="15273">
                  <c:v>-0.15998668799999999</c:v>
                </c:pt>
                <c:pt idx="15274">
                  <c:v>-0.15997531600000001</c:v>
                </c:pt>
                <c:pt idx="15275">
                  <c:v>-0.159963937</c:v>
                </c:pt>
                <c:pt idx="15276">
                  <c:v>-0.159952552</c:v>
                </c:pt>
                <c:pt idx="15277">
                  <c:v>-0.159941162</c:v>
                </c:pt>
                <c:pt idx="15278">
                  <c:v>-0.159929765</c:v>
                </c:pt>
                <c:pt idx="15279">
                  <c:v>-0.15991836200000001</c:v>
                </c:pt>
                <c:pt idx="15280">
                  <c:v>-0.15990695399999999</c:v>
                </c:pt>
                <c:pt idx="15281">
                  <c:v>-0.159895539</c:v>
                </c:pt>
                <c:pt idx="15282">
                  <c:v>-0.15988411799999999</c:v>
                </c:pt>
                <c:pt idx="15283">
                  <c:v>-0.15987269100000001</c:v>
                </c:pt>
                <c:pt idx="15284">
                  <c:v>-0.15986125800000001</c:v>
                </c:pt>
                <c:pt idx="15285">
                  <c:v>-0.159849819</c:v>
                </c:pt>
                <c:pt idx="15286">
                  <c:v>-0.15983837400000001</c:v>
                </c:pt>
                <c:pt idx="15287">
                  <c:v>-0.15982692300000001</c:v>
                </c:pt>
                <c:pt idx="15288">
                  <c:v>-0.15981546599999999</c:v>
                </c:pt>
                <c:pt idx="15289">
                  <c:v>-0.159804003</c:v>
                </c:pt>
                <c:pt idx="15290">
                  <c:v>-0.15979253400000001</c:v>
                </c:pt>
                <c:pt idx="15291">
                  <c:v>-0.159781058</c:v>
                </c:pt>
                <c:pt idx="15292">
                  <c:v>-0.159769577</c:v>
                </c:pt>
                <c:pt idx="15293">
                  <c:v>-0.15975808999999999</c:v>
                </c:pt>
                <c:pt idx="15294">
                  <c:v>-0.15974659699999999</c:v>
                </c:pt>
                <c:pt idx="15295">
                  <c:v>-0.15973509699999999</c:v>
                </c:pt>
                <c:pt idx="15296">
                  <c:v>-0.159723592</c:v>
                </c:pt>
                <c:pt idx="15297">
                  <c:v>-0.15971208100000001</c:v>
                </c:pt>
                <c:pt idx="15298">
                  <c:v>-0.15970056299999999</c:v>
                </c:pt>
                <c:pt idx="15299">
                  <c:v>-0.15968904</c:v>
                </c:pt>
                <c:pt idx="15300">
                  <c:v>-0.15967750999999999</c:v>
                </c:pt>
                <c:pt idx="15301">
                  <c:v>-0.15966597499999999</c:v>
                </c:pt>
                <c:pt idx="15302">
                  <c:v>-0.15965443300000001</c:v>
                </c:pt>
                <c:pt idx="15303">
                  <c:v>-0.15964288600000001</c:v>
                </c:pt>
                <c:pt idx="15304">
                  <c:v>-0.15963133199999999</c:v>
                </c:pt>
                <c:pt idx="15305">
                  <c:v>-0.15961977299999999</c:v>
                </c:pt>
                <c:pt idx="15306">
                  <c:v>-0.159608207</c:v>
                </c:pt>
                <c:pt idx="15307">
                  <c:v>-0.15959663499999999</c:v>
                </c:pt>
                <c:pt idx="15308">
                  <c:v>-0.159585058</c:v>
                </c:pt>
                <c:pt idx="15309">
                  <c:v>-0.15957347399999999</c:v>
                </c:pt>
                <c:pt idx="15310">
                  <c:v>-0.15956188399999999</c:v>
                </c:pt>
                <c:pt idx="15311">
                  <c:v>-0.15955028800000001</c:v>
                </c:pt>
                <c:pt idx="15312">
                  <c:v>-0.15953868600000001</c:v>
                </c:pt>
                <c:pt idx="15313">
                  <c:v>-0.15952707799999999</c:v>
                </c:pt>
                <c:pt idx="15314">
                  <c:v>-0.159515464</c:v>
                </c:pt>
                <c:pt idx="15315">
                  <c:v>-0.15950384500000001</c:v>
                </c:pt>
                <c:pt idx="15316">
                  <c:v>-0.15949221899999999</c:v>
                </c:pt>
                <c:pt idx="15317">
                  <c:v>-0.15948058700000001</c:v>
                </c:pt>
                <c:pt idx="15318">
                  <c:v>-0.159468949</c:v>
                </c:pt>
                <c:pt idx="15319">
                  <c:v>-0.15945730499999999</c:v>
                </c:pt>
                <c:pt idx="15320">
                  <c:v>-0.15944565499999999</c:v>
                </c:pt>
                <c:pt idx="15321">
                  <c:v>-0.15943399899999999</c:v>
                </c:pt>
                <c:pt idx="15322">
                  <c:v>-0.159422336</c:v>
                </c:pt>
                <c:pt idx="15323">
                  <c:v>-0.15941066800000001</c:v>
                </c:pt>
                <c:pt idx="15324">
                  <c:v>-0.15939899399999999</c:v>
                </c:pt>
                <c:pt idx="15325">
                  <c:v>-0.159387314</c:v>
                </c:pt>
                <c:pt idx="15326">
                  <c:v>-0.15937562799999999</c:v>
                </c:pt>
                <c:pt idx="15327">
                  <c:v>-0.15936393600000001</c:v>
                </c:pt>
                <c:pt idx="15328">
                  <c:v>-0.15935223700000001</c:v>
                </c:pt>
                <c:pt idx="15329">
                  <c:v>-0.15934053300000001</c:v>
                </c:pt>
                <c:pt idx="15330">
                  <c:v>-0.15932882300000001</c:v>
                </c:pt>
                <c:pt idx="15331">
                  <c:v>-0.15931710599999999</c:v>
                </c:pt>
                <c:pt idx="15332">
                  <c:v>-0.15930538399999999</c:v>
                </c:pt>
                <c:pt idx="15333">
                  <c:v>-0.15929365600000001</c:v>
                </c:pt>
                <c:pt idx="15334">
                  <c:v>-0.15928192099999999</c:v>
                </c:pt>
                <c:pt idx="15335">
                  <c:v>-0.15927018100000001</c:v>
                </c:pt>
                <c:pt idx="15336">
                  <c:v>-0.159258434</c:v>
                </c:pt>
                <c:pt idx="15337">
                  <c:v>-0.159246682</c:v>
                </c:pt>
                <c:pt idx="15338">
                  <c:v>-0.159234923</c:v>
                </c:pt>
                <c:pt idx="15339">
                  <c:v>-0.159223159</c:v>
                </c:pt>
                <c:pt idx="15340">
                  <c:v>-0.15921138800000001</c:v>
                </c:pt>
                <c:pt idx="15341">
                  <c:v>-0.15919961199999999</c:v>
                </c:pt>
                <c:pt idx="15342">
                  <c:v>-0.159187829</c:v>
                </c:pt>
                <c:pt idx="15343">
                  <c:v>-0.15917603999999999</c:v>
                </c:pt>
                <c:pt idx="15344">
                  <c:v>-0.15916424600000001</c:v>
                </c:pt>
                <c:pt idx="15345">
                  <c:v>-0.159152445</c:v>
                </c:pt>
                <c:pt idx="15346">
                  <c:v>-0.159140639</c:v>
                </c:pt>
                <c:pt idx="15347">
                  <c:v>-0.159128826</c:v>
                </c:pt>
                <c:pt idx="15348">
                  <c:v>-0.159117007</c:v>
                </c:pt>
                <c:pt idx="15349">
                  <c:v>-0.15910518200000001</c:v>
                </c:pt>
                <c:pt idx="15350">
                  <c:v>-0.15909335199999999</c:v>
                </c:pt>
                <c:pt idx="15351">
                  <c:v>-0.15908151500000001</c:v>
                </c:pt>
                <c:pt idx="15352">
                  <c:v>-0.159069672</c:v>
                </c:pt>
                <c:pt idx="15353">
                  <c:v>-0.15905782299999999</c:v>
                </c:pt>
                <c:pt idx="15354">
                  <c:v>-0.15904596900000001</c:v>
                </c:pt>
                <c:pt idx="15355">
                  <c:v>-0.15903410800000001</c:v>
                </c:pt>
                <c:pt idx="15356">
                  <c:v>-0.15902224100000001</c:v>
                </c:pt>
                <c:pt idx="15357">
                  <c:v>-0.15901036800000001</c:v>
                </c:pt>
                <c:pt idx="15358">
                  <c:v>-0.15899848899999999</c:v>
                </c:pt>
                <c:pt idx="15359">
                  <c:v>-0.158986604</c:v>
                </c:pt>
                <c:pt idx="15360">
                  <c:v>-0.15897471299999999</c:v>
                </c:pt>
                <c:pt idx="15361">
                  <c:v>-0.15896281600000001</c:v>
                </c:pt>
                <c:pt idx="15362">
                  <c:v>-0.158950913</c:v>
                </c:pt>
                <c:pt idx="15363">
                  <c:v>-0.15893900399999999</c:v>
                </c:pt>
                <c:pt idx="15364">
                  <c:v>-0.15892708899999999</c:v>
                </c:pt>
                <c:pt idx="15365">
                  <c:v>-0.158915168</c:v>
                </c:pt>
                <c:pt idx="15366">
                  <c:v>-0.158903241</c:v>
                </c:pt>
                <c:pt idx="15367">
                  <c:v>-0.15889130800000001</c:v>
                </c:pt>
                <c:pt idx="15368">
                  <c:v>-0.15887936899999999</c:v>
                </c:pt>
                <c:pt idx="15369">
                  <c:v>-0.15886742400000001</c:v>
                </c:pt>
                <c:pt idx="15370">
                  <c:v>-0.158855473</c:v>
                </c:pt>
                <c:pt idx="15371">
                  <c:v>-0.15884351599999999</c:v>
                </c:pt>
                <c:pt idx="15372">
                  <c:v>-0.15883155299999999</c:v>
                </c:pt>
                <c:pt idx="15373">
                  <c:v>-0.15881958400000001</c:v>
                </c:pt>
                <c:pt idx="15374">
                  <c:v>-0.15880760899999999</c:v>
                </c:pt>
                <c:pt idx="15375">
                  <c:v>-0.15879562799999999</c:v>
                </c:pt>
                <c:pt idx="15376">
                  <c:v>-0.158783641</c:v>
                </c:pt>
                <c:pt idx="15377">
                  <c:v>-0.15877164799999999</c:v>
                </c:pt>
                <c:pt idx="15378">
                  <c:v>-0.158759649</c:v>
                </c:pt>
                <c:pt idx="15379">
                  <c:v>-0.15874764299999999</c:v>
                </c:pt>
                <c:pt idx="15380">
                  <c:v>-0.15873563199999999</c:v>
                </c:pt>
                <c:pt idx="15381">
                  <c:v>-0.15872361500000001</c:v>
                </c:pt>
                <c:pt idx="15382">
                  <c:v>-0.15871159200000001</c:v>
                </c:pt>
                <c:pt idx="15383">
                  <c:v>-0.15869956299999999</c:v>
                </c:pt>
                <c:pt idx="15384">
                  <c:v>-0.15868752699999999</c:v>
                </c:pt>
                <c:pt idx="15385">
                  <c:v>-0.158675486</c:v>
                </c:pt>
                <c:pt idx="15386">
                  <c:v>-0.15866343899999999</c:v>
                </c:pt>
                <c:pt idx="15387">
                  <c:v>-0.15865138500000001</c:v>
                </c:pt>
                <c:pt idx="15388">
                  <c:v>-0.158639326</c:v>
                </c:pt>
                <c:pt idx="15389">
                  <c:v>-0.15862726099999999</c:v>
                </c:pt>
                <c:pt idx="15390">
                  <c:v>-0.15861518999999999</c:v>
                </c:pt>
                <c:pt idx="15391">
                  <c:v>-0.15860311199999999</c:v>
                </c:pt>
                <c:pt idx="15392">
                  <c:v>-0.15859102899999999</c:v>
                </c:pt>
                <c:pt idx="15393">
                  <c:v>-0.15857894</c:v>
                </c:pt>
                <c:pt idx="15394">
                  <c:v>-0.15856684500000001</c:v>
                </c:pt>
                <c:pt idx="15395">
                  <c:v>-0.158554743</c:v>
                </c:pt>
                <c:pt idx="15396">
                  <c:v>-0.15854263599999999</c:v>
                </c:pt>
                <c:pt idx="15397">
                  <c:v>-0.15853052300000001</c:v>
                </c:pt>
                <c:pt idx="15398">
                  <c:v>-0.158518403</c:v>
                </c:pt>
                <c:pt idx="15399">
                  <c:v>-0.158506278</c:v>
                </c:pt>
                <c:pt idx="15400">
                  <c:v>-0.158494147</c:v>
                </c:pt>
                <c:pt idx="15401">
                  <c:v>-0.15848201000000001</c:v>
                </c:pt>
                <c:pt idx="15402">
                  <c:v>-0.15846986599999999</c:v>
                </c:pt>
                <c:pt idx="15403">
                  <c:v>-0.158457717</c:v>
                </c:pt>
                <c:pt idx="15404">
                  <c:v>-0.15844556200000001</c:v>
                </c:pt>
                <c:pt idx="15405">
                  <c:v>-0.1584334</c:v>
                </c:pt>
                <c:pt idx="15406">
                  <c:v>-0.15842123299999999</c:v>
                </c:pt>
                <c:pt idx="15407">
                  <c:v>-0.15840905999999999</c:v>
                </c:pt>
                <c:pt idx="15408">
                  <c:v>-0.15839687999999999</c:v>
                </c:pt>
                <c:pt idx="15409">
                  <c:v>-0.15838469499999999</c:v>
                </c:pt>
                <c:pt idx="15410">
                  <c:v>-0.158372503</c:v>
                </c:pt>
                <c:pt idx="15411">
                  <c:v>-0.15836030600000001</c:v>
                </c:pt>
                <c:pt idx="15412">
                  <c:v>-0.15834810199999999</c:v>
                </c:pt>
                <c:pt idx="15413">
                  <c:v>-0.15833589300000001</c:v>
                </c:pt>
                <c:pt idx="15414">
                  <c:v>-0.158323678</c:v>
                </c:pt>
                <c:pt idx="15415">
                  <c:v>-0.15831145599999999</c:v>
                </c:pt>
                <c:pt idx="15416">
                  <c:v>-0.15829922900000001</c:v>
                </c:pt>
                <c:pt idx="15417">
                  <c:v>-0.15828699600000001</c:v>
                </c:pt>
                <c:pt idx="15418">
                  <c:v>-0.15827475599999999</c:v>
                </c:pt>
                <c:pt idx="15419">
                  <c:v>-0.15826251099999999</c:v>
                </c:pt>
                <c:pt idx="15420">
                  <c:v>-0.15825026</c:v>
                </c:pt>
                <c:pt idx="15421">
                  <c:v>-0.15823800199999999</c:v>
                </c:pt>
                <c:pt idx="15422">
                  <c:v>-0.158225739</c:v>
                </c:pt>
                <c:pt idx="15423">
                  <c:v>-0.15821346999999999</c:v>
                </c:pt>
                <c:pt idx="15424">
                  <c:v>-0.15820119399999999</c:v>
                </c:pt>
                <c:pt idx="15425">
                  <c:v>-0.15818891299999999</c:v>
                </c:pt>
                <c:pt idx="15426">
                  <c:v>-0.15817662599999999</c:v>
                </c:pt>
                <c:pt idx="15427">
                  <c:v>-0.15816433199999999</c:v>
                </c:pt>
                <c:pt idx="15428">
                  <c:v>-0.158152033</c:v>
                </c:pt>
                <c:pt idx="15429">
                  <c:v>-0.15813972800000001</c:v>
                </c:pt>
                <c:pt idx="15430">
                  <c:v>-0.15812741599999999</c:v>
                </c:pt>
                <c:pt idx="15431">
                  <c:v>-0.15811509900000001</c:v>
                </c:pt>
                <c:pt idx="15432">
                  <c:v>-0.158102775</c:v>
                </c:pt>
                <c:pt idx="15433">
                  <c:v>-0.158090446</c:v>
                </c:pt>
                <c:pt idx="15434">
                  <c:v>-0.15807811099999999</c:v>
                </c:pt>
                <c:pt idx="15435">
                  <c:v>-0.15806576899999999</c:v>
                </c:pt>
                <c:pt idx="15436">
                  <c:v>-0.158053422</c:v>
                </c:pt>
                <c:pt idx="15437">
                  <c:v>-0.15804106900000001</c:v>
                </c:pt>
                <c:pt idx="15438">
                  <c:v>-0.15802870999999999</c:v>
                </c:pt>
                <c:pt idx="15439">
                  <c:v>-0.158016344</c:v>
                </c:pt>
                <c:pt idx="15440">
                  <c:v>-0.15800397299999999</c:v>
                </c:pt>
                <c:pt idx="15441">
                  <c:v>-0.15799159600000001</c:v>
                </c:pt>
                <c:pt idx="15442">
                  <c:v>-0.15797921200000001</c:v>
                </c:pt>
                <c:pt idx="15443">
                  <c:v>-0.15796682300000001</c:v>
                </c:pt>
                <c:pt idx="15444">
                  <c:v>-0.15795442800000001</c:v>
                </c:pt>
                <c:pt idx="15445">
                  <c:v>-0.15794202700000001</c:v>
                </c:pt>
                <c:pt idx="15446">
                  <c:v>-0.15792961999999999</c:v>
                </c:pt>
                <c:pt idx="15447">
                  <c:v>-0.157917206</c:v>
                </c:pt>
                <c:pt idx="15448">
                  <c:v>-0.15790478699999999</c:v>
                </c:pt>
                <c:pt idx="15449">
                  <c:v>-0.15789236200000001</c:v>
                </c:pt>
                <c:pt idx="15450">
                  <c:v>-0.157879931</c:v>
                </c:pt>
                <c:pt idx="15451">
                  <c:v>-0.157867494</c:v>
                </c:pt>
                <c:pt idx="15452">
                  <c:v>-0.15785505</c:v>
                </c:pt>
                <c:pt idx="15453">
                  <c:v>-0.157842601</c:v>
                </c:pt>
                <c:pt idx="15454">
                  <c:v>-0.157830146</c:v>
                </c:pt>
                <c:pt idx="15455">
                  <c:v>-0.15781768500000001</c:v>
                </c:pt>
                <c:pt idx="15456">
                  <c:v>-0.157805218</c:v>
                </c:pt>
                <c:pt idx="15457">
                  <c:v>-0.15779274400000001</c:v>
                </c:pt>
                <c:pt idx="15458">
                  <c:v>-0.157780265</c:v>
                </c:pt>
                <c:pt idx="15459">
                  <c:v>-0.15776778</c:v>
                </c:pt>
                <c:pt idx="15460">
                  <c:v>-0.15775528899999999</c:v>
                </c:pt>
                <c:pt idx="15461">
                  <c:v>-0.15774279199999999</c:v>
                </c:pt>
                <c:pt idx="15462">
                  <c:v>-0.157730289</c:v>
                </c:pt>
                <c:pt idx="15463">
                  <c:v>-0.15771778</c:v>
                </c:pt>
                <c:pt idx="15464">
                  <c:v>-0.15770526500000001</c:v>
                </c:pt>
                <c:pt idx="15465">
                  <c:v>-0.157692744</c:v>
                </c:pt>
                <c:pt idx="15466">
                  <c:v>-0.15768021700000001</c:v>
                </c:pt>
                <c:pt idx="15467">
                  <c:v>-0.157667684</c:v>
                </c:pt>
                <c:pt idx="15468">
                  <c:v>-0.157655145</c:v>
                </c:pt>
                <c:pt idx="15469">
                  <c:v>-0.15764259999999999</c:v>
                </c:pt>
                <c:pt idx="15470">
                  <c:v>-0.15763004899999999</c:v>
                </c:pt>
                <c:pt idx="15471">
                  <c:v>-0.157617492</c:v>
                </c:pt>
                <c:pt idx="15472">
                  <c:v>-0.157604929</c:v>
                </c:pt>
                <c:pt idx="15473">
                  <c:v>-0.15759236099999999</c:v>
                </c:pt>
                <c:pt idx="15474">
                  <c:v>-0.157579786</c:v>
                </c:pt>
                <c:pt idx="15475">
                  <c:v>-0.15756720499999999</c:v>
                </c:pt>
                <c:pt idx="15476">
                  <c:v>-0.15755461800000001</c:v>
                </c:pt>
                <c:pt idx="15477">
                  <c:v>-0.157542025</c:v>
                </c:pt>
                <c:pt idx="15478">
                  <c:v>-0.157529426</c:v>
                </c:pt>
                <c:pt idx="15479">
                  <c:v>-0.157516822</c:v>
                </c:pt>
                <c:pt idx="15480">
                  <c:v>-0.15750421100000001</c:v>
                </c:pt>
                <c:pt idx="15481">
                  <c:v>-0.15749159400000001</c:v>
                </c:pt>
                <c:pt idx="15482">
                  <c:v>-0.157478971</c:v>
                </c:pt>
                <c:pt idx="15483">
                  <c:v>-0.15746634200000001</c:v>
                </c:pt>
                <c:pt idx="15484">
                  <c:v>-0.157453708</c:v>
                </c:pt>
                <c:pt idx="15485">
                  <c:v>-0.15744106699999999</c:v>
                </c:pt>
                <c:pt idx="15486">
                  <c:v>-0.15742842100000001</c:v>
                </c:pt>
                <c:pt idx="15487">
                  <c:v>-0.15741576800000001</c:v>
                </c:pt>
                <c:pt idx="15488">
                  <c:v>-0.15740310900000001</c:v>
                </c:pt>
                <c:pt idx="15489">
                  <c:v>-0.15739044499999999</c:v>
                </c:pt>
                <c:pt idx="15490">
                  <c:v>-0.157377774</c:v>
                </c:pt>
                <c:pt idx="15491">
                  <c:v>-0.15736509800000001</c:v>
                </c:pt>
                <c:pt idx="15492">
                  <c:v>-0.157352415</c:v>
                </c:pt>
                <c:pt idx="15493">
                  <c:v>-0.15733972700000001</c:v>
                </c:pt>
                <c:pt idx="15494">
                  <c:v>-0.15732703200000001</c:v>
                </c:pt>
                <c:pt idx="15495">
                  <c:v>-0.157314332</c:v>
                </c:pt>
                <c:pt idx="15496">
                  <c:v>-0.157301625</c:v>
                </c:pt>
                <c:pt idx="15497">
                  <c:v>-0.157288913</c:v>
                </c:pt>
                <c:pt idx="15498">
                  <c:v>-0.15727619500000001</c:v>
                </c:pt>
                <c:pt idx="15499">
                  <c:v>-0.15726346999999999</c:v>
                </c:pt>
                <c:pt idx="15500">
                  <c:v>-0.15725074</c:v>
                </c:pt>
                <c:pt idx="15501">
                  <c:v>-0.15723800399999999</c:v>
                </c:pt>
                <c:pt idx="15502">
                  <c:v>-0.157225262</c:v>
                </c:pt>
                <c:pt idx="15503">
                  <c:v>-0.157212513</c:v>
                </c:pt>
                <c:pt idx="15504">
                  <c:v>-0.15719975899999999</c:v>
                </c:pt>
                <c:pt idx="15505">
                  <c:v>-0.15718699899999999</c:v>
                </c:pt>
                <c:pt idx="15506">
                  <c:v>-0.157174232</c:v>
                </c:pt>
                <c:pt idx="15507">
                  <c:v>-0.15716146</c:v>
                </c:pt>
                <c:pt idx="15508">
                  <c:v>-0.15714868200000001</c:v>
                </c:pt>
                <c:pt idx="15509">
                  <c:v>-0.157135898</c:v>
                </c:pt>
                <c:pt idx="15510">
                  <c:v>-0.15712310800000001</c:v>
                </c:pt>
                <c:pt idx="15511">
                  <c:v>-0.157110312</c:v>
                </c:pt>
                <c:pt idx="15512">
                  <c:v>-0.15709751</c:v>
                </c:pt>
                <c:pt idx="15513">
                  <c:v>-0.15708470199999999</c:v>
                </c:pt>
                <c:pt idx="15514">
                  <c:v>-0.15707188799999999</c:v>
                </c:pt>
                <c:pt idx="15515">
                  <c:v>-0.157059068</c:v>
                </c:pt>
                <c:pt idx="15516">
                  <c:v>-0.157046243</c:v>
                </c:pt>
                <c:pt idx="15517">
                  <c:v>-0.15703341100000001</c:v>
                </c:pt>
                <c:pt idx="15518">
                  <c:v>-0.157020573</c:v>
                </c:pt>
                <c:pt idx="15519">
                  <c:v>-0.15700772900000001</c:v>
                </c:pt>
                <c:pt idx="15520">
                  <c:v>-0.156994879</c:v>
                </c:pt>
                <c:pt idx="15521">
                  <c:v>-0.156982024</c:v>
                </c:pt>
                <c:pt idx="15522">
                  <c:v>-0.156969162</c:v>
                </c:pt>
                <c:pt idx="15523">
                  <c:v>-0.156956294</c:v>
                </c:pt>
                <c:pt idx="15524">
                  <c:v>-0.156943421</c:v>
                </c:pt>
                <c:pt idx="15525">
                  <c:v>-0.15693054100000001</c:v>
                </c:pt>
                <c:pt idx="15526">
                  <c:v>-0.15691765599999999</c:v>
                </c:pt>
                <c:pt idx="15527">
                  <c:v>-0.156904764</c:v>
                </c:pt>
                <c:pt idx="15528">
                  <c:v>-0.15689186599999999</c:v>
                </c:pt>
                <c:pt idx="15529">
                  <c:v>-0.15687896300000001</c:v>
                </c:pt>
                <c:pt idx="15530">
                  <c:v>-0.156866054</c:v>
                </c:pt>
                <c:pt idx="15531">
                  <c:v>-0.156853138</c:v>
                </c:pt>
                <c:pt idx="15532">
                  <c:v>-0.156840217</c:v>
                </c:pt>
                <c:pt idx="15533">
                  <c:v>-0.15682729000000001</c:v>
                </c:pt>
                <c:pt idx="15534">
                  <c:v>-0.15681435599999999</c:v>
                </c:pt>
                <c:pt idx="15535">
                  <c:v>-0.156801417</c:v>
                </c:pt>
                <c:pt idx="15536">
                  <c:v>-0.15678847200000001</c:v>
                </c:pt>
                <c:pt idx="15537">
                  <c:v>-0.156775521</c:v>
                </c:pt>
                <c:pt idx="15538">
                  <c:v>-0.15676256399999999</c:v>
                </c:pt>
                <c:pt idx="15539">
                  <c:v>-0.15674959999999999</c:v>
                </c:pt>
                <c:pt idx="15540">
                  <c:v>-0.15673663099999999</c:v>
                </c:pt>
                <c:pt idx="15541">
                  <c:v>-0.15672365599999999</c:v>
                </c:pt>
                <c:pt idx="15542">
                  <c:v>-0.15671067499999999</c:v>
                </c:pt>
                <c:pt idx="15543">
                  <c:v>-0.156697689</c:v>
                </c:pt>
                <c:pt idx="15544">
                  <c:v>-0.15668469600000001</c:v>
                </c:pt>
                <c:pt idx="15545">
                  <c:v>-0.156671697</c:v>
                </c:pt>
                <c:pt idx="15546">
                  <c:v>-0.15665869199999999</c:v>
                </c:pt>
                <c:pt idx="15547">
                  <c:v>-0.15664568100000001</c:v>
                </c:pt>
                <c:pt idx="15548">
                  <c:v>-0.156632665</c:v>
                </c:pt>
                <c:pt idx="15549">
                  <c:v>-0.156619642</c:v>
                </c:pt>
                <c:pt idx="15550">
                  <c:v>-0.15660661300000001</c:v>
                </c:pt>
                <c:pt idx="15551">
                  <c:v>-0.15659357900000001</c:v>
                </c:pt>
                <c:pt idx="15552">
                  <c:v>-0.15658053799999999</c:v>
                </c:pt>
                <c:pt idx="15553">
                  <c:v>-0.156567491</c:v>
                </c:pt>
                <c:pt idx="15554">
                  <c:v>-0.15655443899999999</c:v>
                </c:pt>
                <c:pt idx="15555">
                  <c:v>-0.15654138000000001</c:v>
                </c:pt>
                <c:pt idx="15556">
                  <c:v>-0.156528316</c:v>
                </c:pt>
                <c:pt idx="15557">
                  <c:v>-0.156515246</c:v>
                </c:pt>
                <c:pt idx="15558">
                  <c:v>-0.156502169</c:v>
                </c:pt>
                <c:pt idx="15559">
                  <c:v>-0.156489087</c:v>
                </c:pt>
                <c:pt idx="15560">
                  <c:v>-0.156475999</c:v>
                </c:pt>
                <c:pt idx="15561">
                  <c:v>-0.15646290500000001</c:v>
                </c:pt>
                <c:pt idx="15562">
                  <c:v>-0.156449805</c:v>
                </c:pt>
                <c:pt idx="15563">
                  <c:v>-0.15643669800000001</c:v>
                </c:pt>
                <c:pt idx="15564">
                  <c:v>-0.156423586</c:v>
                </c:pt>
                <c:pt idx="15565">
                  <c:v>-0.156410468</c:v>
                </c:pt>
                <c:pt idx="15566">
                  <c:v>-0.15639734499999999</c:v>
                </c:pt>
                <c:pt idx="15567">
                  <c:v>-0.15638421499999999</c:v>
                </c:pt>
                <c:pt idx="15568">
                  <c:v>-0.156371079</c:v>
                </c:pt>
                <c:pt idx="15569">
                  <c:v>-0.156357937</c:v>
                </c:pt>
                <c:pt idx="15570">
                  <c:v>-0.15634478900000001</c:v>
                </c:pt>
                <c:pt idx="15571">
                  <c:v>-0.156331636</c:v>
                </c:pt>
                <c:pt idx="15572">
                  <c:v>-0.15631847600000001</c:v>
                </c:pt>
                <c:pt idx="15573">
                  <c:v>-0.15630531</c:v>
                </c:pt>
                <c:pt idx="15574">
                  <c:v>-0.156292139</c:v>
                </c:pt>
                <c:pt idx="15575">
                  <c:v>-0.15627896099999999</c:v>
                </c:pt>
                <c:pt idx="15576">
                  <c:v>-0.15626577699999999</c:v>
                </c:pt>
                <c:pt idx="15577">
                  <c:v>-0.156252588</c:v>
                </c:pt>
                <c:pt idx="15578">
                  <c:v>-0.156239393</c:v>
                </c:pt>
                <c:pt idx="15579">
                  <c:v>-0.15622619099999999</c:v>
                </c:pt>
                <c:pt idx="15580">
                  <c:v>-0.156212984</c:v>
                </c:pt>
                <c:pt idx="15581">
                  <c:v>-0.15619977099999999</c:v>
                </c:pt>
                <c:pt idx="15582">
                  <c:v>-0.15618655200000001</c:v>
                </c:pt>
                <c:pt idx="15583">
                  <c:v>-0.156173327</c:v>
                </c:pt>
                <c:pt idx="15584">
                  <c:v>-0.156160096</c:v>
                </c:pt>
                <c:pt idx="15585">
                  <c:v>-0.156146859</c:v>
                </c:pt>
                <c:pt idx="15586">
                  <c:v>-0.156133616</c:v>
                </c:pt>
                <c:pt idx="15587">
                  <c:v>-0.15612036700000001</c:v>
                </c:pt>
                <c:pt idx="15588">
                  <c:v>-0.15610711199999999</c:v>
                </c:pt>
                <c:pt idx="15589">
                  <c:v>-0.15609385100000001</c:v>
                </c:pt>
                <c:pt idx="15590">
                  <c:v>-0.15608058499999999</c:v>
                </c:pt>
                <c:pt idx="15591">
                  <c:v>-0.15606731200000001</c:v>
                </c:pt>
                <c:pt idx="15592">
                  <c:v>-0.15605403300000001</c:v>
                </c:pt>
                <c:pt idx="15593">
                  <c:v>-0.15604074900000001</c:v>
                </c:pt>
                <c:pt idx="15594">
                  <c:v>-0.15602745800000001</c:v>
                </c:pt>
                <c:pt idx="15595">
                  <c:v>-0.15601416200000001</c:v>
                </c:pt>
                <c:pt idx="15596">
                  <c:v>-0.15600085899999999</c:v>
                </c:pt>
                <c:pt idx="15597">
                  <c:v>-0.155987551</c:v>
                </c:pt>
                <c:pt idx="15598">
                  <c:v>-0.15597423699999999</c:v>
                </c:pt>
                <c:pt idx="15599">
                  <c:v>-0.155960917</c:v>
                </c:pt>
                <c:pt idx="15600">
                  <c:v>-0.15594759</c:v>
                </c:pt>
                <c:pt idx="15601">
                  <c:v>-0.15593425799999999</c:v>
                </c:pt>
                <c:pt idx="15602">
                  <c:v>-0.15592091999999999</c:v>
                </c:pt>
                <c:pt idx="15603">
                  <c:v>-0.15590757599999999</c:v>
                </c:pt>
                <c:pt idx="15604">
                  <c:v>-0.155894226</c:v>
                </c:pt>
                <c:pt idx="15605">
                  <c:v>-0.15588087</c:v>
                </c:pt>
                <c:pt idx="15606">
                  <c:v>-0.15586750799999999</c:v>
                </c:pt>
                <c:pt idx="15607">
                  <c:v>-0.155854141</c:v>
                </c:pt>
                <c:pt idx="15608">
                  <c:v>-0.15584076699999999</c:v>
                </c:pt>
                <c:pt idx="15609">
                  <c:v>-0.15582738700000001</c:v>
                </c:pt>
                <c:pt idx="15610">
                  <c:v>-0.15581400200000001</c:v>
                </c:pt>
                <c:pt idx="15611">
                  <c:v>-0.15580061000000001</c:v>
                </c:pt>
                <c:pt idx="15612">
                  <c:v>-0.15578721300000001</c:v>
                </c:pt>
                <c:pt idx="15613">
                  <c:v>-0.15577381000000001</c:v>
                </c:pt>
                <c:pt idx="15614">
                  <c:v>-0.15576039999999999</c:v>
                </c:pt>
                <c:pt idx="15615">
                  <c:v>-0.155746985</c:v>
                </c:pt>
                <c:pt idx="15616">
                  <c:v>-0.15573356399999999</c:v>
                </c:pt>
                <c:pt idx="15617">
                  <c:v>-0.15572013700000001</c:v>
                </c:pt>
                <c:pt idx="15618">
                  <c:v>-0.155706704</c:v>
                </c:pt>
                <c:pt idx="15619">
                  <c:v>-0.155693265</c:v>
                </c:pt>
                <c:pt idx="15620">
                  <c:v>-0.15567982</c:v>
                </c:pt>
                <c:pt idx="15621">
                  <c:v>-0.155666369</c:v>
                </c:pt>
                <c:pt idx="15622">
                  <c:v>-0.155652912</c:v>
                </c:pt>
                <c:pt idx="15623">
                  <c:v>-0.15563944900000001</c:v>
                </c:pt>
                <c:pt idx="15624">
                  <c:v>-0.15562598</c:v>
                </c:pt>
                <c:pt idx="15625">
                  <c:v>-0.15561250600000001</c:v>
                </c:pt>
                <c:pt idx="15626">
                  <c:v>-0.155599025</c:v>
                </c:pt>
                <c:pt idx="15627">
                  <c:v>-0.15558553899999999</c:v>
                </c:pt>
                <c:pt idx="15628">
                  <c:v>-0.15557204599999999</c:v>
                </c:pt>
                <c:pt idx="15629">
                  <c:v>-0.15555854799999999</c:v>
                </c:pt>
                <c:pt idx="15630">
                  <c:v>-0.15554504399999999</c:v>
                </c:pt>
                <c:pt idx="15631">
                  <c:v>-0.155531534</c:v>
                </c:pt>
                <c:pt idx="15632">
                  <c:v>-0.15551801700000001</c:v>
                </c:pt>
                <c:pt idx="15633">
                  <c:v>-0.15550449499999999</c:v>
                </c:pt>
                <c:pt idx="15634">
                  <c:v>-0.15549096700000001</c:v>
                </c:pt>
                <c:pt idx="15635">
                  <c:v>-0.155477434</c:v>
                </c:pt>
                <c:pt idx="15636">
                  <c:v>-0.15546389399999999</c:v>
                </c:pt>
                <c:pt idx="15637">
                  <c:v>-0.15545034799999999</c:v>
                </c:pt>
                <c:pt idx="15638">
                  <c:v>-0.15543679599999999</c:v>
                </c:pt>
                <c:pt idx="15639">
                  <c:v>-0.15542323899999999</c:v>
                </c:pt>
                <c:pt idx="15640">
                  <c:v>-0.155409675</c:v>
                </c:pt>
                <c:pt idx="15641">
                  <c:v>-0.15539610600000001</c:v>
                </c:pt>
                <c:pt idx="15642">
                  <c:v>-0.15538252999999999</c:v>
                </c:pt>
                <c:pt idx="15643">
                  <c:v>-0.15536894900000001</c:v>
                </c:pt>
                <c:pt idx="15644">
                  <c:v>-0.155355362</c:v>
                </c:pt>
                <c:pt idx="15645">
                  <c:v>-0.15534176799999999</c:v>
                </c:pt>
                <c:pt idx="15646">
                  <c:v>-0.15532816899999999</c:v>
                </c:pt>
                <c:pt idx="15647">
                  <c:v>-0.15531456399999999</c:v>
                </c:pt>
                <c:pt idx="15648">
                  <c:v>-0.15530095299999999</c:v>
                </c:pt>
                <c:pt idx="15649">
                  <c:v>-0.155287336</c:v>
                </c:pt>
                <c:pt idx="15650">
                  <c:v>-0.15527371300000001</c:v>
                </c:pt>
                <c:pt idx="15651">
                  <c:v>-0.15526008399999999</c:v>
                </c:pt>
                <c:pt idx="15652">
                  <c:v>-0.15524645000000001</c:v>
                </c:pt>
                <c:pt idx="15653">
                  <c:v>-0.155232809</c:v>
                </c:pt>
                <c:pt idx="15654">
                  <c:v>-0.15521916299999999</c:v>
                </c:pt>
                <c:pt idx="15655">
                  <c:v>-0.15520550999999999</c:v>
                </c:pt>
                <c:pt idx="15656">
                  <c:v>-0.15519185199999999</c:v>
                </c:pt>
                <c:pt idx="15657">
                  <c:v>-0.15517818799999999</c:v>
                </c:pt>
                <c:pt idx="15658">
                  <c:v>-0.155164517</c:v>
                </c:pt>
                <c:pt idx="15659">
                  <c:v>-0.15515084100000001</c:v>
                </c:pt>
                <c:pt idx="15660">
                  <c:v>-0.155137159</c:v>
                </c:pt>
                <c:pt idx="15661">
                  <c:v>-0.15512347100000001</c:v>
                </c:pt>
                <c:pt idx="15662">
                  <c:v>-0.155109777</c:v>
                </c:pt>
                <c:pt idx="15663">
                  <c:v>-0.155096078</c:v>
                </c:pt>
                <c:pt idx="15664">
                  <c:v>-0.155082372</c:v>
                </c:pt>
                <c:pt idx="15665">
                  <c:v>-0.15506866</c:v>
                </c:pt>
                <c:pt idx="15666">
                  <c:v>-0.155054943</c:v>
                </c:pt>
                <c:pt idx="15667">
                  <c:v>-0.15504121900000001</c:v>
                </c:pt>
                <c:pt idx="15668">
                  <c:v>-0.15502748999999999</c:v>
                </c:pt>
                <c:pt idx="15669">
                  <c:v>-0.155013754</c:v>
                </c:pt>
                <c:pt idx="15670">
                  <c:v>-0.15500001299999999</c:v>
                </c:pt>
                <c:pt idx="15671">
                  <c:v>-0.15498626600000001</c:v>
                </c:pt>
                <c:pt idx="15672">
                  <c:v>-0.15497251300000001</c:v>
                </c:pt>
                <c:pt idx="15673">
                  <c:v>-0.154958754</c:v>
                </c:pt>
                <c:pt idx="15674">
                  <c:v>-0.15494498900000001</c:v>
                </c:pt>
                <c:pt idx="15675">
                  <c:v>-0.15493121800000001</c:v>
                </c:pt>
                <c:pt idx="15676">
                  <c:v>-0.15491744099999999</c:v>
                </c:pt>
                <c:pt idx="15677">
                  <c:v>-0.154903659</c:v>
                </c:pt>
                <c:pt idx="15678">
                  <c:v>-0.15488987000000001</c:v>
                </c:pt>
                <c:pt idx="15679">
                  <c:v>-0.154876076</c:v>
                </c:pt>
                <c:pt idx="15680">
                  <c:v>-0.15486227499999999</c:v>
                </c:pt>
                <c:pt idx="15681">
                  <c:v>-0.15484846899999999</c:v>
                </c:pt>
                <c:pt idx="15682">
                  <c:v>-0.15483465699999999</c:v>
                </c:pt>
                <c:pt idx="15683">
                  <c:v>-0.15482083899999999</c:v>
                </c:pt>
                <c:pt idx="15684">
                  <c:v>-0.15480701499999999</c:v>
                </c:pt>
                <c:pt idx="15685">
                  <c:v>-0.154793185</c:v>
                </c:pt>
                <c:pt idx="15686">
                  <c:v>-0.15477934900000001</c:v>
                </c:pt>
                <c:pt idx="15687">
                  <c:v>-0.154765507</c:v>
                </c:pt>
                <c:pt idx="15688">
                  <c:v>-0.15475165900000001</c:v>
                </c:pt>
                <c:pt idx="15689">
                  <c:v>-0.15473780600000001</c:v>
                </c:pt>
                <c:pt idx="15690">
                  <c:v>-0.154723946</c:v>
                </c:pt>
                <c:pt idx="15691">
                  <c:v>-0.154710081</c:v>
                </c:pt>
                <c:pt idx="15692">
                  <c:v>-0.154696209</c:v>
                </c:pt>
                <c:pt idx="15693">
                  <c:v>-0.15468233200000001</c:v>
                </c:pt>
                <c:pt idx="15694">
                  <c:v>-0.15466844900000001</c:v>
                </c:pt>
                <c:pt idx="15695">
                  <c:v>-0.15465456</c:v>
                </c:pt>
                <c:pt idx="15696">
                  <c:v>-0.15464066500000001</c:v>
                </c:pt>
                <c:pt idx="15697">
                  <c:v>-0.154626764</c:v>
                </c:pt>
                <c:pt idx="15698">
                  <c:v>-0.15461285699999999</c:v>
                </c:pt>
                <c:pt idx="15699">
                  <c:v>-0.15459894399999999</c:v>
                </c:pt>
                <c:pt idx="15700">
                  <c:v>-0.15458502599999999</c:v>
                </c:pt>
                <c:pt idx="15701">
                  <c:v>-0.15457110099999999</c:v>
                </c:pt>
                <c:pt idx="15702">
                  <c:v>-0.15455717099999999</c:v>
                </c:pt>
                <c:pt idx="15703">
                  <c:v>-0.154543235</c:v>
                </c:pt>
                <c:pt idx="15704">
                  <c:v>-0.15452929200000001</c:v>
                </c:pt>
                <c:pt idx="15705">
                  <c:v>-0.154515344</c:v>
                </c:pt>
                <c:pt idx="15706">
                  <c:v>-0.15450138999999999</c:v>
                </c:pt>
                <c:pt idx="15707">
                  <c:v>-0.15448743000000001</c:v>
                </c:pt>
                <c:pt idx="15708">
                  <c:v>-0.154473465</c:v>
                </c:pt>
                <c:pt idx="15709">
                  <c:v>-0.154459493</c:v>
                </c:pt>
                <c:pt idx="15710">
                  <c:v>-0.15444551500000001</c:v>
                </c:pt>
                <c:pt idx="15711">
                  <c:v>-0.15443153200000001</c:v>
                </c:pt>
                <c:pt idx="15712">
                  <c:v>-0.15441754199999999</c:v>
                </c:pt>
                <c:pt idx="15713">
                  <c:v>-0.154403547</c:v>
                </c:pt>
                <c:pt idx="15714">
                  <c:v>-0.15438954599999999</c:v>
                </c:pt>
                <c:pt idx="15715">
                  <c:v>-0.15437553900000001</c:v>
                </c:pt>
                <c:pt idx="15716">
                  <c:v>-0.154361525</c:v>
                </c:pt>
                <c:pt idx="15717">
                  <c:v>-0.15434750699999999</c:v>
                </c:pt>
                <c:pt idx="15718">
                  <c:v>-0.15433348199999999</c:v>
                </c:pt>
                <c:pt idx="15719">
                  <c:v>-0.154319451</c:v>
                </c:pt>
                <c:pt idx="15720">
                  <c:v>-0.154305414</c:v>
                </c:pt>
                <c:pt idx="15721">
                  <c:v>-0.15429137100000001</c:v>
                </c:pt>
                <c:pt idx="15722">
                  <c:v>-0.15427732299999999</c:v>
                </c:pt>
                <c:pt idx="15723">
                  <c:v>-0.15426326900000001</c:v>
                </c:pt>
                <c:pt idx="15724">
                  <c:v>-0.154249208</c:v>
                </c:pt>
                <c:pt idx="15725">
                  <c:v>-0.15423514199999999</c:v>
                </c:pt>
                <c:pt idx="15726">
                  <c:v>-0.15422106999999999</c:v>
                </c:pt>
                <c:pt idx="15727">
                  <c:v>-0.15420699199999999</c:v>
                </c:pt>
                <c:pt idx="15728">
                  <c:v>-0.15419290899999999</c:v>
                </c:pt>
                <c:pt idx="15729">
                  <c:v>-0.15417881899999999</c:v>
                </c:pt>
                <c:pt idx="15730">
                  <c:v>-0.154164723</c:v>
                </c:pt>
                <c:pt idx="15731">
                  <c:v>-0.15415062199999999</c:v>
                </c:pt>
                <c:pt idx="15732">
                  <c:v>-0.154136514</c:v>
                </c:pt>
                <c:pt idx="15733">
                  <c:v>-0.15412240099999999</c:v>
                </c:pt>
                <c:pt idx="15734">
                  <c:v>-0.15410828200000001</c:v>
                </c:pt>
                <c:pt idx="15735">
                  <c:v>-0.15409415700000001</c:v>
                </c:pt>
                <c:pt idx="15736">
                  <c:v>-0.15408002600000001</c:v>
                </c:pt>
                <c:pt idx="15737">
                  <c:v>-0.15406588900000001</c:v>
                </c:pt>
                <c:pt idx="15738">
                  <c:v>-0.15405174599999999</c:v>
                </c:pt>
                <c:pt idx="15739">
                  <c:v>-0.154037598</c:v>
                </c:pt>
                <c:pt idx="15740">
                  <c:v>-0.15402344300000001</c:v>
                </c:pt>
                <c:pt idx="15741">
                  <c:v>-0.154009283</c:v>
                </c:pt>
                <c:pt idx="15742">
                  <c:v>-0.15399511599999999</c:v>
                </c:pt>
                <c:pt idx="15743">
                  <c:v>-0.15398094400000001</c:v>
                </c:pt>
                <c:pt idx="15744">
                  <c:v>-0.153966766</c:v>
                </c:pt>
                <c:pt idx="15745">
                  <c:v>-0.153952582</c:v>
                </c:pt>
                <c:pt idx="15746">
                  <c:v>-0.15393839200000001</c:v>
                </c:pt>
                <c:pt idx="15747">
                  <c:v>-0.15392419600000001</c:v>
                </c:pt>
                <c:pt idx="15748">
                  <c:v>-0.15390999399999999</c:v>
                </c:pt>
                <c:pt idx="15749">
                  <c:v>-0.15389578700000001</c:v>
                </c:pt>
                <c:pt idx="15750">
                  <c:v>-0.15388157299999999</c:v>
                </c:pt>
                <c:pt idx="15751">
                  <c:v>-0.15386735400000001</c:v>
                </c:pt>
                <c:pt idx="15752">
                  <c:v>-0.15385312900000001</c:v>
                </c:pt>
                <c:pt idx="15753">
                  <c:v>-0.153838898</c:v>
                </c:pt>
                <c:pt idx="15754">
                  <c:v>-0.153824661</c:v>
                </c:pt>
                <c:pt idx="15755">
                  <c:v>-0.153810418</c:v>
                </c:pt>
                <c:pt idx="15756">
                  <c:v>-0.15379616900000001</c:v>
                </c:pt>
                <c:pt idx="15757">
                  <c:v>-0.15378191499999999</c:v>
                </c:pt>
                <c:pt idx="15758">
                  <c:v>-0.153767654</c:v>
                </c:pt>
                <c:pt idx="15759">
                  <c:v>-0.15375338799999999</c:v>
                </c:pt>
                <c:pt idx="15760">
                  <c:v>-0.15373911500000001</c:v>
                </c:pt>
                <c:pt idx="15761">
                  <c:v>-0.153724837</c:v>
                </c:pt>
                <c:pt idx="15762">
                  <c:v>-0.153710553</c:v>
                </c:pt>
                <c:pt idx="15763">
                  <c:v>-0.153696263</c:v>
                </c:pt>
                <c:pt idx="15764">
                  <c:v>-0.153681967</c:v>
                </c:pt>
                <c:pt idx="15765">
                  <c:v>-0.15366766600000001</c:v>
                </c:pt>
                <c:pt idx="15766">
                  <c:v>-0.15365335799999999</c:v>
                </c:pt>
                <c:pt idx="15767">
                  <c:v>-0.153639045</c:v>
                </c:pt>
                <c:pt idx="15768">
                  <c:v>-0.15362472499999999</c:v>
                </c:pt>
                <c:pt idx="15769">
                  <c:v>-0.15361040000000001</c:v>
                </c:pt>
                <c:pt idx="15770">
                  <c:v>-0.153596069</c:v>
                </c:pt>
                <c:pt idx="15771">
                  <c:v>-0.153581732</c:v>
                </c:pt>
                <c:pt idx="15772">
                  <c:v>-0.153567389</c:v>
                </c:pt>
                <c:pt idx="15773">
                  <c:v>-0.15355304</c:v>
                </c:pt>
                <c:pt idx="15774">
                  <c:v>-0.15353868500000001</c:v>
                </c:pt>
                <c:pt idx="15775">
                  <c:v>-0.15352432499999999</c:v>
                </c:pt>
                <c:pt idx="15776">
                  <c:v>-0.153509959</c:v>
                </c:pt>
                <c:pt idx="15777">
                  <c:v>-0.15349558599999999</c:v>
                </c:pt>
                <c:pt idx="15778">
                  <c:v>-0.15348120800000001</c:v>
                </c:pt>
                <c:pt idx="15779">
                  <c:v>-0.153466824</c:v>
                </c:pt>
                <c:pt idx="15780">
                  <c:v>-0.153452434</c:v>
                </c:pt>
                <c:pt idx="15781">
                  <c:v>-0.153438038</c:v>
                </c:pt>
                <c:pt idx="15782">
                  <c:v>-0.153423637</c:v>
                </c:pt>
                <c:pt idx="15783">
                  <c:v>-0.15340922900000001</c:v>
                </c:pt>
                <c:pt idx="15784">
                  <c:v>-0.15339481599999999</c:v>
                </c:pt>
                <c:pt idx="15785">
                  <c:v>-0.153380397</c:v>
                </c:pt>
                <c:pt idx="15786">
                  <c:v>-0.15336597199999999</c:v>
                </c:pt>
                <c:pt idx="15787">
                  <c:v>-0.15335154100000001</c:v>
                </c:pt>
                <c:pt idx="15788">
                  <c:v>-0.153337104</c:v>
                </c:pt>
                <c:pt idx="15789">
                  <c:v>-0.153322661</c:v>
                </c:pt>
                <c:pt idx="15790">
                  <c:v>-0.153308212</c:v>
                </c:pt>
                <c:pt idx="15791">
                  <c:v>-0.153293758</c:v>
                </c:pt>
                <c:pt idx="15792">
                  <c:v>-0.15327929700000001</c:v>
                </c:pt>
                <c:pt idx="15793">
                  <c:v>-0.15326483099999999</c:v>
                </c:pt>
                <c:pt idx="15794">
                  <c:v>-0.153250359</c:v>
                </c:pt>
                <c:pt idx="15795">
                  <c:v>-0.15323588099999999</c:v>
                </c:pt>
                <c:pt idx="15796">
                  <c:v>-0.15322139700000001</c:v>
                </c:pt>
                <c:pt idx="15797">
                  <c:v>-0.153206907</c:v>
                </c:pt>
                <c:pt idx="15798">
                  <c:v>-0.153192412</c:v>
                </c:pt>
                <c:pt idx="15799">
                  <c:v>-0.15317791</c:v>
                </c:pt>
                <c:pt idx="15800">
                  <c:v>-0.153163403</c:v>
                </c:pt>
                <c:pt idx="15801">
                  <c:v>-0.15314889000000001</c:v>
                </c:pt>
                <c:pt idx="15802">
                  <c:v>-0.15313437099999999</c:v>
                </c:pt>
                <c:pt idx="15803">
                  <c:v>-0.153119846</c:v>
                </c:pt>
                <c:pt idx="15804">
                  <c:v>-0.15310531499999999</c:v>
                </c:pt>
                <c:pt idx="15805">
                  <c:v>-0.15309077800000001</c:v>
                </c:pt>
                <c:pt idx="15806">
                  <c:v>-0.153076236</c:v>
                </c:pt>
                <c:pt idx="15807">
                  <c:v>-0.153061687</c:v>
                </c:pt>
                <c:pt idx="15808">
                  <c:v>-0.153047133</c:v>
                </c:pt>
                <c:pt idx="15809">
                  <c:v>-0.15303257300000001</c:v>
                </c:pt>
                <c:pt idx="15810">
                  <c:v>-0.15301800700000001</c:v>
                </c:pt>
                <c:pt idx="15811">
                  <c:v>-0.15300343499999999</c:v>
                </c:pt>
                <c:pt idx="15812">
                  <c:v>-0.15298885800000001</c:v>
                </c:pt>
                <c:pt idx="15813">
                  <c:v>-0.15297427399999999</c:v>
                </c:pt>
                <c:pt idx="15814">
                  <c:v>-0.15295968500000001</c:v>
                </c:pt>
                <c:pt idx="15815">
                  <c:v>-0.15294508900000001</c:v>
                </c:pt>
                <c:pt idx="15816">
                  <c:v>-0.152930488</c:v>
                </c:pt>
                <c:pt idx="15817">
                  <c:v>-0.152915881</c:v>
                </c:pt>
                <c:pt idx="15818">
                  <c:v>-0.15290126800000001</c:v>
                </c:pt>
                <c:pt idx="15819">
                  <c:v>-0.15288664900000001</c:v>
                </c:pt>
                <c:pt idx="15820">
                  <c:v>-0.15287202499999999</c:v>
                </c:pt>
                <c:pt idx="15821">
                  <c:v>-0.15285739400000001</c:v>
                </c:pt>
                <c:pt idx="15822">
                  <c:v>-0.152842758</c:v>
                </c:pt>
                <c:pt idx="15823">
                  <c:v>-0.15282811600000001</c:v>
                </c:pt>
                <c:pt idx="15824">
                  <c:v>-0.15281346800000001</c:v>
                </c:pt>
                <c:pt idx="15825">
                  <c:v>-0.15279881400000001</c:v>
                </c:pt>
                <c:pt idx="15826">
                  <c:v>-0.15278415400000001</c:v>
                </c:pt>
                <c:pt idx="15827">
                  <c:v>-0.15276948800000001</c:v>
                </c:pt>
                <c:pt idx="15828">
                  <c:v>-0.15275481699999999</c:v>
                </c:pt>
                <c:pt idx="15829">
                  <c:v>-0.15274014</c:v>
                </c:pt>
                <c:pt idx="15830">
                  <c:v>-0.15272545600000001</c:v>
                </c:pt>
                <c:pt idx="15831">
                  <c:v>-0.152710767</c:v>
                </c:pt>
                <c:pt idx="15832">
                  <c:v>-0.15269607199999999</c:v>
                </c:pt>
                <c:pt idx="15833">
                  <c:v>-0.15268137200000001</c:v>
                </c:pt>
                <c:pt idx="15834">
                  <c:v>-0.15266666500000001</c:v>
                </c:pt>
                <c:pt idx="15835">
                  <c:v>-0.15265195300000001</c:v>
                </c:pt>
                <c:pt idx="15836">
                  <c:v>-0.15263723400000001</c:v>
                </c:pt>
                <c:pt idx="15837">
                  <c:v>-0.15262250999999999</c:v>
                </c:pt>
                <c:pt idx="15838">
                  <c:v>-0.15260778</c:v>
                </c:pt>
                <c:pt idx="15839">
                  <c:v>-0.15259304400000001</c:v>
                </c:pt>
                <c:pt idx="15840">
                  <c:v>-0.152578302</c:v>
                </c:pt>
                <c:pt idx="15841">
                  <c:v>-0.15256355499999999</c:v>
                </c:pt>
                <c:pt idx="15842">
                  <c:v>-0.15254880100000001</c:v>
                </c:pt>
                <c:pt idx="15843">
                  <c:v>-0.15253404200000001</c:v>
                </c:pt>
                <c:pt idx="15844">
                  <c:v>-0.15251927700000001</c:v>
                </c:pt>
                <c:pt idx="15845">
                  <c:v>-0.15250450600000001</c:v>
                </c:pt>
                <c:pt idx="15846">
                  <c:v>-0.15248972899999999</c:v>
                </c:pt>
                <c:pt idx="15847">
                  <c:v>-0.152474946</c:v>
                </c:pt>
                <c:pt idx="15848">
                  <c:v>-0.15246015800000001</c:v>
                </c:pt>
                <c:pt idx="15849">
                  <c:v>-0.152445364</c:v>
                </c:pt>
                <c:pt idx="15850">
                  <c:v>-0.15243056299999999</c:v>
                </c:pt>
                <c:pt idx="15851">
                  <c:v>-0.15241575700000001</c:v>
                </c:pt>
                <c:pt idx="15852">
                  <c:v>-0.15240094500000001</c:v>
                </c:pt>
                <c:pt idx="15853">
                  <c:v>-0.15238612800000001</c:v>
                </c:pt>
                <c:pt idx="15854">
                  <c:v>-0.15237130400000001</c:v>
                </c:pt>
                <c:pt idx="15855">
                  <c:v>-0.15235647499999999</c:v>
                </c:pt>
                <c:pt idx="15856">
                  <c:v>-0.152341639</c:v>
                </c:pt>
                <c:pt idx="15857">
                  <c:v>-0.15232679800000001</c:v>
                </c:pt>
                <c:pt idx="15858">
                  <c:v>-0.152311951</c:v>
                </c:pt>
                <c:pt idx="15859">
                  <c:v>-0.15229709799999999</c:v>
                </c:pt>
                <c:pt idx="15860">
                  <c:v>-0.15228224000000001</c:v>
                </c:pt>
                <c:pt idx="15861">
                  <c:v>-0.15226737500000001</c:v>
                </c:pt>
                <c:pt idx="15862">
                  <c:v>-0.15225250500000001</c:v>
                </c:pt>
                <c:pt idx="15863">
                  <c:v>-0.15223762900000001</c:v>
                </c:pt>
                <c:pt idx="15864">
                  <c:v>-0.15222274599999999</c:v>
                </c:pt>
                <c:pt idx="15865">
                  <c:v>-0.152207858</c:v>
                </c:pt>
                <c:pt idx="15866">
                  <c:v>-0.15219296500000001</c:v>
                </c:pt>
                <c:pt idx="15867">
                  <c:v>-0.152178065</c:v>
                </c:pt>
                <c:pt idx="15868">
                  <c:v>-0.15216315999999999</c:v>
                </c:pt>
                <c:pt idx="15869">
                  <c:v>-0.15214824800000001</c:v>
                </c:pt>
                <c:pt idx="15870">
                  <c:v>-0.15213333100000001</c:v>
                </c:pt>
                <c:pt idx="15871">
                  <c:v>-0.15211840800000001</c:v>
                </c:pt>
                <c:pt idx="15872">
                  <c:v>-0.15210348000000001</c:v>
                </c:pt>
                <c:pt idx="15873">
                  <c:v>-0.15208854499999999</c:v>
                </c:pt>
                <c:pt idx="15874">
                  <c:v>-0.152073605</c:v>
                </c:pt>
                <c:pt idx="15875">
                  <c:v>-0.15205865800000001</c:v>
                </c:pt>
                <c:pt idx="15876">
                  <c:v>-0.152043706</c:v>
                </c:pt>
                <c:pt idx="15877">
                  <c:v>-0.15202874799999999</c:v>
                </c:pt>
                <c:pt idx="15878">
                  <c:v>-0.15201378500000001</c:v>
                </c:pt>
                <c:pt idx="15879">
                  <c:v>-0.15199881500000001</c:v>
                </c:pt>
                <c:pt idx="15880">
                  <c:v>-0.15198383900000001</c:v>
                </c:pt>
                <c:pt idx="15881">
                  <c:v>-0.15196885800000001</c:v>
                </c:pt>
                <c:pt idx="15882">
                  <c:v>-0.15195387099999999</c:v>
                </c:pt>
                <c:pt idx="15883">
                  <c:v>-0.151938878</c:v>
                </c:pt>
                <c:pt idx="15884">
                  <c:v>-0.15192387900000001</c:v>
                </c:pt>
                <c:pt idx="15885">
                  <c:v>-0.151908875</c:v>
                </c:pt>
                <c:pt idx="15886">
                  <c:v>-0.15189386399999999</c:v>
                </c:pt>
                <c:pt idx="15887">
                  <c:v>-0.15187884800000001</c:v>
                </c:pt>
                <c:pt idx="15888">
                  <c:v>-0.15186382500000001</c:v>
                </c:pt>
                <c:pt idx="15889">
                  <c:v>-0.15184879800000001</c:v>
                </c:pt>
                <c:pt idx="15890">
                  <c:v>-0.15183376400000001</c:v>
                </c:pt>
                <c:pt idx="15891">
                  <c:v>-0.15181872399999999</c:v>
                </c:pt>
                <c:pt idx="15892">
                  <c:v>-0.151803679</c:v>
                </c:pt>
                <c:pt idx="15893">
                  <c:v>-0.15178862700000001</c:v>
                </c:pt>
                <c:pt idx="15894">
                  <c:v>-0.15177357</c:v>
                </c:pt>
                <c:pt idx="15895">
                  <c:v>-0.15175850699999999</c:v>
                </c:pt>
                <c:pt idx="15896">
                  <c:v>-0.15174343900000001</c:v>
                </c:pt>
                <c:pt idx="15897">
                  <c:v>-0.151728364</c:v>
                </c:pt>
                <c:pt idx="15898">
                  <c:v>-0.151713284</c:v>
                </c:pt>
                <c:pt idx="15899">
                  <c:v>-0.15169819700000001</c:v>
                </c:pt>
                <c:pt idx="15900">
                  <c:v>-0.15168310500000001</c:v>
                </c:pt>
                <c:pt idx="15901">
                  <c:v>-0.15166800699999999</c:v>
                </c:pt>
                <c:pt idx="15902">
                  <c:v>-0.15165290400000001</c:v>
                </c:pt>
                <c:pt idx="15903">
                  <c:v>-0.15163779399999999</c:v>
                </c:pt>
                <c:pt idx="15904">
                  <c:v>-0.15162267900000001</c:v>
                </c:pt>
                <c:pt idx="15905">
                  <c:v>-0.151607557</c:v>
                </c:pt>
                <c:pt idx="15906">
                  <c:v>-0.15159243</c:v>
                </c:pt>
                <c:pt idx="15907">
                  <c:v>-0.151577298</c:v>
                </c:pt>
                <c:pt idx="15908">
                  <c:v>-0.151562159</c:v>
                </c:pt>
                <c:pt idx="15909">
                  <c:v>-0.15154701400000001</c:v>
                </c:pt>
                <c:pt idx="15910">
                  <c:v>-0.15153186399999999</c:v>
                </c:pt>
                <c:pt idx="15911">
                  <c:v>-0.151516708</c:v>
                </c:pt>
                <c:pt idx="15912">
                  <c:v>-0.15150154599999999</c:v>
                </c:pt>
                <c:pt idx="15913">
                  <c:v>-0.151486378</c:v>
                </c:pt>
                <c:pt idx="15914">
                  <c:v>-0.151471204</c:v>
                </c:pt>
                <c:pt idx="15915">
                  <c:v>-0.15145602499999999</c:v>
                </c:pt>
                <c:pt idx="15916">
                  <c:v>-0.15144083999999999</c:v>
                </c:pt>
                <c:pt idx="15917">
                  <c:v>-0.151425649</c:v>
                </c:pt>
                <c:pt idx="15918">
                  <c:v>-0.151410452</c:v>
                </c:pt>
                <c:pt idx="15919">
                  <c:v>-0.15139524900000001</c:v>
                </c:pt>
                <c:pt idx="15920">
                  <c:v>-0.15138003999999999</c:v>
                </c:pt>
                <c:pt idx="15921">
                  <c:v>-0.15136482600000001</c:v>
                </c:pt>
                <c:pt idx="15922">
                  <c:v>-0.151349606</c:v>
                </c:pt>
                <c:pt idx="15923">
                  <c:v>-0.15133437999999999</c:v>
                </c:pt>
                <c:pt idx="15924">
                  <c:v>-0.15131914799999999</c:v>
                </c:pt>
                <c:pt idx="15925">
                  <c:v>-0.15130391100000001</c:v>
                </c:pt>
                <c:pt idx="15926">
                  <c:v>-0.15128866699999999</c:v>
                </c:pt>
                <c:pt idx="15927">
                  <c:v>-0.15127341799999999</c:v>
                </c:pt>
                <c:pt idx="15928">
                  <c:v>-0.151258163</c:v>
                </c:pt>
                <c:pt idx="15929">
                  <c:v>-0.15124290200000001</c:v>
                </c:pt>
                <c:pt idx="15930">
                  <c:v>-0.151227635</c:v>
                </c:pt>
                <c:pt idx="15931">
                  <c:v>-0.15121236299999999</c:v>
                </c:pt>
                <c:pt idx="15932">
                  <c:v>-0.15119708400000001</c:v>
                </c:pt>
                <c:pt idx="15933">
                  <c:v>-0.15118180000000001</c:v>
                </c:pt>
                <c:pt idx="15934">
                  <c:v>-0.15116651</c:v>
                </c:pt>
                <c:pt idx="15935">
                  <c:v>-0.15115121500000001</c:v>
                </c:pt>
                <c:pt idx="15936">
                  <c:v>-0.15113591300000001</c:v>
                </c:pt>
                <c:pt idx="15937">
                  <c:v>-0.15112060499999999</c:v>
                </c:pt>
                <c:pt idx="15938">
                  <c:v>-0.151105292</c:v>
                </c:pt>
                <c:pt idx="15939">
                  <c:v>-0.15108997299999999</c:v>
                </c:pt>
                <c:pt idx="15940">
                  <c:v>-0.15107464800000001</c:v>
                </c:pt>
                <c:pt idx="15941">
                  <c:v>-0.151059318</c:v>
                </c:pt>
                <c:pt idx="15942">
                  <c:v>-0.15104398099999999</c:v>
                </c:pt>
                <c:pt idx="15943">
                  <c:v>-0.15102863899999999</c:v>
                </c:pt>
                <c:pt idx="15944">
                  <c:v>-0.15101329099999999</c:v>
                </c:pt>
                <c:pt idx="15945">
                  <c:v>-0.150997937</c:v>
                </c:pt>
                <c:pt idx="15946">
                  <c:v>-0.15098257800000001</c:v>
                </c:pt>
                <c:pt idx="15947">
                  <c:v>-0.15096721199999999</c:v>
                </c:pt>
                <c:pt idx="15948">
                  <c:v>-0.150951841</c:v>
                </c:pt>
                <c:pt idx="15949">
                  <c:v>-0.15093646399999999</c:v>
                </c:pt>
                <c:pt idx="15950">
                  <c:v>-0.15092108100000001</c:v>
                </c:pt>
                <c:pt idx="15951">
                  <c:v>-0.15090569200000001</c:v>
                </c:pt>
                <c:pt idx="15952">
                  <c:v>-0.15089029800000001</c:v>
                </c:pt>
                <c:pt idx="15953">
                  <c:v>-0.15087489700000001</c:v>
                </c:pt>
                <c:pt idx="15954">
                  <c:v>-0.15085949100000001</c:v>
                </c:pt>
                <c:pt idx="15955">
                  <c:v>-0.15084407899999999</c:v>
                </c:pt>
                <c:pt idx="15956">
                  <c:v>-0.150828662</c:v>
                </c:pt>
                <c:pt idx="15957">
                  <c:v>-0.15081323799999999</c:v>
                </c:pt>
                <c:pt idx="15958">
                  <c:v>-0.150797809</c:v>
                </c:pt>
                <c:pt idx="15959">
                  <c:v>-0.150782374</c:v>
                </c:pt>
                <c:pt idx="15960">
                  <c:v>-0.15076693299999999</c:v>
                </c:pt>
                <c:pt idx="15961">
                  <c:v>-0.15075148599999999</c:v>
                </c:pt>
                <c:pt idx="15962">
                  <c:v>-0.15073603299999999</c:v>
                </c:pt>
                <c:pt idx="15963">
                  <c:v>-0.150720575</c:v>
                </c:pt>
                <c:pt idx="15964">
                  <c:v>-0.150705111</c:v>
                </c:pt>
                <c:pt idx="15965">
                  <c:v>-0.15068964100000001</c:v>
                </c:pt>
                <c:pt idx="15966">
                  <c:v>-0.150674165</c:v>
                </c:pt>
                <c:pt idx="15967">
                  <c:v>-0.15065868399999999</c:v>
                </c:pt>
                <c:pt idx="15968">
                  <c:v>-0.15064319700000001</c:v>
                </c:pt>
                <c:pt idx="15969">
                  <c:v>-0.150627704</c:v>
                </c:pt>
                <c:pt idx="15970">
                  <c:v>-0.150612205</c:v>
                </c:pt>
                <c:pt idx="15971">
                  <c:v>-0.1505967</c:v>
                </c:pt>
                <c:pt idx="15972">
                  <c:v>-0.150581189</c:v>
                </c:pt>
                <c:pt idx="15973">
                  <c:v>-0.15056567300000001</c:v>
                </c:pt>
                <c:pt idx="15974">
                  <c:v>-0.15055015099999999</c:v>
                </c:pt>
                <c:pt idx="15975">
                  <c:v>-0.15053462300000001</c:v>
                </c:pt>
                <c:pt idx="15976">
                  <c:v>-0.15051908999999999</c:v>
                </c:pt>
                <c:pt idx="15977">
                  <c:v>-0.15050355000000001</c:v>
                </c:pt>
                <c:pt idx="15978">
                  <c:v>-0.15048800500000001</c:v>
                </c:pt>
                <c:pt idx="15979">
                  <c:v>-0.15047245400000001</c:v>
                </c:pt>
                <c:pt idx="15980">
                  <c:v>-0.15045689700000001</c:v>
                </c:pt>
                <c:pt idx="15981">
                  <c:v>-0.15044133400000001</c:v>
                </c:pt>
                <c:pt idx="15982">
                  <c:v>-0.15042576599999999</c:v>
                </c:pt>
                <c:pt idx="15983">
                  <c:v>-0.150410192</c:v>
                </c:pt>
                <c:pt idx="15984">
                  <c:v>-0.15039461100000001</c:v>
                </c:pt>
                <c:pt idx="15985">
                  <c:v>-0.150379026</c:v>
                </c:pt>
                <c:pt idx="15986">
                  <c:v>-0.15036343399999999</c:v>
                </c:pt>
                <c:pt idx="15987">
                  <c:v>-0.15034783700000001</c:v>
                </c:pt>
                <c:pt idx="15988">
                  <c:v>-0.15033223400000001</c:v>
                </c:pt>
                <c:pt idx="15989">
                  <c:v>-0.15031662500000001</c:v>
                </c:pt>
                <c:pt idx="15990">
                  <c:v>-0.15030101000000001</c:v>
                </c:pt>
                <c:pt idx="15991">
                  <c:v>-0.15028538899999999</c:v>
                </c:pt>
                <c:pt idx="15992">
                  <c:v>-0.150269763</c:v>
                </c:pt>
                <c:pt idx="15993">
                  <c:v>-0.15025413100000001</c:v>
                </c:pt>
                <c:pt idx="15994">
                  <c:v>-0.150238493</c:v>
                </c:pt>
                <c:pt idx="15995">
                  <c:v>-0.15022284999999999</c:v>
                </c:pt>
                <c:pt idx="15996">
                  <c:v>-0.15020720000000001</c:v>
                </c:pt>
                <c:pt idx="15997">
                  <c:v>-0.15019154500000001</c:v>
                </c:pt>
                <c:pt idx="15998">
                  <c:v>-0.15017588400000001</c:v>
                </c:pt>
                <c:pt idx="15999">
                  <c:v>-0.15016021700000001</c:v>
                </c:pt>
                <c:pt idx="16000">
                  <c:v>-0.15014454399999999</c:v>
                </c:pt>
                <c:pt idx="16001">
                  <c:v>-0.150128866</c:v>
                </c:pt>
                <c:pt idx="16002">
                  <c:v>-0.15011318200000001</c:v>
                </c:pt>
                <c:pt idx="16003">
                  <c:v>-0.150097492</c:v>
                </c:pt>
                <c:pt idx="16004">
                  <c:v>-0.15008179599999999</c:v>
                </c:pt>
                <c:pt idx="16005">
                  <c:v>-0.15006609500000001</c:v>
                </c:pt>
                <c:pt idx="16006">
                  <c:v>-0.15005038800000001</c:v>
                </c:pt>
                <c:pt idx="16007">
                  <c:v>-0.15003467500000001</c:v>
                </c:pt>
                <c:pt idx="16008">
                  <c:v>-0.15001895500000001</c:v>
                </c:pt>
                <c:pt idx="16009">
                  <c:v>-0.15000323099999999</c:v>
                </c:pt>
                <c:pt idx="16010">
                  <c:v>-0.1499875</c:v>
                </c:pt>
                <c:pt idx="16011">
                  <c:v>-0.14997176400000001</c:v>
                </c:pt>
                <c:pt idx="16012">
                  <c:v>-0.14995602199999999</c:v>
                </c:pt>
                <c:pt idx="16013">
                  <c:v>-0.14994027500000001</c:v>
                </c:pt>
                <c:pt idx="16014">
                  <c:v>-0.14992452100000001</c:v>
                </c:pt>
                <c:pt idx="16015">
                  <c:v>-0.149908762</c:v>
                </c:pt>
                <c:pt idx="16016">
                  <c:v>-0.149892997</c:v>
                </c:pt>
                <c:pt idx="16017">
                  <c:v>-0.149877226</c:v>
                </c:pt>
                <c:pt idx="16018">
                  <c:v>-0.14986144900000001</c:v>
                </c:pt>
                <c:pt idx="16019">
                  <c:v>-0.14984566699999999</c:v>
                </c:pt>
                <c:pt idx="16020">
                  <c:v>-0.149829879</c:v>
                </c:pt>
                <c:pt idx="16021">
                  <c:v>-0.14981408500000001</c:v>
                </c:pt>
                <c:pt idx="16022">
                  <c:v>-0.149798285</c:v>
                </c:pt>
                <c:pt idx="16023">
                  <c:v>-0.14978248</c:v>
                </c:pt>
                <c:pt idx="16024">
                  <c:v>-0.14976666899999999</c:v>
                </c:pt>
                <c:pt idx="16025">
                  <c:v>-0.14975085199999999</c:v>
                </c:pt>
                <c:pt idx="16026">
                  <c:v>-0.14973502899999999</c:v>
                </c:pt>
                <c:pt idx="16027">
                  <c:v>-0.1497192</c:v>
                </c:pt>
                <c:pt idx="16028">
                  <c:v>-0.149703366</c:v>
                </c:pt>
                <c:pt idx="16029">
                  <c:v>-0.14968752599999999</c:v>
                </c:pt>
                <c:pt idx="16030">
                  <c:v>-0.14967168</c:v>
                </c:pt>
                <c:pt idx="16031">
                  <c:v>-0.14965582799999999</c:v>
                </c:pt>
                <c:pt idx="16032">
                  <c:v>-0.14963997100000001</c:v>
                </c:pt>
                <c:pt idx="16033">
                  <c:v>-0.14962410700000001</c:v>
                </c:pt>
                <c:pt idx="16034">
                  <c:v>-0.149608239</c:v>
                </c:pt>
                <c:pt idx="16035">
                  <c:v>-0.14959236400000001</c:v>
                </c:pt>
                <c:pt idx="16036">
                  <c:v>-0.14957648300000001</c:v>
                </c:pt>
                <c:pt idx="16037">
                  <c:v>-0.14956059699999999</c:v>
                </c:pt>
                <c:pt idx="16038">
                  <c:v>-0.149544705</c:v>
                </c:pt>
                <c:pt idx="16039">
                  <c:v>-0.14952880700000001</c:v>
                </c:pt>
                <c:pt idx="16040">
                  <c:v>-0.149512904</c:v>
                </c:pt>
                <c:pt idx="16041">
                  <c:v>-0.14949699499999999</c:v>
                </c:pt>
                <c:pt idx="16042">
                  <c:v>-0.14948107999999999</c:v>
                </c:pt>
                <c:pt idx="16043">
                  <c:v>-0.14946515899999999</c:v>
                </c:pt>
                <c:pt idx="16044">
                  <c:v>-0.14944923199999999</c:v>
                </c:pt>
                <c:pt idx="16045">
                  <c:v>-0.14943329999999999</c:v>
                </c:pt>
                <c:pt idx="16046">
                  <c:v>-0.149417362</c:v>
                </c:pt>
                <c:pt idx="16047">
                  <c:v>-0.14940141800000001</c:v>
                </c:pt>
                <c:pt idx="16048">
                  <c:v>-0.14938546799999999</c:v>
                </c:pt>
                <c:pt idx="16049">
                  <c:v>-0.14936951300000001</c:v>
                </c:pt>
                <c:pt idx="16050">
                  <c:v>-0.149353552</c:v>
                </c:pt>
                <c:pt idx="16051">
                  <c:v>-0.14933758499999999</c:v>
                </c:pt>
                <c:pt idx="16052">
                  <c:v>-0.14932161199999999</c:v>
                </c:pt>
                <c:pt idx="16053">
                  <c:v>-0.14930563399999999</c:v>
                </c:pt>
                <c:pt idx="16054">
                  <c:v>-0.14928965</c:v>
                </c:pt>
                <c:pt idx="16055">
                  <c:v>-0.14927366</c:v>
                </c:pt>
                <c:pt idx="16056">
                  <c:v>-0.14925766400000001</c:v>
                </c:pt>
                <c:pt idx="16057">
                  <c:v>-0.149241662</c:v>
                </c:pt>
                <c:pt idx="16058">
                  <c:v>-0.14922565500000001</c:v>
                </c:pt>
                <c:pt idx="16059">
                  <c:v>-0.149209642</c:v>
                </c:pt>
                <c:pt idx="16060">
                  <c:v>-0.149193623</c:v>
                </c:pt>
                <c:pt idx="16061">
                  <c:v>-0.14917759899999999</c:v>
                </c:pt>
                <c:pt idx="16062">
                  <c:v>-0.14916156899999999</c:v>
                </c:pt>
                <c:pt idx="16063">
                  <c:v>-0.149145533</c:v>
                </c:pt>
                <c:pt idx="16064">
                  <c:v>-0.149129491</c:v>
                </c:pt>
                <c:pt idx="16065">
                  <c:v>-0.14911344300000001</c:v>
                </c:pt>
                <c:pt idx="16066">
                  <c:v>-0.14909739</c:v>
                </c:pt>
                <c:pt idx="16067">
                  <c:v>-0.14908133100000001</c:v>
                </c:pt>
                <c:pt idx="16068">
                  <c:v>-0.149065266</c:v>
                </c:pt>
                <c:pt idx="16069">
                  <c:v>-0.14904919599999999</c:v>
                </c:pt>
                <c:pt idx="16070">
                  <c:v>-0.14903311999999999</c:v>
                </c:pt>
                <c:pt idx="16071">
                  <c:v>-0.14901703799999999</c:v>
                </c:pt>
                <c:pt idx="16072">
                  <c:v>-0.14900094999999999</c:v>
                </c:pt>
                <c:pt idx="16073">
                  <c:v>-0.148984856</c:v>
                </c:pt>
                <c:pt idx="16074">
                  <c:v>-0.14896875700000001</c:v>
                </c:pt>
                <c:pt idx="16075">
                  <c:v>-0.14895265199999999</c:v>
                </c:pt>
                <c:pt idx="16076">
                  <c:v>-0.14893654100000001</c:v>
                </c:pt>
                <c:pt idx="16077">
                  <c:v>-0.148920425</c:v>
                </c:pt>
                <c:pt idx="16078">
                  <c:v>-0.14890430299999999</c:v>
                </c:pt>
                <c:pt idx="16079">
                  <c:v>-0.14888817500000001</c:v>
                </c:pt>
                <c:pt idx="16080">
                  <c:v>-0.14887204100000001</c:v>
                </c:pt>
                <c:pt idx="16081">
                  <c:v>-0.14885590100000001</c:v>
                </c:pt>
                <c:pt idx="16082">
                  <c:v>-0.14883975599999999</c:v>
                </c:pt>
                <c:pt idx="16083">
                  <c:v>-0.148823605</c:v>
                </c:pt>
                <c:pt idx="16084">
                  <c:v>-0.14880744800000001</c:v>
                </c:pt>
                <c:pt idx="16085">
                  <c:v>-0.14879128599999999</c:v>
                </c:pt>
                <c:pt idx="16086">
                  <c:v>-0.14877511800000001</c:v>
                </c:pt>
                <c:pt idx="16087">
                  <c:v>-0.148758944</c:v>
                </c:pt>
                <c:pt idx="16088">
                  <c:v>-0.148742764</c:v>
                </c:pt>
                <c:pt idx="16089">
                  <c:v>-0.148726579</c:v>
                </c:pt>
                <c:pt idx="16090">
                  <c:v>-0.148710387</c:v>
                </c:pt>
                <c:pt idx="16091">
                  <c:v>-0.148694191</c:v>
                </c:pt>
                <c:pt idx="16092">
                  <c:v>-0.14867798800000001</c:v>
                </c:pt>
                <c:pt idx="16093">
                  <c:v>-0.14866177999999999</c:v>
                </c:pt>
                <c:pt idx="16094">
                  <c:v>-0.14864556500000001</c:v>
                </c:pt>
                <c:pt idx="16095">
                  <c:v>-0.148629346</c:v>
                </c:pt>
                <c:pt idx="16096">
                  <c:v>-0.14861311999999999</c:v>
                </c:pt>
                <c:pt idx="16097">
                  <c:v>-0.14859688900000001</c:v>
                </c:pt>
                <c:pt idx="16098">
                  <c:v>-0.14858065200000001</c:v>
                </c:pt>
                <c:pt idx="16099">
                  <c:v>-0.14856440900000001</c:v>
                </c:pt>
                <c:pt idx="16100">
                  <c:v>-0.14854816000000001</c:v>
                </c:pt>
                <c:pt idx="16101">
                  <c:v>-0.14853190599999999</c:v>
                </c:pt>
                <c:pt idx="16102">
                  <c:v>-0.148515646</c:v>
                </c:pt>
                <c:pt idx="16103">
                  <c:v>-0.14849937999999999</c:v>
                </c:pt>
                <c:pt idx="16104">
                  <c:v>-0.148483108</c:v>
                </c:pt>
                <c:pt idx="16105">
                  <c:v>-0.14846683099999999</c:v>
                </c:pt>
                <c:pt idx="16106">
                  <c:v>-0.14845054799999999</c:v>
                </c:pt>
                <c:pt idx="16107">
                  <c:v>-0.14843425900000001</c:v>
                </c:pt>
                <c:pt idx="16108">
                  <c:v>-0.14841796500000001</c:v>
                </c:pt>
                <c:pt idx="16109">
                  <c:v>-0.14840166499999999</c:v>
                </c:pt>
                <c:pt idx="16110">
                  <c:v>-0.14838535899999999</c:v>
                </c:pt>
                <c:pt idx="16111">
                  <c:v>-0.148369047</c:v>
                </c:pt>
                <c:pt idx="16112">
                  <c:v>-0.14835272999999999</c:v>
                </c:pt>
                <c:pt idx="16113">
                  <c:v>-0.148336407</c:v>
                </c:pt>
                <c:pt idx="16114">
                  <c:v>-0.14832007799999999</c:v>
                </c:pt>
                <c:pt idx="16115">
                  <c:v>-0.14830374399999999</c:v>
                </c:pt>
                <c:pt idx="16116">
                  <c:v>-0.14828740300000001</c:v>
                </c:pt>
                <c:pt idx="16117">
                  <c:v>-0.14827105700000001</c:v>
                </c:pt>
                <c:pt idx="16118">
                  <c:v>-0.14825470600000001</c:v>
                </c:pt>
                <c:pt idx="16119">
                  <c:v>-0.14823834799999999</c:v>
                </c:pt>
                <c:pt idx="16120">
                  <c:v>-0.148221985</c:v>
                </c:pt>
                <c:pt idx="16121">
                  <c:v>-0.14820561600000001</c:v>
                </c:pt>
                <c:pt idx="16122">
                  <c:v>-0.148189242</c:v>
                </c:pt>
                <c:pt idx="16123">
                  <c:v>-0.14817286099999999</c:v>
                </c:pt>
                <c:pt idx="16124">
                  <c:v>-0.14815647500000001</c:v>
                </c:pt>
                <c:pt idx="16125">
                  <c:v>-0.14814008300000001</c:v>
                </c:pt>
                <c:pt idx="16126">
                  <c:v>-0.148123686</c:v>
                </c:pt>
                <c:pt idx="16127">
                  <c:v>-0.14810728300000001</c:v>
                </c:pt>
                <c:pt idx="16128">
                  <c:v>-0.14809087300000001</c:v>
                </c:pt>
                <c:pt idx="16129">
                  <c:v>-0.14807445899999999</c:v>
                </c:pt>
                <c:pt idx="16130">
                  <c:v>-0.148058038</c:v>
                </c:pt>
                <c:pt idx="16131">
                  <c:v>-0.14804161199999999</c:v>
                </c:pt>
                <c:pt idx="16132">
                  <c:v>-0.14802518000000001</c:v>
                </c:pt>
                <c:pt idx="16133">
                  <c:v>-0.148008743</c:v>
                </c:pt>
                <c:pt idx="16134">
                  <c:v>-0.14799229899999999</c:v>
                </c:pt>
                <c:pt idx="16135">
                  <c:v>-0.14797584999999999</c:v>
                </c:pt>
                <c:pt idx="16136">
                  <c:v>-0.14795939599999999</c:v>
                </c:pt>
                <c:pt idx="16137">
                  <c:v>-0.147942935</c:v>
                </c:pt>
                <c:pt idx="16138">
                  <c:v>-0.147926469</c:v>
                </c:pt>
                <c:pt idx="16139">
                  <c:v>-0.14790999699999999</c:v>
                </c:pt>
                <c:pt idx="16140">
                  <c:v>-0.147893519</c:v>
                </c:pt>
                <c:pt idx="16141">
                  <c:v>-0.14787703599999999</c:v>
                </c:pt>
                <c:pt idx="16142">
                  <c:v>-0.14786054700000001</c:v>
                </c:pt>
                <c:pt idx="16143">
                  <c:v>-0.147844052</c:v>
                </c:pt>
                <c:pt idx="16144">
                  <c:v>-0.147827552</c:v>
                </c:pt>
                <c:pt idx="16145">
                  <c:v>-0.147811046</c:v>
                </c:pt>
                <c:pt idx="16146">
                  <c:v>-0.14779453400000001</c:v>
                </c:pt>
                <c:pt idx="16147">
                  <c:v>-0.14777801600000001</c:v>
                </c:pt>
                <c:pt idx="16148">
                  <c:v>-0.14776149299999999</c:v>
                </c:pt>
                <c:pt idx="16149">
                  <c:v>-0.14774496400000001</c:v>
                </c:pt>
                <c:pt idx="16150">
                  <c:v>-0.14772842899999999</c:v>
                </c:pt>
                <c:pt idx="16151">
                  <c:v>-0.14771188900000001</c:v>
                </c:pt>
                <c:pt idx="16152">
                  <c:v>-0.14769534200000001</c:v>
                </c:pt>
                <c:pt idx="16153">
                  <c:v>-0.14767879</c:v>
                </c:pt>
                <c:pt idx="16154">
                  <c:v>-0.147662233</c:v>
                </c:pt>
                <c:pt idx="16155">
                  <c:v>-0.14764566900000001</c:v>
                </c:pt>
                <c:pt idx="16156">
                  <c:v>-0.14762910000000001</c:v>
                </c:pt>
                <c:pt idx="16157">
                  <c:v>-0.14761252599999999</c:v>
                </c:pt>
                <c:pt idx="16158">
                  <c:v>-0.14759594500000001</c:v>
                </c:pt>
                <c:pt idx="16159">
                  <c:v>-0.14757935899999999</c:v>
                </c:pt>
                <c:pt idx="16160">
                  <c:v>-0.14756276700000001</c:v>
                </c:pt>
                <c:pt idx="16161">
                  <c:v>-0.14754617</c:v>
                </c:pt>
                <c:pt idx="16162">
                  <c:v>-0.147529567</c:v>
                </c:pt>
                <c:pt idx="16163">
                  <c:v>-0.147512958</c:v>
                </c:pt>
                <c:pt idx="16164">
                  <c:v>-0.147496343</c:v>
                </c:pt>
                <c:pt idx="16165">
                  <c:v>-0.14747972300000001</c:v>
                </c:pt>
                <c:pt idx="16166">
                  <c:v>-0.14746309599999999</c:v>
                </c:pt>
                <c:pt idx="16167">
                  <c:v>-0.147446465</c:v>
                </c:pt>
                <c:pt idx="16168">
                  <c:v>-0.14742982700000001</c:v>
                </c:pt>
                <c:pt idx="16169">
                  <c:v>-0.147413184</c:v>
                </c:pt>
                <c:pt idx="16170">
                  <c:v>-0.147396535</c:v>
                </c:pt>
                <c:pt idx="16171">
                  <c:v>-0.14737988099999999</c:v>
                </c:pt>
                <c:pt idx="16172">
                  <c:v>-0.14736321999999999</c:v>
                </c:pt>
                <c:pt idx="16173">
                  <c:v>-0.14734655399999999</c:v>
                </c:pt>
                <c:pt idx="16174">
                  <c:v>-0.14732988299999999</c:v>
                </c:pt>
                <c:pt idx="16175">
                  <c:v>-0.147313205</c:v>
                </c:pt>
                <c:pt idx="16176">
                  <c:v>-0.14729652200000001</c:v>
                </c:pt>
                <c:pt idx="16177">
                  <c:v>-0.147279833</c:v>
                </c:pt>
                <c:pt idx="16178">
                  <c:v>-0.14726313899999999</c:v>
                </c:pt>
                <c:pt idx="16179">
                  <c:v>-0.14724643800000001</c:v>
                </c:pt>
                <c:pt idx="16180">
                  <c:v>-0.147229733</c:v>
                </c:pt>
                <c:pt idx="16181">
                  <c:v>-0.147213021</c:v>
                </c:pt>
                <c:pt idx="16182">
                  <c:v>-0.147196304</c:v>
                </c:pt>
                <c:pt idx="16183">
                  <c:v>-0.147179581</c:v>
                </c:pt>
                <c:pt idx="16184">
                  <c:v>-0.14716285200000001</c:v>
                </c:pt>
                <c:pt idx="16185">
                  <c:v>-0.14714611799999999</c:v>
                </c:pt>
                <c:pt idx="16186">
                  <c:v>-0.14712937800000001</c:v>
                </c:pt>
                <c:pt idx="16187">
                  <c:v>-0.14711263199999999</c:v>
                </c:pt>
                <c:pt idx="16188">
                  <c:v>-0.14709588100000001</c:v>
                </c:pt>
                <c:pt idx="16189">
                  <c:v>-0.14707912300000001</c:v>
                </c:pt>
                <c:pt idx="16190">
                  <c:v>-0.147062361</c:v>
                </c:pt>
                <c:pt idx="16191">
                  <c:v>-0.147045592</c:v>
                </c:pt>
                <c:pt idx="16192">
                  <c:v>-0.14702881800000001</c:v>
                </c:pt>
                <c:pt idx="16193">
                  <c:v>-0.14701203800000001</c:v>
                </c:pt>
                <c:pt idx="16194">
                  <c:v>-0.14699525299999999</c:v>
                </c:pt>
                <c:pt idx="16195">
                  <c:v>-0.146978461</c:v>
                </c:pt>
                <c:pt idx="16196">
                  <c:v>-0.14696166399999999</c:v>
                </c:pt>
                <c:pt idx="16197">
                  <c:v>-0.14694486200000001</c:v>
                </c:pt>
                <c:pt idx="16198">
                  <c:v>-0.146928053</c:v>
                </c:pt>
                <c:pt idx="16199">
                  <c:v>-0.146911239</c:v>
                </c:pt>
                <c:pt idx="16200">
                  <c:v>-0.146894419</c:v>
                </c:pt>
                <c:pt idx="16201">
                  <c:v>-0.146877594</c:v>
                </c:pt>
                <c:pt idx="16202">
                  <c:v>-0.14686076300000001</c:v>
                </c:pt>
                <c:pt idx="16203">
                  <c:v>-0.14684392600000001</c:v>
                </c:pt>
                <c:pt idx="16204">
                  <c:v>-0.146827084</c:v>
                </c:pt>
                <c:pt idx="16205">
                  <c:v>-0.14681023500000001</c:v>
                </c:pt>
                <c:pt idx="16206">
                  <c:v>-0.146793382</c:v>
                </c:pt>
                <c:pt idx="16207">
                  <c:v>-0.14677652199999999</c:v>
                </c:pt>
                <c:pt idx="16208">
                  <c:v>-0.14675965699999999</c:v>
                </c:pt>
                <c:pt idx="16209">
                  <c:v>-0.14674278599999999</c:v>
                </c:pt>
                <c:pt idx="16210">
                  <c:v>-0.14672590999999999</c:v>
                </c:pt>
                <c:pt idx="16211">
                  <c:v>-0.14670902699999999</c:v>
                </c:pt>
                <c:pt idx="16212">
                  <c:v>-0.146692139</c:v>
                </c:pt>
                <c:pt idx="16213">
                  <c:v>-0.14667524600000001</c:v>
                </c:pt>
                <c:pt idx="16214">
                  <c:v>-0.14665834699999999</c:v>
                </c:pt>
                <c:pt idx="16215">
                  <c:v>-0.14664144200000001</c:v>
                </c:pt>
                <c:pt idx="16216">
                  <c:v>-0.146624531</c:v>
                </c:pt>
                <c:pt idx="16217">
                  <c:v>-0.146607615</c:v>
                </c:pt>
                <c:pt idx="16218">
                  <c:v>-0.14659069299999999</c:v>
                </c:pt>
                <c:pt idx="16219">
                  <c:v>-0.14657376499999999</c:v>
                </c:pt>
                <c:pt idx="16220">
                  <c:v>-0.146556832</c:v>
                </c:pt>
                <c:pt idx="16221">
                  <c:v>-0.146539893</c:v>
                </c:pt>
                <c:pt idx="16222">
                  <c:v>-0.14652294799999999</c:v>
                </c:pt>
                <c:pt idx="16223">
                  <c:v>-0.146505998</c:v>
                </c:pt>
                <c:pt idx="16224">
                  <c:v>-0.14648904099999999</c:v>
                </c:pt>
                <c:pt idx="16225">
                  <c:v>-0.14647208</c:v>
                </c:pt>
                <c:pt idx="16226">
                  <c:v>-0.146455112</c:v>
                </c:pt>
                <c:pt idx="16227">
                  <c:v>-0.14643813899999999</c:v>
                </c:pt>
                <c:pt idx="16228">
                  <c:v>-0.14642115999999999</c:v>
                </c:pt>
                <c:pt idx="16229">
                  <c:v>-0.146404176</c:v>
                </c:pt>
                <c:pt idx="16230">
                  <c:v>-0.146387186</c:v>
                </c:pt>
                <c:pt idx="16231">
                  <c:v>-0.14637019000000001</c:v>
                </c:pt>
                <c:pt idx="16232">
                  <c:v>-0.14635318899999999</c:v>
                </c:pt>
                <c:pt idx="16233">
                  <c:v>-0.14633618200000001</c:v>
                </c:pt>
                <c:pt idx="16234">
                  <c:v>-0.146319169</c:v>
                </c:pt>
                <c:pt idx="16235">
                  <c:v>-0.14630215099999999</c:v>
                </c:pt>
                <c:pt idx="16236">
                  <c:v>-0.14628512599999999</c:v>
                </c:pt>
                <c:pt idx="16237">
                  <c:v>-0.14626809700000001</c:v>
                </c:pt>
                <c:pt idx="16238">
                  <c:v>-0.14625106099999999</c:v>
                </c:pt>
                <c:pt idx="16239">
                  <c:v>-0.14623401999999999</c:v>
                </c:pt>
                <c:pt idx="16240">
                  <c:v>-0.146216973</c:v>
                </c:pt>
                <c:pt idx="16241">
                  <c:v>-0.14619992100000001</c:v>
                </c:pt>
                <c:pt idx="16242">
                  <c:v>-0.146182863</c:v>
                </c:pt>
                <c:pt idx="16243">
                  <c:v>-0.14616579900000001</c:v>
                </c:pt>
                <c:pt idx="16244">
                  <c:v>-0.14614873</c:v>
                </c:pt>
                <c:pt idx="16245">
                  <c:v>-0.146131655</c:v>
                </c:pt>
                <c:pt idx="16246">
                  <c:v>-0.146114574</c:v>
                </c:pt>
                <c:pt idx="16247">
                  <c:v>-0.146097488</c:v>
                </c:pt>
                <c:pt idx="16248">
                  <c:v>-0.146080395</c:v>
                </c:pt>
                <c:pt idx="16249">
                  <c:v>-0.14606329700000001</c:v>
                </c:pt>
                <c:pt idx="16250">
                  <c:v>-0.14604619399999999</c:v>
                </c:pt>
                <c:pt idx="16251">
                  <c:v>-0.146029085</c:v>
                </c:pt>
                <c:pt idx="16252">
                  <c:v>-0.14601196999999999</c:v>
                </c:pt>
                <c:pt idx="16253">
                  <c:v>-0.14599485000000001</c:v>
                </c:pt>
                <c:pt idx="16254">
                  <c:v>-0.145977724</c:v>
                </c:pt>
                <c:pt idx="16255">
                  <c:v>-0.145960592</c:v>
                </c:pt>
                <c:pt idx="16256">
                  <c:v>-0.145943455</c:v>
                </c:pt>
                <c:pt idx="16257">
                  <c:v>-0.145926312</c:v>
                </c:pt>
                <c:pt idx="16258">
                  <c:v>-0.14590916300000001</c:v>
                </c:pt>
                <c:pt idx="16259">
                  <c:v>-0.14589200899999999</c:v>
                </c:pt>
                <c:pt idx="16260">
                  <c:v>-0.145874849</c:v>
                </c:pt>
                <c:pt idx="16261">
                  <c:v>-0.14585768299999999</c:v>
                </c:pt>
                <c:pt idx="16262">
                  <c:v>-0.14584051200000001</c:v>
                </c:pt>
                <c:pt idx="16263">
                  <c:v>-0.145823335</c:v>
                </c:pt>
                <c:pt idx="16264">
                  <c:v>-0.14580615199999999</c:v>
                </c:pt>
                <c:pt idx="16265">
                  <c:v>-0.14578896399999999</c:v>
                </c:pt>
                <c:pt idx="16266">
                  <c:v>-0.14577176999999999</c:v>
                </c:pt>
                <c:pt idx="16267">
                  <c:v>-0.145754571</c:v>
                </c:pt>
                <c:pt idx="16268">
                  <c:v>-0.14573736600000001</c:v>
                </c:pt>
                <c:pt idx="16269">
                  <c:v>-0.14572015499999999</c:v>
                </c:pt>
                <c:pt idx="16270">
                  <c:v>-0.145702938</c:v>
                </c:pt>
                <c:pt idx="16271">
                  <c:v>-0.14568571599999999</c:v>
                </c:pt>
                <c:pt idx="16272">
                  <c:v>-0.14566848800000001</c:v>
                </c:pt>
                <c:pt idx="16273">
                  <c:v>-0.14565125400000001</c:v>
                </c:pt>
                <c:pt idx="16274">
                  <c:v>-0.14563401500000001</c:v>
                </c:pt>
                <c:pt idx="16275">
                  <c:v>-0.14561677100000001</c:v>
                </c:pt>
                <c:pt idx="16276">
                  <c:v>-0.14559952000000001</c:v>
                </c:pt>
                <c:pt idx="16277">
                  <c:v>-0.14558226399999999</c:v>
                </c:pt>
                <c:pt idx="16278">
                  <c:v>-0.145565002</c:v>
                </c:pt>
                <c:pt idx="16279">
                  <c:v>-0.14554773500000001</c:v>
                </c:pt>
                <c:pt idx="16280">
                  <c:v>-0.145530462</c:v>
                </c:pt>
                <c:pt idx="16281">
                  <c:v>-0.14551318399999999</c:v>
                </c:pt>
                <c:pt idx="16282">
                  <c:v>-0.14549589900000001</c:v>
                </c:pt>
                <c:pt idx="16283">
                  <c:v>-0.14547860900000001</c:v>
                </c:pt>
                <c:pt idx="16284">
                  <c:v>-0.14546131400000001</c:v>
                </c:pt>
                <c:pt idx="16285">
                  <c:v>-0.14544401300000001</c:v>
                </c:pt>
                <c:pt idx="16286">
                  <c:v>-0.14542670599999999</c:v>
                </c:pt>
                <c:pt idx="16287">
                  <c:v>-0.145409393</c:v>
                </c:pt>
                <c:pt idx="16288">
                  <c:v>-0.14539207500000001</c:v>
                </c:pt>
                <c:pt idx="16289">
                  <c:v>-0.145374751</c:v>
                </c:pt>
                <c:pt idx="16290">
                  <c:v>-0.14535742199999999</c:v>
                </c:pt>
                <c:pt idx="16291">
                  <c:v>-0.14534008700000001</c:v>
                </c:pt>
                <c:pt idx="16292">
                  <c:v>-0.145322746</c:v>
                </c:pt>
                <c:pt idx="16293">
                  <c:v>-0.1453054</c:v>
                </c:pt>
                <c:pt idx="16294">
                  <c:v>-0.145288048</c:v>
                </c:pt>
                <c:pt idx="16295">
                  <c:v>-0.14527069000000001</c:v>
                </c:pt>
                <c:pt idx="16296">
                  <c:v>-0.14525332699999999</c:v>
                </c:pt>
                <c:pt idx="16297">
                  <c:v>-0.145235958</c:v>
                </c:pt>
                <c:pt idx="16298">
                  <c:v>-0.14521858300000001</c:v>
                </c:pt>
                <c:pt idx="16299">
                  <c:v>-0.145201203</c:v>
                </c:pt>
                <c:pt idx="16300">
                  <c:v>-0.14518381799999999</c:v>
                </c:pt>
                <c:pt idx="16301">
                  <c:v>-0.14516642599999999</c:v>
                </c:pt>
                <c:pt idx="16302">
                  <c:v>-0.14514902900000001</c:v>
                </c:pt>
                <c:pt idx="16303">
                  <c:v>-0.14513162600000001</c:v>
                </c:pt>
                <c:pt idx="16304">
                  <c:v>-0.14511421799999999</c:v>
                </c:pt>
                <c:pt idx="16305">
                  <c:v>-0.145096804</c:v>
                </c:pt>
                <c:pt idx="16306">
                  <c:v>-0.14507938500000001</c:v>
                </c:pt>
                <c:pt idx="16307">
                  <c:v>-0.14506195899999999</c:v>
                </c:pt>
                <c:pt idx="16308">
                  <c:v>-0.14504452900000001</c:v>
                </c:pt>
                <c:pt idx="16309">
                  <c:v>-0.145027092</c:v>
                </c:pt>
                <c:pt idx="16310">
                  <c:v>-0.14500964999999999</c:v>
                </c:pt>
                <c:pt idx="16311">
                  <c:v>-0.14499220199999999</c:v>
                </c:pt>
                <c:pt idx="16312">
                  <c:v>-0.14497474900000001</c:v>
                </c:pt>
                <c:pt idx="16313">
                  <c:v>-0.14495728999999999</c:v>
                </c:pt>
                <c:pt idx="16314">
                  <c:v>-0.14493982499999999</c:v>
                </c:pt>
                <c:pt idx="16315">
                  <c:v>-0.144922355</c:v>
                </c:pt>
                <c:pt idx="16316">
                  <c:v>-0.14490487899999999</c:v>
                </c:pt>
                <c:pt idx="16317">
                  <c:v>-0.144887398</c:v>
                </c:pt>
                <c:pt idx="16318">
                  <c:v>-0.14486991099999999</c:v>
                </c:pt>
                <c:pt idx="16319">
                  <c:v>-0.14485241800000001</c:v>
                </c:pt>
                <c:pt idx="16320">
                  <c:v>-0.14483491900000001</c:v>
                </c:pt>
                <c:pt idx="16321">
                  <c:v>-0.144817415</c:v>
                </c:pt>
                <c:pt idx="16322">
                  <c:v>-0.14479990600000001</c:v>
                </c:pt>
                <c:pt idx="16323">
                  <c:v>-0.14478239000000001</c:v>
                </c:pt>
                <c:pt idx="16324">
                  <c:v>-0.14476486999999999</c:v>
                </c:pt>
                <c:pt idx="16325">
                  <c:v>-0.144747343</c:v>
                </c:pt>
                <c:pt idx="16326">
                  <c:v>-0.14472981100000001</c:v>
                </c:pt>
                <c:pt idx="16327">
                  <c:v>-0.144712273</c:v>
                </c:pt>
                <c:pt idx="16328">
                  <c:v>-0.14469472999999999</c:v>
                </c:pt>
                <c:pt idx="16329">
                  <c:v>-0.14467718099999999</c:v>
                </c:pt>
                <c:pt idx="16330">
                  <c:v>-0.14465962700000001</c:v>
                </c:pt>
                <c:pt idx="16331">
                  <c:v>-0.14464206600000001</c:v>
                </c:pt>
                <c:pt idx="16332">
                  <c:v>-0.14462450099999999</c:v>
                </c:pt>
                <c:pt idx="16333">
                  <c:v>-0.144606929</c:v>
                </c:pt>
                <c:pt idx="16334">
                  <c:v>-0.144589352</c:v>
                </c:pt>
                <c:pt idx="16335">
                  <c:v>-0.14457176899999999</c:v>
                </c:pt>
                <c:pt idx="16336">
                  <c:v>-0.144554181</c:v>
                </c:pt>
                <c:pt idx="16337">
                  <c:v>-0.14453658699999999</c:v>
                </c:pt>
                <c:pt idx="16338">
                  <c:v>-0.14451898799999999</c:v>
                </c:pt>
                <c:pt idx="16339">
                  <c:v>-0.14450138300000001</c:v>
                </c:pt>
                <c:pt idx="16340">
                  <c:v>-0.14448377200000001</c:v>
                </c:pt>
                <c:pt idx="16341">
                  <c:v>-0.14446615600000001</c:v>
                </c:pt>
                <c:pt idx="16342">
                  <c:v>-0.14444853399999999</c:v>
                </c:pt>
                <c:pt idx="16343">
                  <c:v>-0.144430906</c:v>
                </c:pt>
                <c:pt idx="16344">
                  <c:v>-0.14441327300000001</c:v>
                </c:pt>
                <c:pt idx="16345">
                  <c:v>-0.14439563399999999</c:v>
                </c:pt>
                <c:pt idx="16346">
                  <c:v>-0.14437799000000001</c:v>
                </c:pt>
                <c:pt idx="16347">
                  <c:v>-0.14436034</c:v>
                </c:pt>
                <c:pt idx="16348">
                  <c:v>-0.144342684</c:v>
                </c:pt>
                <c:pt idx="16349">
                  <c:v>-0.144325023</c:v>
                </c:pt>
                <c:pt idx="16350">
                  <c:v>-0.144307356</c:v>
                </c:pt>
                <c:pt idx="16351">
                  <c:v>-0.144289684</c:v>
                </c:pt>
                <c:pt idx="16352">
                  <c:v>-0.14427200600000001</c:v>
                </c:pt>
                <c:pt idx="16353">
                  <c:v>-0.14425432199999999</c:v>
                </c:pt>
                <c:pt idx="16354">
                  <c:v>-0.144236633</c:v>
                </c:pt>
                <c:pt idx="16355">
                  <c:v>-0.14421893799999999</c:v>
                </c:pt>
                <c:pt idx="16356">
                  <c:v>-0.14420123700000001</c:v>
                </c:pt>
                <c:pt idx="16357">
                  <c:v>-0.144183531</c:v>
                </c:pt>
                <c:pt idx="16358">
                  <c:v>-0.14416582</c:v>
                </c:pt>
                <c:pt idx="16359">
                  <c:v>-0.144148102</c:v>
                </c:pt>
                <c:pt idx="16360">
                  <c:v>-0.14413038</c:v>
                </c:pt>
                <c:pt idx="16361">
                  <c:v>-0.14411265100000001</c:v>
                </c:pt>
                <c:pt idx="16362">
                  <c:v>-0.14409491699999999</c:v>
                </c:pt>
                <c:pt idx="16363">
                  <c:v>-0.144077177</c:v>
                </c:pt>
                <c:pt idx="16364">
                  <c:v>-0.14405943199999999</c:v>
                </c:pt>
                <c:pt idx="16365">
                  <c:v>-0.144041681</c:v>
                </c:pt>
                <c:pt idx="16366">
                  <c:v>-0.144023925</c:v>
                </c:pt>
                <c:pt idx="16367">
                  <c:v>-0.14400616299999999</c:v>
                </c:pt>
                <c:pt idx="16368">
                  <c:v>-0.14398839499999999</c:v>
                </c:pt>
                <c:pt idx="16369">
                  <c:v>-0.14397062099999999</c:v>
                </c:pt>
                <c:pt idx="16370">
                  <c:v>-0.143952843</c:v>
                </c:pt>
                <c:pt idx="16371">
                  <c:v>-0.143935058</c:v>
                </c:pt>
                <c:pt idx="16372">
                  <c:v>-0.14391726799999999</c:v>
                </c:pt>
                <c:pt idx="16373">
                  <c:v>-0.143899472</c:v>
                </c:pt>
                <c:pt idx="16374">
                  <c:v>-0.14388167099999999</c:v>
                </c:pt>
                <c:pt idx="16375">
                  <c:v>-0.14386386400000001</c:v>
                </c:pt>
                <c:pt idx="16376">
                  <c:v>-0.143846052</c:v>
                </c:pt>
                <c:pt idx="16377">
                  <c:v>-0.143828234</c:v>
                </c:pt>
                <c:pt idx="16378">
                  <c:v>-0.14381041</c:v>
                </c:pt>
                <c:pt idx="16379">
                  <c:v>-0.143792581</c:v>
                </c:pt>
                <c:pt idx="16380">
                  <c:v>-0.14377474600000001</c:v>
                </c:pt>
                <c:pt idx="16381">
                  <c:v>-0.14375690599999999</c:v>
                </c:pt>
                <c:pt idx="16382">
                  <c:v>-0.14373906</c:v>
                </c:pt>
                <c:pt idx="16383">
                  <c:v>-0.14372120899999999</c:v>
                </c:pt>
                <c:pt idx="16384">
                  <c:v>-0.14370335100000001</c:v>
                </c:pt>
                <c:pt idx="16385">
                  <c:v>-0.143685489</c:v>
                </c:pt>
                <c:pt idx="16386">
                  <c:v>-0.14366762</c:v>
                </c:pt>
                <c:pt idx="16387">
                  <c:v>-0.14364974599999999</c:v>
                </c:pt>
                <c:pt idx="16388">
                  <c:v>-0.143631867</c:v>
                </c:pt>
                <c:pt idx="16389">
                  <c:v>-0.143613982</c:v>
                </c:pt>
                <c:pt idx="16390">
                  <c:v>-0.14359609100000001</c:v>
                </c:pt>
                <c:pt idx="16391">
                  <c:v>-0.14357819499999999</c:v>
                </c:pt>
                <c:pt idx="16392">
                  <c:v>-0.14356029300000001</c:v>
                </c:pt>
                <c:pt idx="16393">
                  <c:v>-0.14354238499999999</c:v>
                </c:pt>
                <c:pt idx="16394">
                  <c:v>-0.14352447199999999</c:v>
                </c:pt>
                <c:pt idx="16395">
                  <c:v>-0.14350655400000001</c:v>
                </c:pt>
                <c:pt idx="16396">
                  <c:v>-0.14348863000000001</c:v>
                </c:pt>
                <c:pt idx="16397">
                  <c:v>-0.14347070000000001</c:v>
                </c:pt>
                <c:pt idx="16398">
                  <c:v>-0.14345276500000001</c:v>
                </c:pt>
                <c:pt idx="16399">
                  <c:v>-0.14343482399999999</c:v>
                </c:pt>
                <c:pt idx="16400">
                  <c:v>-0.143416877</c:v>
                </c:pt>
                <c:pt idx="16401">
                  <c:v>-0.14339892500000001</c:v>
                </c:pt>
                <c:pt idx="16402">
                  <c:v>-0.143380968</c:v>
                </c:pt>
                <c:pt idx="16403">
                  <c:v>-0.14336300399999999</c:v>
                </c:pt>
                <c:pt idx="16404">
                  <c:v>-0.14334503600000001</c:v>
                </c:pt>
                <c:pt idx="16405">
                  <c:v>-0.14332706100000001</c:v>
                </c:pt>
                <c:pt idx="16406">
                  <c:v>-0.143309081</c:v>
                </c:pt>
                <c:pt idx="16407">
                  <c:v>-0.14329109600000001</c:v>
                </c:pt>
                <c:pt idx="16408">
                  <c:v>-0.14327310500000001</c:v>
                </c:pt>
                <c:pt idx="16409">
                  <c:v>-0.14325510799999999</c:v>
                </c:pt>
                <c:pt idx="16410">
                  <c:v>-0.143237106</c:v>
                </c:pt>
                <c:pt idx="16411">
                  <c:v>-0.14321909799999999</c:v>
                </c:pt>
                <c:pt idx="16412">
                  <c:v>-0.14320108400000001</c:v>
                </c:pt>
                <c:pt idx="16413">
                  <c:v>-0.143183065</c:v>
                </c:pt>
                <c:pt idx="16414">
                  <c:v>-0.14316504099999999</c:v>
                </c:pt>
                <c:pt idx="16415">
                  <c:v>-0.14314701099999999</c:v>
                </c:pt>
                <c:pt idx="16416">
                  <c:v>-0.14312897499999999</c:v>
                </c:pt>
                <c:pt idx="16417">
                  <c:v>-0.143110934</c:v>
                </c:pt>
                <c:pt idx="16418">
                  <c:v>-0.143092887</c:v>
                </c:pt>
                <c:pt idx="16419">
                  <c:v>-0.14307483400000001</c:v>
                </c:pt>
                <c:pt idx="16420">
                  <c:v>-0.143056776</c:v>
                </c:pt>
                <c:pt idx="16421">
                  <c:v>-0.14303871300000001</c:v>
                </c:pt>
                <c:pt idx="16422">
                  <c:v>-0.143020644</c:v>
                </c:pt>
                <c:pt idx="16423">
                  <c:v>-0.143002569</c:v>
                </c:pt>
                <c:pt idx="16424">
                  <c:v>-0.14298448899999999</c:v>
                </c:pt>
                <c:pt idx="16425">
                  <c:v>-0.14296640299999999</c:v>
                </c:pt>
                <c:pt idx="16426">
                  <c:v>-0.14294831199999999</c:v>
                </c:pt>
                <c:pt idx="16427">
                  <c:v>-0.142930215</c:v>
                </c:pt>
                <c:pt idx="16428">
                  <c:v>-0.14291211200000001</c:v>
                </c:pt>
                <c:pt idx="16429">
                  <c:v>-0.14289400399999999</c:v>
                </c:pt>
                <c:pt idx="16430">
                  <c:v>-0.142875891</c:v>
                </c:pt>
                <c:pt idx="16431">
                  <c:v>-0.14285777199999999</c:v>
                </c:pt>
                <c:pt idx="16432">
                  <c:v>-0.14283964699999999</c:v>
                </c:pt>
                <c:pt idx="16433">
                  <c:v>-0.14282151700000001</c:v>
                </c:pt>
                <c:pt idx="16434">
                  <c:v>-0.14280338100000001</c:v>
                </c:pt>
                <c:pt idx="16435">
                  <c:v>-0.14278523900000001</c:v>
                </c:pt>
                <c:pt idx="16436">
                  <c:v>-0.14276709200000001</c:v>
                </c:pt>
                <c:pt idx="16437">
                  <c:v>-0.14274893999999999</c:v>
                </c:pt>
                <c:pt idx="16438">
                  <c:v>-0.142730782</c:v>
                </c:pt>
                <c:pt idx="16439">
                  <c:v>-0.14271261800000001</c:v>
                </c:pt>
                <c:pt idx="16440">
                  <c:v>-0.142694449</c:v>
                </c:pt>
                <c:pt idx="16441">
                  <c:v>-0.14267627399999999</c:v>
                </c:pt>
                <c:pt idx="16442">
                  <c:v>-0.14265809300000001</c:v>
                </c:pt>
                <c:pt idx="16443">
                  <c:v>-0.14263990800000001</c:v>
                </c:pt>
                <c:pt idx="16444">
                  <c:v>-0.14262171600000001</c:v>
                </c:pt>
                <c:pt idx="16445">
                  <c:v>-0.14260351900000001</c:v>
                </c:pt>
                <c:pt idx="16446">
                  <c:v>-0.14258531699999999</c:v>
                </c:pt>
                <c:pt idx="16447">
                  <c:v>-0.142567109</c:v>
                </c:pt>
                <c:pt idx="16448">
                  <c:v>-0.14254889500000001</c:v>
                </c:pt>
                <c:pt idx="16449">
                  <c:v>-0.142530676</c:v>
                </c:pt>
                <c:pt idx="16450">
                  <c:v>-0.14251245100000001</c:v>
                </c:pt>
                <c:pt idx="16451">
                  <c:v>-0.142494221</c:v>
                </c:pt>
                <c:pt idx="16452">
                  <c:v>-0.142475985</c:v>
                </c:pt>
                <c:pt idx="16453">
                  <c:v>-0.142457744</c:v>
                </c:pt>
                <c:pt idx="16454">
                  <c:v>-0.142439497</c:v>
                </c:pt>
                <c:pt idx="16455">
                  <c:v>-0.142421244</c:v>
                </c:pt>
                <c:pt idx="16456">
                  <c:v>-0.14240298600000001</c:v>
                </c:pt>
                <c:pt idx="16457">
                  <c:v>-0.14238472199999999</c:v>
                </c:pt>
                <c:pt idx="16458">
                  <c:v>-0.142366453</c:v>
                </c:pt>
                <c:pt idx="16459">
                  <c:v>-0.14234817899999999</c:v>
                </c:pt>
                <c:pt idx="16460">
                  <c:v>-0.14232989800000001</c:v>
                </c:pt>
                <c:pt idx="16461">
                  <c:v>-0.142311613</c:v>
                </c:pt>
                <c:pt idx="16462">
                  <c:v>-0.142293321</c:v>
                </c:pt>
                <c:pt idx="16463">
                  <c:v>-0.142275025</c:v>
                </c:pt>
                <c:pt idx="16464">
                  <c:v>-0.142256722</c:v>
                </c:pt>
                <c:pt idx="16465">
                  <c:v>-0.14223841400000001</c:v>
                </c:pt>
                <c:pt idx="16466">
                  <c:v>-0.14222009999999999</c:v>
                </c:pt>
                <c:pt idx="16467">
                  <c:v>-0.142201781</c:v>
                </c:pt>
                <c:pt idx="16468">
                  <c:v>-0.14218345700000001</c:v>
                </c:pt>
                <c:pt idx="16469">
                  <c:v>-0.142165127</c:v>
                </c:pt>
                <c:pt idx="16470">
                  <c:v>-0.14214679099999999</c:v>
                </c:pt>
                <c:pt idx="16471">
                  <c:v>-0.14212844999999999</c:v>
                </c:pt>
                <c:pt idx="16472">
                  <c:v>-0.14211010299999999</c:v>
                </c:pt>
                <c:pt idx="16473">
                  <c:v>-0.14209175099999999</c:v>
                </c:pt>
                <c:pt idx="16474">
                  <c:v>-0.14207339299999999</c:v>
                </c:pt>
                <c:pt idx="16475">
                  <c:v>-0.14205503</c:v>
                </c:pt>
                <c:pt idx="16476">
                  <c:v>-0.14203666100000001</c:v>
                </c:pt>
                <c:pt idx="16477">
                  <c:v>-0.14201828699999999</c:v>
                </c:pt>
                <c:pt idx="16478">
                  <c:v>-0.14199990700000001</c:v>
                </c:pt>
                <c:pt idx="16479">
                  <c:v>-0.141981521</c:v>
                </c:pt>
                <c:pt idx="16480">
                  <c:v>-0.14196312999999999</c:v>
                </c:pt>
                <c:pt idx="16481">
                  <c:v>-0.14194473399999999</c:v>
                </c:pt>
                <c:pt idx="16482">
                  <c:v>-0.14192633199999999</c:v>
                </c:pt>
                <c:pt idx="16483">
                  <c:v>-0.14190792399999999</c:v>
                </c:pt>
                <c:pt idx="16484">
                  <c:v>-0.141889511</c:v>
                </c:pt>
                <c:pt idx="16485">
                  <c:v>-0.141871092</c:v>
                </c:pt>
                <c:pt idx="16486">
                  <c:v>-0.14185266799999999</c:v>
                </c:pt>
                <c:pt idx="16487">
                  <c:v>-0.141834238</c:v>
                </c:pt>
                <c:pt idx="16488">
                  <c:v>-0.14181580299999999</c:v>
                </c:pt>
                <c:pt idx="16489">
                  <c:v>-0.14179736200000001</c:v>
                </c:pt>
                <c:pt idx="16490">
                  <c:v>-0.141778916</c:v>
                </c:pt>
                <c:pt idx="16491">
                  <c:v>-0.141760464</c:v>
                </c:pt>
                <c:pt idx="16492">
                  <c:v>-0.141742006</c:v>
                </c:pt>
                <c:pt idx="16493">
                  <c:v>-0.14172354400000001</c:v>
                </c:pt>
                <c:pt idx="16494">
                  <c:v>-0.14170507500000001</c:v>
                </c:pt>
                <c:pt idx="16495">
                  <c:v>-0.141686601</c:v>
                </c:pt>
                <c:pt idx="16496">
                  <c:v>-0.14166812200000001</c:v>
                </c:pt>
                <c:pt idx="16497">
                  <c:v>-0.14164963699999999</c:v>
                </c:pt>
                <c:pt idx="16498">
                  <c:v>-0.14163114600000001</c:v>
                </c:pt>
                <c:pt idx="16499">
                  <c:v>-0.14161265000000001</c:v>
                </c:pt>
                <c:pt idx="16500">
                  <c:v>-0.141594149</c:v>
                </c:pt>
                <c:pt idx="16501">
                  <c:v>-0.141575642</c:v>
                </c:pt>
                <c:pt idx="16502">
                  <c:v>-0.141557129</c:v>
                </c:pt>
                <c:pt idx="16503">
                  <c:v>-0.14153861100000001</c:v>
                </c:pt>
                <c:pt idx="16504">
                  <c:v>-0.14152008699999999</c:v>
                </c:pt>
                <c:pt idx="16505">
                  <c:v>-0.141501558</c:v>
                </c:pt>
                <c:pt idx="16506">
                  <c:v>-0.14148302300000001</c:v>
                </c:pt>
                <c:pt idx="16507">
                  <c:v>-0.141464483</c:v>
                </c:pt>
                <c:pt idx="16508">
                  <c:v>-0.14144593799999999</c:v>
                </c:pt>
                <c:pt idx="16509">
                  <c:v>-0.14142738599999999</c:v>
                </c:pt>
                <c:pt idx="16510">
                  <c:v>-0.14140883000000001</c:v>
                </c:pt>
                <c:pt idx="16511">
                  <c:v>-0.14139026699999999</c:v>
                </c:pt>
                <c:pt idx="16512">
                  <c:v>-0.14137169899999999</c:v>
                </c:pt>
                <c:pt idx="16513">
                  <c:v>-0.141353126</c:v>
                </c:pt>
                <c:pt idx="16514">
                  <c:v>-0.141334547</c:v>
                </c:pt>
                <c:pt idx="16515">
                  <c:v>-0.14131596299999999</c:v>
                </c:pt>
                <c:pt idx="16516">
                  <c:v>-0.141297373</c:v>
                </c:pt>
                <c:pt idx="16517">
                  <c:v>-0.14127877799999999</c:v>
                </c:pt>
                <c:pt idx="16518">
                  <c:v>-0.14126017699999999</c:v>
                </c:pt>
                <c:pt idx="16519">
                  <c:v>-0.14124157100000001</c:v>
                </c:pt>
                <c:pt idx="16520">
                  <c:v>-0.14122295900000001</c:v>
                </c:pt>
                <c:pt idx="16521">
                  <c:v>-0.14120434100000001</c:v>
                </c:pt>
                <c:pt idx="16522">
                  <c:v>-0.14118571799999999</c:v>
                </c:pt>
                <c:pt idx="16523">
                  <c:v>-0.14116709</c:v>
                </c:pt>
                <c:pt idx="16524">
                  <c:v>-0.14114845600000001</c:v>
                </c:pt>
                <c:pt idx="16525">
                  <c:v>-0.14112981699999999</c:v>
                </c:pt>
                <c:pt idx="16526">
                  <c:v>-0.14111117200000001</c:v>
                </c:pt>
                <c:pt idx="16527">
                  <c:v>-0.141092521</c:v>
                </c:pt>
                <c:pt idx="16528">
                  <c:v>-0.14107386499999999</c:v>
                </c:pt>
                <c:pt idx="16529">
                  <c:v>-0.14105520399999999</c:v>
                </c:pt>
                <c:pt idx="16530">
                  <c:v>-0.14103653699999999</c:v>
                </c:pt>
                <c:pt idx="16531">
                  <c:v>-0.14101786499999999</c:v>
                </c:pt>
                <c:pt idx="16532">
                  <c:v>-0.140999187</c:v>
                </c:pt>
                <c:pt idx="16533">
                  <c:v>-0.14098050300000001</c:v>
                </c:pt>
                <c:pt idx="16534">
                  <c:v>-0.14096181399999999</c:v>
                </c:pt>
                <c:pt idx="16535">
                  <c:v>-0.14094312000000001</c:v>
                </c:pt>
                <c:pt idx="16536">
                  <c:v>-0.14092441999999999</c:v>
                </c:pt>
                <c:pt idx="16537">
                  <c:v>-0.14090571399999999</c:v>
                </c:pt>
                <c:pt idx="16538">
                  <c:v>-0.14088700300000001</c:v>
                </c:pt>
                <c:pt idx="16539">
                  <c:v>-0.14086828700000001</c:v>
                </c:pt>
                <c:pt idx="16540">
                  <c:v>-0.14084956500000001</c:v>
                </c:pt>
                <c:pt idx="16541">
                  <c:v>-0.14083083699999999</c:v>
                </c:pt>
                <c:pt idx="16542">
                  <c:v>-0.14081210499999999</c:v>
                </c:pt>
                <c:pt idx="16543">
                  <c:v>-0.140793366</c:v>
                </c:pt>
                <c:pt idx="16544">
                  <c:v>-0.14077462199999999</c:v>
                </c:pt>
                <c:pt idx="16545">
                  <c:v>-0.140755873</c:v>
                </c:pt>
                <c:pt idx="16546">
                  <c:v>-0.14073711799999999</c:v>
                </c:pt>
                <c:pt idx="16547">
                  <c:v>-0.14071835699999999</c:v>
                </c:pt>
                <c:pt idx="16548">
                  <c:v>-0.14069959200000001</c:v>
                </c:pt>
                <c:pt idx="16549">
                  <c:v>-0.14068082000000001</c:v>
                </c:pt>
                <c:pt idx="16550">
                  <c:v>-0.14066204299999999</c:v>
                </c:pt>
                <c:pt idx="16551">
                  <c:v>-0.14064326099999999</c:v>
                </c:pt>
                <c:pt idx="16552">
                  <c:v>-0.140624473</c:v>
                </c:pt>
                <c:pt idx="16553">
                  <c:v>-0.14060568000000001</c:v>
                </c:pt>
                <c:pt idx="16554">
                  <c:v>-0.140586881</c:v>
                </c:pt>
                <c:pt idx="16555">
                  <c:v>-0.14056807599999999</c:v>
                </c:pt>
                <c:pt idx="16556">
                  <c:v>-0.14054926700000001</c:v>
                </c:pt>
                <c:pt idx="16557">
                  <c:v>-0.140530451</c:v>
                </c:pt>
                <c:pt idx="16558">
                  <c:v>-0.140511631</c:v>
                </c:pt>
                <c:pt idx="16559">
                  <c:v>-0.140492804</c:v>
                </c:pt>
                <c:pt idx="16560">
                  <c:v>-0.140473972</c:v>
                </c:pt>
                <c:pt idx="16561">
                  <c:v>-0.14045513500000001</c:v>
                </c:pt>
                <c:pt idx="16562">
                  <c:v>-0.14043629199999999</c:v>
                </c:pt>
                <c:pt idx="16563">
                  <c:v>-0.140417444</c:v>
                </c:pt>
                <c:pt idx="16564">
                  <c:v>-0.14039858999999999</c:v>
                </c:pt>
                <c:pt idx="16565">
                  <c:v>-0.14037973100000001</c:v>
                </c:pt>
                <c:pt idx="16566">
                  <c:v>-0.140360866</c:v>
                </c:pt>
                <c:pt idx="16567">
                  <c:v>-0.140341996</c:v>
                </c:pt>
                <c:pt idx="16568">
                  <c:v>-0.140323121</c:v>
                </c:pt>
                <c:pt idx="16569">
                  <c:v>-0.140304239</c:v>
                </c:pt>
                <c:pt idx="16570">
                  <c:v>-0.140285353</c:v>
                </c:pt>
                <c:pt idx="16571">
                  <c:v>-0.14026646100000001</c:v>
                </c:pt>
                <c:pt idx="16572">
                  <c:v>-0.14024756299999999</c:v>
                </c:pt>
                <c:pt idx="16573">
                  <c:v>-0.14022866</c:v>
                </c:pt>
                <c:pt idx="16574">
                  <c:v>-0.14020975199999999</c:v>
                </c:pt>
                <c:pt idx="16575">
                  <c:v>-0.14019083800000001</c:v>
                </c:pt>
                <c:pt idx="16576">
                  <c:v>-0.14017191800000001</c:v>
                </c:pt>
                <c:pt idx="16577">
                  <c:v>-0.140152993</c:v>
                </c:pt>
                <c:pt idx="16578">
                  <c:v>-0.140134063</c:v>
                </c:pt>
                <c:pt idx="16579">
                  <c:v>-0.14011512700000001</c:v>
                </c:pt>
                <c:pt idx="16580">
                  <c:v>-0.14009618600000001</c:v>
                </c:pt>
                <c:pt idx="16581">
                  <c:v>-0.14007723899999999</c:v>
                </c:pt>
                <c:pt idx="16582">
                  <c:v>-0.140058286</c:v>
                </c:pt>
                <c:pt idx="16583">
                  <c:v>-0.14003932899999999</c:v>
                </c:pt>
                <c:pt idx="16584">
                  <c:v>-0.14002036500000001</c:v>
                </c:pt>
                <c:pt idx="16585">
                  <c:v>-0.140001396</c:v>
                </c:pt>
                <c:pt idx="16586">
                  <c:v>-0.139982422</c:v>
                </c:pt>
                <c:pt idx="16587">
                  <c:v>-0.13996344199999999</c:v>
                </c:pt>
                <c:pt idx="16588">
                  <c:v>-0.13994445699999999</c:v>
                </c:pt>
                <c:pt idx="16589">
                  <c:v>-0.139925467</c:v>
                </c:pt>
                <c:pt idx="16590">
                  <c:v>-0.139906471</c:v>
                </c:pt>
                <c:pt idx="16591">
                  <c:v>-0.13988746899999999</c:v>
                </c:pt>
                <c:pt idx="16592">
                  <c:v>-0.139868462</c:v>
                </c:pt>
                <c:pt idx="16593">
                  <c:v>-0.13984944999999999</c:v>
                </c:pt>
                <c:pt idx="16594">
                  <c:v>-0.139830432</c:v>
                </c:pt>
                <c:pt idx="16595">
                  <c:v>-0.139811408</c:v>
                </c:pt>
                <c:pt idx="16596">
                  <c:v>-0.13979237999999999</c:v>
                </c:pt>
                <c:pt idx="16597">
                  <c:v>-0.13977334499999999</c:v>
                </c:pt>
                <c:pt idx="16598">
                  <c:v>-0.139754305</c:v>
                </c:pt>
                <c:pt idx="16599">
                  <c:v>-0.13973526</c:v>
                </c:pt>
                <c:pt idx="16600">
                  <c:v>-0.13971620900000001</c:v>
                </c:pt>
                <c:pt idx="16601">
                  <c:v>-0.13969715299999999</c:v>
                </c:pt>
                <c:pt idx="16602">
                  <c:v>-0.139678092</c:v>
                </c:pt>
                <c:pt idx="16603">
                  <c:v>-0.13965902499999999</c:v>
                </c:pt>
                <c:pt idx="16604">
                  <c:v>-0.13963995200000001</c:v>
                </c:pt>
                <c:pt idx="16605">
                  <c:v>-0.13962087400000001</c:v>
                </c:pt>
                <c:pt idx="16606">
                  <c:v>-0.139601791</c:v>
                </c:pt>
                <c:pt idx="16607">
                  <c:v>-0.139582702</c:v>
                </c:pt>
                <c:pt idx="16608">
                  <c:v>-0.13956360700000001</c:v>
                </c:pt>
                <c:pt idx="16609">
                  <c:v>-0.13954450700000001</c:v>
                </c:pt>
                <c:pt idx="16610">
                  <c:v>-0.13952540199999999</c:v>
                </c:pt>
                <c:pt idx="16611">
                  <c:v>-0.139506291</c:v>
                </c:pt>
                <c:pt idx="16612">
                  <c:v>-0.13948717499999999</c:v>
                </c:pt>
                <c:pt idx="16613">
                  <c:v>-0.13946805300000001</c:v>
                </c:pt>
                <c:pt idx="16614">
                  <c:v>-0.139448926</c:v>
                </c:pt>
                <c:pt idx="16615">
                  <c:v>-0.139429794</c:v>
                </c:pt>
                <c:pt idx="16616">
                  <c:v>-0.13941065599999999</c:v>
                </c:pt>
                <c:pt idx="16617">
                  <c:v>-0.139391512</c:v>
                </c:pt>
                <c:pt idx="16618">
                  <c:v>-0.139372363</c:v>
                </c:pt>
                <c:pt idx="16619">
                  <c:v>-0.13935320900000001</c:v>
                </c:pt>
                <c:pt idx="16620">
                  <c:v>-0.13933404899999999</c:v>
                </c:pt>
                <c:pt idx="16621">
                  <c:v>-0.139314884</c:v>
                </c:pt>
                <c:pt idx="16622">
                  <c:v>-0.13929571299999999</c:v>
                </c:pt>
                <c:pt idx="16623">
                  <c:v>-0.13927653700000001</c:v>
                </c:pt>
                <c:pt idx="16624">
                  <c:v>-0.139257355</c:v>
                </c:pt>
                <c:pt idx="16625">
                  <c:v>-0.139238168</c:v>
                </c:pt>
                <c:pt idx="16626">
                  <c:v>-0.13921897599999999</c:v>
                </c:pt>
                <c:pt idx="16627">
                  <c:v>-0.139199778</c:v>
                </c:pt>
                <c:pt idx="16628">
                  <c:v>-0.139180574</c:v>
                </c:pt>
                <c:pt idx="16629">
                  <c:v>-0.13916136600000001</c:v>
                </c:pt>
                <c:pt idx="16630">
                  <c:v>-0.13914215099999999</c:v>
                </c:pt>
                <c:pt idx="16631">
                  <c:v>-0.139122932</c:v>
                </c:pt>
                <c:pt idx="16632">
                  <c:v>-0.13910370599999999</c:v>
                </c:pt>
                <c:pt idx="16633">
                  <c:v>-0.13908447600000001</c:v>
                </c:pt>
                <c:pt idx="16634">
                  <c:v>-0.13906524000000001</c:v>
                </c:pt>
                <c:pt idx="16635">
                  <c:v>-0.139045998</c:v>
                </c:pt>
                <c:pt idx="16636">
                  <c:v>-0.139026751</c:v>
                </c:pt>
                <c:pt idx="16637">
                  <c:v>-0.13900749900000001</c:v>
                </c:pt>
                <c:pt idx="16638">
                  <c:v>-0.13898824100000001</c:v>
                </c:pt>
                <c:pt idx="16639">
                  <c:v>-0.13896897799999999</c:v>
                </c:pt>
                <c:pt idx="16640">
                  <c:v>-0.138949709</c:v>
                </c:pt>
                <c:pt idx="16641">
                  <c:v>-0.13893043499999999</c:v>
                </c:pt>
                <c:pt idx="16642">
                  <c:v>-0.13891115600000001</c:v>
                </c:pt>
                <c:pt idx="16643">
                  <c:v>-0.138891871</c:v>
                </c:pt>
                <c:pt idx="16644">
                  <c:v>-0.13887258</c:v>
                </c:pt>
                <c:pt idx="16645">
                  <c:v>-0.13885328399999999</c:v>
                </c:pt>
                <c:pt idx="16646">
                  <c:v>-0.13883398299999999</c:v>
                </c:pt>
                <c:pt idx="16647">
                  <c:v>-0.138814677</c:v>
                </c:pt>
                <c:pt idx="16648">
                  <c:v>-0.138795364</c:v>
                </c:pt>
                <c:pt idx="16649">
                  <c:v>-0.13877604700000001</c:v>
                </c:pt>
                <c:pt idx="16650">
                  <c:v>-0.138756724</c:v>
                </c:pt>
                <c:pt idx="16651">
                  <c:v>-0.13873739500000001</c:v>
                </c:pt>
                <c:pt idx="16652">
                  <c:v>-0.138718062</c:v>
                </c:pt>
                <c:pt idx="16653">
                  <c:v>-0.138698722</c:v>
                </c:pt>
                <c:pt idx="16654">
                  <c:v>-0.13867937799999999</c:v>
                </c:pt>
                <c:pt idx="16655">
                  <c:v>-0.13866002699999999</c:v>
                </c:pt>
                <c:pt idx="16656">
                  <c:v>-0.13864067199999999</c:v>
                </c:pt>
                <c:pt idx="16657">
                  <c:v>-0.138621311</c:v>
                </c:pt>
                <c:pt idx="16658">
                  <c:v>-0.138601944</c:v>
                </c:pt>
                <c:pt idx="16659">
                  <c:v>-0.13858257199999999</c:v>
                </c:pt>
                <c:pt idx="16660">
                  <c:v>-0.138563195</c:v>
                </c:pt>
                <c:pt idx="16661">
                  <c:v>-0.13854381199999999</c:v>
                </c:pt>
                <c:pt idx="16662">
                  <c:v>-0.13852442400000001</c:v>
                </c:pt>
                <c:pt idx="16663">
                  <c:v>-0.138505031</c:v>
                </c:pt>
                <c:pt idx="16664">
                  <c:v>-0.138485632</c:v>
                </c:pt>
                <c:pt idx="16665">
                  <c:v>-0.138466228</c:v>
                </c:pt>
                <c:pt idx="16666">
                  <c:v>-0.138446818</c:v>
                </c:pt>
                <c:pt idx="16667">
                  <c:v>-0.138427403</c:v>
                </c:pt>
                <c:pt idx="16668">
                  <c:v>-0.13840798200000001</c:v>
                </c:pt>
                <c:pt idx="16669">
                  <c:v>-0.138388556</c:v>
                </c:pt>
                <c:pt idx="16670">
                  <c:v>-0.13836912400000001</c:v>
                </c:pt>
                <c:pt idx="16671">
                  <c:v>-0.138349688</c:v>
                </c:pt>
                <c:pt idx="16672">
                  <c:v>-0.13833024499999999</c:v>
                </c:pt>
                <c:pt idx="16673">
                  <c:v>-0.13831079800000001</c:v>
                </c:pt>
                <c:pt idx="16674">
                  <c:v>-0.13829134400000001</c:v>
                </c:pt>
                <c:pt idx="16675">
                  <c:v>-0.13827188600000001</c:v>
                </c:pt>
                <c:pt idx="16676">
                  <c:v>-0.13825242200000001</c:v>
                </c:pt>
                <c:pt idx="16677">
                  <c:v>-0.13823295299999999</c:v>
                </c:pt>
                <c:pt idx="16678">
                  <c:v>-0.138213478</c:v>
                </c:pt>
                <c:pt idx="16679">
                  <c:v>-0.13819399800000001</c:v>
                </c:pt>
                <c:pt idx="16680">
                  <c:v>-0.138174512</c:v>
                </c:pt>
                <c:pt idx="16681">
                  <c:v>-0.13815502099999999</c:v>
                </c:pt>
                <c:pt idx="16682">
                  <c:v>-0.13813552400000001</c:v>
                </c:pt>
                <c:pt idx="16683">
                  <c:v>-0.138116023</c:v>
                </c:pt>
                <c:pt idx="16684">
                  <c:v>-0.138096515</c:v>
                </c:pt>
                <c:pt idx="16685">
                  <c:v>-0.138077003</c:v>
                </c:pt>
                <c:pt idx="16686">
                  <c:v>-0.13805748500000001</c:v>
                </c:pt>
                <c:pt idx="16687">
                  <c:v>-0.13803796099999999</c:v>
                </c:pt>
                <c:pt idx="16688">
                  <c:v>-0.138018432</c:v>
                </c:pt>
                <c:pt idx="16689">
                  <c:v>-0.13799889800000001</c:v>
                </c:pt>
                <c:pt idx="16690">
                  <c:v>-0.137979358</c:v>
                </c:pt>
                <c:pt idx="16691">
                  <c:v>-0.13795981299999999</c:v>
                </c:pt>
                <c:pt idx="16692">
                  <c:v>-0.13794026300000001</c:v>
                </c:pt>
                <c:pt idx="16693">
                  <c:v>-0.137920707</c:v>
                </c:pt>
                <c:pt idx="16694">
                  <c:v>-0.137901146</c:v>
                </c:pt>
                <c:pt idx="16695">
                  <c:v>-0.137881579</c:v>
                </c:pt>
                <c:pt idx="16696">
                  <c:v>-0.13786200700000001</c:v>
                </c:pt>
                <c:pt idx="16697">
                  <c:v>-0.13784242899999999</c:v>
                </c:pt>
                <c:pt idx="16698">
                  <c:v>-0.137822846</c:v>
                </c:pt>
                <c:pt idx="16699">
                  <c:v>-0.13780325800000001</c:v>
                </c:pt>
                <c:pt idx="16700">
                  <c:v>-0.137783665</c:v>
                </c:pt>
                <c:pt idx="16701">
                  <c:v>-0.13776406499999999</c:v>
                </c:pt>
                <c:pt idx="16702">
                  <c:v>-0.13774446100000001</c:v>
                </c:pt>
                <c:pt idx="16703">
                  <c:v>-0.13772485100000001</c:v>
                </c:pt>
                <c:pt idx="16704">
                  <c:v>-0.13770523600000001</c:v>
                </c:pt>
                <c:pt idx="16705">
                  <c:v>-0.13768561500000001</c:v>
                </c:pt>
                <c:pt idx="16706">
                  <c:v>-0.13766598899999999</c:v>
                </c:pt>
                <c:pt idx="16707">
                  <c:v>-0.137646357</c:v>
                </c:pt>
                <c:pt idx="16708">
                  <c:v>-0.13762672000000001</c:v>
                </c:pt>
                <c:pt idx="16709">
                  <c:v>-0.13760707799999999</c:v>
                </c:pt>
                <c:pt idx="16710">
                  <c:v>-0.13758743100000001</c:v>
                </c:pt>
                <c:pt idx="16711">
                  <c:v>-0.137567778</c:v>
                </c:pt>
                <c:pt idx="16712">
                  <c:v>-0.137548119</c:v>
                </c:pt>
                <c:pt idx="16713">
                  <c:v>-0.13752845499999999</c:v>
                </c:pt>
                <c:pt idx="16714">
                  <c:v>-0.13750878599999999</c:v>
                </c:pt>
                <c:pt idx="16715">
                  <c:v>-0.137489112</c:v>
                </c:pt>
                <c:pt idx="16716">
                  <c:v>-0.137469432</c:v>
                </c:pt>
                <c:pt idx="16717">
                  <c:v>-0.13744974600000001</c:v>
                </c:pt>
                <c:pt idx="16718">
                  <c:v>-0.13743005599999999</c:v>
                </c:pt>
                <c:pt idx="16719">
                  <c:v>-0.13741035900000001</c:v>
                </c:pt>
                <c:pt idx="16720">
                  <c:v>-0.137390658</c:v>
                </c:pt>
                <c:pt idx="16721">
                  <c:v>-0.13737095099999999</c:v>
                </c:pt>
                <c:pt idx="16722">
                  <c:v>-0.13735123900000001</c:v>
                </c:pt>
                <c:pt idx="16723">
                  <c:v>-0.13733152100000001</c:v>
                </c:pt>
                <c:pt idx="16724">
                  <c:v>-0.13731179800000001</c:v>
                </c:pt>
                <c:pt idx="16725">
                  <c:v>-0.13729206999999999</c:v>
                </c:pt>
                <c:pt idx="16726">
                  <c:v>-0.13727233599999999</c:v>
                </c:pt>
                <c:pt idx="16727">
                  <c:v>-0.137252597</c:v>
                </c:pt>
                <c:pt idx="16728">
                  <c:v>-0.13723285199999999</c:v>
                </c:pt>
                <c:pt idx="16729">
                  <c:v>-0.137213102</c:v>
                </c:pt>
                <c:pt idx="16730">
                  <c:v>-0.13719334599999999</c:v>
                </c:pt>
                <c:pt idx="16731">
                  <c:v>-0.13717358599999999</c:v>
                </c:pt>
                <c:pt idx="16732">
                  <c:v>-0.13715382000000001</c:v>
                </c:pt>
                <c:pt idx="16733">
                  <c:v>-0.13713404800000001</c:v>
                </c:pt>
                <c:pt idx="16734">
                  <c:v>-0.13711427100000001</c:v>
                </c:pt>
                <c:pt idx="16735">
                  <c:v>-0.13709448900000001</c:v>
                </c:pt>
                <c:pt idx="16736">
                  <c:v>-0.13707470199999999</c:v>
                </c:pt>
                <c:pt idx="16737">
                  <c:v>-0.137054909</c:v>
                </c:pt>
                <c:pt idx="16738">
                  <c:v>-0.13703510999999999</c:v>
                </c:pt>
                <c:pt idx="16739">
                  <c:v>-0.137015307</c:v>
                </c:pt>
                <c:pt idx="16740">
                  <c:v>-0.13699549699999999</c:v>
                </c:pt>
                <c:pt idx="16741">
                  <c:v>-0.13697568299999999</c:v>
                </c:pt>
                <c:pt idx="16742">
                  <c:v>-0.13695586300000001</c:v>
                </c:pt>
                <c:pt idx="16743">
                  <c:v>-0.13693603800000001</c:v>
                </c:pt>
                <c:pt idx="16744">
                  <c:v>-0.13691620700000001</c:v>
                </c:pt>
                <c:pt idx="16745">
                  <c:v>-0.13689637199999999</c:v>
                </c:pt>
                <c:pt idx="16746">
                  <c:v>-0.13687653</c:v>
                </c:pt>
                <c:pt idx="16747">
                  <c:v>-0.13685668400000001</c:v>
                </c:pt>
                <c:pt idx="16748">
                  <c:v>-0.13683683199999999</c:v>
                </c:pt>
                <c:pt idx="16749">
                  <c:v>-0.13681697400000001</c:v>
                </c:pt>
                <c:pt idx="16750">
                  <c:v>-0.136797111</c:v>
                </c:pt>
                <c:pt idx="16751">
                  <c:v>-0.13677724299999999</c:v>
                </c:pt>
                <c:pt idx="16752">
                  <c:v>-0.13675736899999999</c:v>
                </c:pt>
                <c:pt idx="16753">
                  <c:v>-0.13673749099999999</c:v>
                </c:pt>
                <c:pt idx="16754">
                  <c:v>-0.13671760599999999</c:v>
                </c:pt>
                <c:pt idx="16755">
                  <c:v>-0.136697717</c:v>
                </c:pt>
                <c:pt idx="16756">
                  <c:v>-0.136677822</c:v>
                </c:pt>
                <c:pt idx="16757">
                  <c:v>-0.13665792199999999</c:v>
                </c:pt>
                <c:pt idx="16758">
                  <c:v>-0.136638016</c:v>
                </c:pt>
                <c:pt idx="16759">
                  <c:v>-0.13661810499999999</c:v>
                </c:pt>
                <c:pt idx="16760">
                  <c:v>-0.13659818800000001</c:v>
                </c:pt>
                <c:pt idx="16761">
                  <c:v>-0.136578267</c:v>
                </c:pt>
                <c:pt idx="16762">
                  <c:v>-0.13655834</c:v>
                </c:pt>
                <c:pt idx="16763">
                  <c:v>-0.136538407</c:v>
                </c:pt>
                <c:pt idx="16764">
                  <c:v>-0.136518469</c:v>
                </c:pt>
                <c:pt idx="16765">
                  <c:v>-0.13649852600000001</c:v>
                </c:pt>
                <c:pt idx="16766">
                  <c:v>-0.13647857799999999</c:v>
                </c:pt>
                <c:pt idx="16767">
                  <c:v>-0.136458624</c:v>
                </c:pt>
                <c:pt idx="16768">
                  <c:v>-0.13643866499999999</c:v>
                </c:pt>
                <c:pt idx="16769">
                  <c:v>-0.1364187</c:v>
                </c:pt>
                <c:pt idx="16770">
                  <c:v>-0.13639873</c:v>
                </c:pt>
                <c:pt idx="16771">
                  <c:v>-0.13637875499999999</c:v>
                </c:pt>
                <c:pt idx="16772">
                  <c:v>-0.13635877399999999</c:v>
                </c:pt>
                <c:pt idx="16773">
                  <c:v>-0.13633878799999999</c:v>
                </c:pt>
                <c:pt idx="16774">
                  <c:v>-0.13631879699999999</c:v>
                </c:pt>
                <c:pt idx="16775">
                  <c:v>-0.1362988</c:v>
                </c:pt>
                <c:pt idx="16776">
                  <c:v>-0.13627879800000001</c:v>
                </c:pt>
                <c:pt idx="16777">
                  <c:v>-0.13625878999999999</c:v>
                </c:pt>
                <c:pt idx="16778">
                  <c:v>-0.136238778</c:v>
                </c:pt>
                <c:pt idx="16779">
                  <c:v>-0.13621875899999999</c:v>
                </c:pt>
                <c:pt idx="16780">
                  <c:v>-0.13619873599999999</c:v>
                </c:pt>
                <c:pt idx="16781">
                  <c:v>-0.13617870700000001</c:v>
                </c:pt>
                <c:pt idx="16782">
                  <c:v>-0.13615867300000001</c:v>
                </c:pt>
                <c:pt idx="16783">
                  <c:v>-0.13613863400000001</c:v>
                </c:pt>
                <c:pt idx="16784">
                  <c:v>-0.13611858900000001</c:v>
                </c:pt>
                <c:pt idx="16785">
                  <c:v>-0.13609853899999999</c:v>
                </c:pt>
                <c:pt idx="16786">
                  <c:v>-0.136078483</c:v>
                </c:pt>
                <c:pt idx="16787">
                  <c:v>-0.13605842200000001</c:v>
                </c:pt>
                <c:pt idx="16788">
                  <c:v>-0.136038356</c:v>
                </c:pt>
                <c:pt idx="16789">
                  <c:v>-0.13601828499999999</c:v>
                </c:pt>
                <c:pt idx="16790">
                  <c:v>-0.13599820800000001</c:v>
                </c:pt>
                <c:pt idx="16791">
                  <c:v>-0.135978126</c:v>
                </c:pt>
                <c:pt idx="16792">
                  <c:v>-0.135958038</c:v>
                </c:pt>
                <c:pt idx="16793">
                  <c:v>-0.135937945</c:v>
                </c:pt>
                <c:pt idx="16794">
                  <c:v>-0.13591784700000001</c:v>
                </c:pt>
                <c:pt idx="16795">
                  <c:v>-0.13589774399999999</c:v>
                </c:pt>
                <c:pt idx="16796">
                  <c:v>-0.135877635</c:v>
                </c:pt>
                <c:pt idx="16797">
                  <c:v>-0.13585752100000001</c:v>
                </c:pt>
                <c:pt idx="16798">
                  <c:v>-0.135837401</c:v>
                </c:pt>
                <c:pt idx="16799">
                  <c:v>-0.13581727599999999</c:v>
                </c:pt>
                <c:pt idx="16800">
                  <c:v>-0.13579714600000001</c:v>
                </c:pt>
                <c:pt idx="16801">
                  <c:v>-0.13577701</c:v>
                </c:pt>
                <c:pt idx="16802">
                  <c:v>-0.135756869</c:v>
                </c:pt>
                <c:pt idx="16803">
                  <c:v>-0.135736723</c:v>
                </c:pt>
                <c:pt idx="16804">
                  <c:v>-0.13571657100000001</c:v>
                </c:pt>
                <c:pt idx="16805">
                  <c:v>-0.13569641499999999</c:v>
                </c:pt>
                <c:pt idx="16806">
                  <c:v>-0.135676252</c:v>
                </c:pt>
                <c:pt idx="16807">
                  <c:v>-0.13565608500000001</c:v>
                </c:pt>
                <c:pt idx="16808">
                  <c:v>-0.135635912</c:v>
                </c:pt>
                <c:pt idx="16809">
                  <c:v>-0.13561573399999999</c:v>
                </c:pt>
                <c:pt idx="16810">
                  <c:v>-0.13559555000000001</c:v>
                </c:pt>
                <c:pt idx="16811">
                  <c:v>-0.135575362</c:v>
                </c:pt>
                <c:pt idx="16812">
                  <c:v>-0.135555168</c:v>
                </c:pt>
                <c:pt idx="16813">
                  <c:v>-0.13553496800000001</c:v>
                </c:pt>
                <c:pt idx="16814">
                  <c:v>-0.13551476300000001</c:v>
                </c:pt>
                <c:pt idx="16815">
                  <c:v>-0.13549455299999999</c:v>
                </c:pt>
                <c:pt idx="16816">
                  <c:v>-0.135474338</c:v>
                </c:pt>
                <c:pt idx="16817">
                  <c:v>-0.13545411700000001</c:v>
                </c:pt>
                <c:pt idx="16818">
                  <c:v>-0.135433891</c:v>
                </c:pt>
                <c:pt idx="16819">
                  <c:v>-0.13541365999999999</c:v>
                </c:pt>
                <c:pt idx="16820">
                  <c:v>-0.13539342300000001</c:v>
                </c:pt>
                <c:pt idx="16821">
                  <c:v>-0.13537318100000001</c:v>
                </c:pt>
                <c:pt idx="16822">
                  <c:v>-0.13535293300000001</c:v>
                </c:pt>
                <c:pt idx="16823">
                  <c:v>-0.13533268100000001</c:v>
                </c:pt>
                <c:pt idx="16824">
                  <c:v>-0.13531242299999999</c:v>
                </c:pt>
                <c:pt idx="16825">
                  <c:v>-0.135292159</c:v>
                </c:pt>
                <c:pt idx="16826">
                  <c:v>-0.13527189100000001</c:v>
                </c:pt>
                <c:pt idx="16827">
                  <c:v>-0.13525161699999999</c:v>
                </c:pt>
                <c:pt idx="16828">
                  <c:v>-0.13523133700000001</c:v>
                </c:pt>
                <c:pt idx="16829">
                  <c:v>-0.135211053</c:v>
                </c:pt>
                <c:pt idx="16830">
                  <c:v>-0.13519076299999999</c:v>
                </c:pt>
                <c:pt idx="16831">
                  <c:v>-0.13517046799999999</c:v>
                </c:pt>
                <c:pt idx="16832">
                  <c:v>-0.13515016699999999</c:v>
                </c:pt>
                <c:pt idx="16833">
                  <c:v>-0.13512986199999999</c:v>
                </c:pt>
                <c:pt idx="16834">
                  <c:v>-0.13510955099999999</c:v>
                </c:pt>
                <c:pt idx="16835">
                  <c:v>-0.135089234</c:v>
                </c:pt>
                <c:pt idx="16836">
                  <c:v>-0.13506891200000001</c:v>
                </c:pt>
                <c:pt idx="16837">
                  <c:v>-0.135048585</c:v>
                </c:pt>
                <c:pt idx="16838">
                  <c:v>-0.13502825299999999</c:v>
                </c:pt>
                <c:pt idx="16839">
                  <c:v>-0.13500791500000001</c:v>
                </c:pt>
                <c:pt idx="16840">
                  <c:v>-0.134987572</c:v>
                </c:pt>
                <c:pt idx="16841">
                  <c:v>-0.134967224</c:v>
                </c:pt>
                <c:pt idx="16842">
                  <c:v>-0.134946871</c:v>
                </c:pt>
                <c:pt idx="16843">
                  <c:v>-0.134926512</c:v>
                </c:pt>
                <c:pt idx="16844">
                  <c:v>-0.134906148</c:v>
                </c:pt>
                <c:pt idx="16845">
                  <c:v>-0.13488577800000001</c:v>
                </c:pt>
                <c:pt idx="16846">
                  <c:v>-0.13486540299999999</c:v>
                </c:pt>
                <c:pt idx="16847">
                  <c:v>-0.13484502300000001</c:v>
                </c:pt>
                <c:pt idx="16848">
                  <c:v>-0.134824638</c:v>
                </c:pt>
                <c:pt idx="16849">
                  <c:v>-0.13480424699999999</c:v>
                </c:pt>
                <c:pt idx="16850">
                  <c:v>-0.13478385100000001</c:v>
                </c:pt>
                <c:pt idx="16851">
                  <c:v>-0.13476345000000001</c:v>
                </c:pt>
                <c:pt idx="16852">
                  <c:v>-0.13474304300000001</c:v>
                </c:pt>
                <c:pt idx="16853">
                  <c:v>-0.13472263100000001</c:v>
                </c:pt>
                <c:pt idx="16854">
                  <c:v>-0.13470221399999999</c:v>
                </c:pt>
                <c:pt idx="16855">
                  <c:v>-0.13468179199999999</c:v>
                </c:pt>
                <c:pt idx="16856">
                  <c:v>-0.13466136400000001</c:v>
                </c:pt>
                <c:pt idx="16857">
                  <c:v>-0.13464093099999999</c:v>
                </c:pt>
                <c:pt idx="16858">
                  <c:v>-0.13462049300000001</c:v>
                </c:pt>
                <c:pt idx="16859">
                  <c:v>-0.134600049</c:v>
                </c:pt>
                <c:pt idx="16860">
                  <c:v>-0.13457959999999999</c:v>
                </c:pt>
                <c:pt idx="16861">
                  <c:v>-0.13455914599999999</c:v>
                </c:pt>
                <c:pt idx="16862">
                  <c:v>-0.13453868699999999</c:v>
                </c:pt>
                <c:pt idx="16863">
                  <c:v>-0.13451822199999999</c:v>
                </c:pt>
                <c:pt idx="16864">
                  <c:v>-0.134497752</c:v>
                </c:pt>
                <c:pt idx="16865">
                  <c:v>-0.13447727600000001</c:v>
                </c:pt>
                <c:pt idx="16866">
                  <c:v>-0.13445679599999999</c:v>
                </c:pt>
                <c:pt idx="16867">
                  <c:v>-0.13443631</c:v>
                </c:pt>
                <c:pt idx="16868">
                  <c:v>-0.13441581899999999</c:v>
                </c:pt>
                <c:pt idx="16869">
                  <c:v>-0.13439532200000001</c:v>
                </c:pt>
                <c:pt idx="16870">
                  <c:v>-0.13437482000000001</c:v>
                </c:pt>
                <c:pt idx="16871">
                  <c:v>-0.134354313</c:v>
                </c:pt>
                <c:pt idx="16872">
                  <c:v>-0.134333801</c:v>
                </c:pt>
                <c:pt idx="16873">
                  <c:v>-0.13431328300000001</c:v>
                </c:pt>
                <c:pt idx="16874">
                  <c:v>-0.13429276000000001</c:v>
                </c:pt>
                <c:pt idx="16875">
                  <c:v>-0.13427223199999999</c:v>
                </c:pt>
                <c:pt idx="16876">
                  <c:v>-0.134251698</c:v>
                </c:pt>
                <c:pt idx="16877">
                  <c:v>-0.13423115999999999</c:v>
                </c:pt>
                <c:pt idx="16878">
                  <c:v>-0.134210616</c:v>
                </c:pt>
                <c:pt idx="16879">
                  <c:v>-0.134190066</c:v>
                </c:pt>
                <c:pt idx="16880">
                  <c:v>-0.13416951199999999</c:v>
                </c:pt>
                <c:pt idx="16881">
                  <c:v>-0.13414895199999999</c:v>
                </c:pt>
                <c:pt idx="16882">
                  <c:v>-0.13412838699999999</c:v>
                </c:pt>
                <c:pt idx="16883">
                  <c:v>-0.13410781599999999</c:v>
                </c:pt>
                <c:pt idx="16884">
                  <c:v>-0.134087241</c:v>
                </c:pt>
                <c:pt idx="16885">
                  <c:v>-0.13406666</c:v>
                </c:pt>
                <c:pt idx="16886">
                  <c:v>-0.13404607299999999</c:v>
                </c:pt>
                <c:pt idx="16887">
                  <c:v>-0.134025482</c:v>
                </c:pt>
                <c:pt idx="16888">
                  <c:v>-0.13400488499999999</c:v>
                </c:pt>
                <c:pt idx="16889">
                  <c:v>-0.13398428300000001</c:v>
                </c:pt>
                <c:pt idx="16890">
                  <c:v>-0.133963676</c:v>
                </c:pt>
                <c:pt idx="16891">
                  <c:v>-0.133943063</c:v>
                </c:pt>
                <c:pt idx="16892">
                  <c:v>-0.133922445</c:v>
                </c:pt>
                <c:pt idx="16893">
                  <c:v>-0.133901822</c:v>
                </c:pt>
                <c:pt idx="16894">
                  <c:v>-0.13388119400000001</c:v>
                </c:pt>
                <c:pt idx="16895">
                  <c:v>-0.13386055999999999</c:v>
                </c:pt>
                <c:pt idx="16896">
                  <c:v>-0.133839921</c:v>
                </c:pt>
                <c:pt idx="16897">
                  <c:v>-0.13381927699999999</c:v>
                </c:pt>
                <c:pt idx="16898">
                  <c:v>-0.133798627</c:v>
                </c:pt>
                <c:pt idx="16899">
                  <c:v>-0.133777972</c:v>
                </c:pt>
                <c:pt idx="16900">
                  <c:v>-0.13375731199999999</c:v>
                </c:pt>
                <c:pt idx="16901">
                  <c:v>-0.13373664699999999</c:v>
                </c:pt>
                <c:pt idx="16902">
                  <c:v>-0.13371597700000001</c:v>
                </c:pt>
                <c:pt idx="16903">
                  <c:v>-0.13369530099999999</c:v>
                </c:pt>
                <c:pt idx="16904">
                  <c:v>-0.13367461999999999</c:v>
                </c:pt>
                <c:pt idx="16905">
                  <c:v>-0.133653933</c:v>
                </c:pt>
                <c:pt idx="16906">
                  <c:v>-0.13363324200000001</c:v>
                </c:pt>
                <c:pt idx="16907">
                  <c:v>-0.133612545</c:v>
                </c:pt>
                <c:pt idx="16908">
                  <c:v>-0.13359184299999999</c:v>
                </c:pt>
                <c:pt idx="16909">
                  <c:v>-0.13357113600000001</c:v>
                </c:pt>
                <c:pt idx="16910">
                  <c:v>-0.133550423</c:v>
                </c:pt>
                <c:pt idx="16911">
                  <c:v>-0.133529705</c:v>
                </c:pt>
                <c:pt idx="16912">
                  <c:v>-0.133508982</c:v>
                </c:pt>
                <c:pt idx="16913">
                  <c:v>-0.133488254</c:v>
                </c:pt>
                <c:pt idx="16914">
                  <c:v>-0.13346752000000001</c:v>
                </c:pt>
                <c:pt idx="16915">
                  <c:v>-0.13344678099999999</c:v>
                </c:pt>
                <c:pt idx="16916">
                  <c:v>-0.133426037</c:v>
                </c:pt>
                <c:pt idx="16917">
                  <c:v>-0.13340528800000001</c:v>
                </c:pt>
                <c:pt idx="16918">
                  <c:v>-0.133384533</c:v>
                </c:pt>
                <c:pt idx="16919">
                  <c:v>-0.13336377299999999</c:v>
                </c:pt>
                <c:pt idx="16920">
                  <c:v>-0.13334300800000001</c:v>
                </c:pt>
                <c:pt idx="16921">
                  <c:v>-0.13332223700000001</c:v>
                </c:pt>
                <c:pt idx="16922">
                  <c:v>-0.13330146200000001</c:v>
                </c:pt>
                <c:pt idx="16923">
                  <c:v>-0.13328068100000001</c:v>
                </c:pt>
                <c:pt idx="16924">
                  <c:v>-0.13325989499999999</c:v>
                </c:pt>
                <c:pt idx="16925">
                  <c:v>-0.133239103</c:v>
                </c:pt>
                <c:pt idx="16926">
                  <c:v>-0.13321830700000001</c:v>
                </c:pt>
                <c:pt idx="16927">
                  <c:v>-0.13319750499999999</c:v>
                </c:pt>
                <c:pt idx="16928">
                  <c:v>-0.13317669800000001</c:v>
                </c:pt>
                <c:pt idx="16929">
                  <c:v>-0.133155885</c:v>
                </c:pt>
                <c:pt idx="16930">
                  <c:v>-0.133135068</c:v>
                </c:pt>
                <c:pt idx="16931">
                  <c:v>-0.13311424499999999</c:v>
                </c:pt>
                <c:pt idx="16932">
                  <c:v>-0.13309341699999999</c:v>
                </c:pt>
                <c:pt idx="16933">
                  <c:v>-0.13307258399999999</c:v>
                </c:pt>
                <c:pt idx="16934">
                  <c:v>-0.133051745</c:v>
                </c:pt>
                <c:pt idx="16935">
                  <c:v>-0.13303090100000001</c:v>
                </c:pt>
                <c:pt idx="16936">
                  <c:v>-0.13301005199999999</c:v>
                </c:pt>
                <c:pt idx="16937">
                  <c:v>-0.132989198</c:v>
                </c:pt>
                <c:pt idx="16938">
                  <c:v>-0.13296833899999999</c:v>
                </c:pt>
                <c:pt idx="16939">
                  <c:v>-0.13294747400000001</c:v>
                </c:pt>
                <c:pt idx="16940">
                  <c:v>-0.132926604</c:v>
                </c:pt>
                <c:pt idx="16941">
                  <c:v>-0.132905729</c:v>
                </c:pt>
                <c:pt idx="16942">
                  <c:v>-0.132884848</c:v>
                </c:pt>
                <c:pt idx="16943">
                  <c:v>-0.132863962</c:v>
                </c:pt>
                <c:pt idx="16944">
                  <c:v>-0.13284307100000001</c:v>
                </c:pt>
                <c:pt idx="16945">
                  <c:v>-0.13282217499999999</c:v>
                </c:pt>
                <c:pt idx="16946">
                  <c:v>-0.132801274</c:v>
                </c:pt>
                <c:pt idx="16947">
                  <c:v>-0.13278036700000001</c:v>
                </c:pt>
                <c:pt idx="16948">
                  <c:v>-0.132759455</c:v>
                </c:pt>
                <c:pt idx="16949">
                  <c:v>-0.13273853799999999</c:v>
                </c:pt>
                <c:pt idx="16950">
                  <c:v>-0.13271761600000001</c:v>
                </c:pt>
                <c:pt idx="16951">
                  <c:v>-0.13269668800000001</c:v>
                </c:pt>
                <c:pt idx="16952">
                  <c:v>-0.13267575600000001</c:v>
                </c:pt>
                <c:pt idx="16953">
                  <c:v>-0.13265481800000001</c:v>
                </c:pt>
                <c:pt idx="16954">
                  <c:v>-0.13263387400000001</c:v>
                </c:pt>
                <c:pt idx="16955">
                  <c:v>-0.13261292599999999</c:v>
                </c:pt>
                <c:pt idx="16956">
                  <c:v>-0.132591972</c:v>
                </c:pt>
                <c:pt idx="16957">
                  <c:v>-0.13257101399999999</c:v>
                </c:pt>
                <c:pt idx="16958">
                  <c:v>-0.132550049</c:v>
                </c:pt>
                <c:pt idx="16959">
                  <c:v>-0.13252907999999999</c:v>
                </c:pt>
                <c:pt idx="16960">
                  <c:v>-0.13250810599999999</c:v>
                </c:pt>
                <c:pt idx="16961">
                  <c:v>-0.13248712600000001</c:v>
                </c:pt>
                <c:pt idx="16962">
                  <c:v>-0.13246614100000001</c:v>
                </c:pt>
                <c:pt idx="16963">
                  <c:v>-0.13244515100000001</c:v>
                </c:pt>
                <c:pt idx="16964">
                  <c:v>-0.13242415499999999</c:v>
                </c:pt>
                <c:pt idx="16965">
                  <c:v>-0.13240315499999999</c:v>
                </c:pt>
                <c:pt idx="16966">
                  <c:v>-0.132382149</c:v>
                </c:pt>
                <c:pt idx="16967">
                  <c:v>-0.13236113799999999</c:v>
                </c:pt>
                <c:pt idx="16968">
                  <c:v>-0.13234012100000001</c:v>
                </c:pt>
                <c:pt idx="16969">
                  <c:v>-0.1323191</c:v>
                </c:pt>
                <c:pt idx="16970">
                  <c:v>-0.13229807299999999</c:v>
                </c:pt>
                <c:pt idx="16971">
                  <c:v>-0.13227704100000001</c:v>
                </c:pt>
                <c:pt idx="16972">
                  <c:v>-0.13225600400000001</c:v>
                </c:pt>
                <c:pt idx="16973">
                  <c:v>-0.13223496100000001</c:v>
                </c:pt>
                <c:pt idx="16974">
                  <c:v>-0.13221391399999999</c:v>
                </c:pt>
                <c:pt idx="16975">
                  <c:v>-0.13219286099999999</c:v>
                </c:pt>
                <c:pt idx="16976">
                  <c:v>-0.132171803</c:v>
                </c:pt>
                <c:pt idx="16977">
                  <c:v>-0.13215073999999999</c:v>
                </c:pt>
                <c:pt idx="16978">
                  <c:v>-0.132129672</c:v>
                </c:pt>
                <c:pt idx="16979">
                  <c:v>-0.13210859799999999</c:v>
                </c:pt>
                <c:pt idx="16980">
                  <c:v>-0.13208751899999999</c:v>
                </c:pt>
                <c:pt idx="16981">
                  <c:v>-0.13206643500000001</c:v>
                </c:pt>
                <c:pt idx="16982">
                  <c:v>-0.13204534600000001</c:v>
                </c:pt>
                <c:pt idx="16983">
                  <c:v>-0.13202425100000001</c:v>
                </c:pt>
                <c:pt idx="16984">
                  <c:v>-0.13200315200000001</c:v>
                </c:pt>
                <c:pt idx="16985">
                  <c:v>-0.13198204699999999</c:v>
                </c:pt>
                <c:pt idx="16986">
                  <c:v>-0.131960937</c:v>
                </c:pt>
                <c:pt idx="16987">
                  <c:v>-0.13193982200000001</c:v>
                </c:pt>
                <c:pt idx="16988">
                  <c:v>-0.131918701</c:v>
                </c:pt>
                <c:pt idx="16989">
                  <c:v>-0.13189757599999999</c:v>
                </c:pt>
                <c:pt idx="16990">
                  <c:v>-0.13187644500000001</c:v>
                </c:pt>
                <c:pt idx="16991">
                  <c:v>-0.131855309</c:v>
                </c:pt>
                <c:pt idx="16992">
                  <c:v>-0.131834167</c:v>
                </c:pt>
                <c:pt idx="16993">
                  <c:v>-0.131813021</c:v>
                </c:pt>
                <c:pt idx="16994">
                  <c:v>-0.13179186900000001</c:v>
                </c:pt>
                <c:pt idx="16995">
                  <c:v>-0.13177071200000001</c:v>
                </c:pt>
                <c:pt idx="16996">
                  <c:v>-0.13174954999999999</c:v>
                </c:pt>
                <c:pt idx="16997">
                  <c:v>-0.131728383</c:v>
                </c:pt>
                <c:pt idx="16998">
                  <c:v>-0.13170721099999999</c:v>
                </c:pt>
                <c:pt idx="16999">
                  <c:v>-0.13168603300000001</c:v>
                </c:pt>
                <c:pt idx="17000">
                  <c:v>-0.13166485</c:v>
                </c:pt>
                <c:pt idx="17001">
                  <c:v>-0.13164366199999999</c:v>
                </c:pt>
                <c:pt idx="17002">
                  <c:v>-0.13162246899999999</c:v>
                </c:pt>
                <c:pt idx="17003">
                  <c:v>-0.13160127099999999</c:v>
                </c:pt>
                <c:pt idx="17004">
                  <c:v>-0.131580067</c:v>
                </c:pt>
                <c:pt idx="17005">
                  <c:v>-0.131558858</c:v>
                </c:pt>
                <c:pt idx="17006">
                  <c:v>-0.13153764400000001</c:v>
                </c:pt>
                <c:pt idx="17007">
                  <c:v>-0.13151642499999999</c:v>
                </c:pt>
                <c:pt idx="17008">
                  <c:v>-0.13149520100000001</c:v>
                </c:pt>
                <c:pt idx="17009">
                  <c:v>-0.131473971</c:v>
                </c:pt>
                <c:pt idx="17010">
                  <c:v>-0.13145273699999999</c:v>
                </c:pt>
                <c:pt idx="17011">
                  <c:v>-0.13143149700000001</c:v>
                </c:pt>
                <c:pt idx="17012">
                  <c:v>-0.13141025200000001</c:v>
                </c:pt>
                <c:pt idx="17013">
                  <c:v>-0.13138900100000001</c:v>
                </c:pt>
                <c:pt idx="17014">
                  <c:v>-0.13136774600000001</c:v>
                </c:pt>
                <c:pt idx="17015">
                  <c:v>-0.13134648500000001</c:v>
                </c:pt>
                <c:pt idx="17016">
                  <c:v>-0.13132521899999999</c:v>
                </c:pt>
                <c:pt idx="17017">
                  <c:v>-0.131303948</c:v>
                </c:pt>
                <c:pt idx="17018">
                  <c:v>-0.13128267199999999</c:v>
                </c:pt>
                <c:pt idx="17019">
                  <c:v>-0.13126139100000001</c:v>
                </c:pt>
                <c:pt idx="17020">
                  <c:v>-0.131240104</c:v>
                </c:pt>
                <c:pt idx="17021">
                  <c:v>-0.13121881299999999</c:v>
                </c:pt>
                <c:pt idx="17022">
                  <c:v>-0.13119751599999999</c:v>
                </c:pt>
                <c:pt idx="17023">
                  <c:v>-0.13117621400000001</c:v>
                </c:pt>
                <c:pt idx="17024">
                  <c:v>-0.13115490699999999</c:v>
                </c:pt>
                <c:pt idx="17025">
                  <c:v>-0.13113359399999999</c:v>
                </c:pt>
                <c:pt idx="17026">
                  <c:v>-0.131112277</c:v>
                </c:pt>
                <c:pt idx="17027">
                  <c:v>-0.13109095400000001</c:v>
                </c:pt>
                <c:pt idx="17028">
                  <c:v>-0.13106962599999999</c:v>
                </c:pt>
                <c:pt idx="17029">
                  <c:v>-0.13104829300000001</c:v>
                </c:pt>
                <c:pt idx="17030">
                  <c:v>-0.131026955</c:v>
                </c:pt>
                <c:pt idx="17031">
                  <c:v>-0.13100561099999999</c:v>
                </c:pt>
                <c:pt idx="17032">
                  <c:v>-0.13098426299999999</c:v>
                </c:pt>
                <c:pt idx="17033">
                  <c:v>-0.13096290899999999</c:v>
                </c:pt>
                <c:pt idx="17034">
                  <c:v>-0.13094154999999999</c:v>
                </c:pt>
                <c:pt idx="17035">
                  <c:v>-0.13092018599999999</c:v>
                </c:pt>
                <c:pt idx="17036">
                  <c:v>-0.130898817</c:v>
                </c:pt>
                <c:pt idx="17037">
                  <c:v>-0.13087744200000001</c:v>
                </c:pt>
                <c:pt idx="17038">
                  <c:v>-0.13085606299999999</c:v>
                </c:pt>
                <c:pt idx="17039">
                  <c:v>-0.13083467800000001</c:v>
                </c:pt>
                <c:pt idx="17040">
                  <c:v>-0.130813288</c:v>
                </c:pt>
                <c:pt idx="17041">
                  <c:v>-0.13079189299999999</c:v>
                </c:pt>
                <c:pt idx="17042">
                  <c:v>-0.13077049199999999</c:v>
                </c:pt>
                <c:pt idx="17043">
                  <c:v>-0.13074908700000001</c:v>
                </c:pt>
                <c:pt idx="17044">
                  <c:v>-0.13072767599999999</c:v>
                </c:pt>
                <c:pt idx="17045">
                  <c:v>-0.13070626099999999</c:v>
                </c:pt>
                <c:pt idx="17046">
                  <c:v>-0.13068484</c:v>
                </c:pt>
                <c:pt idx="17047">
                  <c:v>-0.13066341400000001</c:v>
                </c:pt>
                <c:pt idx="17048">
                  <c:v>-0.13064198299999999</c:v>
                </c:pt>
                <c:pt idx="17049">
                  <c:v>-0.130620546</c:v>
                </c:pt>
                <c:pt idx="17050">
                  <c:v>-0.13059910499999999</c:v>
                </c:pt>
                <c:pt idx="17051">
                  <c:v>-0.13057765800000001</c:v>
                </c:pt>
                <c:pt idx="17052">
                  <c:v>-0.13055620600000001</c:v>
                </c:pt>
                <c:pt idx="17053">
                  <c:v>-0.13053474900000001</c:v>
                </c:pt>
                <c:pt idx="17054">
                  <c:v>-0.13051328700000001</c:v>
                </c:pt>
                <c:pt idx="17055">
                  <c:v>-0.13049182000000001</c:v>
                </c:pt>
                <c:pt idx="17056">
                  <c:v>-0.13047034699999999</c:v>
                </c:pt>
                <c:pt idx="17057">
                  <c:v>-0.13044886999999999</c:v>
                </c:pt>
                <c:pt idx="17058">
                  <c:v>-0.13042738700000001</c:v>
                </c:pt>
                <c:pt idx="17059">
                  <c:v>-0.13040589899999999</c:v>
                </c:pt>
                <c:pt idx="17060">
                  <c:v>-0.13038440600000001</c:v>
                </c:pt>
                <c:pt idx="17061">
                  <c:v>-0.130362908</c:v>
                </c:pt>
                <c:pt idx="17062">
                  <c:v>-0.13034140499999999</c:v>
                </c:pt>
                <c:pt idx="17063">
                  <c:v>-0.13031989599999999</c:v>
                </c:pt>
                <c:pt idx="17064">
                  <c:v>-0.13029838199999999</c:v>
                </c:pt>
                <c:pt idx="17065">
                  <c:v>-0.13027686399999999</c:v>
                </c:pt>
                <c:pt idx="17066">
                  <c:v>-0.13025534</c:v>
                </c:pt>
                <c:pt idx="17067">
                  <c:v>-0.130233811</c:v>
                </c:pt>
                <c:pt idx="17068">
                  <c:v>-0.13021227599999999</c:v>
                </c:pt>
                <c:pt idx="17069">
                  <c:v>-0.130190737</c:v>
                </c:pt>
                <c:pt idx="17070">
                  <c:v>-0.13016919299999999</c:v>
                </c:pt>
                <c:pt idx="17071">
                  <c:v>-0.13014764300000001</c:v>
                </c:pt>
                <c:pt idx="17072">
                  <c:v>-0.130126088</c:v>
                </c:pt>
                <c:pt idx="17073">
                  <c:v>-0.130104528</c:v>
                </c:pt>
                <c:pt idx="17074">
                  <c:v>-0.130082963</c:v>
                </c:pt>
                <c:pt idx="17075">
                  <c:v>-0.130061393</c:v>
                </c:pt>
                <c:pt idx="17076">
                  <c:v>-0.130039818</c:v>
                </c:pt>
                <c:pt idx="17077">
                  <c:v>-0.13001823700000001</c:v>
                </c:pt>
                <c:pt idx="17078">
                  <c:v>-0.12999665199999999</c:v>
                </c:pt>
                <c:pt idx="17079">
                  <c:v>-0.129975061</c:v>
                </c:pt>
                <c:pt idx="17080">
                  <c:v>-0.12995346499999999</c:v>
                </c:pt>
                <c:pt idx="17081">
                  <c:v>-0.12993186400000001</c:v>
                </c:pt>
                <c:pt idx="17082">
                  <c:v>-0.129910258</c:v>
                </c:pt>
                <c:pt idx="17083">
                  <c:v>-0.129888647</c:v>
                </c:pt>
                <c:pt idx="17084">
                  <c:v>-0.12986703099999999</c:v>
                </c:pt>
                <c:pt idx="17085">
                  <c:v>-0.12984540899999999</c:v>
                </c:pt>
                <c:pt idx="17086">
                  <c:v>-0.129823782</c:v>
                </c:pt>
                <c:pt idx="17087">
                  <c:v>-0.129802151</c:v>
                </c:pt>
                <c:pt idx="17088">
                  <c:v>-0.12978051299999999</c:v>
                </c:pt>
                <c:pt idx="17089">
                  <c:v>-0.129758871</c:v>
                </c:pt>
                <c:pt idx="17090">
                  <c:v>-0.12973722400000001</c:v>
                </c:pt>
                <c:pt idx="17091">
                  <c:v>-0.129715572</c:v>
                </c:pt>
                <c:pt idx="17092">
                  <c:v>-0.12969391499999999</c:v>
                </c:pt>
                <c:pt idx="17093">
                  <c:v>-0.12967225199999999</c:v>
                </c:pt>
                <c:pt idx="17094">
                  <c:v>-0.12965058400000001</c:v>
                </c:pt>
                <c:pt idx="17095">
                  <c:v>-0.12962891200000001</c:v>
                </c:pt>
                <c:pt idx="17096">
                  <c:v>-0.12960723399999999</c:v>
                </c:pt>
                <c:pt idx="17097">
                  <c:v>-0.12958555099999999</c:v>
                </c:pt>
                <c:pt idx="17098">
                  <c:v>-0.129563863</c:v>
                </c:pt>
                <c:pt idx="17099">
                  <c:v>-0.12954216900000001</c:v>
                </c:pt>
                <c:pt idx="17100">
                  <c:v>-0.129520471</c:v>
                </c:pt>
                <c:pt idx="17101">
                  <c:v>-0.12949876799999999</c:v>
                </c:pt>
                <c:pt idx="17102">
                  <c:v>-0.12947705900000001</c:v>
                </c:pt>
                <c:pt idx="17103">
                  <c:v>-0.129455345</c:v>
                </c:pt>
                <c:pt idx="17104">
                  <c:v>-0.129433626</c:v>
                </c:pt>
                <c:pt idx="17105">
                  <c:v>-0.12941190299999999</c:v>
                </c:pt>
                <c:pt idx="17106">
                  <c:v>-0.129390173</c:v>
                </c:pt>
                <c:pt idx="17107">
                  <c:v>-0.129368439</c:v>
                </c:pt>
                <c:pt idx="17108">
                  <c:v>-0.12934670000000001</c:v>
                </c:pt>
                <c:pt idx="17109">
                  <c:v>-0.12932495599999999</c:v>
                </c:pt>
                <c:pt idx="17110">
                  <c:v>-0.129303206</c:v>
                </c:pt>
                <c:pt idx="17111">
                  <c:v>-0.12928145199999999</c:v>
                </c:pt>
                <c:pt idx="17112">
                  <c:v>-0.12925969100000001</c:v>
                </c:pt>
                <c:pt idx="17113">
                  <c:v>-0.129237927</c:v>
                </c:pt>
                <c:pt idx="17114">
                  <c:v>-0.129216157</c:v>
                </c:pt>
                <c:pt idx="17115">
                  <c:v>-0.129194382</c:v>
                </c:pt>
                <c:pt idx="17116">
                  <c:v>-0.129172601</c:v>
                </c:pt>
                <c:pt idx="17117">
                  <c:v>-0.129150816</c:v>
                </c:pt>
                <c:pt idx="17118">
                  <c:v>-0.12912902600000001</c:v>
                </c:pt>
                <c:pt idx="17119">
                  <c:v>-0.12910722999999999</c:v>
                </c:pt>
                <c:pt idx="17120">
                  <c:v>-0.12908543</c:v>
                </c:pt>
                <c:pt idx="17121">
                  <c:v>-0.12906362399999999</c:v>
                </c:pt>
                <c:pt idx="17122">
                  <c:v>-0.12904181300000001</c:v>
                </c:pt>
                <c:pt idx="17123">
                  <c:v>-0.129019997</c:v>
                </c:pt>
                <c:pt idx="17124">
                  <c:v>-0.12899817599999999</c:v>
                </c:pt>
                <c:pt idx="17125">
                  <c:v>-0.12897634999999999</c:v>
                </c:pt>
                <c:pt idx="17126">
                  <c:v>-0.12895451899999999</c:v>
                </c:pt>
                <c:pt idx="17127">
                  <c:v>-0.12893268299999999</c:v>
                </c:pt>
                <c:pt idx="17128">
                  <c:v>-0.128910841</c:v>
                </c:pt>
                <c:pt idx="17129">
                  <c:v>-0.12888899500000001</c:v>
                </c:pt>
                <c:pt idx="17130">
                  <c:v>-0.12886714299999999</c:v>
                </c:pt>
                <c:pt idx="17131">
                  <c:v>-0.128845287</c:v>
                </c:pt>
                <c:pt idx="17132">
                  <c:v>-0.12882342499999999</c:v>
                </c:pt>
                <c:pt idx="17133">
                  <c:v>-0.12880155800000001</c:v>
                </c:pt>
                <c:pt idx="17134">
                  <c:v>-0.128779686</c:v>
                </c:pt>
                <c:pt idx="17135">
                  <c:v>-0.128757809</c:v>
                </c:pt>
                <c:pt idx="17136">
                  <c:v>-0.128735927</c:v>
                </c:pt>
                <c:pt idx="17137">
                  <c:v>-0.128714039</c:v>
                </c:pt>
                <c:pt idx="17138">
                  <c:v>-0.12869214700000001</c:v>
                </c:pt>
                <c:pt idx="17139">
                  <c:v>-0.12867025000000001</c:v>
                </c:pt>
                <c:pt idx="17140">
                  <c:v>-0.128648347</c:v>
                </c:pt>
                <c:pt idx="17141">
                  <c:v>-0.12862644000000001</c:v>
                </c:pt>
                <c:pt idx="17142">
                  <c:v>-0.128604527</c:v>
                </c:pt>
                <c:pt idx="17143">
                  <c:v>-0.12858260899999999</c:v>
                </c:pt>
                <c:pt idx="17144">
                  <c:v>-0.12856068600000001</c:v>
                </c:pt>
                <c:pt idx="17145">
                  <c:v>-0.128538758</c:v>
                </c:pt>
                <c:pt idx="17146">
                  <c:v>-0.128516825</c:v>
                </c:pt>
                <c:pt idx="17147">
                  <c:v>-0.128494887</c:v>
                </c:pt>
                <c:pt idx="17148">
                  <c:v>-0.12847294400000001</c:v>
                </c:pt>
                <c:pt idx="17149">
                  <c:v>-0.12845099600000001</c:v>
                </c:pt>
                <c:pt idx="17150">
                  <c:v>-0.12842904299999999</c:v>
                </c:pt>
                <c:pt idx="17151">
                  <c:v>-0.128407084</c:v>
                </c:pt>
                <c:pt idx="17152">
                  <c:v>-0.12838512099999999</c:v>
                </c:pt>
                <c:pt idx="17153">
                  <c:v>-0.12836315200000001</c:v>
                </c:pt>
                <c:pt idx="17154">
                  <c:v>-0.128341178</c:v>
                </c:pt>
                <c:pt idx="17155">
                  <c:v>-0.12831919999999999</c:v>
                </c:pt>
                <c:pt idx="17156">
                  <c:v>-0.12829721599999999</c:v>
                </c:pt>
                <c:pt idx="17157">
                  <c:v>-0.12827522699999999</c:v>
                </c:pt>
                <c:pt idx="17158">
                  <c:v>-0.12825323299999999</c:v>
                </c:pt>
                <c:pt idx="17159">
                  <c:v>-0.128231234</c:v>
                </c:pt>
                <c:pt idx="17160">
                  <c:v>-0.12820923000000001</c:v>
                </c:pt>
                <c:pt idx="17161">
                  <c:v>-0.12818721999999999</c:v>
                </c:pt>
                <c:pt idx="17162">
                  <c:v>-0.128165206</c:v>
                </c:pt>
                <c:pt idx="17163">
                  <c:v>-0.12814318699999999</c:v>
                </c:pt>
                <c:pt idx="17164">
                  <c:v>-0.12812116200000001</c:v>
                </c:pt>
                <c:pt idx="17165">
                  <c:v>-0.128099133</c:v>
                </c:pt>
                <c:pt idx="17166">
                  <c:v>-0.128077099</c:v>
                </c:pt>
                <c:pt idx="17167">
                  <c:v>-0.128055059</c:v>
                </c:pt>
                <c:pt idx="17168">
                  <c:v>-0.128033014</c:v>
                </c:pt>
                <c:pt idx="17169">
                  <c:v>-0.128010965</c:v>
                </c:pt>
                <c:pt idx="17170">
                  <c:v>-0.12798891000000001</c:v>
                </c:pt>
                <c:pt idx="17171">
                  <c:v>-0.12796684999999999</c:v>
                </c:pt>
                <c:pt idx="17172">
                  <c:v>-0.12794478500000001</c:v>
                </c:pt>
                <c:pt idx="17173">
                  <c:v>-0.12792271499999999</c:v>
                </c:pt>
                <c:pt idx="17174">
                  <c:v>-0.12790064000000001</c:v>
                </c:pt>
                <c:pt idx="17175">
                  <c:v>-0.12787856</c:v>
                </c:pt>
                <c:pt idx="17176">
                  <c:v>-0.127856475</c:v>
                </c:pt>
                <c:pt idx="17177">
                  <c:v>-0.127834384</c:v>
                </c:pt>
                <c:pt idx="17178">
                  <c:v>-0.127812289</c:v>
                </c:pt>
                <c:pt idx="17179">
                  <c:v>-0.127790189</c:v>
                </c:pt>
                <c:pt idx="17180">
                  <c:v>-0.127768083</c:v>
                </c:pt>
                <c:pt idx="17181">
                  <c:v>-0.12774597300000001</c:v>
                </c:pt>
                <c:pt idx="17182">
                  <c:v>-0.127723857</c:v>
                </c:pt>
                <c:pt idx="17183">
                  <c:v>-0.12770173700000001</c:v>
                </c:pt>
                <c:pt idx="17184">
                  <c:v>-0.127679611</c:v>
                </c:pt>
                <c:pt idx="17185">
                  <c:v>-0.12765747999999999</c:v>
                </c:pt>
                <c:pt idx="17186">
                  <c:v>-0.12763534400000001</c:v>
                </c:pt>
                <c:pt idx="17187">
                  <c:v>-0.12761320400000001</c:v>
                </c:pt>
                <c:pt idx="17188">
                  <c:v>-0.12759105800000001</c:v>
                </c:pt>
                <c:pt idx="17189">
                  <c:v>-0.12756890700000001</c:v>
                </c:pt>
                <c:pt idx="17190">
                  <c:v>-0.12754675100000001</c:v>
                </c:pt>
                <c:pt idx="17191">
                  <c:v>-0.12752458999999999</c:v>
                </c:pt>
                <c:pt idx="17192">
                  <c:v>-0.127502424</c:v>
                </c:pt>
                <c:pt idx="17193">
                  <c:v>-0.12748025299999999</c:v>
                </c:pt>
                <c:pt idx="17194">
                  <c:v>-0.127458077</c:v>
                </c:pt>
                <c:pt idx="17195">
                  <c:v>-0.12743589499999999</c:v>
                </c:pt>
                <c:pt idx="17196">
                  <c:v>-0.12741370899999999</c:v>
                </c:pt>
                <c:pt idx="17197">
                  <c:v>-0.12739151800000001</c:v>
                </c:pt>
                <c:pt idx="17198">
                  <c:v>-0.12736932200000001</c:v>
                </c:pt>
                <c:pt idx="17199">
                  <c:v>-0.12734712000000001</c:v>
                </c:pt>
                <c:pt idx="17200">
                  <c:v>-0.12732491400000001</c:v>
                </c:pt>
                <c:pt idx="17201">
                  <c:v>-0.12730270199999999</c:v>
                </c:pt>
                <c:pt idx="17202">
                  <c:v>-0.127280486</c:v>
                </c:pt>
                <c:pt idx="17203">
                  <c:v>-0.12725826400000001</c:v>
                </c:pt>
                <c:pt idx="17204">
                  <c:v>-0.127236038</c:v>
                </c:pt>
                <c:pt idx="17205">
                  <c:v>-0.12721380600000001</c:v>
                </c:pt>
                <c:pt idx="17206">
                  <c:v>-0.12719157</c:v>
                </c:pt>
                <c:pt idx="17207">
                  <c:v>-0.127169328</c:v>
                </c:pt>
                <c:pt idx="17208">
                  <c:v>-0.127147081</c:v>
                </c:pt>
                <c:pt idx="17209">
                  <c:v>-0.12712482899999999</c:v>
                </c:pt>
                <c:pt idx="17210">
                  <c:v>-0.127102572</c:v>
                </c:pt>
                <c:pt idx="17211">
                  <c:v>-0.127080311</c:v>
                </c:pt>
                <c:pt idx="17212">
                  <c:v>-0.12705804400000001</c:v>
                </c:pt>
                <c:pt idx="17213">
                  <c:v>-0.12703577199999999</c:v>
                </c:pt>
                <c:pt idx="17214">
                  <c:v>-0.127013495</c:v>
                </c:pt>
                <c:pt idx="17215">
                  <c:v>-0.12699121299999999</c:v>
                </c:pt>
                <c:pt idx="17216">
                  <c:v>-0.12696892600000001</c:v>
                </c:pt>
                <c:pt idx="17217">
                  <c:v>-0.126946634</c:v>
                </c:pt>
                <c:pt idx="17218">
                  <c:v>-0.126924337</c:v>
                </c:pt>
                <c:pt idx="17219">
                  <c:v>-0.126902035</c:v>
                </c:pt>
                <c:pt idx="17220">
                  <c:v>-0.126879728</c:v>
                </c:pt>
                <c:pt idx="17221">
                  <c:v>-0.126857416</c:v>
                </c:pt>
                <c:pt idx="17222">
                  <c:v>-0.12683509900000001</c:v>
                </c:pt>
                <c:pt idx="17223">
                  <c:v>-0.12681277599999999</c:v>
                </c:pt>
                <c:pt idx="17224">
                  <c:v>-0.126790449</c:v>
                </c:pt>
                <c:pt idx="17225">
                  <c:v>-0.12676811700000001</c:v>
                </c:pt>
                <c:pt idx="17226">
                  <c:v>-0.12674578</c:v>
                </c:pt>
                <c:pt idx="17227">
                  <c:v>-0.12672343799999999</c:v>
                </c:pt>
                <c:pt idx="17228">
                  <c:v>-0.12670108999999999</c:v>
                </c:pt>
                <c:pt idx="17229">
                  <c:v>-0.12667873800000001</c:v>
                </c:pt>
                <c:pt idx="17230">
                  <c:v>-0.12665638100000001</c:v>
                </c:pt>
                <c:pt idx="17231">
                  <c:v>-0.12663401799999999</c:v>
                </c:pt>
                <c:pt idx="17232">
                  <c:v>-0.12661165099999999</c:v>
                </c:pt>
                <c:pt idx="17233">
                  <c:v>-0.126589278</c:v>
                </c:pt>
                <c:pt idx="17234">
                  <c:v>-0.12656690100000001</c:v>
                </c:pt>
                <c:pt idx="17235">
                  <c:v>-0.12654451899999999</c:v>
                </c:pt>
                <c:pt idx="17236">
                  <c:v>-0.12652213100000001</c:v>
                </c:pt>
                <c:pt idx="17237">
                  <c:v>-0.126499739</c:v>
                </c:pt>
                <c:pt idx="17238">
                  <c:v>-0.12647734099999999</c:v>
                </c:pt>
                <c:pt idx="17239">
                  <c:v>-0.12645493899999999</c:v>
                </c:pt>
                <c:pt idx="17240">
                  <c:v>-0.12643253099999999</c:v>
                </c:pt>
                <c:pt idx="17241">
                  <c:v>-0.12641011899999999</c:v>
                </c:pt>
                <c:pt idx="17242">
                  <c:v>-0.12638770099999999</c:v>
                </c:pt>
                <c:pt idx="17243">
                  <c:v>-0.126365279</c:v>
                </c:pt>
                <c:pt idx="17244">
                  <c:v>-0.12634285100000001</c:v>
                </c:pt>
                <c:pt idx="17245">
                  <c:v>-0.12632041899999999</c:v>
                </c:pt>
                <c:pt idx="17246">
                  <c:v>-0.126297981</c:v>
                </c:pt>
                <c:pt idx="17247">
                  <c:v>-0.12627553899999999</c:v>
                </c:pt>
                <c:pt idx="17248">
                  <c:v>-0.12625309100000001</c:v>
                </c:pt>
                <c:pt idx="17249">
                  <c:v>-0.12623063900000001</c:v>
                </c:pt>
                <c:pt idx="17250">
                  <c:v>-0.126208181</c:v>
                </c:pt>
                <c:pt idx="17251">
                  <c:v>-0.126185719</c:v>
                </c:pt>
                <c:pt idx="17252">
                  <c:v>-0.126163251</c:v>
                </c:pt>
                <c:pt idx="17253">
                  <c:v>-0.12614077900000001</c:v>
                </c:pt>
                <c:pt idx="17254">
                  <c:v>-0.12611830099999999</c:v>
                </c:pt>
                <c:pt idx="17255">
                  <c:v>-0.126095819</c:v>
                </c:pt>
                <c:pt idx="17256">
                  <c:v>-0.12607333100000001</c:v>
                </c:pt>
                <c:pt idx="17257">
                  <c:v>-0.126050838</c:v>
                </c:pt>
                <c:pt idx="17258">
                  <c:v>-0.12602834099999999</c:v>
                </c:pt>
                <c:pt idx="17259">
                  <c:v>-0.12600583800000001</c:v>
                </c:pt>
                <c:pt idx="17260">
                  <c:v>-0.125983331</c:v>
                </c:pt>
                <c:pt idx="17261">
                  <c:v>-0.125960818</c:v>
                </c:pt>
                <c:pt idx="17262">
                  <c:v>-0.125938301</c:v>
                </c:pt>
                <c:pt idx="17263">
                  <c:v>-0.12591577800000001</c:v>
                </c:pt>
                <c:pt idx="17264">
                  <c:v>-0.12589325100000001</c:v>
                </c:pt>
                <c:pt idx="17265">
                  <c:v>-0.12587071799999999</c:v>
                </c:pt>
                <c:pt idx="17266">
                  <c:v>-0.125848181</c:v>
                </c:pt>
                <c:pt idx="17267">
                  <c:v>-0.12582563799999999</c:v>
                </c:pt>
                <c:pt idx="17268">
                  <c:v>-0.12580309100000001</c:v>
                </c:pt>
                <c:pt idx="17269">
                  <c:v>-0.125780539</c:v>
                </c:pt>
                <c:pt idx="17270">
                  <c:v>-0.12575798099999999</c:v>
                </c:pt>
                <c:pt idx="17271">
                  <c:v>-0.12573541899999999</c:v>
                </c:pt>
                <c:pt idx="17272">
                  <c:v>-0.12571285099999999</c:v>
                </c:pt>
                <c:pt idx="17273">
                  <c:v>-0.12569027899999999</c:v>
                </c:pt>
                <c:pt idx="17274">
                  <c:v>-0.12566770199999999</c:v>
                </c:pt>
                <c:pt idx="17275">
                  <c:v>-0.125645119</c:v>
                </c:pt>
                <c:pt idx="17276">
                  <c:v>-0.12562253200000001</c:v>
                </c:pt>
                <c:pt idx="17277">
                  <c:v>-0.12559993999999999</c:v>
                </c:pt>
                <c:pt idx="17278">
                  <c:v>-0.12557734200000001</c:v>
                </c:pt>
                <c:pt idx="17279">
                  <c:v>-0.12555474</c:v>
                </c:pt>
                <c:pt idx="17280">
                  <c:v>-0.12553213199999999</c:v>
                </c:pt>
                <c:pt idx="17281">
                  <c:v>-0.12550952000000001</c:v>
                </c:pt>
                <c:pt idx="17282">
                  <c:v>-0.12548690300000001</c:v>
                </c:pt>
                <c:pt idx="17283">
                  <c:v>-0.12546428100000001</c:v>
                </c:pt>
                <c:pt idx="17284">
                  <c:v>-0.12544165400000001</c:v>
                </c:pt>
                <c:pt idx="17285">
                  <c:v>-0.12541902199999999</c:v>
                </c:pt>
                <c:pt idx="17286">
                  <c:v>-0.125396384</c:v>
                </c:pt>
                <c:pt idx="17287">
                  <c:v>-0.12537374200000001</c:v>
                </c:pt>
                <c:pt idx="17288">
                  <c:v>-0.125351095</c:v>
                </c:pt>
                <c:pt idx="17289">
                  <c:v>-0.12532844300000001</c:v>
                </c:pt>
                <c:pt idx="17290">
                  <c:v>-0.125305786</c:v>
                </c:pt>
                <c:pt idx="17291">
                  <c:v>-0.125283124</c:v>
                </c:pt>
                <c:pt idx="17292">
                  <c:v>-0.12526045699999999</c:v>
                </c:pt>
                <c:pt idx="17293">
                  <c:v>-0.12523778499999999</c:v>
                </c:pt>
                <c:pt idx="17294">
                  <c:v>-0.12521510899999999</c:v>
                </c:pt>
                <c:pt idx="17295">
                  <c:v>-0.125192427</c:v>
                </c:pt>
                <c:pt idx="17296">
                  <c:v>-0.12516974</c:v>
                </c:pt>
                <c:pt idx="17297">
                  <c:v>-0.12514704800000001</c:v>
                </c:pt>
                <c:pt idx="17298">
                  <c:v>-0.12512435099999999</c:v>
                </c:pt>
                <c:pt idx="17299">
                  <c:v>-0.12510165000000001</c:v>
                </c:pt>
                <c:pt idx="17300">
                  <c:v>-0.125078943</c:v>
                </c:pt>
                <c:pt idx="17301">
                  <c:v>-0.12505623099999999</c:v>
                </c:pt>
                <c:pt idx="17302">
                  <c:v>-0.12503351500000001</c:v>
                </c:pt>
                <c:pt idx="17303">
                  <c:v>-0.12501079300000001</c:v>
                </c:pt>
                <c:pt idx="17304">
                  <c:v>-0.12498806599999999</c:v>
                </c:pt>
                <c:pt idx="17305">
                  <c:v>-0.124965335</c:v>
                </c:pt>
                <c:pt idx="17306">
                  <c:v>-0.124942598</c:v>
                </c:pt>
                <c:pt idx="17307">
                  <c:v>-0.124919857</c:v>
                </c:pt>
                <c:pt idx="17308">
                  <c:v>-0.12489711100000001</c:v>
                </c:pt>
                <c:pt idx="17309">
                  <c:v>-0.124874359</c:v>
                </c:pt>
                <c:pt idx="17310">
                  <c:v>-0.12485160300000001</c:v>
                </c:pt>
                <c:pt idx="17311">
                  <c:v>-0.124828842</c:v>
                </c:pt>
                <c:pt idx="17312">
                  <c:v>-0.124806076</c:v>
                </c:pt>
                <c:pt idx="17313">
                  <c:v>-0.124783305</c:v>
                </c:pt>
                <c:pt idx="17314">
                  <c:v>-0.124760529</c:v>
                </c:pt>
                <c:pt idx="17315">
                  <c:v>-0.124737748</c:v>
                </c:pt>
                <c:pt idx="17316">
                  <c:v>-0.124714962</c:v>
                </c:pt>
                <c:pt idx="17317">
                  <c:v>-0.124692171</c:v>
                </c:pt>
                <c:pt idx="17318">
                  <c:v>-0.124669375</c:v>
                </c:pt>
                <c:pt idx="17319">
                  <c:v>-0.124646574</c:v>
                </c:pt>
                <c:pt idx="17320">
                  <c:v>-0.124623768</c:v>
                </c:pt>
                <c:pt idx="17321">
                  <c:v>-0.124600957</c:v>
                </c:pt>
                <c:pt idx="17322">
                  <c:v>-0.124578142</c:v>
                </c:pt>
                <c:pt idx="17323">
                  <c:v>-0.124555321</c:v>
                </c:pt>
                <c:pt idx="17324">
                  <c:v>-0.12453249600000001</c:v>
                </c:pt>
                <c:pt idx="17325">
                  <c:v>-0.12450966500000001</c:v>
                </c:pt>
                <c:pt idx="17326">
                  <c:v>-0.12448683000000001</c:v>
                </c:pt>
                <c:pt idx="17327">
                  <c:v>-0.124463989</c:v>
                </c:pt>
                <c:pt idx="17328">
                  <c:v>-0.124441144</c:v>
                </c:pt>
                <c:pt idx="17329">
                  <c:v>-0.124418293</c:v>
                </c:pt>
                <c:pt idx="17330">
                  <c:v>-0.124395438</c:v>
                </c:pt>
                <c:pt idx="17331">
                  <c:v>-0.124372578</c:v>
                </c:pt>
                <c:pt idx="17332">
                  <c:v>-0.124349713</c:v>
                </c:pt>
                <c:pt idx="17333">
                  <c:v>-0.12432684300000001</c:v>
                </c:pt>
                <c:pt idx="17334">
                  <c:v>-0.124303968</c:v>
                </c:pt>
                <c:pt idx="17335">
                  <c:v>-0.124281088</c:v>
                </c:pt>
                <c:pt idx="17336">
                  <c:v>-0.124258203</c:v>
                </c:pt>
                <c:pt idx="17337">
                  <c:v>-0.124235314</c:v>
                </c:pt>
                <c:pt idx="17338">
                  <c:v>-0.124212419</c:v>
                </c:pt>
                <c:pt idx="17339">
                  <c:v>-0.124189519</c:v>
                </c:pt>
                <c:pt idx="17340">
                  <c:v>-0.12416661499999999</c:v>
                </c:pt>
                <c:pt idx="17341">
                  <c:v>-0.12414370499999999</c:v>
                </c:pt>
                <c:pt idx="17342">
                  <c:v>-0.12412079099999999</c:v>
                </c:pt>
                <c:pt idx="17343">
                  <c:v>-0.124097872</c:v>
                </c:pt>
                <c:pt idx="17344">
                  <c:v>-0.124074947</c:v>
                </c:pt>
                <c:pt idx="17345">
                  <c:v>-0.124052018</c:v>
                </c:pt>
                <c:pt idx="17346">
                  <c:v>-0.124029084</c:v>
                </c:pt>
                <c:pt idx="17347">
                  <c:v>-0.124006145</c:v>
                </c:pt>
                <c:pt idx="17348">
                  <c:v>-0.123983201</c:v>
                </c:pt>
                <c:pt idx="17349">
                  <c:v>-0.12396025200000001</c:v>
                </c:pt>
                <c:pt idx="17350">
                  <c:v>-0.123937298</c:v>
                </c:pt>
                <c:pt idx="17351">
                  <c:v>-0.12391434</c:v>
                </c:pt>
                <c:pt idx="17352">
                  <c:v>-0.123891376</c:v>
                </c:pt>
                <c:pt idx="17353">
                  <c:v>-0.123868407</c:v>
                </c:pt>
                <c:pt idx="17354">
                  <c:v>-0.123845434</c:v>
                </c:pt>
                <c:pt idx="17355">
                  <c:v>-0.123822455</c:v>
                </c:pt>
                <c:pt idx="17356">
                  <c:v>-0.12379947199999999</c:v>
                </c:pt>
                <c:pt idx="17357">
                  <c:v>-0.12377648400000001</c:v>
                </c:pt>
                <c:pt idx="17358">
                  <c:v>-0.12375348999999999</c:v>
                </c:pt>
                <c:pt idx="17359">
                  <c:v>-0.123730492</c:v>
                </c:pt>
                <c:pt idx="17360">
                  <c:v>-0.123707489</c:v>
                </c:pt>
                <c:pt idx="17361">
                  <c:v>-0.123684481</c:v>
                </c:pt>
                <c:pt idx="17362">
                  <c:v>-0.123661469</c:v>
                </c:pt>
                <c:pt idx="17363">
                  <c:v>-0.123638451</c:v>
                </c:pt>
                <c:pt idx="17364">
                  <c:v>-0.123615428</c:v>
                </c:pt>
                <c:pt idx="17365">
                  <c:v>-0.123592401</c:v>
                </c:pt>
                <c:pt idx="17366">
                  <c:v>-0.123569368</c:v>
                </c:pt>
                <c:pt idx="17367">
                  <c:v>-0.123546331</c:v>
                </c:pt>
                <c:pt idx="17368">
                  <c:v>-0.12352328899999999</c:v>
                </c:pt>
                <c:pt idx="17369">
                  <c:v>-0.123500241</c:v>
                </c:pt>
                <c:pt idx="17370">
                  <c:v>-0.123477189</c:v>
                </c:pt>
                <c:pt idx="17371">
                  <c:v>-0.12345413199999999</c:v>
                </c:pt>
                <c:pt idx="17372">
                  <c:v>-0.12343107</c:v>
                </c:pt>
                <c:pt idx="17373">
                  <c:v>-0.123408004</c:v>
                </c:pt>
                <c:pt idx="17374">
                  <c:v>-0.123384932</c:v>
                </c:pt>
                <c:pt idx="17375">
                  <c:v>-0.12336185500000001</c:v>
                </c:pt>
                <c:pt idx="17376">
                  <c:v>-0.123338773</c:v>
                </c:pt>
                <c:pt idx="17377">
                  <c:v>-0.12331568699999999</c:v>
                </c:pt>
                <c:pt idx="17378">
                  <c:v>-0.123292596</c:v>
                </c:pt>
                <c:pt idx="17379">
                  <c:v>-0.123269499</c:v>
                </c:pt>
                <c:pt idx="17380">
                  <c:v>-0.12324639799999999</c:v>
                </c:pt>
                <c:pt idx="17381">
                  <c:v>-0.123223292</c:v>
                </c:pt>
                <c:pt idx="17382">
                  <c:v>-0.12320018100000001</c:v>
                </c:pt>
                <c:pt idx="17383">
                  <c:v>-0.123177066</c:v>
                </c:pt>
                <c:pt idx="17384">
                  <c:v>-0.123153945</c:v>
                </c:pt>
                <c:pt idx="17385">
                  <c:v>-0.123130819</c:v>
                </c:pt>
                <c:pt idx="17386">
                  <c:v>-0.12310768900000001</c:v>
                </c:pt>
                <c:pt idx="17387">
                  <c:v>-0.123084553</c:v>
                </c:pt>
                <c:pt idx="17388">
                  <c:v>-0.12306141299999999</c:v>
                </c:pt>
                <c:pt idx="17389">
                  <c:v>-0.12303826800000001</c:v>
                </c:pt>
                <c:pt idx="17390">
                  <c:v>-0.12301511800000001</c:v>
                </c:pt>
                <c:pt idx="17391">
                  <c:v>-0.122991963</c:v>
                </c:pt>
                <c:pt idx="17392">
                  <c:v>-0.122968803</c:v>
                </c:pt>
                <c:pt idx="17393">
                  <c:v>-0.122945638</c:v>
                </c:pt>
                <c:pt idx="17394">
                  <c:v>-0.12292246900000001</c:v>
                </c:pt>
                <c:pt idx="17395">
                  <c:v>-0.12289929400000001</c:v>
                </c:pt>
                <c:pt idx="17396">
                  <c:v>-0.12287611499999999</c:v>
                </c:pt>
                <c:pt idx="17397">
                  <c:v>-0.122852931</c:v>
                </c:pt>
                <c:pt idx="17398">
                  <c:v>-0.12282974200000001</c:v>
                </c:pt>
                <c:pt idx="17399">
                  <c:v>-0.122806547</c:v>
                </c:pt>
                <c:pt idx="17400">
                  <c:v>-0.122783348</c:v>
                </c:pt>
                <c:pt idx="17401">
                  <c:v>-0.122760144</c:v>
                </c:pt>
                <c:pt idx="17402">
                  <c:v>-0.122736936</c:v>
                </c:pt>
                <c:pt idx="17403">
                  <c:v>-0.122713722</c:v>
                </c:pt>
                <c:pt idx="17404">
                  <c:v>-0.12269050400000001</c:v>
                </c:pt>
                <c:pt idx="17405">
                  <c:v>-0.12266728</c:v>
                </c:pt>
                <c:pt idx="17406">
                  <c:v>-0.122644052</c:v>
                </c:pt>
                <c:pt idx="17407">
                  <c:v>-0.12262081900000001</c:v>
                </c:pt>
                <c:pt idx="17408">
                  <c:v>-0.122597581</c:v>
                </c:pt>
                <c:pt idx="17409">
                  <c:v>-0.122574339</c:v>
                </c:pt>
                <c:pt idx="17410">
                  <c:v>-0.122551091</c:v>
                </c:pt>
                <c:pt idx="17411">
                  <c:v>-0.122527838</c:v>
                </c:pt>
                <c:pt idx="17412">
                  <c:v>-0.122504581</c:v>
                </c:pt>
                <c:pt idx="17413">
                  <c:v>-0.12248131900000001</c:v>
                </c:pt>
                <c:pt idx="17414">
                  <c:v>-0.122458051</c:v>
                </c:pt>
                <c:pt idx="17415">
                  <c:v>-0.12243477899999999</c:v>
                </c:pt>
                <c:pt idx="17416">
                  <c:v>-0.12241150200000001</c:v>
                </c:pt>
                <c:pt idx="17417">
                  <c:v>-0.12238822100000001</c:v>
                </c:pt>
                <c:pt idx="17418">
                  <c:v>-0.12236493399999999</c:v>
                </c:pt>
                <c:pt idx="17419">
                  <c:v>-0.122341643</c:v>
                </c:pt>
                <c:pt idx="17420">
                  <c:v>-0.12231834599999999</c:v>
                </c:pt>
                <c:pt idx="17421">
                  <c:v>-0.122295045</c:v>
                </c:pt>
                <c:pt idx="17422">
                  <c:v>-0.122271739</c:v>
                </c:pt>
                <c:pt idx="17423">
                  <c:v>-0.12224842800000001</c:v>
                </c:pt>
                <c:pt idx="17424">
                  <c:v>-0.122225112</c:v>
                </c:pt>
                <c:pt idx="17425">
                  <c:v>-0.122201791</c:v>
                </c:pt>
                <c:pt idx="17426">
                  <c:v>-0.122178465</c:v>
                </c:pt>
                <c:pt idx="17427">
                  <c:v>-0.122155135</c:v>
                </c:pt>
                <c:pt idx="17428">
                  <c:v>-0.1221318</c:v>
                </c:pt>
                <c:pt idx="17429">
                  <c:v>-0.12210846</c:v>
                </c:pt>
                <c:pt idx="17430">
                  <c:v>-0.12208511499999999</c:v>
                </c:pt>
                <c:pt idx="17431">
                  <c:v>-0.122061765</c:v>
                </c:pt>
                <c:pt idx="17432">
                  <c:v>-0.12203841</c:v>
                </c:pt>
                <c:pt idx="17433">
                  <c:v>-0.122015051</c:v>
                </c:pt>
                <c:pt idx="17434">
                  <c:v>-0.121991686</c:v>
                </c:pt>
                <c:pt idx="17435">
                  <c:v>-0.12196831700000001</c:v>
                </c:pt>
                <c:pt idx="17436">
                  <c:v>-0.121944943</c:v>
                </c:pt>
                <c:pt idx="17437">
                  <c:v>-0.121921564</c:v>
                </c:pt>
                <c:pt idx="17438">
                  <c:v>-0.12189817999999999</c:v>
                </c:pt>
                <c:pt idx="17439">
                  <c:v>-0.121874791</c:v>
                </c:pt>
                <c:pt idx="17440">
                  <c:v>-0.121851398</c:v>
                </c:pt>
                <c:pt idx="17441">
                  <c:v>-0.12182800000000001</c:v>
                </c:pt>
                <c:pt idx="17442">
                  <c:v>-0.121804596</c:v>
                </c:pt>
                <c:pt idx="17443">
                  <c:v>-0.121781188</c:v>
                </c:pt>
                <c:pt idx="17444">
                  <c:v>-0.121757775</c:v>
                </c:pt>
                <c:pt idx="17445">
                  <c:v>-0.121734358</c:v>
                </c:pt>
                <c:pt idx="17446">
                  <c:v>-0.12171093500000001</c:v>
                </c:pt>
                <c:pt idx="17447">
                  <c:v>-0.121687508</c:v>
                </c:pt>
                <c:pt idx="17448">
                  <c:v>-0.121664075</c:v>
                </c:pt>
                <c:pt idx="17449">
                  <c:v>-0.121640638</c:v>
                </c:pt>
                <c:pt idx="17450">
                  <c:v>-0.121617196</c:v>
                </c:pt>
                <c:pt idx="17451">
                  <c:v>-0.121593749</c:v>
                </c:pt>
                <c:pt idx="17452">
                  <c:v>-0.12157029799999999</c:v>
                </c:pt>
                <c:pt idx="17453">
                  <c:v>-0.121546841</c:v>
                </c:pt>
                <c:pt idx="17454">
                  <c:v>-0.12152338</c:v>
                </c:pt>
                <c:pt idx="17455">
                  <c:v>-0.121499914</c:v>
                </c:pt>
                <c:pt idx="17456">
                  <c:v>-0.121476443</c:v>
                </c:pt>
                <c:pt idx="17457">
                  <c:v>-0.121452967</c:v>
                </c:pt>
                <c:pt idx="17458">
                  <c:v>-0.121429486</c:v>
                </c:pt>
                <c:pt idx="17459">
                  <c:v>-0.121406001</c:v>
                </c:pt>
                <c:pt idx="17460">
                  <c:v>-0.121382511</c:v>
                </c:pt>
                <c:pt idx="17461">
                  <c:v>-0.121359016</c:v>
                </c:pt>
                <c:pt idx="17462">
                  <c:v>-0.121335516</c:v>
                </c:pt>
                <c:pt idx="17463">
                  <c:v>-0.121312011</c:v>
                </c:pt>
                <c:pt idx="17464">
                  <c:v>-0.12128850100000001</c:v>
                </c:pt>
                <c:pt idx="17465">
                  <c:v>-0.121264987</c:v>
                </c:pt>
                <c:pt idx="17466">
                  <c:v>-0.12124146800000001</c:v>
                </c:pt>
                <c:pt idx="17467">
                  <c:v>-0.12121794299999999</c:v>
                </c:pt>
                <c:pt idx="17468">
                  <c:v>-0.121194415</c:v>
                </c:pt>
                <c:pt idx="17469">
                  <c:v>-0.12117088099999999</c:v>
                </c:pt>
                <c:pt idx="17470">
                  <c:v>-0.12114734200000001</c:v>
                </c:pt>
                <c:pt idx="17471">
                  <c:v>-0.121123799</c:v>
                </c:pt>
                <c:pt idx="17472">
                  <c:v>-0.12110025000000001</c:v>
                </c:pt>
                <c:pt idx="17473">
                  <c:v>-0.121076697</c:v>
                </c:pt>
                <c:pt idx="17474">
                  <c:v>-0.121053139</c:v>
                </c:pt>
                <c:pt idx="17475">
                  <c:v>-0.121029577</c:v>
                </c:pt>
                <c:pt idx="17476">
                  <c:v>-0.121006009</c:v>
                </c:pt>
                <c:pt idx="17477">
                  <c:v>-0.120982437</c:v>
                </c:pt>
                <c:pt idx="17478">
                  <c:v>-0.12095886</c:v>
                </c:pt>
                <c:pt idx="17479">
                  <c:v>-0.12093527799999999</c:v>
                </c:pt>
                <c:pt idx="17480">
                  <c:v>-0.120911691</c:v>
                </c:pt>
                <c:pt idx="17481">
                  <c:v>-0.1208881</c:v>
                </c:pt>
                <c:pt idx="17482">
                  <c:v>-0.120864503</c:v>
                </c:pt>
                <c:pt idx="17483">
                  <c:v>-0.120840902</c:v>
                </c:pt>
                <c:pt idx="17484">
                  <c:v>-0.120817296</c:v>
                </c:pt>
                <c:pt idx="17485">
                  <c:v>-0.120793685</c:v>
                </c:pt>
                <c:pt idx="17486">
                  <c:v>-0.12077006999999999</c:v>
                </c:pt>
                <c:pt idx="17487">
                  <c:v>-0.12074644900000001</c:v>
                </c:pt>
                <c:pt idx="17488">
                  <c:v>-0.12072282400000001</c:v>
                </c:pt>
                <c:pt idx="17489">
                  <c:v>-0.120699194</c:v>
                </c:pt>
                <c:pt idx="17490">
                  <c:v>-0.120675559</c:v>
                </c:pt>
                <c:pt idx="17491">
                  <c:v>-0.120651919</c:v>
                </c:pt>
                <c:pt idx="17492">
                  <c:v>-0.12062827499999999</c:v>
                </c:pt>
                <c:pt idx="17493">
                  <c:v>-0.12060462600000001</c:v>
                </c:pt>
                <c:pt idx="17494">
                  <c:v>-0.12058097199999999</c:v>
                </c:pt>
                <c:pt idx="17495">
                  <c:v>-0.120557313</c:v>
                </c:pt>
                <c:pt idx="17496">
                  <c:v>-0.12053364900000001</c:v>
                </c:pt>
                <c:pt idx="17497">
                  <c:v>-0.12050998</c:v>
                </c:pt>
                <c:pt idx="17498">
                  <c:v>-0.120486307</c:v>
                </c:pt>
                <c:pt idx="17499">
                  <c:v>-0.120462629</c:v>
                </c:pt>
                <c:pt idx="17500">
                  <c:v>-0.12043894600000001</c:v>
                </c:pt>
                <c:pt idx="17501">
                  <c:v>-0.120415258</c:v>
                </c:pt>
                <c:pt idx="17502">
                  <c:v>-0.12039156600000001</c:v>
                </c:pt>
                <c:pt idx="17503">
                  <c:v>-0.120367869</c:v>
                </c:pt>
                <c:pt idx="17504">
                  <c:v>-0.120344167</c:v>
                </c:pt>
                <c:pt idx="17505">
                  <c:v>-0.12032046</c:v>
                </c:pt>
                <c:pt idx="17506">
                  <c:v>-0.120296748</c:v>
                </c:pt>
                <c:pt idx="17507">
                  <c:v>-0.120273032</c:v>
                </c:pt>
                <c:pt idx="17508">
                  <c:v>-0.12024931</c:v>
                </c:pt>
                <c:pt idx="17509">
                  <c:v>-0.120225584</c:v>
                </c:pt>
                <c:pt idx="17510">
                  <c:v>-0.120201854</c:v>
                </c:pt>
                <c:pt idx="17511">
                  <c:v>-0.120178118</c:v>
                </c:pt>
                <c:pt idx="17512">
                  <c:v>-0.12015437800000001</c:v>
                </c:pt>
                <c:pt idx="17513">
                  <c:v>-0.120130633</c:v>
                </c:pt>
                <c:pt idx="17514">
                  <c:v>-0.120106883</c:v>
                </c:pt>
                <c:pt idx="17515">
                  <c:v>-0.120083128</c:v>
                </c:pt>
                <c:pt idx="17516">
                  <c:v>-0.120059368</c:v>
                </c:pt>
                <c:pt idx="17517">
                  <c:v>-0.120035604</c:v>
                </c:pt>
                <c:pt idx="17518">
                  <c:v>-0.120011835</c:v>
                </c:pt>
                <c:pt idx="17519">
                  <c:v>-0.11998806099999999</c:v>
                </c:pt>
                <c:pt idx="17520">
                  <c:v>-0.11996428200000001</c:v>
                </c:pt>
                <c:pt idx="17521">
                  <c:v>-0.11994049900000001</c:v>
                </c:pt>
                <c:pt idx="17522">
                  <c:v>-0.11991671</c:v>
                </c:pt>
                <c:pt idx="17523">
                  <c:v>-0.119892917</c:v>
                </c:pt>
                <c:pt idx="17524">
                  <c:v>-0.11986912</c:v>
                </c:pt>
                <c:pt idx="17525">
                  <c:v>-0.11984531700000001</c:v>
                </c:pt>
                <c:pt idx="17526">
                  <c:v>-0.11982151000000001</c:v>
                </c:pt>
                <c:pt idx="17527">
                  <c:v>-0.11979769799999999</c:v>
                </c:pt>
                <c:pt idx="17528">
                  <c:v>-0.119773881</c:v>
                </c:pt>
                <c:pt idx="17529">
                  <c:v>-0.11975005900000001</c:v>
                </c:pt>
                <c:pt idx="17530">
                  <c:v>-0.119726233</c:v>
                </c:pt>
                <c:pt idx="17531">
                  <c:v>-0.119702402</c:v>
                </c:pt>
                <c:pt idx="17532">
                  <c:v>-0.119678566</c:v>
                </c:pt>
                <c:pt idx="17533">
                  <c:v>-0.119654725</c:v>
                </c:pt>
                <c:pt idx="17534">
                  <c:v>-0.11963088</c:v>
                </c:pt>
                <c:pt idx="17535">
                  <c:v>-0.119607029</c:v>
                </c:pt>
                <c:pt idx="17536">
                  <c:v>-0.119583174</c:v>
                </c:pt>
                <c:pt idx="17537">
                  <c:v>-0.119559315</c:v>
                </c:pt>
                <c:pt idx="17538">
                  <c:v>-0.11953545</c:v>
                </c:pt>
                <c:pt idx="17539">
                  <c:v>-0.11951158100000001</c:v>
                </c:pt>
                <c:pt idx="17540">
                  <c:v>-0.119487707</c:v>
                </c:pt>
                <c:pt idx="17541">
                  <c:v>-0.11946382799999999</c:v>
                </c:pt>
                <c:pt idx="17542">
                  <c:v>-0.11943994400000001</c:v>
                </c:pt>
                <c:pt idx="17543">
                  <c:v>-0.11941605600000001</c:v>
                </c:pt>
                <c:pt idx="17544">
                  <c:v>-0.119392162</c:v>
                </c:pt>
                <c:pt idx="17545">
                  <c:v>-0.119368264</c:v>
                </c:pt>
                <c:pt idx="17546">
                  <c:v>-0.119344362</c:v>
                </c:pt>
                <c:pt idx="17547">
                  <c:v>-0.11932045400000001</c:v>
                </c:pt>
                <c:pt idx="17548">
                  <c:v>-0.11929654200000001</c:v>
                </c:pt>
                <c:pt idx="17549">
                  <c:v>-0.11927262499999999</c:v>
                </c:pt>
                <c:pt idx="17550">
                  <c:v>-0.119248704</c:v>
                </c:pt>
                <c:pt idx="17551">
                  <c:v>-0.119224777</c:v>
                </c:pt>
                <c:pt idx="17552">
                  <c:v>-0.119200846</c:v>
                </c:pt>
                <c:pt idx="17553">
                  <c:v>-0.11917691</c:v>
                </c:pt>
                <c:pt idx="17554">
                  <c:v>-0.11915297</c:v>
                </c:pt>
                <c:pt idx="17555">
                  <c:v>-0.119129024</c:v>
                </c:pt>
                <c:pt idx="17556">
                  <c:v>-0.11910507400000001</c:v>
                </c:pt>
                <c:pt idx="17557">
                  <c:v>-0.119081119</c:v>
                </c:pt>
                <c:pt idx="17558">
                  <c:v>-0.119057159</c:v>
                </c:pt>
                <c:pt idx="17559">
                  <c:v>-0.11903319499999999</c:v>
                </c:pt>
                <c:pt idx="17560">
                  <c:v>-0.119009226</c:v>
                </c:pt>
                <c:pt idx="17561">
                  <c:v>-0.118985252</c:v>
                </c:pt>
                <c:pt idx="17562">
                  <c:v>-0.11896127300000001</c:v>
                </c:pt>
                <c:pt idx="17563">
                  <c:v>-0.11893729</c:v>
                </c:pt>
                <c:pt idx="17564">
                  <c:v>-0.118913302</c:v>
                </c:pt>
                <c:pt idx="17565">
                  <c:v>-0.118889309</c:v>
                </c:pt>
                <c:pt idx="17566">
                  <c:v>-0.118865311</c:v>
                </c:pt>
                <c:pt idx="17567">
                  <c:v>-0.11884130900000001</c:v>
                </c:pt>
                <c:pt idx="17568">
                  <c:v>-0.118817301</c:v>
                </c:pt>
                <c:pt idx="17569">
                  <c:v>-0.11879329</c:v>
                </c:pt>
                <c:pt idx="17570">
                  <c:v>-0.11876927299999999</c:v>
                </c:pt>
                <c:pt idx="17571">
                  <c:v>-0.118745252</c:v>
                </c:pt>
                <c:pt idx="17572">
                  <c:v>-0.118721226</c:v>
                </c:pt>
                <c:pt idx="17573">
                  <c:v>-0.11869719500000001</c:v>
                </c:pt>
                <c:pt idx="17574">
                  <c:v>-0.118673159</c:v>
                </c:pt>
                <c:pt idx="17575">
                  <c:v>-0.118649119</c:v>
                </c:pt>
                <c:pt idx="17576">
                  <c:v>-0.118625074</c:v>
                </c:pt>
                <c:pt idx="17577">
                  <c:v>-0.118601024</c:v>
                </c:pt>
                <c:pt idx="17578">
                  <c:v>-0.11857697</c:v>
                </c:pt>
                <c:pt idx="17579">
                  <c:v>-0.118552911</c:v>
                </c:pt>
                <c:pt idx="17580">
                  <c:v>-0.11852884700000001</c:v>
                </c:pt>
                <c:pt idx="17581">
                  <c:v>-0.11850477800000001</c:v>
                </c:pt>
                <c:pt idx="17582">
                  <c:v>-0.11848070500000001</c:v>
                </c:pt>
                <c:pt idx="17583">
                  <c:v>-0.11845662699999999</c:v>
                </c:pt>
                <c:pt idx="17584">
                  <c:v>-0.118432544</c:v>
                </c:pt>
                <c:pt idx="17585">
                  <c:v>-0.118408456</c:v>
                </c:pt>
                <c:pt idx="17586">
                  <c:v>-0.11838436400000001</c:v>
                </c:pt>
                <c:pt idx="17587">
                  <c:v>-0.11836026700000001</c:v>
                </c:pt>
                <c:pt idx="17588">
                  <c:v>-0.11833616499999999</c:v>
                </c:pt>
                <c:pt idx="17589">
                  <c:v>-0.118312059</c:v>
                </c:pt>
                <c:pt idx="17590">
                  <c:v>-0.118287948</c:v>
                </c:pt>
                <c:pt idx="17591">
                  <c:v>-0.118263832</c:v>
                </c:pt>
                <c:pt idx="17592">
                  <c:v>-0.118239711</c:v>
                </c:pt>
                <c:pt idx="17593">
                  <c:v>-0.118215586</c:v>
                </c:pt>
                <c:pt idx="17594">
                  <c:v>-0.118191456</c:v>
                </c:pt>
                <c:pt idx="17595">
                  <c:v>-0.11816732100000001</c:v>
                </c:pt>
                <c:pt idx="17596">
                  <c:v>-0.118143182</c:v>
                </c:pt>
                <c:pt idx="17597">
                  <c:v>-0.118119037</c:v>
                </c:pt>
                <c:pt idx="17598">
                  <c:v>-0.11809488899999999</c:v>
                </c:pt>
                <c:pt idx="17599">
                  <c:v>-0.118070735</c:v>
                </c:pt>
                <c:pt idx="17600">
                  <c:v>-0.118046577</c:v>
                </c:pt>
                <c:pt idx="17601">
                  <c:v>-0.11802241400000001</c:v>
                </c:pt>
                <c:pt idx="17602">
                  <c:v>-0.117998246</c:v>
                </c:pt>
                <c:pt idx="17603">
                  <c:v>-0.117974074</c:v>
                </c:pt>
                <c:pt idx="17604">
                  <c:v>-0.117949896</c:v>
                </c:pt>
                <c:pt idx="17605">
                  <c:v>-0.117925715</c:v>
                </c:pt>
                <c:pt idx="17606">
                  <c:v>-0.11790152800000001</c:v>
                </c:pt>
                <c:pt idx="17607">
                  <c:v>-0.117877337</c:v>
                </c:pt>
                <c:pt idx="17608">
                  <c:v>-0.11785314099999999</c:v>
                </c:pt>
                <c:pt idx="17609">
                  <c:v>-0.11782893999999999</c:v>
                </c:pt>
                <c:pt idx="17610">
                  <c:v>-0.11780473499999999</c:v>
                </c:pt>
                <c:pt idx="17611">
                  <c:v>-0.117780525</c:v>
                </c:pt>
                <c:pt idx="17612">
                  <c:v>-0.11775631</c:v>
                </c:pt>
                <c:pt idx="17613">
                  <c:v>-0.117732091</c:v>
                </c:pt>
                <c:pt idx="17614">
                  <c:v>-0.11770786599999999</c:v>
                </c:pt>
                <c:pt idx="17615">
                  <c:v>-0.11768363799999999</c:v>
                </c:pt>
                <c:pt idx="17616">
                  <c:v>-0.117659404</c:v>
                </c:pt>
                <c:pt idx="17617">
                  <c:v>-0.117635165</c:v>
                </c:pt>
                <c:pt idx="17618">
                  <c:v>-0.11761092200000001</c:v>
                </c:pt>
                <c:pt idx="17619">
                  <c:v>-0.117586675</c:v>
                </c:pt>
                <c:pt idx="17620">
                  <c:v>-0.117562422</c:v>
                </c:pt>
                <c:pt idx="17621">
                  <c:v>-0.117538165</c:v>
                </c:pt>
                <c:pt idx="17622">
                  <c:v>-0.117513904</c:v>
                </c:pt>
                <c:pt idx="17623">
                  <c:v>-0.11748963699999999</c:v>
                </c:pt>
                <c:pt idx="17624">
                  <c:v>-0.117465366</c:v>
                </c:pt>
                <c:pt idx="17625">
                  <c:v>-0.11744109</c:v>
                </c:pt>
                <c:pt idx="17626">
                  <c:v>-0.11741681</c:v>
                </c:pt>
                <c:pt idx="17627">
                  <c:v>-0.117392525</c:v>
                </c:pt>
                <c:pt idx="17628">
                  <c:v>-0.117368235</c:v>
                </c:pt>
                <c:pt idx="17629">
                  <c:v>-0.11734393999999999</c:v>
                </c:pt>
                <c:pt idx="17630">
                  <c:v>-0.117319641</c:v>
                </c:pt>
                <c:pt idx="17631">
                  <c:v>-0.117295337</c:v>
                </c:pt>
                <c:pt idx="17632">
                  <c:v>-0.117271029</c:v>
                </c:pt>
                <c:pt idx="17633">
                  <c:v>-0.117246715</c:v>
                </c:pt>
                <c:pt idx="17634">
                  <c:v>-0.11722239700000001</c:v>
                </c:pt>
                <c:pt idx="17635">
                  <c:v>-0.117198075</c:v>
                </c:pt>
                <c:pt idx="17636">
                  <c:v>-0.11717374699999999</c:v>
                </c:pt>
                <c:pt idx="17637">
                  <c:v>-0.11714941500000001</c:v>
                </c:pt>
                <c:pt idx="17638">
                  <c:v>-0.11712507900000001</c:v>
                </c:pt>
                <c:pt idx="17639">
                  <c:v>-0.117100737</c:v>
                </c:pt>
                <c:pt idx="17640">
                  <c:v>-0.117076391</c:v>
                </c:pt>
                <c:pt idx="17641">
                  <c:v>-0.11705204</c:v>
                </c:pt>
                <c:pt idx="17642">
                  <c:v>-0.11702768500000001</c:v>
                </c:pt>
                <c:pt idx="17643">
                  <c:v>-0.11700332500000001</c:v>
                </c:pt>
                <c:pt idx="17644">
                  <c:v>-0.11697896000000001</c:v>
                </c:pt>
                <c:pt idx="17645">
                  <c:v>-0.116954591</c:v>
                </c:pt>
                <c:pt idx="17646">
                  <c:v>-0.116930217</c:v>
                </c:pt>
                <c:pt idx="17647">
                  <c:v>-0.116905838</c:v>
                </c:pt>
                <c:pt idx="17648">
                  <c:v>-0.116881455</c:v>
                </c:pt>
                <c:pt idx="17649">
                  <c:v>-0.116857067</c:v>
                </c:pt>
                <c:pt idx="17650">
                  <c:v>-0.116832674</c:v>
                </c:pt>
                <c:pt idx="17651">
                  <c:v>-0.116808277</c:v>
                </c:pt>
                <c:pt idx="17652">
                  <c:v>-0.116783874</c:v>
                </c:pt>
                <c:pt idx="17653">
                  <c:v>-0.11675946800000001</c:v>
                </c:pt>
                <c:pt idx="17654">
                  <c:v>-0.116735056</c:v>
                </c:pt>
                <c:pt idx="17655">
                  <c:v>-0.11671064</c:v>
                </c:pt>
                <c:pt idx="17656">
                  <c:v>-0.11668621999999999</c:v>
                </c:pt>
                <c:pt idx="17657">
                  <c:v>-0.116661794</c:v>
                </c:pt>
                <c:pt idx="17658">
                  <c:v>-0.11663736399999999</c:v>
                </c:pt>
                <c:pt idx="17659">
                  <c:v>-0.116612929</c:v>
                </c:pt>
                <c:pt idx="17660">
                  <c:v>-0.11658849</c:v>
                </c:pt>
                <c:pt idx="17661">
                  <c:v>-0.116564046</c:v>
                </c:pt>
                <c:pt idx="17662">
                  <c:v>-0.11653959699999999</c:v>
                </c:pt>
                <c:pt idx="17663">
                  <c:v>-0.116515144</c:v>
                </c:pt>
                <c:pt idx="17664">
                  <c:v>-0.116490686</c:v>
                </c:pt>
                <c:pt idx="17665">
                  <c:v>-0.11646622299999999</c:v>
                </c:pt>
                <c:pt idx="17666">
                  <c:v>-0.11644175599999999</c:v>
                </c:pt>
                <c:pt idx="17667">
                  <c:v>-0.116417284</c:v>
                </c:pt>
                <c:pt idx="17668">
                  <c:v>-0.116392807</c:v>
                </c:pt>
                <c:pt idx="17669">
                  <c:v>-0.11636832599999999</c:v>
                </c:pt>
                <c:pt idx="17670">
                  <c:v>-0.11634384</c:v>
                </c:pt>
                <c:pt idx="17671">
                  <c:v>-0.11631935</c:v>
                </c:pt>
                <c:pt idx="17672">
                  <c:v>-0.116294855</c:v>
                </c:pt>
                <c:pt idx="17673">
                  <c:v>-0.11627035500000001</c:v>
                </c:pt>
                <c:pt idx="17674">
                  <c:v>-0.11624585</c:v>
                </c:pt>
                <c:pt idx="17675">
                  <c:v>-0.11622134100000001</c:v>
                </c:pt>
                <c:pt idx="17676">
                  <c:v>-0.116196827</c:v>
                </c:pt>
                <c:pt idx="17677">
                  <c:v>-0.116172309</c:v>
                </c:pt>
                <c:pt idx="17678">
                  <c:v>-0.116147786</c:v>
                </c:pt>
                <c:pt idx="17679">
                  <c:v>-0.11612325799999999</c:v>
                </c:pt>
                <c:pt idx="17680">
                  <c:v>-0.116098726</c:v>
                </c:pt>
                <c:pt idx="17681">
                  <c:v>-0.11607418899999999</c:v>
                </c:pt>
                <c:pt idx="17682">
                  <c:v>-0.11604964700000001</c:v>
                </c:pt>
                <c:pt idx="17683">
                  <c:v>-0.11602510100000001</c:v>
                </c:pt>
                <c:pt idx="17684">
                  <c:v>-0.11600054999999999</c:v>
                </c:pt>
                <c:pt idx="17685">
                  <c:v>-0.115975995</c:v>
                </c:pt>
                <c:pt idx="17686">
                  <c:v>-0.11595143400000001</c:v>
                </c:pt>
                <c:pt idx="17687">
                  <c:v>-0.11592687</c:v>
                </c:pt>
                <c:pt idx="17688">
                  <c:v>-0.1159023</c:v>
                </c:pt>
                <c:pt idx="17689">
                  <c:v>-0.115877726</c:v>
                </c:pt>
                <c:pt idx="17690">
                  <c:v>-0.115853147</c:v>
                </c:pt>
                <c:pt idx="17691">
                  <c:v>-0.11582856399999999</c:v>
                </c:pt>
                <c:pt idx="17692">
                  <c:v>-0.115803976</c:v>
                </c:pt>
                <c:pt idx="17693">
                  <c:v>-0.115779383</c:v>
                </c:pt>
                <c:pt idx="17694">
                  <c:v>-0.115754786</c:v>
                </c:pt>
                <c:pt idx="17695">
                  <c:v>-0.115730184</c:v>
                </c:pt>
                <c:pt idx="17696">
                  <c:v>-0.115705578</c:v>
                </c:pt>
                <c:pt idx="17697">
                  <c:v>-0.115680967</c:v>
                </c:pt>
                <c:pt idx="17698">
                  <c:v>-0.115656351</c:v>
                </c:pt>
                <c:pt idx="17699">
                  <c:v>-0.115631731</c:v>
                </c:pt>
                <c:pt idx="17700">
                  <c:v>-0.115607106</c:v>
                </c:pt>
                <c:pt idx="17701">
                  <c:v>-0.115582476</c:v>
                </c:pt>
                <c:pt idx="17702">
                  <c:v>-0.11555784199999999</c:v>
                </c:pt>
                <c:pt idx="17703">
                  <c:v>-0.115533203</c:v>
                </c:pt>
                <c:pt idx="17704">
                  <c:v>-0.11550856</c:v>
                </c:pt>
                <c:pt idx="17705">
                  <c:v>-0.11548391199999999</c:v>
                </c:pt>
                <c:pt idx="17706">
                  <c:v>-0.11545925899999999</c:v>
                </c:pt>
                <c:pt idx="17707">
                  <c:v>-0.115434602</c:v>
                </c:pt>
                <c:pt idx="17708">
                  <c:v>-0.11540994</c:v>
                </c:pt>
                <c:pt idx="17709">
                  <c:v>-0.115385273</c:v>
                </c:pt>
                <c:pt idx="17710">
                  <c:v>-0.11536060200000001</c:v>
                </c:pt>
                <c:pt idx="17711">
                  <c:v>-0.115335927</c:v>
                </c:pt>
                <c:pt idx="17712">
                  <c:v>-0.11531124600000001</c:v>
                </c:pt>
                <c:pt idx="17713">
                  <c:v>-0.115286561</c:v>
                </c:pt>
                <c:pt idx="17714">
                  <c:v>-0.115261871</c:v>
                </c:pt>
                <c:pt idx="17715">
                  <c:v>-0.115237177</c:v>
                </c:pt>
                <c:pt idx="17716">
                  <c:v>-0.11521247900000001</c:v>
                </c:pt>
                <c:pt idx="17717">
                  <c:v>-0.11518777500000001</c:v>
                </c:pt>
                <c:pt idx="17718">
                  <c:v>-0.11516306699999999</c:v>
                </c:pt>
                <c:pt idx="17719">
                  <c:v>-0.115138355</c:v>
                </c:pt>
                <c:pt idx="17720">
                  <c:v>-0.115113637</c:v>
                </c:pt>
                <c:pt idx="17721">
                  <c:v>-0.115088916</c:v>
                </c:pt>
                <c:pt idx="17722">
                  <c:v>-0.115064189</c:v>
                </c:pt>
                <c:pt idx="17723">
                  <c:v>-0.115039458</c:v>
                </c:pt>
                <c:pt idx="17724">
                  <c:v>-0.115014723</c:v>
                </c:pt>
                <c:pt idx="17725">
                  <c:v>-0.114989982</c:v>
                </c:pt>
                <c:pt idx="17726">
                  <c:v>-0.114965237</c:v>
                </c:pt>
                <c:pt idx="17727">
                  <c:v>-0.11494048799999999</c:v>
                </c:pt>
                <c:pt idx="17728">
                  <c:v>-0.11491573400000001</c:v>
                </c:pt>
                <c:pt idx="17729">
                  <c:v>-0.11489097500000001</c:v>
                </c:pt>
                <c:pt idx="17730">
                  <c:v>-0.114866212</c:v>
                </c:pt>
                <c:pt idx="17731">
                  <c:v>-0.114841444</c:v>
                </c:pt>
                <c:pt idx="17732">
                  <c:v>-0.11481667199999999</c:v>
                </c:pt>
                <c:pt idx="17733">
                  <c:v>-0.114791895</c:v>
                </c:pt>
                <c:pt idx="17734">
                  <c:v>-0.114767114</c:v>
                </c:pt>
                <c:pt idx="17735">
                  <c:v>-0.11474232700000001</c:v>
                </c:pt>
                <c:pt idx="17736">
                  <c:v>-0.11471753599999999</c:v>
                </c:pt>
                <c:pt idx="17737">
                  <c:v>-0.114692741</c:v>
                </c:pt>
                <c:pt idx="17738">
                  <c:v>-0.114667941</c:v>
                </c:pt>
                <c:pt idx="17739">
                  <c:v>-0.11464313700000001</c:v>
                </c:pt>
                <c:pt idx="17740">
                  <c:v>-0.11461832800000001</c:v>
                </c:pt>
                <c:pt idx="17741">
                  <c:v>-0.11459351399999999</c:v>
                </c:pt>
                <c:pt idx="17742">
                  <c:v>-0.114568696</c:v>
                </c:pt>
                <c:pt idx="17743">
                  <c:v>-0.114543873</c:v>
                </c:pt>
                <c:pt idx="17744">
                  <c:v>-0.114519045</c:v>
                </c:pt>
                <c:pt idx="17745">
                  <c:v>-0.114494213</c:v>
                </c:pt>
                <c:pt idx="17746">
                  <c:v>-0.114469377</c:v>
                </c:pt>
                <c:pt idx="17747">
                  <c:v>-0.114444536</c:v>
                </c:pt>
                <c:pt idx="17748">
                  <c:v>-0.11441969</c:v>
                </c:pt>
                <c:pt idx="17749">
                  <c:v>-0.114394839</c:v>
                </c:pt>
                <c:pt idx="17750">
                  <c:v>-0.11436998499999999</c:v>
                </c:pt>
                <c:pt idx="17751">
                  <c:v>-0.11434512500000001</c:v>
                </c:pt>
                <c:pt idx="17752">
                  <c:v>-0.11432026100000001</c:v>
                </c:pt>
                <c:pt idx="17753">
                  <c:v>-0.114295392</c:v>
                </c:pt>
                <c:pt idx="17754">
                  <c:v>-0.114270519</c:v>
                </c:pt>
                <c:pt idx="17755">
                  <c:v>-0.114245641</c:v>
                </c:pt>
                <c:pt idx="17756">
                  <c:v>-0.11422075900000001</c:v>
                </c:pt>
                <c:pt idx="17757">
                  <c:v>-0.114195872</c:v>
                </c:pt>
                <c:pt idx="17758">
                  <c:v>-0.114170981</c:v>
                </c:pt>
                <c:pt idx="17759">
                  <c:v>-0.11414608499999999</c:v>
                </c:pt>
                <c:pt idx="17760">
                  <c:v>-0.114121184</c:v>
                </c:pt>
                <c:pt idx="17761">
                  <c:v>-0.114096278</c:v>
                </c:pt>
                <c:pt idx="17762">
                  <c:v>-0.11407136900000001</c:v>
                </c:pt>
                <c:pt idx="17763">
                  <c:v>-0.11404645400000001</c:v>
                </c:pt>
                <c:pt idx="17764">
                  <c:v>-0.11402153499999999</c:v>
                </c:pt>
                <c:pt idx="17765">
                  <c:v>-0.113996612</c:v>
                </c:pt>
                <c:pt idx="17766">
                  <c:v>-0.113971684</c:v>
                </c:pt>
                <c:pt idx="17767">
                  <c:v>-0.113946751</c:v>
                </c:pt>
                <c:pt idx="17768">
                  <c:v>-0.113921814</c:v>
                </c:pt>
                <c:pt idx="17769">
                  <c:v>-0.113896873</c:v>
                </c:pt>
                <c:pt idx="17770">
                  <c:v>-0.113871926</c:v>
                </c:pt>
                <c:pt idx="17771">
                  <c:v>-0.113846976</c:v>
                </c:pt>
                <c:pt idx="17772">
                  <c:v>-0.11382202</c:v>
                </c:pt>
                <c:pt idx="17773">
                  <c:v>-0.11379706000000001</c:v>
                </c:pt>
                <c:pt idx="17774">
                  <c:v>-0.113772096</c:v>
                </c:pt>
                <c:pt idx="17775">
                  <c:v>-0.113747127</c:v>
                </c:pt>
                <c:pt idx="17776">
                  <c:v>-0.11372215300000001</c:v>
                </c:pt>
                <c:pt idx="17777">
                  <c:v>-0.113697175</c:v>
                </c:pt>
                <c:pt idx="17778">
                  <c:v>-0.11367219200000001</c:v>
                </c:pt>
                <c:pt idx="17779">
                  <c:v>-0.113647205</c:v>
                </c:pt>
                <c:pt idx="17780">
                  <c:v>-0.113622213</c:v>
                </c:pt>
                <c:pt idx="17781">
                  <c:v>-0.113597217</c:v>
                </c:pt>
                <c:pt idx="17782">
                  <c:v>-0.113572216</c:v>
                </c:pt>
                <c:pt idx="17783">
                  <c:v>-0.113547211</c:v>
                </c:pt>
                <c:pt idx="17784">
                  <c:v>-0.1135222</c:v>
                </c:pt>
                <c:pt idx="17785">
                  <c:v>-0.113497186</c:v>
                </c:pt>
                <c:pt idx="17786">
                  <c:v>-0.113472167</c:v>
                </c:pt>
                <c:pt idx="17787">
                  <c:v>-0.113447143</c:v>
                </c:pt>
                <c:pt idx="17788">
                  <c:v>-0.113422115</c:v>
                </c:pt>
                <c:pt idx="17789">
                  <c:v>-0.113397082</c:v>
                </c:pt>
                <c:pt idx="17790">
                  <c:v>-0.113372045</c:v>
                </c:pt>
                <c:pt idx="17791">
                  <c:v>-0.113347003</c:v>
                </c:pt>
                <c:pt idx="17792">
                  <c:v>-0.113321957</c:v>
                </c:pt>
                <c:pt idx="17793">
                  <c:v>-0.113296906</c:v>
                </c:pt>
                <c:pt idx="17794">
                  <c:v>-0.11327185100000001</c:v>
                </c:pt>
                <c:pt idx="17795">
                  <c:v>-0.113246791</c:v>
                </c:pt>
                <c:pt idx="17796">
                  <c:v>-0.11322172699999999</c:v>
                </c:pt>
                <c:pt idx="17797">
                  <c:v>-0.11319665800000001</c:v>
                </c:pt>
                <c:pt idx="17798">
                  <c:v>-0.11317158400000001</c:v>
                </c:pt>
                <c:pt idx="17799">
                  <c:v>-0.11314650599999999</c:v>
                </c:pt>
                <c:pt idx="17800">
                  <c:v>-0.113121423</c:v>
                </c:pt>
                <c:pt idx="17801">
                  <c:v>-0.11309633600000001</c:v>
                </c:pt>
                <c:pt idx="17802">
                  <c:v>-0.113071245</c:v>
                </c:pt>
                <c:pt idx="17803">
                  <c:v>-0.113046149</c:v>
                </c:pt>
                <c:pt idx="17804">
                  <c:v>-0.113021048</c:v>
                </c:pt>
                <c:pt idx="17805">
                  <c:v>-0.112995943</c:v>
                </c:pt>
                <c:pt idx="17806">
                  <c:v>-0.11297083300000001</c:v>
                </c:pt>
                <c:pt idx="17807">
                  <c:v>-0.112945719</c:v>
                </c:pt>
                <c:pt idx="17808">
                  <c:v>-0.112920599</c:v>
                </c:pt>
                <c:pt idx="17809">
                  <c:v>-0.11289547599999999</c:v>
                </c:pt>
                <c:pt idx="17810">
                  <c:v>-0.112870348</c:v>
                </c:pt>
                <c:pt idx="17811">
                  <c:v>-0.112845216</c:v>
                </c:pt>
                <c:pt idx="17812">
                  <c:v>-0.112820079</c:v>
                </c:pt>
                <c:pt idx="17813">
                  <c:v>-0.112794938</c:v>
                </c:pt>
                <c:pt idx="17814">
                  <c:v>-0.11276979199999999</c:v>
                </c:pt>
                <c:pt idx="17815">
                  <c:v>-0.11274464100000001</c:v>
                </c:pt>
                <c:pt idx="17816">
                  <c:v>-0.11271948599999999</c:v>
                </c:pt>
                <c:pt idx="17817">
                  <c:v>-0.112694327</c:v>
                </c:pt>
                <c:pt idx="17818">
                  <c:v>-0.112669163</c:v>
                </c:pt>
                <c:pt idx="17819">
                  <c:v>-0.112643994</c:v>
                </c:pt>
                <c:pt idx="17820">
                  <c:v>-0.11261882099999999</c:v>
                </c:pt>
                <c:pt idx="17821">
                  <c:v>-0.11259364400000001</c:v>
                </c:pt>
                <c:pt idx="17822">
                  <c:v>-0.11256846199999999</c:v>
                </c:pt>
                <c:pt idx="17823">
                  <c:v>-0.112543275</c:v>
                </c:pt>
                <c:pt idx="17824">
                  <c:v>-0.112518084</c:v>
                </c:pt>
                <c:pt idx="17825">
                  <c:v>-0.112492889</c:v>
                </c:pt>
                <c:pt idx="17826">
                  <c:v>-0.112467689</c:v>
                </c:pt>
                <c:pt idx="17827">
                  <c:v>-0.112442484</c:v>
                </c:pt>
                <c:pt idx="17828">
                  <c:v>-0.112417275</c:v>
                </c:pt>
                <c:pt idx="17829">
                  <c:v>-0.112392062</c:v>
                </c:pt>
                <c:pt idx="17830">
                  <c:v>-0.11236684299999999</c:v>
                </c:pt>
                <c:pt idx="17831">
                  <c:v>-0.112341621</c:v>
                </c:pt>
                <c:pt idx="17832">
                  <c:v>-0.112316394</c:v>
                </c:pt>
                <c:pt idx="17833">
                  <c:v>-0.112291162</c:v>
                </c:pt>
                <c:pt idx="17834">
                  <c:v>-0.112265926</c:v>
                </c:pt>
                <c:pt idx="17835">
                  <c:v>-0.11224068500000001</c:v>
                </c:pt>
                <c:pt idx="17836">
                  <c:v>-0.11221544</c:v>
                </c:pt>
                <c:pt idx="17837">
                  <c:v>-0.11219019099999999</c:v>
                </c:pt>
                <c:pt idx="17838">
                  <c:v>-0.11216493700000001</c:v>
                </c:pt>
                <c:pt idx="17839">
                  <c:v>-0.11213967800000001</c:v>
                </c:pt>
                <c:pt idx="17840">
                  <c:v>-0.112114415</c:v>
                </c:pt>
                <c:pt idx="17841">
                  <c:v>-0.112089147</c:v>
                </c:pt>
                <c:pt idx="17842">
                  <c:v>-0.11206387499999999</c:v>
                </c:pt>
                <c:pt idx="17843">
                  <c:v>-0.112038599</c:v>
                </c:pt>
                <c:pt idx="17844">
                  <c:v>-0.112013318</c:v>
                </c:pt>
                <c:pt idx="17845">
                  <c:v>-0.111988032</c:v>
                </c:pt>
                <c:pt idx="17846">
                  <c:v>-0.111962742</c:v>
                </c:pt>
                <c:pt idx="17847">
                  <c:v>-0.11193744799999999</c:v>
                </c:pt>
                <c:pt idx="17848">
                  <c:v>-0.111912149</c:v>
                </c:pt>
                <c:pt idx="17849">
                  <c:v>-0.111886845</c:v>
                </c:pt>
                <c:pt idx="17850">
                  <c:v>-0.111861538</c:v>
                </c:pt>
                <c:pt idx="17851">
                  <c:v>-0.111836225</c:v>
                </c:pt>
                <c:pt idx="17852">
                  <c:v>-0.111810908</c:v>
                </c:pt>
                <c:pt idx="17853">
                  <c:v>-0.11178558700000001</c:v>
                </c:pt>
                <c:pt idx="17854">
                  <c:v>-0.111760261</c:v>
                </c:pt>
                <c:pt idx="17855">
                  <c:v>-0.111734931</c:v>
                </c:pt>
                <c:pt idx="17856">
                  <c:v>-0.11170959499999999</c:v>
                </c:pt>
                <c:pt idx="17857">
                  <c:v>-0.111684256</c:v>
                </c:pt>
                <c:pt idx="17858">
                  <c:v>-0.111658912</c:v>
                </c:pt>
                <c:pt idx="17859">
                  <c:v>-0.111633564</c:v>
                </c:pt>
                <c:pt idx="17860">
                  <c:v>-0.111608211</c:v>
                </c:pt>
                <c:pt idx="17861">
                  <c:v>-0.111582854</c:v>
                </c:pt>
                <c:pt idx="17862">
                  <c:v>-0.11155749299999999</c:v>
                </c:pt>
                <c:pt idx="17863">
                  <c:v>-0.111532126</c:v>
                </c:pt>
                <c:pt idx="17864">
                  <c:v>-0.111506756</c:v>
                </c:pt>
                <c:pt idx="17865">
                  <c:v>-0.111481381</c:v>
                </c:pt>
                <c:pt idx="17866">
                  <c:v>-0.111456001</c:v>
                </c:pt>
                <c:pt idx="17867">
                  <c:v>-0.111430617</c:v>
                </c:pt>
                <c:pt idx="17868">
                  <c:v>-0.11140522899999999</c:v>
                </c:pt>
                <c:pt idx="17869">
                  <c:v>-0.111379836</c:v>
                </c:pt>
                <c:pt idx="17870">
                  <c:v>-0.111354438</c:v>
                </c:pt>
                <c:pt idx="17871">
                  <c:v>-0.11132903600000001</c:v>
                </c:pt>
                <c:pt idx="17872">
                  <c:v>-0.11130363</c:v>
                </c:pt>
                <c:pt idx="17873">
                  <c:v>-0.111278219</c:v>
                </c:pt>
                <c:pt idx="17874">
                  <c:v>-0.111252804</c:v>
                </c:pt>
                <c:pt idx="17875">
                  <c:v>-0.111227384</c:v>
                </c:pt>
                <c:pt idx="17876">
                  <c:v>-0.11120196</c:v>
                </c:pt>
                <c:pt idx="17877">
                  <c:v>-0.111176531</c:v>
                </c:pt>
                <c:pt idx="17878">
                  <c:v>-0.111151098</c:v>
                </c:pt>
                <c:pt idx="17879">
                  <c:v>-0.111125661</c:v>
                </c:pt>
                <c:pt idx="17880">
                  <c:v>-0.111100218</c:v>
                </c:pt>
                <c:pt idx="17881">
                  <c:v>-0.111074772</c:v>
                </c:pt>
                <c:pt idx="17882">
                  <c:v>-0.11104932100000001</c:v>
                </c:pt>
                <c:pt idx="17883">
                  <c:v>-0.111023865</c:v>
                </c:pt>
                <c:pt idx="17884">
                  <c:v>-0.11099840599999999</c:v>
                </c:pt>
                <c:pt idx="17885">
                  <c:v>-0.11097294100000001</c:v>
                </c:pt>
                <c:pt idx="17886">
                  <c:v>-0.110947473</c:v>
                </c:pt>
                <c:pt idx="17887">
                  <c:v>-0.11092199899999999</c:v>
                </c:pt>
                <c:pt idx="17888">
                  <c:v>-0.110896522</c:v>
                </c:pt>
                <c:pt idx="17889">
                  <c:v>-0.11087104</c:v>
                </c:pt>
                <c:pt idx="17890">
                  <c:v>-0.110845553</c:v>
                </c:pt>
                <c:pt idx="17891">
                  <c:v>-0.110820062</c:v>
                </c:pt>
                <c:pt idx="17892">
                  <c:v>-0.110794567</c:v>
                </c:pt>
                <c:pt idx="17893">
                  <c:v>-0.110769067</c:v>
                </c:pt>
                <c:pt idx="17894">
                  <c:v>-0.110743562</c:v>
                </c:pt>
                <c:pt idx="17895">
                  <c:v>-0.110718054</c:v>
                </c:pt>
                <c:pt idx="17896">
                  <c:v>-0.11069254100000001</c:v>
                </c:pt>
                <c:pt idx="17897">
                  <c:v>-0.110667023</c:v>
                </c:pt>
                <c:pt idx="17898">
                  <c:v>-0.110641501</c:v>
                </c:pt>
                <c:pt idx="17899">
                  <c:v>-0.11061597400000001</c:v>
                </c:pt>
                <c:pt idx="17900">
                  <c:v>-0.110590443</c:v>
                </c:pt>
                <c:pt idx="17901">
                  <c:v>-0.110564908</c:v>
                </c:pt>
                <c:pt idx="17902">
                  <c:v>-0.110539368</c:v>
                </c:pt>
                <c:pt idx="17903">
                  <c:v>-0.110513824</c:v>
                </c:pt>
                <c:pt idx="17904">
                  <c:v>-0.110488275</c:v>
                </c:pt>
                <c:pt idx="17905">
                  <c:v>-0.110462722</c:v>
                </c:pt>
                <c:pt idx="17906">
                  <c:v>-0.110437164</c:v>
                </c:pt>
                <c:pt idx="17907">
                  <c:v>-0.110411602</c:v>
                </c:pt>
                <c:pt idx="17908">
                  <c:v>-0.11038603600000001</c:v>
                </c:pt>
                <c:pt idx="17909">
                  <c:v>-0.110360465</c:v>
                </c:pt>
                <c:pt idx="17910">
                  <c:v>-0.11033489</c:v>
                </c:pt>
                <c:pt idx="17911">
                  <c:v>-0.11030930999999999</c:v>
                </c:pt>
                <c:pt idx="17912">
                  <c:v>-0.110283726</c:v>
                </c:pt>
                <c:pt idx="17913">
                  <c:v>-0.11025813700000001</c:v>
                </c:pt>
                <c:pt idx="17914">
                  <c:v>-0.110232544</c:v>
                </c:pt>
                <c:pt idx="17915">
                  <c:v>-0.110206947</c:v>
                </c:pt>
                <c:pt idx="17916">
                  <c:v>-0.110181345</c:v>
                </c:pt>
                <c:pt idx="17917">
                  <c:v>-0.110155739</c:v>
                </c:pt>
                <c:pt idx="17918">
                  <c:v>-0.11013012799999999</c:v>
                </c:pt>
                <c:pt idx="17919">
                  <c:v>-0.110104513</c:v>
                </c:pt>
                <c:pt idx="17920">
                  <c:v>-0.110078894</c:v>
                </c:pt>
                <c:pt idx="17921">
                  <c:v>-0.11005326999999999</c:v>
                </c:pt>
                <c:pt idx="17922">
                  <c:v>-0.110027641</c:v>
                </c:pt>
                <c:pt idx="17923">
                  <c:v>-0.110002009</c:v>
                </c:pt>
                <c:pt idx="17924">
                  <c:v>-0.109976371</c:v>
                </c:pt>
                <c:pt idx="17925">
                  <c:v>-0.10995073</c:v>
                </c:pt>
                <c:pt idx="17926">
                  <c:v>-0.10992508400000001</c:v>
                </c:pt>
                <c:pt idx="17927">
                  <c:v>-0.109899434</c:v>
                </c:pt>
                <c:pt idx="17928">
                  <c:v>-0.10987377800000001</c:v>
                </c:pt>
                <c:pt idx="17929">
                  <c:v>-0.10984811899999999</c:v>
                </c:pt>
                <c:pt idx="17930">
                  <c:v>-0.109822456</c:v>
                </c:pt>
                <c:pt idx="17931">
                  <c:v>-0.10979678800000001</c:v>
                </c:pt>
                <c:pt idx="17932">
                  <c:v>-0.109771115</c:v>
                </c:pt>
                <c:pt idx="17933">
                  <c:v>-0.109745438</c:v>
                </c:pt>
                <c:pt idx="17934">
                  <c:v>-0.109719757</c:v>
                </c:pt>
                <c:pt idx="17935">
                  <c:v>-0.109694071</c:v>
                </c:pt>
                <c:pt idx="17936">
                  <c:v>-0.109668381</c:v>
                </c:pt>
                <c:pt idx="17937">
                  <c:v>-0.109642687</c:v>
                </c:pt>
                <c:pt idx="17938">
                  <c:v>-0.109616988</c:v>
                </c:pt>
                <c:pt idx="17939">
                  <c:v>-0.109591285</c:v>
                </c:pt>
                <c:pt idx="17940">
                  <c:v>-0.109565577</c:v>
                </c:pt>
                <c:pt idx="17941">
                  <c:v>-0.109539865</c:v>
                </c:pt>
                <c:pt idx="17942">
                  <c:v>-0.10951414900000001</c:v>
                </c:pt>
                <c:pt idx="17943">
                  <c:v>-0.109488428</c:v>
                </c:pt>
                <c:pt idx="17944">
                  <c:v>-0.109462702</c:v>
                </c:pt>
                <c:pt idx="17945">
                  <c:v>-0.10943697300000001</c:v>
                </c:pt>
                <c:pt idx="17946">
                  <c:v>-0.10941123899999999</c:v>
                </c:pt>
                <c:pt idx="17947">
                  <c:v>-0.1093855</c:v>
                </c:pt>
                <c:pt idx="17948">
                  <c:v>-0.109359758</c:v>
                </c:pt>
                <c:pt idx="17949">
                  <c:v>-0.10933401</c:v>
                </c:pt>
                <c:pt idx="17950">
                  <c:v>-0.109308259</c:v>
                </c:pt>
                <c:pt idx="17951">
                  <c:v>-0.109282503</c:v>
                </c:pt>
                <c:pt idx="17952">
                  <c:v>-0.109256742</c:v>
                </c:pt>
                <c:pt idx="17953">
                  <c:v>-0.10923097700000001</c:v>
                </c:pt>
                <c:pt idx="17954">
                  <c:v>-0.109205208</c:v>
                </c:pt>
                <c:pt idx="17955">
                  <c:v>-0.10917943500000001</c:v>
                </c:pt>
                <c:pt idx="17956">
                  <c:v>-0.109153657</c:v>
                </c:pt>
                <c:pt idx="17957">
                  <c:v>-0.109127874</c:v>
                </c:pt>
                <c:pt idx="17958">
                  <c:v>-0.109102088</c:v>
                </c:pt>
                <c:pt idx="17959">
                  <c:v>-0.109076297</c:v>
                </c:pt>
                <c:pt idx="17960">
                  <c:v>-0.10905050099999999</c:v>
                </c:pt>
                <c:pt idx="17961">
                  <c:v>-0.109024701</c:v>
                </c:pt>
                <c:pt idx="17962">
                  <c:v>-0.108998897</c:v>
                </c:pt>
                <c:pt idx="17963">
                  <c:v>-0.108973089</c:v>
                </c:pt>
                <c:pt idx="17964">
                  <c:v>-0.108947276</c:v>
                </c:pt>
                <c:pt idx="17965">
                  <c:v>-0.108921458</c:v>
                </c:pt>
                <c:pt idx="17966">
                  <c:v>-0.108895637</c:v>
                </c:pt>
                <c:pt idx="17967">
                  <c:v>-0.108869811</c:v>
                </c:pt>
                <c:pt idx="17968">
                  <c:v>-0.10884398000000001</c:v>
                </c:pt>
                <c:pt idx="17969">
                  <c:v>-0.10881814500000001</c:v>
                </c:pt>
                <c:pt idx="17970">
                  <c:v>-0.10879230600000001</c:v>
                </c:pt>
                <c:pt idx="17971">
                  <c:v>-0.10876646299999999</c:v>
                </c:pt>
                <c:pt idx="17972">
                  <c:v>-0.108740615</c:v>
                </c:pt>
                <c:pt idx="17973">
                  <c:v>-0.10871476300000001</c:v>
                </c:pt>
                <c:pt idx="17974">
                  <c:v>-0.108688906</c:v>
                </c:pt>
                <c:pt idx="17975">
                  <c:v>-0.108663045</c:v>
                </c:pt>
                <c:pt idx="17976">
                  <c:v>-0.108637179</c:v>
                </c:pt>
                <c:pt idx="17977">
                  <c:v>-0.108611309</c:v>
                </c:pt>
                <c:pt idx="17978">
                  <c:v>-0.10858543499999999</c:v>
                </c:pt>
                <c:pt idx="17979">
                  <c:v>-0.108559557</c:v>
                </c:pt>
                <c:pt idx="17980">
                  <c:v>-0.108533674</c:v>
                </c:pt>
                <c:pt idx="17981">
                  <c:v>-0.10850778699999999</c:v>
                </c:pt>
                <c:pt idx="17982">
                  <c:v>-0.10848189499999999</c:v>
                </c:pt>
                <c:pt idx="17983">
                  <c:v>-0.108455999</c:v>
                </c:pt>
                <c:pt idx="17984">
                  <c:v>-0.108430099</c:v>
                </c:pt>
                <c:pt idx="17985">
                  <c:v>-0.108404194</c:v>
                </c:pt>
                <c:pt idx="17986">
                  <c:v>-0.108378286</c:v>
                </c:pt>
                <c:pt idx="17987">
                  <c:v>-0.108352372</c:v>
                </c:pt>
                <c:pt idx="17988">
                  <c:v>-0.108326454</c:v>
                </c:pt>
                <c:pt idx="17989">
                  <c:v>-0.108300532</c:v>
                </c:pt>
                <c:pt idx="17990">
                  <c:v>-0.108274606</c:v>
                </c:pt>
                <c:pt idx="17991">
                  <c:v>-0.108248675</c:v>
                </c:pt>
                <c:pt idx="17992">
                  <c:v>-0.10822274</c:v>
                </c:pt>
                <c:pt idx="17993">
                  <c:v>-0.108196801</c:v>
                </c:pt>
                <c:pt idx="17994">
                  <c:v>-0.108170857</c:v>
                </c:pt>
                <c:pt idx="17995">
                  <c:v>-0.108144909</c:v>
                </c:pt>
                <c:pt idx="17996">
                  <c:v>-0.108118956</c:v>
                </c:pt>
                <c:pt idx="17997">
                  <c:v>-0.10809299999999999</c:v>
                </c:pt>
                <c:pt idx="17998">
                  <c:v>-0.108067039</c:v>
                </c:pt>
                <c:pt idx="17999">
                  <c:v>-0.108041073</c:v>
                </c:pt>
                <c:pt idx="18000">
                  <c:v>-0.108015103</c:v>
                </c:pt>
                <c:pt idx="18001">
                  <c:v>-0.107989129</c:v>
                </c:pt>
                <c:pt idx="18002">
                  <c:v>-0.10796314999999999</c:v>
                </c:pt>
                <c:pt idx="18003">
                  <c:v>-0.107937167</c:v>
                </c:pt>
                <c:pt idx="18004">
                  <c:v>-0.10791118</c:v>
                </c:pt>
                <c:pt idx="18005">
                  <c:v>-0.10788518900000001</c:v>
                </c:pt>
                <c:pt idx="18006">
                  <c:v>-0.10785919300000001</c:v>
                </c:pt>
                <c:pt idx="18007">
                  <c:v>-0.10783319299999999</c:v>
                </c:pt>
                <c:pt idx="18008">
                  <c:v>-0.107807188</c:v>
                </c:pt>
                <c:pt idx="18009">
                  <c:v>-0.107781179</c:v>
                </c:pt>
                <c:pt idx="18010">
                  <c:v>-0.107755166</c:v>
                </c:pt>
                <c:pt idx="18011">
                  <c:v>-0.107729148</c:v>
                </c:pt>
                <c:pt idx="18012">
                  <c:v>-0.107703127</c:v>
                </c:pt>
                <c:pt idx="18013">
                  <c:v>-0.1076771</c:v>
                </c:pt>
                <c:pt idx="18014">
                  <c:v>-0.10765107</c:v>
                </c:pt>
                <c:pt idx="18015">
                  <c:v>-0.10762503499999999</c:v>
                </c:pt>
                <c:pt idx="18016">
                  <c:v>-0.107598996</c:v>
                </c:pt>
                <c:pt idx="18017">
                  <c:v>-0.107572952</c:v>
                </c:pt>
                <c:pt idx="18018">
                  <c:v>-0.107546905</c:v>
                </c:pt>
                <c:pt idx="18019">
                  <c:v>-0.107520853</c:v>
                </c:pt>
                <c:pt idx="18020">
                  <c:v>-0.107494796</c:v>
                </c:pt>
                <c:pt idx="18021">
                  <c:v>-0.107468735</c:v>
                </c:pt>
                <c:pt idx="18022">
                  <c:v>-0.10744267</c:v>
                </c:pt>
                <c:pt idx="18023">
                  <c:v>-0.107416601</c:v>
                </c:pt>
                <c:pt idx="18024">
                  <c:v>-0.107390527</c:v>
                </c:pt>
                <c:pt idx="18025">
                  <c:v>-0.107364449</c:v>
                </c:pt>
                <c:pt idx="18026">
                  <c:v>-0.107338366</c:v>
                </c:pt>
                <c:pt idx="18027">
                  <c:v>-0.10731228</c:v>
                </c:pt>
                <c:pt idx="18028">
                  <c:v>-0.107286189</c:v>
                </c:pt>
                <c:pt idx="18029">
                  <c:v>-0.107260093</c:v>
                </c:pt>
                <c:pt idx="18030">
                  <c:v>-0.107233994</c:v>
                </c:pt>
                <c:pt idx="18031">
                  <c:v>-0.10720789</c:v>
                </c:pt>
                <c:pt idx="18032">
                  <c:v>-0.107181782</c:v>
                </c:pt>
                <c:pt idx="18033">
                  <c:v>-0.107155669</c:v>
                </c:pt>
                <c:pt idx="18034">
                  <c:v>-0.107129552</c:v>
                </c:pt>
                <c:pt idx="18035">
                  <c:v>-0.107103431</c:v>
                </c:pt>
                <c:pt idx="18036">
                  <c:v>-0.107077306</c:v>
                </c:pt>
                <c:pt idx="18037">
                  <c:v>-0.107051176</c:v>
                </c:pt>
                <c:pt idx="18038">
                  <c:v>-0.107025042</c:v>
                </c:pt>
                <c:pt idx="18039">
                  <c:v>-0.10699890300000001</c:v>
                </c:pt>
                <c:pt idx="18040">
                  <c:v>-0.106972761</c:v>
                </c:pt>
                <c:pt idx="18041">
                  <c:v>-0.106946614</c:v>
                </c:pt>
                <c:pt idx="18042">
                  <c:v>-0.10692046199999999</c:v>
                </c:pt>
                <c:pt idx="18043">
                  <c:v>-0.10689430699999999</c:v>
                </c:pt>
                <c:pt idx="18044">
                  <c:v>-0.106868147</c:v>
                </c:pt>
                <c:pt idx="18045">
                  <c:v>-0.106841983</c:v>
                </c:pt>
                <c:pt idx="18046">
                  <c:v>-0.106815814</c:v>
                </c:pt>
                <c:pt idx="18047">
                  <c:v>-0.106789642</c:v>
                </c:pt>
                <c:pt idx="18048">
                  <c:v>-0.106763464</c:v>
                </c:pt>
                <c:pt idx="18049">
                  <c:v>-0.106737283</c:v>
                </c:pt>
                <c:pt idx="18050">
                  <c:v>-0.106711097</c:v>
                </c:pt>
                <c:pt idx="18051">
                  <c:v>-0.106684907</c:v>
                </c:pt>
                <c:pt idx="18052">
                  <c:v>-0.106658713</c:v>
                </c:pt>
                <c:pt idx="18053">
                  <c:v>-0.106632514</c:v>
                </c:pt>
                <c:pt idx="18054">
                  <c:v>-0.10660631199999999</c:v>
                </c:pt>
                <c:pt idx="18055">
                  <c:v>-0.10658010499999999</c:v>
                </c:pt>
                <c:pt idx="18056">
                  <c:v>-0.106553893</c:v>
                </c:pt>
                <c:pt idx="18057">
                  <c:v>-0.106527678</c:v>
                </c:pt>
                <c:pt idx="18058">
                  <c:v>-0.10650145799999999</c:v>
                </c:pt>
                <c:pt idx="18059">
                  <c:v>-0.106475233</c:v>
                </c:pt>
                <c:pt idx="18060">
                  <c:v>-0.106449005</c:v>
                </c:pt>
                <c:pt idx="18061">
                  <c:v>-0.106422772</c:v>
                </c:pt>
                <c:pt idx="18062">
                  <c:v>-0.106396535</c:v>
                </c:pt>
                <c:pt idx="18063">
                  <c:v>-0.106370294</c:v>
                </c:pt>
                <c:pt idx="18064">
                  <c:v>-0.106344048</c:v>
                </c:pt>
                <c:pt idx="18065">
                  <c:v>-0.10631779800000001</c:v>
                </c:pt>
                <c:pt idx="18066">
                  <c:v>-0.106291544</c:v>
                </c:pt>
                <c:pt idx="18067">
                  <c:v>-0.106265285</c:v>
                </c:pt>
                <c:pt idx="18068">
                  <c:v>-0.106239023</c:v>
                </c:pt>
                <c:pt idx="18069">
                  <c:v>-0.10621275600000001</c:v>
                </c:pt>
                <c:pt idx="18070">
                  <c:v>-0.106186484</c:v>
                </c:pt>
                <c:pt idx="18071">
                  <c:v>-0.10616020900000001</c:v>
                </c:pt>
                <c:pt idx="18072">
                  <c:v>-0.106133929</c:v>
                </c:pt>
                <c:pt idx="18073">
                  <c:v>-0.106107645</c:v>
                </c:pt>
                <c:pt idx="18074">
                  <c:v>-0.106081356</c:v>
                </c:pt>
                <c:pt idx="18075">
                  <c:v>-0.106055064</c:v>
                </c:pt>
                <c:pt idx="18076">
                  <c:v>-0.106028767</c:v>
                </c:pt>
                <c:pt idx="18077">
                  <c:v>-0.106002466</c:v>
                </c:pt>
                <c:pt idx="18078">
                  <c:v>-0.10597616</c:v>
                </c:pt>
                <c:pt idx="18079">
                  <c:v>-0.10594985</c:v>
                </c:pt>
                <c:pt idx="18080">
                  <c:v>-0.105923537</c:v>
                </c:pt>
                <c:pt idx="18081">
                  <c:v>-0.105897218</c:v>
                </c:pt>
                <c:pt idx="18082">
                  <c:v>-0.10587089600000001</c:v>
                </c:pt>
                <c:pt idx="18083">
                  <c:v>-0.105844569</c:v>
                </c:pt>
                <c:pt idx="18084">
                  <c:v>-0.105818238</c:v>
                </c:pt>
                <c:pt idx="18085">
                  <c:v>-0.10579190300000001</c:v>
                </c:pt>
                <c:pt idx="18086">
                  <c:v>-0.10576556300000001</c:v>
                </c:pt>
                <c:pt idx="18087">
                  <c:v>-0.10573921999999999</c:v>
                </c:pt>
                <c:pt idx="18088">
                  <c:v>-0.105712872</c:v>
                </c:pt>
                <c:pt idx="18089">
                  <c:v>-0.10568651900000001</c:v>
                </c:pt>
                <c:pt idx="18090">
                  <c:v>-0.105660163</c:v>
                </c:pt>
                <c:pt idx="18091">
                  <c:v>-0.105633802</c:v>
                </c:pt>
                <c:pt idx="18092">
                  <c:v>-0.105607437</c:v>
                </c:pt>
                <c:pt idx="18093">
                  <c:v>-0.105581068</c:v>
                </c:pt>
                <c:pt idx="18094">
                  <c:v>-0.105554694</c:v>
                </c:pt>
                <c:pt idx="18095">
                  <c:v>-0.105528316</c:v>
                </c:pt>
                <c:pt idx="18096">
                  <c:v>-0.10550193400000001</c:v>
                </c:pt>
                <c:pt idx="18097">
                  <c:v>-0.105475548</c:v>
                </c:pt>
                <c:pt idx="18098">
                  <c:v>-0.105449157</c:v>
                </c:pt>
                <c:pt idx="18099">
                  <c:v>-0.105422763</c:v>
                </c:pt>
                <c:pt idx="18100">
                  <c:v>-0.10539636400000001</c:v>
                </c:pt>
                <c:pt idx="18101">
                  <c:v>-0.10536996</c:v>
                </c:pt>
                <c:pt idx="18102">
                  <c:v>-0.10534355300000001</c:v>
                </c:pt>
                <c:pt idx="18103">
                  <c:v>-0.105317141</c:v>
                </c:pt>
                <c:pt idx="18104">
                  <c:v>-0.105290725</c:v>
                </c:pt>
                <c:pt idx="18105">
                  <c:v>-0.105264305</c:v>
                </c:pt>
                <c:pt idx="18106">
                  <c:v>-0.10523788100000001</c:v>
                </c:pt>
                <c:pt idx="18107">
                  <c:v>-0.105211452</c:v>
                </c:pt>
                <c:pt idx="18108">
                  <c:v>-0.105185019</c:v>
                </c:pt>
                <c:pt idx="18109">
                  <c:v>-0.105158582</c:v>
                </c:pt>
                <c:pt idx="18110">
                  <c:v>-0.10513214</c:v>
                </c:pt>
                <c:pt idx="18111">
                  <c:v>-0.105105695</c:v>
                </c:pt>
                <c:pt idx="18112">
                  <c:v>-0.105079245</c:v>
                </c:pt>
                <c:pt idx="18113">
                  <c:v>-0.10505279100000001</c:v>
                </c:pt>
                <c:pt idx="18114">
                  <c:v>-0.105026333</c:v>
                </c:pt>
                <c:pt idx="18115">
                  <c:v>-0.10499987</c:v>
                </c:pt>
                <c:pt idx="18116">
                  <c:v>-0.10497340300000001</c:v>
                </c:pt>
                <c:pt idx="18117">
                  <c:v>-0.10494693200000001</c:v>
                </c:pt>
                <c:pt idx="18118">
                  <c:v>-0.10492045699999999</c:v>
                </c:pt>
                <c:pt idx="18119">
                  <c:v>-0.104893978</c:v>
                </c:pt>
                <c:pt idx="18120">
                  <c:v>-0.10486749400000001</c:v>
                </c:pt>
                <c:pt idx="18121">
                  <c:v>-0.104841006</c:v>
                </c:pt>
                <c:pt idx="18122">
                  <c:v>-0.104814514</c:v>
                </c:pt>
                <c:pt idx="18123">
                  <c:v>-0.104788018</c:v>
                </c:pt>
                <c:pt idx="18124">
                  <c:v>-0.104761517</c:v>
                </c:pt>
                <c:pt idx="18125">
                  <c:v>-0.104735012</c:v>
                </c:pt>
                <c:pt idx="18126">
                  <c:v>-0.10470850299999999</c:v>
                </c:pt>
                <c:pt idx="18127">
                  <c:v>-0.10468199</c:v>
                </c:pt>
                <c:pt idx="18128">
                  <c:v>-0.104655473</c:v>
                </c:pt>
                <c:pt idx="18129">
                  <c:v>-0.104628951</c:v>
                </c:pt>
                <c:pt idx="18130">
                  <c:v>-0.104602425</c:v>
                </c:pt>
                <c:pt idx="18131">
                  <c:v>-0.104575895</c:v>
                </c:pt>
                <c:pt idx="18132">
                  <c:v>-0.10454936099999999</c:v>
                </c:pt>
                <c:pt idx="18133">
                  <c:v>-0.104522823</c:v>
                </c:pt>
                <c:pt idx="18134">
                  <c:v>-0.10449628</c:v>
                </c:pt>
                <c:pt idx="18135">
                  <c:v>-0.104469733</c:v>
                </c:pt>
                <c:pt idx="18136">
                  <c:v>-0.104443182</c:v>
                </c:pt>
                <c:pt idx="18137">
                  <c:v>-0.104416627</c:v>
                </c:pt>
                <c:pt idx="18138">
                  <c:v>-0.104390067</c:v>
                </c:pt>
                <c:pt idx="18139">
                  <c:v>-0.104363504</c:v>
                </c:pt>
                <c:pt idx="18140">
                  <c:v>-0.10433693600000001</c:v>
                </c:pt>
                <c:pt idx="18141">
                  <c:v>-0.104310364</c:v>
                </c:pt>
                <c:pt idx="18142">
                  <c:v>-0.104283787</c:v>
                </c:pt>
                <c:pt idx="18143">
                  <c:v>-0.104257207</c:v>
                </c:pt>
                <c:pt idx="18144">
                  <c:v>-0.10423062199999999</c:v>
                </c:pt>
                <c:pt idx="18145">
                  <c:v>-0.104204033</c:v>
                </c:pt>
                <c:pt idx="18146">
                  <c:v>-0.10417744</c:v>
                </c:pt>
                <c:pt idx="18147">
                  <c:v>-0.10415084300000001</c:v>
                </c:pt>
                <c:pt idx="18148">
                  <c:v>-0.10412424100000001</c:v>
                </c:pt>
                <c:pt idx="18149">
                  <c:v>-0.10409763499999999</c:v>
                </c:pt>
                <c:pt idx="18150">
                  <c:v>-0.104071026</c:v>
                </c:pt>
                <c:pt idx="18151">
                  <c:v>-0.104044412</c:v>
                </c:pt>
                <c:pt idx="18152">
                  <c:v>-0.104017793</c:v>
                </c:pt>
                <c:pt idx="18153">
                  <c:v>-0.10399117099999999</c:v>
                </c:pt>
                <c:pt idx="18154">
                  <c:v>-0.10396454400000001</c:v>
                </c:pt>
                <c:pt idx="18155">
                  <c:v>-0.10393791300000001</c:v>
                </c:pt>
                <c:pt idx="18156">
                  <c:v>-0.103911278</c:v>
                </c:pt>
                <c:pt idx="18157">
                  <c:v>-0.103884639</c:v>
                </c:pt>
                <c:pt idx="18158">
                  <c:v>-0.10385799599999999</c:v>
                </c:pt>
                <c:pt idx="18159">
                  <c:v>-0.103831348</c:v>
                </c:pt>
                <c:pt idx="18160">
                  <c:v>-0.103804697</c:v>
                </c:pt>
                <c:pt idx="18161">
                  <c:v>-0.103778041</c:v>
                </c:pt>
                <c:pt idx="18162">
                  <c:v>-0.103751381</c:v>
                </c:pt>
                <c:pt idx="18163">
                  <c:v>-0.10372471599999999</c:v>
                </c:pt>
                <c:pt idx="18164">
                  <c:v>-0.103698048</c:v>
                </c:pt>
                <c:pt idx="18165">
                  <c:v>-0.103671375</c:v>
                </c:pt>
                <c:pt idx="18166">
                  <c:v>-0.10364469799999999</c:v>
                </c:pt>
                <c:pt idx="18167">
                  <c:v>-0.10361801700000001</c:v>
                </c:pt>
                <c:pt idx="18168">
                  <c:v>-0.10359133199999999</c:v>
                </c:pt>
                <c:pt idx="18169">
                  <c:v>-0.103564643</c:v>
                </c:pt>
                <c:pt idx="18170">
                  <c:v>-0.103537949</c:v>
                </c:pt>
                <c:pt idx="18171">
                  <c:v>-0.103511252</c:v>
                </c:pt>
                <c:pt idx="18172">
                  <c:v>-0.10348454999999999</c:v>
                </c:pt>
                <c:pt idx="18173">
                  <c:v>-0.10345784399999999</c:v>
                </c:pt>
                <c:pt idx="18174">
                  <c:v>-0.10343113299999999</c:v>
                </c:pt>
                <c:pt idx="18175">
                  <c:v>-0.103404419</c:v>
                </c:pt>
                <c:pt idx="18176">
                  <c:v>-0.103377701</c:v>
                </c:pt>
                <c:pt idx="18177">
                  <c:v>-0.103350978</c:v>
                </c:pt>
                <c:pt idx="18178">
                  <c:v>-0.10332425100000001</c:v>
                </c:pt>
                <c:pt idx="18179">
                  <c:v>-0.10329752</c:v>
                </c:pt>
                <c:pt idx="18180">
                  <c:v>-0.103270785</c:v>
                </c:pt>
                <c:pt idx="18181">
                  <c:v>-0.10324404600000001</c:v>
                </c:pt>
                <c:pt idx="18182">
                  <c:v>-0.103217302</c:v>
                </c:pt>
                <c:pt idx="18183">
                  <c:v>-0.103190554</c:v>
                </c:pt>
                <c:pt idx="18184">
                  <c:v>-0.103163803</c:v>
                </c:pt>
                <c:pt idx="18185">
                  <c:v>-0.103137047</c:v>
                </c:pt>
                <c:pt idx="18186">
                  <c:v>-0.103110286</c:v>
                </c:pt>
                <c:pt idx="18187">
                  <c:v>-0.103083522</c:v>
                </c:pt>
                <c:pt idx="18188">
                  <c:v>-0.103056754</c:v>
                </c:pt>
                <c:pt idx="18189">
                  <c:v>-0.10302998100000001</c:v>
                </c:pt>
                <c:pt idx="18190">
                  <c:v>-0.103003204</c:v>
                </c:pt>
                <c:pt idx="18191">
                  <c:v>-0.102976424</c:v>
                </c:pt>
                <c:pt idx="18192">
                  <c:v>-0.102949638</c:v>
                </c:pt>
                <c:pt idx="18193">
                  <c:v>-0.102922849</c:v>
                </c:pt>
                <c:pt idx="18194">
                  <c:v>-0.102896056</c:v>
                </c:pt>
                <c:pt idx="18195">
                  <c:v>-0.10286925800000001</c:v>
                </c:pt>
                <c:pt idx="18196">
                  <c:v>-0.102842457</c:v>
                </c:pt>
                <c:pt idx="18197">
                  <c:v>-0.10281565099999999</c:v>
                </c:pt>
                <c:pt idx="18198">
                  <c:v>-0.10278884100000001</c:v>
                </c:pt>
                <c:pt idx="18199">
                  <c:v>-0.10276202700000001</c:v>
                </c:pt>
                <c:pt idx="18200">
                  <c:v>-0.10273520899999999</c:v>
                </c:pt>
                <c:pt idx="18201">
                  <c:v>-0.102708386</c:v>
                </c:pt>
                <c:pt idx="18202">
                  <c:v>-0.10268156000000001</c:v>
                </c:pt>
                <c:pt idx="18203">
                  <c:v>-0.102654729</c:v>
                </c:pt>
                <c:pt idx="18204">
                  <c:v>-0.102627894</c:v>
                </c:pt>
                <c:pt idx="18205">
                  <c:v>-0.102601055</c:v>
                </c:pt>
                <c:pt idx="18206">
                  <c:v>-0.102574212</c:v>
                </c:pt>
                <c:pt idx="18207">
                  <c:v>-0.102547365</c:v>
                </c:pt>
                <c:pt idx="18208">
                  <c:v>-0.10252051399999999</c:v>
                </c:pt>
                <c:pt idx="18209">
                  <c:v>-0.102493658</c:v>
                </c:pt>
                <c:pt idx="18210">
                  <c:v>-0.102466799</c:v>
                </c:pt>
                <c:pt idx="18211">
                  <c:v>-0.102439935</c:v>
                </c:pt>
                <c:pt idx="18212">
                  <c:v>-0.102413067</c:v>
                </c:pt>
                <c:pt idx="18213">
                  <c:v>-0.102386195</c:v>
                </c:pt>
                <c:pt idx="18214">
                  <c:v>-0.102359319</c:v>
                </c:pt>
                <c:pt idx="18215">
                  <c:v>-0.102332439</c:v>
                </c:pt>
                <c:pt idx="18216">
                  <c:v>-0.10230555400000001</c:v>
                </c:pt>
                <c:pt idx="18217">
                  <c:v>-0.102278666</c:v>
                </c:pt>
                <c:pt idx="18218">
                  <c:v>-0.102251773</c:v>
                </c:pt>
                <c:pt idx="18219">
                  <c:v>-0.10222487700000001</c:v>
                </c:pt>
                <c:pt idx="18220">
                  <c:v>-0.102197976</c:v>
                </c:pt>
                <c:pt idx="18221">
                  <c:v>-0.102171071</c:v>
                </c:pt>
                <c:pt idx="18222">
                  <c:v>-0.102144162</c:v>
                </c:pt>
                <c:pt idx="18223">
                  <c:v>-0.10211724899999999</c:v>
                </c:pt>
                <c:pt idx="18224">
                  <c:v>-0.10209033100000001</c:v>
                </c:pt>
                <c:pt idx="18225">
                  <c:v>-0.10206340999999999</c:v>
                </c:pt>
                <c:pt idx="18226">
                  <c:v>-0.102036484</c:v>
                </c:pt>
                <c:pt idx="18227">
                  <c:v>-0.102009555</c:v>
                </c:pt>
                <c:pt idx="18228">
                  <c:v>-0.101982621</c:v>
                </c:pt>
                <c:pt idx="18229">
                  <c:v>-0.10195568300000001</c:v>
                </c:pt>
                <c:pt idx="18230">
                  <c:v>-0.101928741</c:v>
                </c:pt>
                <c:pt idx="18231">
                  <c:v>-0.101901795</c:v>
                </c:pt>
                <c:pt idx="18232">
                  <c:v>-0.10187484500000001</c:v>
                </c:pt>
                <c:pt idx="18233">
                  <c:v>-0.10184789</c:v>
                </c:pt>
                <c:pt idx="18234">
                  <c:v>-0.101820932</c:v>
                </c:pt>
                <c:pt idx="18235">
                  <c:v>-0.101793969</c:v>
                </c:pt>
                <c:pt idx="18236">
                  <c:v>-0.10176700299999999</c:v>
                </c:pt>
                <c:pt idx="18237">
                  <c:v>-0.10174003199999999</c:v>
                </c:pt>
                <c:pt idx="18238">
                  <c:v>-0.101713057</c:v>
                </c:pt>
                <c:pt idx="18239">
                  <c:v>-0.101686078</c:v>
                </c:pt>
                <c:pt idx="18240">
                  <c:v>-0.101659095</c:v>
                </c:pt>
                <c:pt idx="18241">
                  <c:v>-0.101632107</c:v>
                </c:pt>
                <c:pt idx="18242">
                  <c:v>-0.101605116</c:v>
                </c:pt>
                <c:pt idx="18243">
                  <c:v>-0.10157812099999999</c:v>
                </c:pt>
                <c:pt idx="18244">
                  <c:v>-0.10155112099999999</c:v>
                </c:pt>
                <c:pt idx="18245">
                  <c:v>-0.101524118</c:v>
                </c:pt>
                <c:pt idx="18246">
                  <c:v>-0.10149711</c:v>
                </c:pt>
                <c:pt idx="18247">
                  <c:v>-0.10147009799999999</c:v>
                </c:pt>
                <c:pt idx="18248">
                  <c:v>-0.101443083</c:v>
                </c:pt>
                <c:pt idx="18249">
                  <c:v>-0.101416063</c:v>
                </c:pt>
                <c:pt idx="18250">
                  <c:v>-0.101389039</c:v>
                </c:pt>
                <c:pt idx="18251">
                  <c:v>-0.101362011</c:v>
                </c:pt>
                <c:pt idx="18252">
                  <c:v>-0.10133497800000001</c:v>
                </c:pt>
                <c:pt idx="18253">
                  <c:v>-0.101307942</c:v>
                </c:pt>
                <c:pt idx="18254">
                  <c:v>-0.10128090200000001</c:v>
                </c:pt>
                <c:pt idx="18255">
                  <c:v>-0.101253857</c:v>
                </c:pt>
                <c:pt idx="18256">
                  <c:v>-0.101226809</c:v>
                </c:pt>
                <c:pt idx="18257">
                  <c:v>-0.101199756</c:v>
                </c:pt>
                <c:pt idx="18258">
                  <c:v>-0.101172699</c:v>
                </c:pt>
                <c:pt idx="18259">
                  <c:v>-0.101145639</c:v>
                </c:pt>
                <c:pt idx="18260">
                  <c:v>-0.101118574</c:v>
                </c:pt>
                <c:pt idx="18261">
                  <c:v>-0.101091505</c:v>
                </c:pt>
                <c:pt idx="18262">
                  <c:v>-0.101064432</c:v>
                </c:pt>
                <c:pt idx="18263">
                  <c:v>-0.101037355</c:v>
                </c:pt>
                <c:pt idx="18264">
                  <c:v>-0.101010273</c:v>
                </c:pt>
                <c:pt idx="18265">
                  <c:v>-0.100983188</c:v>
                </c:pt>
                <c:pt idx="18266">
                  <c:v>-0.10095609899999999</c:v>
                </c:pt>
                <c:pt idx="18267">
                  <c:v>-0.100929005</c:v>
                </c:pt>
                <c:pt idx="18268">
                  <c:v>-0.100901908</c:v>
                </c:pt>
                <c:pt idx="18269">
                  <c:v>-0.100874806</c:v>
                </c:pt>
                <c:pt idx="18270">
                  <c:v>-0.1008477</c:v>
                </c:pt>
                <c:pt idx="18271">
                  <c:v>-0.100820591</c:v>
                </c:pt>
                <c:pt idx="18272">
                  <c:v>-0.10079347700000001</c:v>
                </c:pt>
                <c:pt idx="18273">
                  <c:v>-0.100766359</c:v>
                </c:pt>
                <c:pt idx="18274">
                  <c:v>-0.100739237</c:v>
                </c:pt>
                <c:pt idx="18275">
                  <c:v>-0.10071211100000001</c:v>
                </c:pt>
                <c:pt idx="18276">
                  <c:v>-0.10068498100000001</c:v>
                </c:pt>
                <c:pt idx="18277">
                  <c:v>-0.10065784699999999</c:v>
                </c:pt>
                <c:pt idx="18278">
                  <c:v>-0.100630709</c:v>
                </c:pt>
                <c:pt idx="18279">
                  <c:v>-0.100603567</c:v>
                </c:pt>
                <c:pt idx="18280">
                  <c:v>-0.100576421</c:v>
                </c:pt>
                <c:pt idx="18281">
                  <c:v>-0.10054927</c:v>
                </c:pt>
                <c:pt idx="18282">
                  <c:v>-0.10052211599999999</c:v>
                </c:pt>
                <c:pt idx="18283">
                  <c:v>-0.100494957</c:v>
                </c:pt>
                <c:pt idx="18284">
                  <c:v>-0.100467795</c:v>
                </c:pt>
                <c:pt idx="18285">
                  <c:v>-0.100440628</c:v>
                </c:pt>
                <c:pt idx="18286">
                  <c:v>-0.100413458</c:v>
                </c:pt>
                <c:pt idx="18287">
                  <c:v>-0.10038628300000001</c:v>
                </c:pt>
                <c:pt idx="18288">
                  <c:v>-0.100359104</c:v>
                </c:pt>
                <c:pt idx="18289">
                  <c:v>-0.100331921</c:v>
                </c:pt>
                <c:pt idx="18290">
                  <c:v>-0.10030473500000001</c:v>
                </c:pt>
                <c:pt idx="18291">
                  <c:v>-0.100277544</c:v>
                </c:pt>
                <c:pt idx="18292">
                  <c:v>-0.100250349</c:v>
                </c:pt>
                <c:pt idx="18293">
                  <c:v>-0.10022315</c:v>
                </c:pt>
                <c:pt idx="18294">
                  <c:v>-0.10019594699999999</c:v>
                </c:pt>
                <c:pt idx="18295">
                  <c:v>-0.10016874000000001</c:v>
                </c:pt>
                <c:pt idx="18296">
                  <c:v>-0.10014152900000001</c:v>
                </c:pt>
                <c:pt idx="18297">
                  <c:v>-0.100114314</c:v>
                </c:pt>
                <c:pt idx="18298">
                  <c:v>-0.100087094</c:v>
                </c:pt>
                <c:pt idx="18299">
                  <c:v>-0.10005987099999999</c:v>
                </c:pt>
                <c:pt idx="18300">
                  <c:v>-0.100032644</c:v>
                </c:pt>
                <c:pt idx="18301">
                  <c:v>-0.100005413</c:v>
                </c:pt>
                <c:pt idx="18302">
                  <c:v>-9.9978177000000001E-2</c:v>
                </c:pt>
                <c:pt idx="18303">
                  <c:v>-9.9950938000000003E-2</c:v>
                </c:pt>
                <c:pt idx="18304">
                  <c:v>-9.9923693999999993E-2</c:v>
                </c:pt>
                <c:pt idx="18305">
                  <c:v>-9.9896446999999999E-2</c:v>
                </c:pt>
                <c:pt idx="18306">
                  <c:v>-9.9869195999999993E-2</c:v>
                </c:pt>
                <c:pt idx="18307">
                  <c:v>-9.9841940000000004E-2</c:v>
                </c:pt>
                <c:pt idx="18308">
                  <c:v>-9.9814681000000002E-2</c:v>
                </c:pt>
                <c:pt idx="18309">
                  <c:v>-9.9787417000000003E-2</c:v>
                </c:pt>
                <c:pt idx="18310">
                  <c:v>-9.9760149000000006E-2</c:v>
                </c:pt>
                <c:pt idx="18311">
                  <c:v>-9.9732877999999997E-2</c:v>
                </c:pt>
                <c:pt idx="18312">
                  <c:v>-9.9705602000000004E-2</c:v>
                </c:pt>
                <c:pt idx="18313">
                  <c:v>-9.9678322E-2</c:v>
                </c:pt>
                <c:pt idx="18314">
                  <c:v>-9.9651037999999997E-2</c:v>
                </c:pt>
                <c:pt idx="18315">
                  <c:v>-9.9623750999999997E-2</c:v>
                </c:pt>
                <c:pt idx="18316">
                  <c:v>-9.9596458999999998E-2</c:v>
                </c:pt>
                <c:pt idx="18317">
                  <c:v>-9.9569163000000002E-2</c:v>
                </c:pt>
                <c:pt idx="18318">
                  <c:v>-9.9541862999999994E-2</c:v>
                </c:pt>
                <c:pt idx="18319">
                  <c:v>-9.9514560000000002E-2</c:v>
                </c:pt>
                <c:pt idx="18320">
                  <c:v>-9.9487251999999998E-2</c:v>
                </c:pt>
                <c:pt idx="18321">
                  <c:v>-9.9459939999999997E-2</c:v>
                </c:pt>
                <c:pt idx="18322">
                  <c:v>-9.9432623999999997E-2</c:v>
                </c:pt>
                <c:pt idx="18323">
                  <c:v>-9.9405304E-2</c:v>
                </c:pt>
                <c:pt idx="18324">
                  <c:v>-9.9377980000000005E-2</c:v>
                </c:pt>
                <c:pt idx="18325">
                  <c:v>-9.9350651999999998E-2</c:v>
                </c:pt>
                <c:pt idx="18326">
                  <c:v>-9.9323321000000006E-2</c:v>
                </c:pt>
                <c:pt idx="18327">
                  <c:v>-9.9295985000000003E-2</c:v>
                </c:pt>
                <c:pt idx="18328">
                  <c:v>-9.9268645000000003E-2</c:v>
                </c:pt>
                <c:pt idx="18329">
                  <c:v>-9.9241301000000004E-2</c:v>
                </c:pt>
                <c:pt idx="18330">
                  <c:v>-9.9213952999999994E-2</c:v>
                </c:pt>
                <c:pt idx="18331">
                  <c:v>-9.9186600999999999E-2</c:v>
                </c:pt>
                <c:pt idx="18332">
                  <c:v>-9.9159244999999993E-2</c:v>
                </c:pt>
                <c:pt idx="18333">
                  <c:v>-9.9131885000000003E-2</c:v>
                </c:pt>
                <c:pt idx="18334">
                  <c:v>-9.9104521000000001E-2</c:v>
                </c:pt>
                <c:pt idx="18335">
                  <c:v>-9.9077153000000001E-2</c:v>
                </c:pt>
                <c:pt idx="18336">
                  <c:v>-9.9049781000000003E-2</c:v>
                </c:pt>
                <c:pt idx="18337">
                  <c:v>-9.9022404999999994E-2</c:v>
                </c:pt>
                <c:pt idx="18338">
                  <c:v>-9.8995025E-2</c:v>
                </c:pt>
                <c:pt idx="18339">
                  <c:v>-9.8967640999999995E-2</c:v>
                </c:pt>
                <c:pt idx="18340">
                  <c:v>-9.8940253000000006E-2</c:v>
                </c:pt>
                <c:pt idx="18341">
                  <c:v>-9.8912861000000005E-2</c:v>
                </c:pt>
                <c:pt idx="18342">
                  <c:v>-9.8885465000000006E-2</c:v>
                </c:pt>
                <c:pt idx="18343">
                  <c:v>-9.8858064999999995E-2</c:v>
                </c:pt>
                <c:pt idx="18344">
                  <c:v>-9.8830661E-2</c:v>
                </c:pt>
                <c:pt idx="18345">
                  <c:v>-9.8803252999999994E-2</c:v>
                </c:pt>
                <c:pt idx="18346">
                  <c:v>-9.8775841000000003E-2</c:v>
                </c:pt>
                <c:pt idx="18347">
                  <c:v>-9.8748425000000001E-2</c:v>
                </c:pt>
                <c:pt idx="18348">
                  <c:v>-9.8721005000000001E-2</c:v>
                </c:pt>
                <c:pt idx="18349">
                  <c:v>-9.8693581000000002E-2</c:v>
                </c:pt>
                <c:pt idx="18350">
                  <c:v>-9.8666153000000006E-2</c:v>
                </c:pt>
                <c:pt idx="18351">
                  <c:v>-9.8638720999999999E-2</c:v>
                </c:pt>
                <c:pt idx="18352">
                  <c:v>-9.8611286000000006E-2</c:v>
                </c:pt>
                <c:pt idx="18353">
                  <c:v>-9.8583846000000003E-2</c:v>
                </c:pt>
                <c:pt idx="18354">
                  <c:v>-9.8556402000000001E-2</c:v>
                </c:pt>
                <c:pt idx="18355">
                  <c:v>-9.8528954000000002E-2</c:v>
                </c:pt>
                <c:pt idx="18356">
                  <c:v>-9.8501502000000005E-2</c:v>
                </c:pt>
                <c:pt idx="18357">
                  <c:v>-9.8474045999999996E-2</c:v>
                </c:pt>
                <c:pt idx="18358">
                  <c:v>-9.8446587000000002E-2</c:v>
                </c:pt>
                <c:pt idx="18359">
                  <c:v>-9.8419122999999997E-2</c:v>
                </c:pt>
                <c:pt idx="18360">
                  <c:v>-9.8391654999999995E-2</c:v>
                </c:pt>
                <c:pt idx="18361">
                  <c:v>-9.8364182999999994E-2</c:v>
                </c:pt>
                <c:pt idx="18362">
                  <c:v>-9.8336707999999995E-2</c:v>
                </c:pt>
                <c:pt idx="18363">
                  <c:v>-9.8309227999999999E-2</c:v>
                </c:pt>
                <c:pt idx="18364">
                  <c:v>-9.8281744000000004E-2</c:v>
                </c:pt>
                <c:pt idx="18365">
                  <c:v>-9.8254256999999998E-2</c:v>
                </c:pt>
                <c:pt idx="18366">
                  <c:v>-9.8226764999999994E-2</c:v>
                </c:pt>
                <c:pt idx="18367">
                  <c:v>-9.8199270000000005E-2</c:v>
                </c:pt>
                <c:pt idx="18368">
                  <c:v>-9.8171770000000005E-2</c:v>
                </c:pt>
                <c:pt idx="18369">
                  <c:v>-9.8144266999999993E-2</c:v>
                </c:pt>
                <c:pt idx="18370">
                  <c:v>-9.8116758999999998E-2</c:v>
                </c:pt>
                <c:pt idx="18371">
                  <c:v>-9.8089248000000004E-2</c:v>
                </c:pt>
                <c:pt idx="18372">
                  <c:v>-9.8061732999999998E-2</c:v>
                </c:pt>
                <c:pt idx="18373">
                  <c:v>-9.8034212999999995E-2</c:v>
                </c:pt>
                <c:pt idx="18374">
                  <c:v>-9.8006689999999994E-2</c:v>
                </c:pt>
                <c:pt idx="18375">
                  <c:v>-9.7979162999999994E-2</c:v>
                </c:pt>
                <c:pt idx="18376">
                  <c:v>-9.7951631999999997E-2</c:v>
                </c:pt>
                <c:pt idx="18377">
                  <c:v>-9.7924096000000002E-2</c:v>
                </c:pt>
                <c:pt idx="18378">
                  <c:v>-9.7896556999999995E-2</c:v>
                </c:pt>
                <c:pt idx="18379">
                  <c:v>-9.7869014000000004E-2</c:v>
                </c:pt>
                <c:pt idx="18380">
                  <c:v>-9.7841467000000001E-2</c:v>
                </c:pt>
                <c:pt idx="18381">
                  <c:v>-9.7813916000000001E-2</c:v>
                </c:pt>
                <c:pt idx="18382">
                  <c:v>-9.7786361000000002E-2</c:v>
                </c:pt>
                <c:pt idx="18383">
                  <c:v>-9.7758802000000006E-2</c:v>
                </c:pt>
                <c:pt idx="18384">
                  <c:v>-9.7731238999999998E-2</c:v>
                </c:pt>
                <c:pt idx="18385">
                  <c:v>-9.7703672000000005E-2</c:v>
                </c:pt>
                <c:pt idx="18386">
                  <c:v>-9.7676102000000001E-2</c:v>
                </c:pt>
                <c:pt idx="18387">
                  <c:v>-9.7648526999999999E-2</c:v>
                </c:pt>
                <c:pt idx="18388">
                  <c:v>-9.7620947999999999E-2</c:v>
                </c:pt>
                <c:pt idx="18389">
                  <c:v>-9.7593366000000001E-2</c:v>
                </c:pt>
                <c:pt idx="18390">
                  <c:v>-9.7565779000000005E-2</c:v>
                </c:pt>
                <c:pt idx="18391">
                  <c:v>-9.7538188999999997E-2</c:v>
                </c:pt>
                <c:pt idx="18392">
                  <c:v>-9.7510594000000006E-2</c:v>
                </c:pt>
                <c:pt idx="18393">
                  <c:v>-9.7482996000000002E-2</c:v>
                </c:pt>
                <c:pt idx="18394">
                  <c:v>-9.7455394000000001E-2</c:v>
                </c:pt>
                <c:pt idx="18395">
                  <c:v>-9.7427788000000001E-2</c:v>
                </c:pt>
                <c:pt idx="18396">
                  <c:v>-9.7400177000000004E-2</c:v>
                </c:pt>
                <c:pt idx="18397">
                  <c:v>-9.7372562999999995E-2</c:v>
                </c:pt>
                <c:pt idx="18398">
                  <c:v>-9.7344945000000002E-2</c:v>
                </c:pt>
                <c:pt idx="18399">
                  <c:v>-9.7317322999999997E-2</c:v>
                </c:pt>
                <c:pt idx="18400">
                  <c:v>-9.7289696999999994E-2</c:v>
                </c:pt>
                <c:pt idx="18401">
                  <c:v>-9.7262066999999994E-2</c:v>
                </c:pt>
                <c:pt idx="18402">
                  <c:v>-9.7234433999999995E-2</c:v>
                </c:pt>
                <c:pt idx="18403">
                  <c:v>-9.7206795999999998E-2</c:v>
                </c:pt>
                <c:pt idx="18404">
                  <c:v>-9.7179154000000004E-2</c:v>
                </c:pt>
                <c:pt idx="18405">
                  <c:v>-9.7151508999999997E-2</c:v>
                </c:pt>
                <c:pt idx="18406">
                  <c:v>-9.7123859000000007E-2</c:v>
                </c:pt>
                <c:pt idx="18407">
                  <c:v>-9.7096206000000004E-2</c:v>
                </c:pt>
                <c:pt idx="18408">
                  <c:v>-9.7068548000000004E-2</c:v>
                </c:pt>
                <c:pt idx="18409">
                  <c:v>-9.7040887000000006E-2</c:v>
                </c:pt>
                <c:pt idx="18410">
                  <c:v>-9.7013221999999996E-2</c:v>
                </c:pt>
                <c:pt idx="18411">
                  <c:v>-9.6985553000000002E-2</c:v>
                </c:pt>
                <c:pt idx="18412">
                  <c:v>-9.6957879999999996E-2</c:v>
                </c:pt>
                <c:pt idx="18413">
                  <c:v>-9.6930203000000006E-2</c:v>
                </c:pt>
                <c:pt idx="18414">
                  <c:v>-9.6902522000000005E-2</c:v>
                </c:pt>
                <c:pt idx="18415">
                  <c:v>-9.6874837000000005E-2</c:v>
                </c:pt>
                <c:pt idx="18416">
                  <c:v>-9.6847147999999994E-2</c:v>
                </c:pt>
                <c:pt idx="18417">
                  <c:v>-9.6819455999999998E-2</c:v>
                </c:pt>
                <c:pt idx="18418">
                  <c:v>-9.6791759000000005E-2</c:v>
                </c:pt>
                <c:pt idx="18419">
                  <c:v>-9.6764058E-2</c:v>
                </c:pt>
                <c:pt idx="18420">
                  <c:v>-9.6736353999999997E-2</c:v>
                </c:pt>
                <c:pt idx="18421">
                  <c:v>-9.6708645999999995E-2</c:v>
                </c:pt>
                <c:pt idx="18422">
                  <c:v>-9.6680933999999996E-2</c:v>
                </c:pt>
                <c:pt idx="18423">
                  <c:v>-9.6653217E-2</c:v>
                </c:pt>
                <c:pt idx="18424">
                  <c:v>-9.6625497000000005E-2</c:v>
                </c:pt>
                <c:pt idx="18425">
                  <c:v>-9.6597773999999997E-2</c:v>
                </c:pt>
                <c:pt idx="18426">
                  <c:v>-9.6570046000000007E-2</c:v>
                </c:pt>
                <c:pt idx="18427">
                  <c:v>-9.6542314000000004E-2</c:v>
                </c:pt>
                <c:pt idx="18428">
                  <c:v>-9.6514578000000004E-2</c:v>
                </c:pt>
                <c:pt idx="18429">
                  <c:v>-9.6486839000000005E-2</c:v>
                </c:pt>
                <c:pt idx="18430">
                  <c:v>-9.6459094999999995E-2</c:v>
                </c:pt>
                <c:pt idx="18431">
                  <c:v>-9.6431348E-2</c:v>
                </c:pt>
                <c:pt idx="18432">
                  <c:v>-9.6403595999999994E-2</c:v>
                </c:pt>
                <c:pt idx="18433">
                  <c:v>-9.6375841000000004E-2</c:v>
                </c:pt>
                <c:pt idx="18434">
                  <c:v>-9.6348082000000002E-2</c:v>
                </c:pt>
                <c:pt idx="18435">
                  <c:v>-9.6320319000000001E-2</c:v>
                </c:pt>
                <c:pt idx="18436">
                  <c:v>-9.6292552000000003E-2</c:v>
                </c:pt>
                <c:pt idx="18437">
                  <c:v>-9.6264781999999993E-2</c:v>
                </c:pt>
                <c:pt idx="18438">
                  <c:v>-9.6237006999999999E-2</c:v>
                </c:pt>
                <c:pt idx="18439">
                  <c:v>-9.6209227999999994E-2</c:v>
                </c:pt>
                <c:pt idx="18440">
                  <c:v>-9.6181446000000004E-2</c:v>
                </c:pt>
                <c:pt idx="18441">
                  <c:v>-9.6153660000000002E-2</c:v>
                </c:pt>
                <c:pt idx="18442">
                  <c:v>-9.6125869000000003E-2</c:v>
                </c:pt>
                <c:pt idx="18443">
                  <c:v>-9.6098075000000005E-2</c:v>
                </c:pt>
                <c:pt idx="18444">
                  <c:v>-9.6070276999999996E-2</c:v>
                </c:pt>
                <c:pt idx="18445">
                  <c:v>-9.6042476000000002E-2</c:v>
                </c:pt>
                <c:pt idx="18446">
                  <c:v>-9.6014669999999996E-2</c:v>
                </c:pt>
                <c:pt idx="18447">
                  <c:v>-9.5986859999999993E-2</c:v>
                </c:pt>
                <c:pt idx="18448">
                  <c:v>-9.5959047000000006E-2</c:v>
                </c:pt>
                <c:pt idx="18449">
                  <c:v>-9.5931229000000007E-2</c:v>
                </c:pt>
                <c:pt idx="18450">
                  <c:v>-9.5903407999999996E-2</c:v>
                </c:pt>
                <c:pt idx="18451">
                  <c:v>-9.5875583E-2</c:v>
                </c:pt>
                <c:pt idx="18452">
                  <c:v>-9.5847753999999993E-2</c:v>
                </c:pt>
                <c:pt idx="18453">
                  <c:v>-9.5819921000000002E-2</c:v>
                </c:pt>
                <c:pt idx="18454">
                  <c:v>-9.5792084E-2</c:v>
                </c:pt>
                <c:pt idx="18455">
                  <c:v>-9.5764242999999999E-2</c:v>
                </c:pt>
                <c:pt idx="18456">
                  <c:v>-9.5736398E-2</c:v>
                </c:pt>
                <c:pt idx="18457">
                  <c:v>-9.5708550000000003E-2</c:v>
                </c:pt>
                <c:pt idx="18458">
                  <c:v>-9.5680697999999995E-2</c:v>
                </c:pt>
                <c:pt idx="18459">
                  <c:v>-9.5652842000000002E-2</c:v>
                </c:pt>
                <c:pt idx="18460">
                  <c:v>-9.5624981999999997E-2</c:v>
                </c:pt>
                <c:pt idx="18461">
                  <c:v>-9.5597117999999995E-2</c:v>
                </c:pt>
                <c:pt idx="18462">
                  <c:v>-9.5569249999999994E-2</c:v>
                </c:pt>
                <c:pt idx="18463">
                  <c:v>-9.5541377999999996E-2</c:v>
                </c:pt>
                <c:pt idx="18464">
                  <c:v>-9.5513503E-2</c:v>
                </c:pt>
                <c:pt idx="18465">
                  <c:v>-9.5485623000000006E-2</c:v>
                </c:pt>
                <c:pt idx="18466">
                  <c:v>-9.5457739999999999E-2</c:v>
                </c:pt>
                <c:pt idx="18467">
                  <c:v>-9.5429852999999995E-2</c:v>
                </c:pt>
                <c:pt idx="18468">
                  <c:v>-9.5401962000000007E-2</c:v>
                </c:pt>
                <c:pt idx="18469">
                  <c:v>-9.5374067000000007E-2</c:v>
                </c:pt>
                <c:pt idx="18470">
                  <c:v>-9.5346167999999995E-2</c:v>
                </c:pt>
                <c:pt idx="18471">
                  <c:v>-9.5318265999999999E-2</c:v>
                </c:pt>
                <c:pt idx="18472">
                  <c:v>-9.5290360000000005E-2</c:v>
                </c:pt>
                <c:pt idx="18473">
                  <c:v>-9.5262448999999999E-2</c:v>
                </c:pt>
                <c:pt idx="18474">
                  <c:v>-9.5234534999999995E-2</c:v>
                </c:pt>
                <c:pt idx="18475">
                  <c:v>-9.5206616999999993E-2</c:v>
                </c:pt>
                <c:pt idx="18476">
                  <c:v>-9.5178694999999994E-2</c:v>
                </c:pt>
                <c:pt idx="18477">
                  <c:v>-9.5150769999999996E-2</c:v>
                </c:pt>
                <c:pt idx="18478">
                  <c:v>-9.512284E-2</c:v>
                </c:pt>
                <c:pt idx="18479">
                  <c:v>-9.5094907000000006E-2</c:v>
                </c:pt>
                <c:pt idx="18480">
                  <c:v>-9.5066969000000001E-2</c:v>
                </c:pt>
                <c:pt idx="18481">
                  <c:v>-9.5039027999999998E-2</c:v>
                </c:pt>
                <c:pt idx="18482">
                  <c:v>-9.5011082999999996E-2</c:v>
                </c:pt>
                <c:pt idx="18483">
                  <c:v>-9.4983134999999996E-2</c:v>
                </c:pt>
                <c:pt idx="18484">
                  <c:v>-9.4955181999999999E-2</c:v>
                </c:pt>
                <c:pt idx="18485">
                  <c:v>-9.4927225000000004E-2</c:v>
                </c:pt>
                <c:pt idx="18486">
                  <c:v>-9.4899264999999997E-2</c:v>
                </c:pt>
                <c:pt idx="18487">
                  <c:v>-9.4871301000000005E-2</c:v>
                </c:pt>
                <c:pt idx="18488">
                  <c:v>-9.4843333000000002E-2</c:v>
                </c:pt>
                <c:pt idx="18489">
                  <c:v>-9.4815361000000001E-2</c:v>
                </c:pt>
                <c:pt idx="18490">
                  <c:v>-9.4787386000000001E-2</c:v>
                </c:pt>
                <c:pt idx="18491">
                  <c:v>-9.4759406000000004E-2</c:v>
                </c:pt>
                <c:pt idx="18492">
                  <c:v>-9.4731422999999995E-2</c:v>
                </c:pt>
                <c:pt idx="18493">
                  <c:v>-9.4703436000000002E-2</c:v>
                </c:pt>
                <c:pt idx="18494">
                  <c:v>-9.4675444999999997E-2</c:v>
                </c:pt>
                <c:pt idx="18495">
                  <c:v>-9.4647449999999994E-2</c:v>
                </c:pt>
                <c:pt idx="18496">
                  <c:v>-9.4619450999999993E-2</c:v>
                </c:pt>
                <c:pt idx="18497">
                  <c:v>-9.4591448999999994E-2</c:v>
                </c:pt>
                <c:pt idx="18498">
                  <c:v>-9.4563441999999998E-2</c:v>
                </c:pt>
                <c:pt idx="18499">
                  <c:v>-9.4535432000000003E-2</c:v>
                </c:pt>
                <c:pt idx="18500">
                  <c:v>-9.4507417999999996E-2</c:v>
                </c:pt>
                <c:pt idx="18501">
                  <c:v>-9.4479400000000005E-2</c:v>
                </c:pt>
                <c:pt idx="18502">
                  <c:v>-9.4451379000000002E-2</c:v>
                </c:pt>
                <c:pt idx="18503">
                  <c:v>-9.4423353000000002E-2</c:v>
                </c:pt>
                <c:pt idx="18504">
                  <c:v>-9.4395324000000003E-2</c:v>
                </c:pt>
                <c:pt idx="18505">
                  <c:v>-9.4367291000000006E-2</c:v>
                </c:pt>
                <c:pt idx="18506">
                  <c:v>-9.4339253999999997E-2</c:v>
                </c:pt>
                <c:pt idx="18507">
                  <c:v>-9.4311213000000005E-2</c:v>
                </c:pt>
                <c:pt idx="18508">
                  <c:v>-9.4283168000000001E-2</c:v>
                </c:pt>
                <c:pt idx="18509">
                  <c:v>-9.4255119999999998E-2</c:v>
                </c:pt>
                <c:pt idx="18510">
                  <c:v>-9.4227067999999997E-2</c:v>
                </c:pt>
                <c:pt idx="18511">
                  <c:v>-9.4199011999999999E-2</c:v>
                </c:pt>
                <c:pt idx="18512">
                  <c:v>-9.4170952000000002E-2</c:v>
                </c:pt>
                <c:pt idx="18513">
                  <c:v>-9.4142887999999994E-2</c:v>
                </c:pt>
                <c:pt idx="18514">
                  <c:v>-9.4114821000000001E-2</c:v>
                </c:pt>
                <c:pt idx="18515">
                  <c:v>-9.4086749999999997E-2</c:v>
                </c:pt>
                <c:pt idx="18516">
                  <c:v>-9.4058673999999995E-2</c:v>
                </c:pt>
                <c:pt idx="18517">
                  <c:v>-9.4030595999999994E-2</c:v>
                </c:pt>
                <c:pt idx="18518">
                  <c:v>-9.4002512999999996E-2</c:v>
                </c:pt>
                <c:pt idx="18519">
                  <c:v>-9.3974426E-2</c:v>
                </c:pt>
                <c:pt idx="18520">
                  <c:v>-9.3946336000000005E-2</c:v>
                </c:pt>
                <c:pt idx="18521">
                  <c:v>-9.3918241999999999E-2</c:v>
                </c:pt>
                <c:pt idx="18522">
                  <c:v>-9.3890143999999995E-2</c:v>
                </c:pt>
                <c:pt idx="18523">
                  <c:v>-9.3862042000000007E-2</c:v>
                </c:pt>
                <c:pt idx="18524">
                  <c:v>-9.3833937000000006E-2</c:v>
                </c:pt>
                <c:pt idx="18525">
                  <c:v>-9.3805827999999994E-2</c:v>
                </c:pt>
                <c:pt idx="18526">
                  <c:v>-9.3777713999999998E-2</c:v>
                </c:pt>
                <c:pt idx="18527">
                  <c:v>-9.3749598000000003E-2</c:v>
                </c:pt>
                <c:pt idx="18528">
                  <c:v>-9.3721476999999997E-2</c:v>
                </c:pt>
                <c:pt idx="18529">
                  <c:v>-9.3693351999999994E-2</c:v>
                </c:pt>
                <c:pt idx="18530">
                  <c:v>-9.3665224000000005E-2</c:v>
                </c:pt>
                <c:pt idx="18531">
                  <c:v>-9.3637092000000005E-2</c:v>
                </c:pt>
                <c:pt idx="18532">
                  <c:v>-9.3608955999999993E-2</c:v>
                </c:pt>
                <c:pt idx="18533">
                  <c:v>-9.3580815999999997E-2</c:v>
                </c:pt>
                <c:pt idx="18534">
                  <c:v>-9.3552673000000003E-2</c:v>
                </c:pt>
                <c:pt idx="18535">
                  <c:v>-9.3524524999999997E-2</c:v>
                </c:pt>
                <c:pt idx="18536">
                  <c:v>-9.3496373999999993E-2</c:v>
                </c:pt>
                <c:pt idx="18537">
                  <c:v>-9.3468219000000005E-2</c:v>
                </c:pt>
                <c:pt idx="18538">
                  <c:v>-9.3440061000000005E-2</c:v>
                </c:pt>
                <c:pt idx="18539">
                  <c:v>-9.3411897999999993E-2</c:v>
                </c:pt>
                <c:pt idx="18540">
                  <c:v>-9.3383731999999997E-2</c:v>
                </c:pt>
                <c:pt idx="18541">
                  <c:v>-9.3355562000000003E-2</c:v>
                </c:pt>
                <c:pt idx="18542">
                  <c:v>-9.3327387999999997E-2</c:v>
                </c:pt>
                <c:pt idx="18543">
                  <c:v>-9.3299211000000007E-2</c:v>
                </c:pt>
                <c:pt idx="18544">
                  <c:v>-9.3271030000000005E-2</c:v>
                </c:pt>
                <c:pt idx="18545">
                  <c:v>-9.3242845000000005E-2</c:v>
                </c:pt>
                <c:pt idx="18546">
                  <c:v>-9.3214656000000007E-2</c:v>
                </c:pt>
                <c:pt idx="18547">
                  <c:v>-9.3186462999999997E-2</c:v>
                </c:pt>
                <c:pt idx="18548">
                  <c:v>-9.3158267000000003E-2</c:v>
                </c:pt>
                <c:pt idx="18549">
                  <c:v>-9.3130065999999997E-2</c:v>
                </c:pt>
                <c:pt idx="18550">
                  <c:v>-9.3101861999999994E-2</c:v>
                </c:pt>
                <c:pt idx="18551">
                  <c:v>-9.3073655000000005E-2</c:v>
                </c:pt>
                <c:pt idx="18552">
                  <c:v>-9.3045443000000005E-2</c:v>
                </c:pt>
                <c:pt idx="18553">
                  <c:v>-9.3017227999999993E-2</c:v>
                </c:pt>
                <c:pt idx="18554">
                  <c:v>-9.2989007999999998E-2</c:v>
                </c:pt>
                <c:pt idx="18555">
                  <c:v>-9.2960786000000004E-2</c:v>
                </c:pt>
                <c:pt idx="18556">
                  <c:v>-9.2932558999999998E-2</c:v>
                </c:pt>
                <c:pt idx="18557">
                  <c:v>-9.2904328999999994E-2</c:v>
                </c:pt>
                <c:pt idx="18558">
                  <c:v>-9.2876095000000006E-2</c:v>
                </c:pt>
                <c:pt idx="18559">
                  <c:v>-9.2847857000000006E-2</c:v>
                </c:pt>
                <c:pt idx="18560">
                  <c:v>-9.2819614999999994E-2</c:v>
                </c:pt>
                <c:pt idx="18561">
                  <c:v>-9.2791369999999998E-2</c:v>
                </c:pt>
                <c:pt idx="18562">
                  <c:v>-9.2763120000000004E-2</c:v>
                </c:pt>
                <c:pt idx="18563">
                  <c:v>-9.2734867999999998E-2</c:v>
                </c:pt>
                <c:pt idx="18564">
                  <c:v>-9.2706610999999994E-2</c:v>
                </c:pt>
                <c:pt idx="18565">
                  <c:v>-9.2678350000000007E-2</c:v>
                </c:pt>
                <c:pt idx="18566">
                  <c:v>-9.2650086000000006E-2</c:v>
                </c:pt>
                <c:pt idx="18567">
                  <c:v>-9.2621817999999995E-2</c:v>
                </c:pt>
                <c:pt idx="18568">
                  <c:v>-9.2593546999999998E-2</c:v>
                </c:pt>
                <c:pt idx="18569">
                  <c:v>-9.2565271000000005E-2</c:v>
                </c:pt>
                <c:pt idx="18570">
                  <c:v>-9.2536991999999998E-2</c:v>
                </c:pt>
                <c:pt idx="18571">
                  <c:v>-9.2508708999999995E-2</c:v>
                </c:pt>
                <c:pt idx="18572">
                  <c:v>-9.2480422000000007E-2</c:v>
                </c:pt>
                <c:pt idx="18573">
                  <c:v>-9.2452132000000006E-2</c:v>
                </c:pt>
                <c:pt idx="18574">
                  <c:v>-9.2423837999999994E-2</c:v>
                </c:pt>
                <c:pt idx="18575">
                  <c:v>-9.2395539999999998E-2</c:v>
                </c:pt>
                <c:pt idx="18576">
                  <c:v>-9.2367238000000004E-2</c:v>
                </c:pt>
                <c:pt idx="18577">
                  <c:v>-9.2338931999999999E-2</c:v>
                </c:pt>
                <c:pt idx="18578">
                  <c:v>-9.2310622999999994E-2</c:v>
                </c:pt>
                <c:pt idx="18579">
                  <c:v>-9.2282310000000006E-2</c:v>
                </c:pt>
                <c:pt idx="18580">
                  <c:v>-9.2253993000000006E-2</c:v>
                </c:pt>
                <c:pt idx="18581">
                  <c:v>-9.2225672999999994E-2</c:v>
                </c:pt>
                <c:pt idx="18582">
                  <c:v>-9.2197348999999998E-2</c:v>
                </c:pt>
                <c:pt idx="18583">
                  <c:v>-9.2169021000000004E-2</c:v>
                </c:pt>
                <c:pt idx="18584">
                  <c:v>-9.2140688999999998E-2</c:v>
                </c:pt>
                <c:pt idx="18585">
                  <c:v>-9.2112353999999994E-2</c:v>
                </c:pt>
                <c:pt idx="18586">
                  <c:v>-9.2084015000000005E-2</c:v>
                </c:pt>
                <c:pt idx="18587">
                  <c:v>-9.2055672000000005E-2</c:v>
                </c:pt>
                <c:pt idx="18588">
                  <c:v>-9.2027326000000007E-2</c:v>
                </c:pt>
                <c:pt idx="18589">
                  <c:v>-9.1998974999999997E-2</c:v>
                </c:pt>
                <c:pt idx="18590">
                  <c:v>-9.1970621000000002E-2</c:v>
                </c:pt>
                <c:pt idx="18591">
                  <c:v>-9.1942263999999996E-2</c:v>
                </c:pt>
                <c:pt idx="18592">
                  <c:v>-9.1913902000000006E-2</c:v>
                </c:pt>
                <c:pt idx="18593">
                  <c:v>-9.1885537000000003E-2</c:v>
                </c:pt>
                <c:pt idx="18594">
                  <c:v>-9.1857168000000003E-2</c:v>
                </c:pt>
                <c:pt idx="18595">
                  <c:v>-9.1828795000000005E-2</c:v>
                </c:pt>
                <c:pt idx="18596">
                  <c:v>-9.1800418999999994E-2</c:v>
                </c:pt>
                <c:pt idx="18597">
                  <c:v>-9.1772039E-2</c:v>
                </c:pt>
                <c:pt idx="18598">
                  <c:v>-9.1743654999999993E-2</c:v>
                </c:pt>
                <c:pt idx="18599">
                  <c:v>-9.1715268000000003E-2</c:v>
                </c:pt>
                <c:pt idx="18600">
                  <c:v>-9.1686876E-2</c:v>
                </c:pt>
                <c:pt idx="18601">
                  <c:v>-9.1658481E-2</c:v>
                </c:pt>
                <c:pt idx="18602">
                  <c:v>-9.1630082000000002E-2</c:v>
                </c:pt>
                <c:pt idx="18603">
                  <c:v>-9.1601680000000005E-2</c:v>
                </c:pt>
                <c:pt idx="18604">
                  <c:v>-9.1573273999999996E-2</c:v>
                </c:pt>
                <c:pt idx="18605">
                  <c:v>-9.1544864000000004E-2</c:v>
                </c:pt>
                <c:pt idx="18606">
                  <c:v>-9.1516450999999999E-2</c:v>
                </c:pt>
                <c:pt idx="18607">
                  <c:v>-9.1488032999999996E-2</c:v>
                </c:pt>
                <c:pt idx="18608">
                  <c:v>-9.1459611999999996E-2</c:v>
                </c:pt>
                <c:pt idx="18609">
                  <c:v>-9.1431187999999997E-2</c:v>
                </c:pt>
                <c:pt idx="18610">
                  <c:v>-9.1402759E-2</c:v>
                </c:pt>
                <c:pt idx="18611">
                  <c:v>-9.1374327000000005E-2</c:v>
                </c:pt>
                <c:pt idx="18612">
                  <c:v>-9.1345891999999998E-2</c:v>
                </c:pt>
                <c:pt idx="18613">
                  <c:v>-9.1317451999999993E-2</c:v>
                </c:pt>
                <c:pt idx="18614">
                  <c:v>-9.1289009000000004E-2</c:v>
                </c:pt>
                <c:pt idx="18615">
                  <c:v>-9.1260562000000003E-2</c:v>
                </c:pt>
                <c:pt idx="18616">
                  <c:v>-9.1232111000000005E-2</c:v>
                </c:pt>
                <c:pt idx="18617">
                  <c:v>-9.1203656999999994E-2</c:v>
                </c:pt>
                <c:pt idx="18618">
                  <c:v>-9.1175198999999998E-2</c:v>
                </c:pt>
                <c:pt idx="18619">
                  <c:v>-9.1146737000000005E-2</c:v>
                </c:pt>
                <c:pt idx="18620">
                  <c:v>-9.1118272E-2</c:v>
                </c:pt>
                <c:pt idx="18621">
                  <c:v>-9.1089802999999997E-2</c:v>
                </c:pt>
                <c:pt idx="18622">
                  <c:v>-9.1061329999999996E-2</c:v>
                </c:pt>
                <c:pt idx="18623">
                  <c:v>-9.1032853999999996E-2</c:v>
                </c:pt>
                <c:pt idx="18624">
                  <c:v>-9.1004373E-2</c:v>
                </c:pt>
                <c:pt idx="18625">
                  <c:v>-9.0975889000000004E-2</c:v>
                </c:pt>
                <c:pt idx="18626">
                  <c:v>-9.0947401999999997E-2</c:v>
                </c:pt>
                <c:pt idx="18627">
                  <c:v>-9.0918911000000005E-2</c:v>
                </c:pt>
                <c:pt idx="18628">
                  <c:v>-9.0890416000000002E-2</c:v>
                </c:pt>
                <c:pt idx="18629">
                  <c:v>-9.0861917E-2</c:v>
                </c:pt>
                <c:pt idx="18630">
                  <c:v>-9.0833415000000001E-2</c:v>
                </c:pt>
                <c:pt idx="18631">
                  <c:v>-9.0804909000000003E-2</c:v>
                </c:pt>
                <c:pt idx="18632">
                  <c:v>-9.0776398999999994E-2</c:v>
                </c:pt>
                <c:pt idx="18633">
                  <c:v>-9.0747886E-2</c:v>
                </c:pt>
                <c:pt idx="18634">
                  <c:v>-9.0719368999999994E-2</c:v>
                </c:pt>
                <c:pt idx="18635">
                  <c:v>-9.0690848000000004E-2</c:v>
                </c:pt>
                <c:pt idx="18636">
                  <c:v>-9.0662324000000002E-2</c:v>
                </c:pt>
                <c:pt idx="18637">
                  <c:v>-9.0633796000000003E-2</c:v>
                </c:pt>
                <c:pt idx="18638">
                  <c:v>-9.0605264000000005E-2</c:v>
                </c:pt>
                <c:pt idx="18639">
                  <c:v>-9.0576728999999995E-2</c:v>
                </c:pt>
                <c:pt idx="18640">
                  <c:v>-9.0548190000000001E-2</c:v>
                </c:pt>
                <c:pt idx="18641">
                  <c:v>-9.0519646999999995E-2</c:v>
                </c:pt>
                <c:pt idx="18642">
                  <c:v>-9.0491100000000005E-2</c:v>
                </c:pt>
                <c:pt idx="18643">
                  <c:v>-9.0462550000000003E-2</c:v>
                </c:pt>
                <c:pt idx="18644">
                  <c:v>-9.0433997000000002E-2</c:v>
                </c:pt>
                <c:pt idx="18645">
                  <c:v>-9.0405439000000004E-2</c:v>
                </c:pt>
                <c:pt idx="18646">
                  <c:v>-9.0376877999999994E-2</c:v>
                </c:pt>
                <c:pt idx="18647">
                  <c:v>-9.0348313E-2</c:v>
                </c:pt>
                <c:pt idx="18648">
                  <c:v>-9.0319745000000007E-2</c:v>
                </c:pt>
                <c:pt idx="18649">
                  <c:v>-9.0291172000000003E-2</c:v>
                </c:pt>
                <c:pt idx="18650">
                  <c:v>-9.0262597E-2</c:v>
                </c:pt>
                <c:pt idx="18651">
                  <c:v>-9.0234017E-2</c:v>
                </c:pt>
                <c:pt idx="18652">
                  <c:v>-9.0205434000000001E-2</c:v>
                </c:pt>
                <c:pt idx="18653">
                  <c:v>-9.0176847000000004E-2</c:v>
                </c:pt>
                <c:pt idx="18654">
                  <c:v>-9.0148256999999996E-2</c:v>
                </c:pt>
                <c:pt idx="18655">
                  <c:v>-9.0119663000000003E-2</c:v>
                </c:pt>
                <c:pt idx="18656">
                  <c:v>-9.0091064999999998E-2</c:v>
                </c:pt>
                <c:pt idx="18657">
                  <c:v>-9.0062463999999995E-2</c:v>
                </c:pt>
                <c:pt idx="18658">
                  <c:v>-9.0033858999999994E-2</c:v>
                </c:pt>
                <c:pt idx="18659">
                  <c:v>-9.0005249999999995E-2</c:v>
                </c:pt>
                <c:pt idx="18660">
                  <c:v>-8.9976637999999998E-2</c:v>
                </c:pt>
                <c:pt idx="18661">
                  <c:v>-8.9948022000000002E-2</c:v>
                </c:pt>
                <c:pt idx="18662">
                  <c:v>-8.9919401999999996E-2</c:v>
                </c:pt>
                <c:pt idx="18663">
                  <c:v>-8.9890779000000004E-2</c:v>
                </c:pt>
                <c:pt idx="18664">
                  <c:v>-8.9862152000000001E-2</c:v>
                </c:pt>
                <c:pt idx="18665">
                  <c:v>-8.9833521E-2</c:v>
                </c:pt>
                <c:pt idx="18666">
                  <c:v>-8.9804887E-2</c:v>
                </c:pt>
                <c:pt idx="18667">
                  <c:v>-8.9776249000000002E-2</c:v>
                </c:pt>
                <c:pt idx="18668">
                  <c:v>-8.9747608000000006E-2</c:v>
                </c:pt>
                <c:pt idx="18669">
                  <c:v>-8.9718962999999999E-2</c:v>
                </c:pt>
                <c:pt idx="18670">
                  <c:v>-8.9690313999999993E-2</c:v>
                </c:pt>
                <c:pt idx="18671">
                  <c:v>-8.9661662000000003E-2</c:v>
                </c:pt>
                <c:pt idx="18672">
                  <c:v>-8.9633005000000002E-2</c:v>
                </c:pt>
                <c:pt idx="18673">
                  <c:v>-8.9604345000000002E-2</c:v>
                </c:pt>
                <c:pt idx="18674">
                  <c:v>-8.9575682000000004E-2</c:v>
                </c:pt>
                <c:pt idx="18675">
                  <c:v>-8.9547014999999994E-2</c:v>
                </c:pt>
                <c:pt idx="18676">
                  <c:v>-8.9518344999999999E-2</c:v>
                </c:pt>
                <c:pt idx="18677">
                  <c:v>-8.9489669999999993E-2</c:v>
                </c:pt>
                <c:pt idx="18678">
                  <c:v>-8.9460992000000003E-2</c:v>
                </c:pt>
                <c:pt idx="18679">
                  <c:v>-8.9432311E-2</c:v>
                </c:pt>
                <c:pt idx="18680">
                  <c:v>-8.9403626E-2</c:v>
                </c:pt>
                <c:pt idx="18681">
                  <c:v>-8.9374937000000002E-2</c:v>
                </c:pt>
                <c:pt idx="18682">
                  <c:v>-8.9346245000000005E-2</c:v>
                </c:pt>
                <c:pt idx="18683">
                  <c:v>-8.9317548999999996E-2</c:v>
                </c:pt>
                <c:pt idx="18684">
                  <c:v>-8.9288849000000003E-2</c:v>
                </c:pt>
                <c:pt idx="18685">
                  <c:v>-8.9260145999999999E-2</c:v>
                </c:pt>
                <c:pt idx="18686">
                  <c:v>-8.9231438999999996E-2</c:v>
                </c:pt>
                <c:pt idx="18687">
                  <c:v>-8.9202727999999995E-2</c:v>
                </c:pt>
                <c:pt idx="18688">
                  <c:v>-8.9174013999999996E-2</c:v>
                </c:pt>
                <c:pt idx="18689">
                  <c:v>-8.9145295999999999E-2</c:v>
                </c:pt>
                <c:pt idx="18690">
                  <c:v>-8.9116575000000003E-2</c:v>
                </c:pt>
                <c:pt idx="18691">
                  <c:v>-8.9087849999999996E-2</c:v>
                </c:pt>
                <c:pt idx="18692">
                  <c:v>-8.9059121000000005E-2</c:v>
                </c:pt>
                <c:pt idx="18693">
                  <c:v>-8.9030389000000001E-2</c:v>
                </c:pt>
                <c:pt idx="18694">
                  <c:v>-8.9001653E-2</c:v>
                </c:pt>
                <c:pt idx="18695">
                  <c:v>-8.8972914E-2</c:v>
                </c:pt>
                <c:pt idx="18696">
                  <c:v>-8.8944171000000002E-2</c:v>
                </c:pt>
                <c:pt idx="18697">
                  <c:v>-8.8915424000000007E-2</c:v>
                </c:pt>
                <c:pt idx="18698">
                  <c:v>-8.8886673999999999E-2</c:v>
                </c:pt>
                <c:pt idx="18699">
                  <c:v>-8.8857920000000007E-2</c:v>
                </c:pt>
                <c:pt idx="18700">
                  <c:v>-8.8829162000000003E-2</c:v>
                </c:pt>
                <c:pt idx="18701">
                  <c:v>-8.8800401000000001E-2</c:v>
                </c:pt>
                <c:pt idx="18702">
                  <c:v>-8.8771636000000001E-2</c:v>
                </c:pt>
                <c:pt idx="18703">
                  <c:v>-8.8742868000000003E-2</c:v>
                </c:pt>
                <c:pt idx="18704">
                  <c:v>-8.8714096000000006E-2</c:v>
                </c:pt>
                <c:pt idx="18705">
                  <c:v>-8.8685320999999998E-2</c:v>
                </c:pt>
                <c:pt idx="18706">
                  <c:v>-8.8656541000000005E-2</c:v>
                </c:pt>
                <c:pt idx="18707">
                  <c:v>-8.8627759E-2</c:v>
                </c:pt>
                <c:pt idx="18708">
                  <c:v>-8.8598971999999998E-2</c:v>
                </c:pt>
                <c:pt idx="18709">
                  <c:v>-8.8570182999999997E-2</c:v>
                </c:pt>
                <c:pt idx="18710">
                  <c:v>-8.8541388999999998E-2</c:v>
                </c:pt>
                <c:pt idx="18711">
                  <c:v>-8.8512592000000001E-2</c:v>
                </c:pt>
                <c:pt idx="18712">
                  <c:v>-8.8483791000000006E-2</c:v>
                </c:pt>
                <c:pt idx="18713">
                  <c:v>-8.8454986999999999E-2</c:v>
                </c:pt>
                <c:pt idx="18714">
                  <c:v>-8.8426178999999994E-2</c:v>
                </c:pt>
                <c:pt idx="18715">
                  <c:v>-8.8397368000000004E-2</c:v>
                </c:pt>
                <c:pt idx="18716">
                  <c:v>-8.8368552000000003E-2</c:v>
                </c:pt>
                <c:pt idx="18717">
                  <c:v>-8.8339734000000003E-2</c:v>
                </c:pt>
                <c:pt idx="18718">
                  <c:v>-8.8310912000000005E-2</c:v>
                </c:pt>
                <c:pt idx="18719">
                  <c:v>-8.8282085999999996E-2</c:v>
                </c:pt>
                <c:pt idx="18720">
                  <c:v>-8.8253256000000002E-2</c:v>
                </c:pt>
                <c:pt idx="18721">
                  <c:v>-8.8224422999999996E-2</c:v>
                </c:pt>
                <c:pt idx="18722">
                  <c:v>-8.8195586000000006E-2</c:v>
                </c:pt>
                <c:pt idx="18723">
                  <c:v>-8.8166746000000004E-2</c:v>
                </c:pt>
                <c:pt idx="18724">
                  <c:v>-8.8137903000000004E-2</c:v>
                </c:pt>
                <c:pt idx="18725">
                  <c:v>-8.8109055000000006E-2</c:v>
                </c:pt>
                <c:pt idx="18726">
                  <c:v>-8.8080203999999995E-2</c:v>
                </c:pt>
                <c:pt idx="18727">
                  <c:v>-8.805135E-2</c:v>
                </c:pt>
                <c:pt idx="18728">
                  <c:v>-8.8022491999999994E-2</c:v>
                </c:pt>
                <c:pt idx="18729">
                  <c:v>-8.7993630000000003E-2</c:v>
                </c:pt>
                <c:pt idx="18730">
                  <c:v>-8.7964765E-2</c:v>
                </c:pt>
                <c:pt idx="18731">
                  <c:v>-8.7935896E-2</c:v>
                </c:pt>
                <c:pt idx="18732">
                  <c:v>-8.7907024E-2</c:v>
                </c:pt>
                <c:pt idx="18733">
                  <c:v>-8.7878148000000003E-2</c:v>
                </c:pt>
                <c:pt idx="18734">
                  <c:v>-8.7849267999999994E-2</c:v>
                </c:pt>
                <c:pt idx="18735">
                  <c:v>-8.7820385000000001E-2</c:v>
                </c:pt>
                <c:pt idx="18736">
                  <c:v>-8.7791498999999995E-2</c:v>
                </c:pt>
                <c:pt idx="18737">
                  <c:v>-8.7762609000000005E-2</c:v>
                </c:pt>
                <c:pt idx="18738">
                  <c:v>-8.7733715000000004E-2</c:v>
                </c:pt>
                <c:pt idx="18739">
                  <c:v>-8.7704818000000004E-2</c:v>
                </c:pt>
                <c:pt idx="18740">
                  <c:v>-8.7675917000000006E-2</c:v>
                </c:pt>
                <c:pt idx="18741">
                  <c:v>-8.7647011999999996E-2</c:v>
                </c:pt>
                <c:pt idx="18742">
                  <c:v>-8.7618104000000002E-2</c:v>
                </c:pt>
                <c:pt idx="18743">
                  <c:v>-8.7589192999999996E-2</c:v>
                </c:pt>
                <c:pt idx="18744">
                  <c:v>-8.7560277000000006E-2</c:v>
                </c:pt>
                <c:pt idx="18745">
                  <c:v>-8.7531359000000003E-2</c:v>
                </c:pt>
                <c:pt idx="18746">
                  <c:v>-8.7502436000000003E-2</c:v>
                </c:pt>
                <c:pt idx="18747">
                  <c:v>-8.7473511000000004E-2</c:v>
                </c:pt>
                <c:pt idx="18748">
                  <c:v>-8.7444580999999993E-2</c:v>
                </c:pt>
                <c:pt idx="18749">
                  <c:v>-8.7415647999999999E-2</c:v>
                </c:pt>
                <c:pt idx="18750">
                  <c:v>-8.7386712000000005E-2</c:v>
                </c:pt>
                <c:pt idx="18751">
                  <c:v>-8.7357772E-2</c:v>
                </c:pt>
                <c:pt idx="18752">
                  <c:v>-8.7328827999999997E-2</c:v>
                </c:pt>
                <c:pt idx="18753">
                  <c:v>-8.7299880999999996E-2</c:v>
                </c:pt>
                <c:pt idx="18754">
                  <c:v>-8.7270930999999996E-2</c:v>
                </c:pt>
                <c:pt idx="18755">
                  <c:v>-8.7241975999999999E-2</c:v>
                </c:pt>
                <c:pt idx="18756">
                  <c:v>-8.7213019000000003E-2</c:v>
                </c:pt>
                <c:pt idx="18757">
                  <c:v>-8.7184056999999995E-2</c:v>
                </c:pt>
                <c:pt idx="18758">
                  <c:v>-8.7155093000000003E-2</c:v>
                </c:pt>
                <c:pt idx="18759">
                  <c:v>-8.7126123999999999E-2</c:v>
                </c:pt>
                <c:pt idx="18760">
                  <c:v>-8.7097151999999997E-2</c:v>
                </c:pt>
                <c:pt idx="18761">
                  <c:v>-8.7068176999999997E-2</c:v>
                </c:pt>
                <c:pt idx="18762">
                  <c:v>-8.7039197999999998E-2</c:v>
                </c:pt>
                <c:pt idx="18763">
                  <c:v>-8.7010216000000001E-2</c:v>
                </c:pt>
                <c:pt idx="18764">
                  <c:v>-8.6981230000000007E-2</c:v>
                </c:pt>
                <c:pt idx="18765">
                  <c:v>-8.695224E-2</c:v>
                </c:pt>
                <c:pt idx="18766">
                  <c:v>-8.6923246999999995E-2</c:v>
                </c:pt>
                <c:pt idx="18767">
                  <c:v>-8.6894250000000006E-2</c:v>
                </c:pt>
                <c:pt idx="18768">
                  <c:v>-8.6865250000000005E-2</c:v>
                </c:pt>
                <c:pt idx="18769">
                  <c:v>-8.6836246000000006E-2</c:v>
                </c:pt>
                <c:pt idx="18770">
                  <c:v>-8.6807238999999994E-2</c:v>
                </c:pt>
                <c:pt idx="18771">
                  <c:v>-8.6778227999999999E-2</c:v>
                </c:pt>
                <c:pt idx="18772">
                  <c:v>-8.6749214000000005E-2</c:v>
                </c:pt>
                <c:pt idx="18773">
                  <c:v>-8.6720195999999999E-2</c:v>
                </c:pt>
                <c:pt idx="18774">
                  <c:v>-8.6691174999999995E-2</c:v>
                </c:pt>
                <c:pt idx="18775">
                  <c:v>-8.6662149999999993E-2</c:v>
                </c:pt>
                <c:pt idx="18776">
                  <c:v>-8.6633120999999993E-2</c:v>
                </c:pt>
                <c:pt idx="18777">
                  <c:v>-8.6604088999999995E-2</c:v>
                </c:pt>
                <c:pt idx="18778">
                  <c:v>-8.6575053999999999E-2</c:v>
                </c:pt>
                <c:pt idx="18779">
                  <c:v>-8.6546015000000004E-2</c:v>
                </c:pt>
                <c:pt idx="18780">
                  <c:v>-8.6516972999999997E-2</c:v>
                </c:pt>
                <c:pt idx="18781">
                  <c:v>-8.6487927000000006E-2</c:v>
                </c:pt>
                <c:pt idx="18782">
                  <c:v>-8.6458877000000003E-2</c:v>
                </c:pt>
                <c:pt idx="18783">
                  <c:v>-8.6429824000000002E-2</c:v>
                </c:pt>
                <c:pt idx="18784">
                  <c:v>-8.6400768000000003E-2</c:v>
                </c:pt>
                <c:pt idx="18785">
                  <c:v>-8.6371708000000005E-2</c:v>
                </c:pt>
                <c:pt idx="18786">
                  <c:v>-8.6342643999999996E-2</c:v>
                </c:pt>
                <c:pt idx="18787">
                  <c:v>-8.6313577000000002E-2</c:v>
                </c:pt>
                <c:pt idx="18788">
                  <c:v>-8.6284506999999996E-2</c:v>
                </c:pt>
                <c:pt idx="18789">
                  <c:v>-8.6255433000000006E-2</c:v>
                </c:pt>
                <c:pt idx="18790">
                  <c:v>-8.6226355000000005E-2</c:v>
                </c:pt>
                <c:pt idx="18791">
                  <c:v>-8.6197274000000004E-2</c:v>
                </c:pt>
                <c:pt idx="18792">
                  <c:v>-8.6168189000000006E-2</c:v>
                </c:pt>
                <c:pt idx="18793">
                  <c:v>-8.6139100999999996E-2</c:v>
                </c:pt>
                <c:pt idx="18794">
                  <c:v>-8.6110009000000001E-2</c:v>
                </c:pt>
                <c:pt idx="18795">
                  <c:v>-8.6080913999999994E-2</c:v>
                </c:pt>
                <c:pt idx="18796">
                  <c:v>-8.6051816000000003E-2</c:v>
                </c:pt>
                <c:pt idx="18797">
                  <c:v>-8.6022714E-2</c:v>
                </c:pt>
                <c:pt idx="18798">
                  <c:v>-8.5993607999999999E-2</c:v>
                </c:pt>
                <c:pt idx="18799">
                  <c:v>-8.5964499E-2</c:v>
                </c:pt>
                <c:pt idx="18800">
                  <c:v>-8.5935387000000002E-2</c:v>
                </c:pt>
                <c:pt idx="18801">
                  <c:v>-8.5906270000000007E-2</c:v>
                </c:pt>
                <c:pt idx="18802">
                  <c:v>-8.5877150999999999E-2</c:v>
                </c:pt>
                <c:pt idx="18803">
                  <c:v>-8.5848028000000007E-2</c:v>
                </c:pt>
                <c:pt idx="18804">
                  <c:v>-8.5818901000000003E-2</c:v>
                </c:pt>
                <c:pt idx="18805">
                  <c:v>-8.5789771000000001E-2</c:v>
                </c:pt>
                <c:pt idx="18806">
                  <c:v>-8.5760638E-2</c:v>
                </c:pt>
                <c:pt idx="18807">
                  <c:v>-8.5731501000000002E-2</c:v>
                </c:pt>
                <c:pt idx="18808">
                  <c:v>-8.5702360000000005E-2</c:v>
                </c:pt>
                <c:pt idx="18809">
                  <c:v>-8.5673215999999996E-2</c:v>
                </c:pt>
                <c:pt idx="18810">
                  <c:v>-8.5644069000000003E-2</c:v>
                </c:pt>
                <c:pt idx="18811">
                  <c:v>-8.5614917999999998E-2</c:v>
                </c:pt>
                <c:pt idx="18812">
                  <c:v>-8.5585763999999995E-2</c:v>
                </c:pt>
                <c:pt idx="18813">
                  <c:v>-8.5556605999999993E-2</c:v>
                </c:pt>
                <c:pt idx="18814">
                  <c:v>-8.5527443999999994E-2</c:v>
                </c:pt>
                <c:pt idx="18815">
                  <c:v>-8.5498279999999996E-2</c:v>
                </c:pt>
                <c:pt idx="18816">
                  <c:v>-8.5469111E-2</c:v>
                </c:pt>
                <c:pt idx="18817">
                  <c:v>-8.5439939000000006E-2</c:v>
                </c:pt>
                <c:pt idx="18818">
                  <c:v>-8.5410764E-2</c:v>
                </c:pt>
                <c:pt idx="18819">
                  <c:v>-8.5381584999999996E-2</c:v>
                </c:pt>
                <c:pt idx="18820">
                  <c:v>-8.5352402999999993E-2</c:v>
                </c:pt>
                <c:pt idx="18821">
                  <c:v>-8.5323217000000007E-2</c:v>
                </c:pt>
                <c:pt idx="18822">
                  <c:v>-8.5294027999999994E-2</c:v>
                </c:pt>
                <c:pt idx="18823">
                  <c:v>-8.5264835999999997E-2</c:v>
                </c:pt>
                <c:pt idx="18824">
                  <c:v>-8.5235639000000002E-2</c:v>
                </c:pt>
                <c:pt idx="18825">
                  <c:v>-8.5206439999999994E-2</c:v>
                </c:pt>
                <c:pt idx="18826">
                  <c:v>-8.5177237000000003E-2</c:v>
                </c:pt>
                <c:pt idx="18827">
                  <c:v>-8.514803E-2</c:v>
                </c:pt>
                <c:pt idx="18828">
                  <c:v>-8.5118819999999998E-2</c:v>
                </c:pt>
                <c:pt idx="18829">
                  <c:v>-8.5089606999999998E-2</c:v>
                </c:pt>
                <c:pt idx="18830">
                  <c:v>-8.506039E-2</c:v>
                </c:pt>
                <c:pt idx="18831">
                  <c:v>-8.5031170000000003E-2</c:v>
                </c:pt>
                <c:pt idx="18832">
                  <c:v>-8.5001945999999995E-2</c:v>
                </c:pt>
                <c:pt idx="18833">
                  <c:v>-8.4972719000000002E-2</c:v>
                </c:pt>
                <c:pt idx="18834">
                  <c:v>-8.4943487999999998E-2</c:v>
                </c:pt>
                <c:pt idx="18835">
                  <c:v>-8.4914253999999995E-2</c:v>
                </c:pt>
                <c:pt idx="18836">
                  <c:v>-8.4885015999999994E-2</c:v>
                </c:pt>
                <c:pt idx="18837">
                  <c:v>-8.4855774999999994E-2</c:v>
                </c:pt>
                <c:pt idx="18838">
                  <c:v>-8.4826530999999997E-2</c:v>
                </c:pt>
                <c:pt idx="18839">
                  <c:v>-8.4797283000000001E-2</c:v>
                </c:pt>
                <c:pt idx="18840">
                  <c:v>-8.4768030999999994E-2</c:v>
                </c:pt>
                <c:pt idx="18841">
                  <c:v>-8.4738776000000002E-2</c:v>
                </c:pt>
                <c:pt idx="18842">
                  <c:v>-8.4709517999999998E-2</c:v>
                </c:pt>
                <c:pt idx="18843">
                  <c:v>-8.4680255999999995E-2</c:v>
                </c:pt>
                <c:pt idx="18844">
                  <c:v>-8.4650990999999995E-2</c:v>
                </c:pt>
                <c:pt idx="18845">
                  <c:v>-8.4621722999999996E-2</c:v>
                </c:pt>
                <c:pt idx="18846">
                  <c:v>-8.459245E-2</c:v>
                </c:pt>
                <c:pt idx="18847">
                  <c:v>-8.4563175000000004E-2</c:v>
                </c:pt>
                <c:pt idx="18848">
                  <c:v>-8.4533895999999997E-2</c:v>
                </c:pt>
                <c:pt idx="18849">
                  <c:v>-8.4504614000000006E-2</c:v>
                </c:pt>
                <c:pt idx="18850">
                  <c:v>-8.4475328000000002E-2</c:v>
                </c:pt>
                <c:pt idx="18851">
                  <c:v>-8.4446039000000001E-2</c:v>
                </c:pt>
                <c:pt idx="18852">
                  <c:v>-8.4416746000000001E-2</c:v>
                </c:pt>
                <c:pt idx="18853">
                  <c:v>-8.4387450000000003E-2</c:v>
                </c:pt>
                <c:pt idx="18854">
                  <c:v>-8.4358150000000007E-2</c:v>
                </c:pt>
                <c:pt idx="18855">
                  <c:v>-8.4328846999999998E-2</c:v>
                </c:pt>
                <c:pt idx="18856">
                  <c:v>-8.4299541000000006E-2</c:v>
                </c:pt>
                <c:pt idx="18857">
                  <c:v>-8.4270231000000001E-2</c:v>
                </c:pt>
                <c:pt idx="18858">
                  <c:v>-8.4240917999999998E-2</c:v>
                </c:pt>
                <c:pt idx="18859">
                  <c:v>-8.4211600999999997E-2</c:v>
                </c:pt>
                <c:pt idx="18860">
                  <c:v>-8.4182280999999998E-2</c:v>
                </c:pt>
                <c:pt idx="18861">
                  <c:v>-8.4152957E-2</c:v>
                </c:pt>
                <c:pt idx="18862">
                  <c:v>-8.4123630000000005E-2</c:v>
                </c:pt>
                <c:pt idx="18863">
                  <c:v>-8.4094299999999997E-2</c:v>
                </c:pt>
                <c:pt idx="18864">
                  <c:v>-8.4064966000000005E-2</c:v>
                </c:pt>
                <c:pt idx="18865">
                  <c:v>-8.4035628000000001E-2</c:v>
                </c:pt>
                <c:pt idx="18866">
                  <c:v>-8.4006287999999998E-2</c:v>
                </c:pt>
                <c:pt idx="18867">
                  <c:v>-8.3976943999999998E-2</c:v>
                </c:pt>
                <c:pt idx="18868">
                  <c:v>-8.3947595999999999E-2</c:v>
                </c:pt>
                <c:pt idx="18869">
                  <c:v>-8.3918245000000002E-2</c:v>
                </c:pt>
                <c:pt idx="18870">
                  <c:v>-8.3888890999999993E-2</c:v>
                </c:pt>
                <c:pt idx="18871">
                  <c:v>-8.3859533E-2</c:v>
                </c:pt>
                <c:pt idx="18872">
                  <c:v>-8.3830171999999994E-2</c:v>
                </c:pt>
                <c:pt idx="18873">
                  <c:v>-8.3800807000000005E-2</c:v>
                </c:pt>
                <c:pt idx="18874">
                  <c:v>-8.3771439000000003E-2</c:v>
                </c:pt>
                <c:pt idx="18875">
                  <c:v>-8.3742068000000003E-2</c:v>
                </c:pt>
                <c:pt idx="18876">
                  <c:v>-8.3712693000000005E-2</c:v>
                </c:pt>
                <c:pt idx="18877">
                  <c:v>-8.3683314999999994E-2</c:v>
                </c:pt>
                <c:pt idx="18878">
                  <c:v>-8.3653933E-2</c:v>
                </c:pt>
                <c:pt idx="18879">
                  <c:v>-8.3624548000000007E-2</c:v>
                </c:pt>
                <c:pt idx="18880">
                  <c:v>-8.3595160000000002E-2</c:v>
                </c:pt>
                <c:pt idx="18881">
                  <c:v>-8.3565767999999999E-2</c:v>
                </c:pt>
                <c:pt idx="18882">
                  <c:v>-8.3536372999999997E-2</c:v>
                </c:pt>
                <c:pt idx="18883">
                  <c:v>-8.3506973999999998E-2</c:v>
                </c:pt>
                <c:pt idx="18884">
                  <c:v>-8.3477572E-2</c:v>
                </c:pt>
                <c:pt idx="18885">
                  <c:v>-8.3448167000000004E-2</c:v>
                </c:pt>
                <c:pt idx="18886">
                  <c:v>-8.3418757999999996E-2</c:v>
                </c:pt>
                <c:pt idx="18887">
                  <c:v>-8.3389346000000003E-2</c:v>
                </c:pt>
                <c:pt idx="18888">
                  <c:v>-8.3359929999999999E-2</c:v>
                </c:pt>
                <c:pt idx="18889">
                  <c:v>-8.3330510999999996E-2</c:v>
                </c:pt>
                <c:pt idx="18890">
                  <c:v>-8.3301088999999995E-2</c:v>
                </c:pt>
                <c:pt idx="18891">
                  <c:v>-8.3271662999999996E-2</c:v>
                </c:pt>
                <c:pt idx="18892">
                  <c:v>-8.3242233999999998E-2</c:v>
                </c:pt>
                <c:pt idx="18893">
                  <c:v>-8.3212801000000003E-2</c:v>
                </c:pt>
                <c:pt idx="18894">
                  <c:v>-8.3183364999999995E-2</c:v>
                </c:pt>
                <c:pt idx="18895">
                  <c:v>-8.3153926000000003E-2</c:v>
                </c:pt>
                <c:pt idx="18896">
                  <c:v>-8.3124482999999999E-2</c:v>
                </c:pt>
                <c:pt idx="18897">
                  <c:v>-8.3095036999999997E-2</c:v>
                </c:pt>
                <c:pt idx="18898">
                  <c:v>-8.3065587999999996E-2</c:v>
                </c:pt>
                <c:pt idx="18899">
                  <c:v>-8.3036134999999997E-2</c:v>
                </c:pt>
                <c:pt idx="18900">
                  <c:v>-8.3006679E-2</c:v>
                </c:pt>
                <c:pt idx="18901">
                  <c:v>-8.2977219000000005E-2</c:v>
                </c:pt>
                <c:pt idx="18902">
                  <c:v>-8.2947755999999997E-2</c:v>
                </c:pt>
                <c:pt idx="18903">
                  <c:v>-8.2918290000000006E-2</c:v>
                </c:pt>
                <c:pt idx="18904">
                  <c:v>-8.2888820000000002E-2</c:v>
                </c:pt>
                <c:pt idx="18905">
                  <c:v>-8.2859347E-2</c:v>
                </c:pt>
                <c:pt idx="18906">
                  <c:v>-8.282987E-2</c:v>
                </c:pt>
                <c:pt idx="18907">
                  <c:v>-8.2800391000000001E-2</c:v>
                </c:pt>
                <c:pt idx="18908">
                  <c:v>-8.2770907000000005E-2</c:v>
                </c:pt>
                <c:pt idx="18909">
                  <c:v>-8.2741420999999996E-2</c:v>
                </c:pt>
                <c:pt idx="18910">
                  <c:v>-8.2711931000000002E-2</c:v>
                </c:pt>
                <c:pt idx="18911">
                  <c:v>-8.2682436999999998E-2</c:v>
                </c:pt>
                <c:pt idx="18912">
                  <c:v>-8.2652939999999994E-2</c:v>
                </c:pt>
                <c:pt idx="18913">
                  <c:v>-8.2623440000000006E-2</c:v>
                </c:pt>
                <c:pt idx="18914">
                  <c:v>-8.2593937000000006E-2</c:v>
                </c:pt>
                <c:pt idx="18915">
                  <c:v>-8.2564429999999994E-2</c:v>
                </c:pt>
                <c:pt idx="18916">
                  <c:v>-8.2534919999999998E-2</c:v>
                </c:pt>
                <c:pt idx="18917">
                  <c:v>-8.2505407000000003E-2</c:v>
                </c:pt>
                <c:pt idx="18918">
                  <c:v>-8.2475889999999996E-2</c:v>
                </c:pt>
                <c:pt idx="18919">
                  <c:v>-8.2446370000000005E-2</c:v>
                </c:pt>
                <c:pt idx="18920">
                  <c:v>-8.2416846000000002E-2</c:v>
                </c:pt>
                <c:pt idx="18921">
                  <c:v>-8.2387319000000001E-2</c:v>
                </c:pt>
                <c:pt idx="18922">
                  <c:v>-8.2357789000000001E-2</c:v>
                </c:pt>
                <c:pt idx="18923">
                  <c:v>-8.2328255000000003E-2</c:v>
                </c:pt>
                <c:pt idx="18924">
                  <c:v>-8.2298718000000007E-2</c:v>
                </c:pt>
                <c:pt idx="18925">
                  <c:v>-8.2269177999999998E-2</c:v>
                </c:pt>
                <c:pt idx="18926">
                  <c:v>-8.2239634000000006E-2</c:v>
                </c:pt>
                <c:pt idx="18927">
                  <c:v>-8.2210087000000001E-2</c:v>
                </c:pt>
                <c:pt idx="18928">
                  <c:v>-8.2180536999999998E-2</c:v>
                </c:pt>
                <c:pt idx="18929">
                  <c:v>-8.2150982999999997E-2</c:v>
                </c:pt>
                <c:pt idx="18930">
                  <c:v>-8.2121425999999997E-2</c:v>
                </c:pt>
                <c:pt idx="18931">
                  <c:v>-8.2091865E-2</c:v>
                </c:pt>
                <c:pt idx="18932">
                  <c:v>-8.2062302000000004E-2</c:v>
                </c:pt>
                <c:pt idx="18933">
                  <c:v>-8.2032734999999996E-2</c:v>
                </c:pt>
                <c:pt idx="18934">
                  <c:v>-8.2003164000000003E-2</c:v>
                </c:pt>
                <c:pt idx="18935">
                  <c:v>-8.1973589999999999E-2</c:v>
                </c:pt>
                <c:pt idx="18936">
                  <c:v>-8.1944012999999996E-2</c:v>
                </c:pt>
                <c:pt idx="18937">
                  <c:v>-8.1914431999999995E-2</c:v>
                </c:pt>
                <c:pt idx="18938">
                  <c:v>-8.1884848999999996E-2</c:v>
                </c:pt>
                <c:pt idx="18939">
                  <c:v>-8.1855260999999999E-2</c:v>
                </c:pt>
                <c:pt idx="18940">
                  <c:v>-8.1825671000000003E-2</c:v>
                </c:pt>
                <c:pt idx="18941">
                  <c:v>-8.1796076999999995E-2</c:v>
                </c:pt>
                <c:pt idx="18942">
                  <c:v>-8.1766480000000002E-2</c:v>
                </c:pt>
                <c:pt idx="18943">
                  <c:v>-8.1736879999999998E-2</c:v>
                </c:pt>
                <c:pt idx="18944">
                  <c:v>-8.1707275999999995E-2</c:v>
                </c:pt>
                <c:pt idx="18945">
                  <c:v>-8.1677668999999994E-2</c:v>
                </c:pt>
                <c:pt idx="18946">
                  <c:v>-8.1648057999999996E-2</c:v>
                </c:pt>
                <c:pt idx="18947">
                  <c:v>-8.1618444999999998E-2</c:v>
                </c:pt>
                <c:pt idx="18948">
                  <c:v>-8.1588827000000003E-2</c:v>
                </c:pt>
                <c:pt idx="18949">
                  <c:v>-8.1559206999999995E-2</c:v>
                </c:pt>
                <c:pt idx="18950">
                  <c:v>-8.1529583000000003E-2</c:v>
                </c:pt>
                <c:pt idx="18951">
                  <c:v>-8.1499955999999998E-2</c:v>
                </c:pt>
                <c:pt idx="18952">
                  <c:v>-8.1470325999999996E-2</c:v>
                </c:pt>
                <c:pt idx="18953">
                  <c:v>-8.1440691999999995E-2</c:v>
                </c:pt>
                <c:pt idx="18954">
                  <c:v>-8.1411054999999996E-2</c:v>
                </c:pt>
                <c:pt idx="18955">
                  <c:v>-8.1381414999999999E-2</c:v>
                </c:pt>
                <c:pt idx="18956">
                  <c:v>-8.1351771000000003E-2</c:v>
                </c:pt>
                <c:pt idx="18957">
                  <c:v>-8.1322123999999996E-2</c:v>
                </c:pt>
                <c:pt idx="18958">
                  <c:v>-8.1292474000000003E-2</c:v>
                </c:pt>
                <c:pt idx="18959">
                  <c:v>-8.1262819999999999E-2</c:v>
                </c:pt>
                <c:pt idx="18960">
                  <c:v>-8.1233162999999997E-2</c:v>
                </c:pt>
                <c:pt idx="18961">
                  <c:v>-8.1203502999999996E-2</c:v>
                </c:pt>
                <c:pt idx="18962">
                  <c:v>-8.1173839999999997E-2</c:v>
                </c:pt>
                <c:pt idx="18963">
                  <c:v>-8.1144173E-2</c:v>
                </c:pt>
                <c:pt idx="18964">
                  <c:v>-8.1114503000000004E-2</c:v>
                </c:pt>
                <c:pt idx="18965">
                  <c:v>-8.1084828999999997E-2</c:v>
                </c:pt>
                <c:pt idx="18966">
                  <c:v>-8.1055153000000005E-2</c:v>
                </c:pt>
                <c:pt idx="18967">
                  <c:v>-8.1025473000000001E-2</c:v>
                </c:pt>
                <c:pt idx="18968">
                  <c:v>-8.0995788999999999E-2</c:v>
                </c:pt>
                <c:pt idx="18969">
                  <c:v>-8.0966102999999998E-2</c:v>
                </c:pt>
                <c:pt idx="18970">
                  <c:v>-8.0936412999999999E-2</c:v>
                </c:pt>
                <c:pt idx="18971">
                  <c:v>-8.0906719000000002E-2</c:v>
                </c:pt>
                <c:pt idx="18972">
                  <c:v>-8.0877023000000006E-2</c:v>
                </c:pt>
                <c:pt idx="18973">
                  <c:v>-8.0847322999999999E-2</c:v>
                </c:pt>
                <c:pt idx="18974">
                  <c:v>-8.0817620000000007E-2</c:v>
                </c:pt>
                <c:pt idx="18975">
                  <c:v>-8.0787914000000002E-2</c:v>
                </c:pt>
                <c:pt idx="18976">
                  <c:v>-8.0758204E-2</c:v>
                </c:pt>
                <c:pt idx="18977">
                  <c:v>-8.0728490999999999E-2</c:v>
                </c:pt>
                <c:pt idx="18978">
                  <c:v>-8.0698775E-2</c:v>
                </c:pt>
                <c:pt idx="18979">
                  <c:v>-8.0669055000000003E-2</c:v>
                </c:pt>
                <c:pt idx="18980">
                  <c:v>-8.0639331999999994E-2</c:v>
                </c:pt>
                <c:pt idx="18981">
                  <c:v>-8.0609606E-2</c:v>
                </c:pt>
                <c:pt idx="18982">
                  <c:v>-8.0579876999999994E-2</c:v>
                </c:pt>
                <c:pt idx="18983">
                  <c:v>-8.0550144000000004E-2</c:v>
                </c:pt>
                <c:pt idx="18984">
                  <c:v>-8.0520408000000002E-2</c:v>
                </c:pt>
                <c:pt idx="18985">
                  <c:v>-8.0490669000000001E-2</c:v>
                </c:pt>
                <c:pt idx="18986">
                  <c:v>-8.0460926000000002E-2</c:v>
                </c:pt>
                <c:pt idx="18987">
                  <c:v>-8.0431180000000005E-2</c:v>
                </c:pt>
                <c:pt idx="18988">
                  <c:v>-8.0401430999999995E-2</c:v>
                </c:pt>
                <c:pt idx="18989">
                  <c:v>-8.0371679000000001E-2</c:v>
                </c:pt>
                <c:pt idx="18990">
                  <c:v>-8.0341922999999996E-2</c:v>
                </c:pt>
                <c:pt idx="18991">
                  <c:v>-8.0312164000000005E-2</c:v>
                </c:pt>
                <c:pt idx="18992">
                  <c:v>-8.0282402000000003E-2</c:v>
                </c:pt>
                <c:pt idx="18993">
                  <c:v>-8.0252637000000002E-2</c:v>
                </c:pt>
                <c:pt idx="18994">
                  <c:v>-8.0222868000000003E-2</c:v>
                </c:pt>
                <c:pt idx="18995">
                  <c:v>-8.0193096000000005E-2</c:v>
                </c:pt>
                <c:pt idx="18996">
                  <c:v>-8.0163320999999996E-2</c:v>
                </c:pt>
                <c:pt idx="18997">
                  <c:v>-8.0133542000000002E-2</c:v>
                </c:pt>
                <c:pt idx="18998">
                  <c:v>-8.0103759999999996E-2</c:v>
                </c:pt>
                <c:pt idx="18999">
                  <c:v>-8.0073975000000006E-2</c:v>
                </c:pt>
                <c:pt idx="19000">
                  <c:v>-8.0044187000000003E-2</c:v>
                </c:pt>
                <c:pt idx="19001">
                  <c:v>-8.0014395000000002E-2</c:v>
                </c:pt>
                <c:pt idx="19002">
                  <c:v>-7.9984601000000002E-2</c:v>
                </c:pt>
                <c:pt idx="19003">
                  <c:v>-7.9954802000000005E-2</c:v>
                </c:pt>
                <c:pt idx="19004">
                  <c:v>-7.9925000999999996E-2</c:v>
                </c:pt>
                <c:pt idx="19005">
                  <c:v>-7.9895197000000001E-2</c:v>
                </c:pt>
                <c:pt idx="19006">
                  <c:v>-7.9865388999999995E-2</c:v>
                </c:pt>
                <c:pt idx="19007">
                  <c:v>-7.9835578000000004E-2</c:v>
                </c:pt>
                <c:pt idx="19008">
                  <c:v>-7.9805763000000002E-2</c:v>
                </c:pt>
                <c:pt idx="19009">
                  <c:v>-7.9775945000000001E-2</c:v>
                </c:pt>
                <c:pt idx="19010">
                  <c:v>-7.9746124000000002E-2</c:v>
                </c:pt>
                <c:pt idx="19011">
                  <c:v>-7.9716300000000004E-2</c:v>
                </c:pt>
                <c:pt idx="19012">
                  <c:v>-7.9686472999999994E-2</c:v>
                </c:pt>
                <c:pt idx="19013">
                  <c:v>-7.9656642E-2</c:v>
                </c:pt>
                <c:pt idx="19014">
                  <c:v>-7.9626807999999993E-2</c:v>
                </c:pt>
                <c:pt idx="19015">
                  <c:v>-7.9596971000000002E-2</c:v>
                </c:pt>
                <c:pt idx="19016">
                  <c:v>-7.9567130999999999E-2</c:v>
                </c:pt>
                <c:pt idx="19017">
                  <c:v>-7.9537286999999998E-2</c:v>
                </c:pt>
                <c:pt idx="19018">
                  <c:v>-7.9507439999999999E-2</c:v>
                </c:pt>
                <c:pt idx="19019">
                  <c:v>-7.9477590000000001E-2</c:v>
                </c:pt>
                <c:pt idx="19020">
                  <c:v>-7.9447737000000004E-2</c:v>
                </c:pt>
                <c:pt idx="19021">
                  <c:v>-7.9417879999999996E-2</c:v>
                </c:pt>
                <c:pt idx="19022">
                  <c:v>-7.9388021000000003E-2</c:v>
                </c:pt>
                <c:pt idx="19023">
                  <c:v>-7.9358156999999999E-2</c:v>
                </c:pt>
                <c:pt idx="19024">
                  <c:v>-7.9328290999999995E-2</c:v>
                </c:pt>
                <c:pt idx="19025">
                  <c:v>-7.9298421999999993E-2</c:v>
                </c:pt>
                <c:pt idx="19026">
                  <c:v>-7.9268548999999994E-2</c:v>
                </c:pt>
                <c:pt idx="19027">
                  <c:v>-7.9238672999999996E-2</c:v>
                </c:pt>
                <c:pt idx="19028">
                  <c:v>-7.9208793999999999E-2</c:v>
                </c:pt>
                <c:pt idx="19029">
                  <c:v>-7.9178911000000005E-2</c:v>
                </c:pt>
                <c:pt idx="19030">
                  <c:v>-7.9149025999999997E-2</c:v>
                </c:pt>
                <c:pt idx="19031">
                  <c:v>-7.9119137000000006E-2</c:v>
                </c:pt>
                <c:pt idx="19032">
                  <c:v>-7.9089244000000003E-2</c:v>
                </c:pt>
                <c:pt idx="19033">
                  <c:v>-7.9059349000000001E-2</c:v>
                </c:pt>
                <c:pt idx="19034">
                  <c:v>-7.9029450000000001E-2</c:v>
                </c:pt>
                <c:pt idx="19035">
                  <c:v>-7.8999549000000002E-2</c:v>
                </c:pt>
                <c:pt idx="19036">
                  <c:v>-7.8969644000000006E-2</c:v>
                </c:pt>
                <c:pt idx="19037">
                  <c:v>-7.8939734999999997E-2</c:v>
                </c:pt>
                <c:pt idx="19038">
                  <c:v>-7.8909824000000003E-2</c:v>
                </c:pt>
                <c:pt idx="19039">
                  <c:v>-7.8879908999999998E-2</c:v>
                </c:pt>
                <c:pt idx="19040">
                  <c:v>-7.8849990999999994E-2</c:v>
                </c:pt>
                <c:pt idx="19041">
                  <c:v>-7.8820070000000006E-2</c:v>
                </c:pt>
                <c:pt idx="19042">
                  <c:v>-7.8790146000000005E-2</c:v>
                </c:pt>
                <c:pt idx="19043">
                  <c:v>-7.8760219000000006E-2</c:v>
                </c:pt>
                <c:pt idx="19044">
                  <c:v>-7.8730287999999995E-2</c:v>
                </c:pt>
                <c:pt idx="19045">
                  <c:v>-7.8700354E-2</c:v>
                </c:pt>
                <c:pt idx="19046">
                  <c:v>-7.8670417000000006E-2</c:v>
                </c:pt>
                <c:pt idx="19047">
                  <c:v>-7.8640476000000001E-2</c:v>
                </c:pt>
                <c:pt idx="19048">
                  <c:v>-7.8610532999999996E-2</c:v>
                </c:pt>
                <c:pt idx="19049">
                  <c:v>-7.8580585999999994E-2</c:v>
                </c:pt>
                <c:pt idx="19050">
                  <c:v>-7.8550635999999993E-2</c:v>
                </c:pt>
                <c:pt idx="19051">
                  <c:v>-7.8520682999999994E-2</c:v>
                </c:pt>
                <c:pt idx="19052">
                  <c:v>-7.8490726999999996E-2</c:v>
                </c:pt>
                <c:pt idx="19053">
                  <c:v>-7.8460767000000001E-2</c:v>
                </c:pt>
                <c:pt idx="19054">
                  <c:v>-7.8430804000000007E-2</c:v>
                </c:pt>
                <c:pt idx="19055">
                  <c:v>-7.8400838E-2</c:v>
                </c:pt>
                <c:pt idx="19056">
                  <c:v>-7.8370868999999996E-2</c:v>
                </c:pt>
                <c:pt idx="19057">
                  <c:v>-7.8340895999999993E-2</c:v>
                </c:pt>
                <c:pt idx="19058">
                  <c:v>-7.8310921000000006E-2</c:v>
                </c:pt>
                <c:pt idx="19059">
                  <c:v>-7.8280942000000006E-2</c:v>
                </c:pt>
                <c:pt idx="19060">
                  <c:v>-7.8250959999999994E-2</c:v>
                </c:pt>
                <c:pt idx="19061">
                  <c:v>-7.8220974999999998E-2</c:v>
                </c:pt>
                <c:pt idx="19062">
                  <c:v>-7.8190987000000003E-2</c:v>
                </c:pt>
                <c:pt idx="19063">
                  <c:v>-7.8160994999999997E-2</c:v>
                </c:pt>
                <c:pt idx="19064">
                  <c:v>-7.8131000000000006E-2</c:v>
                </c:pt>
                <c:pt idx="19065">
                  <c:v>-7.8101003000000002E-2</c:v>
                </c:pt>
                <c:pt idx="19066">
                  <c:v>-7.8071002E-2</c:v>
                </c:pt>
                <c:pt idx="19067">
                  <c:v>-7.8040997000000001E-2</c:v>
                </c:pt>
                <c:pt idx="19068">
                  <c:v>-7.8010990000000002E-2</c:v>
                </c:pt>
                <c:pt idx="19069">
                  <c:v>-7.7980979000000006E-2</c:v>
                </c:pt>
                <c:pt idx="19070">
                  <c:v>-7.7950964999999997E-2</c:v>
                </c:pt>
                <c:pt idx="19071">
                  <c:v>-7.7920948000000004E-2</c:v>
                </c:pt>
                <c:pt idx="19072">
                  <c:v>-7.7890927999999998E-2</c:v>
                </c:pt>
                <c:pt idx="19073">
                  <c:v>-7.7860904999999994E-2</c:v>
                </c:pt>
                <c:pt idx="19074">
                  <c:v>-7.7830878000000006E-2</c:v>
                </c:pt>
                <c:pt idx="19075">
                  <c:v>-7.7800849000000005E-2</c:v>
                </c:pt>
                <c:pt idx="19076">
                  <c:v>-7.7770816000000006E-2</c:v>
                </c:pt>
                <c:pt idx="19077">
                  <c:v>-7.7740779999999995E-2</c:v>
                </c:pt>
                <c:pt idx="19078">
                  <c:v>-7.7710741E-2</c:v>
                </c:pt>
                <c:pt idx="19079">
                  <c:v>-7.7680698000000006E-2</c:v>
                </c:pt>
                <c:pt idx="19080">
                  <c:v>-7.7650652000000001E-2</c:v>
                </c:pt>
                <c:pt idx="19081">
                  <c:v>-7.7620603999999996E-2</c:v>
                </c:pt>
                <c:pt idx="19082">
                  <c:v>-7.7590551999999993E-2</c:v>
                </c:pt>
                <c:pt idx="19083">
                  <c:v>-7.7560497000000006E-2</c:v>
                </c:pt>
                <c:pt idx="19084">
                  <c:v>-7.7530439000000007E-2</c:v>
                </c:pt>
                <c:pt idx="19085">
                  <c:v>-7.7500376999999995E-2</c:v>
                </c:pt>
                <c:pt idx="19086">
                  <c:v>-7.7470312999999999E-2</c:v>
                </c:pt>
                <c:pt idx="19087">
                  <c:v>-7.7440245000000005E-2</c:v>
                </c:pt>
                <c:pt idx="19088">
                  <c:v>-7.7410173999999998E-2</c:v>
                </c:pt>
                <c:pt idx="19089">
                  <c:v>-7.7380099999999993E-2</c:v>
                </c:pt>
                <c:pt idx="19090">
                  <c:v>-7.7350023000000004E-2</c:v>
                </c:pt>
                <c:pt idx="19091">
                  <c:v>-7.7319943000000002E-2</c:v>
                </c:pt>
                <c:pt idx="19092">
                  <c:v>-7.7289859000000002E-2</c:v>
                </c:pt>
                <c:pt idx="19093">
                  <c:v>-7.7259773000000004E-2</c:v>
                </c:pt>
                <c:pt idx="19094">
                  <c:v>-7.7229682999999993E-2</c:v>
                </c:pt>
                <c:pt idx="19095">
                  <c:v>-7.7199589999999998E-2</c:v>
                </c:pt>
                <c:pt idx="19096">
                  <c:v>-7.7169494000000005E-2</c:v>
                </c:pt>
                <c:pt idx="19097">
                  <c:v>-7.7139394999999999E-2</c:v>
                </c:pt>
                <c:pt idx="19098">
                  <c:v>-7.7109291999999996E-2</c:v>
                </c:pt>
                <c:pt idx="19099">
                  <c:v>-7.7079186999999993E-2</c:v>
                </c:pt>
                <c:pt idx="19100">
                  <c:v>-7.7049077999999993E-2</c:v>
                </c:pt>
                <c:pt idx="19101">
                  <c:v>-7.7018965999999994E-2</c:v>
                </c:pt>
                <c:pt idx="19102">
                  <c:v>-7.6988850999999997E-2</c:v>
                </c:pt>
                <c:pt idx="19103">
                  <c:v>-7.6958733000000001E-2</c:v>
                </c:pt>
                <c:pt idx="19104">
                  <c:v>-7.6928611999999993E-2</c:v>
                </c:pt>
                <c:pt idx="19105">
                  <c:v>-7.6898487000000001E-2</c:v>
                </c:pt>
                <c:pt idx="19106">
                  <c:v>-7.6868359999999997E-2</c:v>
                </c:pt>
                <c:pt idx="19107">
                  <c:v>-7.6838228999999994E-2</c:v>
                </c:pt>
                <c:pt idx="19108">
                  <c:v>-7.6808095000000007E-2</c:v>
                </c:pt>
                <c:pt idx="19109">
                  <c:v>-7.6777959000000007E-2</c:v>
                </c:pt>
                <c:pt idx="19110">
                  <c:v>-7.6747817999999995E-2</c:v>
                </c:pt>
                <c:pt idx="19111">
                  <c:v>-7.6717674999999999E-2</c:v>
                </c:pt>
                <c:pt idx="19112">
                  <c:v>-7.6687529000000004E-2</c:v>
                </c:pt>
                <c:pt idx="19113">
                  <c:v>-7.6657379999999997E-2</c:v>
                </c:pt>
                <c:pt idx="19114">
                  <c:v>-7.6627227000000006E-2</c:v>
                </c:pt>
                <c:pt idx="19115">
                  <c:v>-7.6597071000000003E-2</c:v>
                </c:pt>
                <c:pt idx="19116">
                  <c:v>-7.6566912000000001E-2</c:v>
                </c:pt>
                <c:pt idx="19117">
                  <c:v>-7.6536751E-2</c:v>
                </c:pt>
                <c:pt idx="19118">
                  <c:v>-7.6506586000000001E-2</c:v>
                </c:pt>
                <c:pt idx="19119">
                  <c:v>-7.6476417000000005E-2</c:v>
                </c:pt>
                <c:pt idx="19120">
                  <c:v>-7.6446245999999995E-2</c:v>
                </c:pt>
                <c:pt idx="19121">
                  <c:v>-7.6416072000000002E-2</c:v>
                </c:pt>
                <c:pt idx="19122">
                  <c:v>-7.6385893999999996E-2</c:v>
                </c:pt>
                <c:pt idx="19123">
                  <c:v>-7.6355713000000006E-2</c:v>
                </c:pt>
                <c:pt idx="19124">
                  <c:v>-7.6325530000000003E-2</c:v>
                </c:pt>
                <c:pt idx="19125">
                  <c:v>-7.6295343000000002E-2</c:v>
                </c:pt>
                <c:pt idx="19126">
                  <c:v>-7.6265153000000002E-2</c:v>
                </c:pt>
                <c:pt idx="19127">
                  <c:v>-7.6234960000000004E-2</c:v>
                </c:pt>
                <c:pt idx="19128">
                  <c:v>-7.6204762999999995E-2</c:v>
                </c:pt>
                <c:pt idx="19129">
                  <c:v>-7.6174564E-2</c:v>
                </c:pt>
                <c:pt idx="19130">
                  <c:v>-7.6144360999999994E-2</c:v>
                </c:pt>
                <c:pt idx="19131">
                  <c:v>-7.6114156000000002E-2</c:v>
                </c:pt>
                <c:pt idx="19132">
                  <c:v>-7.6083946999999999E-2</c:v>
                </c:pt>
                <c:pt idx="19133">
                  <c:v>-7.6053734999999997E-2</c:v>
                </c:pt>
                <c:pt idx="19134">
                  <c:v>-7.6023519999999997E-2</c:v>
                </c:pt>
                <c:pt idx="19135">
                  <c:v>-7.5993302999999998E-2</c:v>
                </c:pt>
                <c:pt idx="19136">
                  <c:v>-7.5963081000000002E-2</c:v>
                </c:pt>
                <c:pt idx="19137">
                  <c:v>-7.5932857000000006E-2</c:v>
                </c:pt>
                <c:pt idx="19138">
                  <c:v>-7.5902629999999999E-2</c:v>
                </c:pt>
                <c:pt idx="19139">
                  <c:v>-7.5872400000000007E-2</c:v>
                </c:pt>
                <c:pt idx="19140">
                  <c:v>-7.5842166000000003E-2</c:v>
                </c:pt>
                <c:pt idx="19141">
                  <c:v>-7.581193E-2</c:v>
                </c:pt>
                <c:pt idx="19142">
                  <c:v>-7.5781689999999999E-2</c:v>
                </c:pt>
                <c:pt idx="19143">
                  <c:v>-7.5751447E-2</c:v>
                </c:pt>
                <c:pt idx="19144">
                  <c:v>-7.5721201000000002E-2</c:v>
                </c:pt>
                <c:pt idx="19145">
                  <c:v>-7.5690952000000006E-2</c:v>
                </c:pt>
                <c:pt idx="19146">
                  <c:v>-7.5660699999999997E-2</c:v>
                </c:pt>
                <c:pt idx="19147">
                  <c:v>-7.5630445000000004E-2</c:v>
                </c:pt>
                <c:pt idx="19148">
                  <c:v>-7.5600186999999999E-2</c:v>
                </c:pt>
                <c:pt idx="19149">
                  <c:v>-7.5569925999999996E-2</c:v>
                </c:pt>
                <c:pt idx="19150">
                  <c:v>-7.5539660999999994E-2</c:v>
                </c:pt>
                <c:pt idx="19151">
                  <c:v>-7.5509393999999994E-2</c:v>
                </c:pt>
                <c:pt idx="19152">
                  <c:v>-7.5479122999999995E-2</c:v>
                </c:pt>
                <c:pt idx="19153">
                  <c:v>-7.5448849999999998E-2</c:v>
                </c:pt>
                <c:pt idx="19154">
                  <c:v>-7.5418573000000003E-2</c:v>
                </c:pt>
                <c:pt idx="19155">
                  <c:v>-7.5388292999999995E-2</c:v>
                </c:pt>
                <c:pt idx="19156">
                  <c:v>-7.5358010000000003E-2</c:v>
                </c:pt>
                <c:pt idx="19157">
                  <c:v>-7.5327723999999999E-2</c:v>
                </c:pt>
                <c:pt idx="19158">
                  <c:v>-7.5297434999999996E-2</c:v>
                </c:pt>
                <c:pt idx="19159">
                  <c:v>-7.5267142999999995E-2</c:v>
                </c:pt>
                <c:pt idx="19160">
                  <c:v>-7.5236847999999995E-2</c:v>
                </c:pt>
                <c:pt idx="19161">
                  <c:v>-7.5206549999999997E-2</c:v>
                </c:pt>
                <c:pt idx="19162">
                  <c:v>-7.5176249000000001E-2</c:v>
                </c:pt>
                <c:pt idx="19163">
                  <c:v>-7.5145944000000006E-2</c:v>
                </c:pt>
                <c:pt idx="19164">
                  <c:v>-7.5115636999999999E-2</c:v>
                </c:pt>
                <c:pt idx="19165">
                  <c:v>-7.5085325999999994E-2</c:v>
                </c:pt>
                <c:pt idx="19166">
                  <c:v>-7.5055013000000004E-2</c:v>
                </c:pt>
                <c:pt idx="19167">
                  <c:v>-7.5024696000000002E-2</c:v>
                </c:pt>
                <c:pt idx="19168">
                  <c:v>-7.4994376000000001E-2</c:v>
                </c:pt>
                <c:pt idx="19169">
                  <c:v>-7.4964054000000002E-2</c:v>
                </c:pt>
                <c:pt idx="19170">
                  <c:v>-7.4933728000000005E-2</c:v>
                </c:pt>
                <c:pt idx="19171">
                  <c:v>-7.4903398999999996E-2</c:v>
                </c:pt>
                <c:pt idx="19172">
                  <c:v>-7.4873067000000001E-2</c:v>
                </c:pt>
                <c:pt idx="19173">
                  <c:v>-7.4842731999999995E-2</c:v>
                </c:pt>
                <c:pt idx="19174">
                  <c:v>-7.4812394000000004E-2</c:v>
                </c:pt>
                <c:pt idx="19175">
                  <c:v>-7.4782053000000001E-2</c:v>
                </c:pt>
                <c:pt idx="19176">
                  <c:v>-7.4751708E-2</c:v>
                </c:pt>
                <c:pt idx="19177">
                  <c:v>-7.4721361E-2</c:v>
                </c:pt>
                <c:pt idx="19178">
                  <c:v>-7.4691011000000002E-2</c:v>
                </c:pt>
                <c:pt idx="19179">
                  <c:v>-7.4660658000000005E-2</c:v>
                </c:pt>
                <c:pt idx="19180">
                  <c:v>-7.4630300999999996E-2</c:v>
                </c:pt>
                <c:pt idx="19181">
                  <c:v>-7.4599942000000002E-2</c:v>
                </c:pt>
                <c:pt idx="19182">
                  <c:v>-7.4569578999999997E-2</c:v>
                </c:pt>
                <c:pt idx="19183">
                  <c:v>-7.4539214000000006E-2</c:v>
                </c:pt>
                <c:pt idx="19184">
                  <c:v>-7.4508845000000004E-2</c:v>
                </c:pt>
                <c:pt idx="19185">
                  <c:v>-7.4478474000000003E-2</c:v>
                </c:pt>
                <c:pt idx="19186">
                  <c:v>-7.4448099000000004E-2</c:v>
                </c:pt>
                <c:pt idx="19187">
                  <c:v>-7.4417722000000006E-2</c:v>
                </c:pt>
                <c:pt idx="19188">
                  <c:v>-7.4387340999999996E-2</c:v>
                </c:pt>
                <c:pt idx="19189">
                  <c:v>-7.4356957000000001E-2</c:v>
                </c:pt>
                <c:pt idx="19190">
                  <c:v>-7.4326569999999995E-2</c:v>
                </c:pt>
                <c:pt idx="19191">
                  <c:v>-7.4296181000000003E-2</c:v>
                </c:pt>
                <c:pt idx="19192">
                  <c:v>-7.4265787999999999E-2</c:v>
                </c:pt>
                <c:pt idx="19193">
                  <c:v>-7.4235391999999997E-2</c:v>
                </c:pt>
                <c:pt idx="19194">
                  <c:v>-7.4204992999999997E-2</c:v>
                </c:pt>
                <c:pt idx="19195">
                  <c:v>-7.4174590999999998E-2</c:v>
                </c:pt>
                <c:pt idx="19196">
                  <c:v>-7.4144186000000001E-2</c:v>
                </c:pt>
                <c:pt idx="19197">
                  <c:v>-7.4113778000000005E-2</c:v>
                </c:pt>
                <c:pt idx="19198">
                  <c:v>-7.4083366999999997E-2</c:v>
                </c:pt>
                <c:pt idx="19199">
                  <c:v>-7.4052953000000005E-2</c:v>
                </c:pt>
                <c:pt idx="19200">
                  <c:v>-7.4022536E-2</c:v>
                </c:pt>
                <c:pt idx="19201">
                  <c:v>-7.3992114999999997E-2</c:v>
                </c:pt>
                <c:pt idx="19202">
                  <c:v>-7.3961691999999996E-2</c:v>
                </c:pt>
                <c:pt idx="19203">
                  <c:v>-7.3931265999999995E-2</c:v>
                </c:pt>
                <c:pt idx="19204">
                  <c:v>-7.3900836999999997E-2</c:v>
                </c:pt>
                <c:pt idx="19205">
                  <c:v>-7.3870405E-2</c:v>
                </c:pt>
                <c:pt idx="19206">
                  <c:v>-7.3839970000000005E-2</c:v>
                </c:pt>
                <c:pt idx="19207">
                  <c:v>-7.3809530999999998E-2</c:v>
                </c:pt>
                <c:pt idx="19208">
                  <c:v>-7.3779090000000006E-2</c:v>
                </c:pt>
                <c:pt idx="19209">
                  <c:v>-7.3748646000000001E-2</c:v>
                </c:pt>
                <c:pt idx="19210">
                  <c:v>-7.3718198999999998E-2</c:v>
                </c:pt>
                <c:pt idx="19211">
                  <c:v>-7.3687747999999997E-2</c:v>
                </c:pt>
                <c:pt idx="19212">
                  <c:v>-7.3657294999999998E-2</c:v>
                </c:pt>
                <c:pt idx="19213">
                  <c:v>-7.3626838999999999E-2</c:v>
                </c:pt>
                <c:pt idx="19214">
                  <c:v>-7.3596380000000003E-2</c:v>
                </c:pt>
                <c:pt idx="19215">
                  <c:v>-7.3565916999999995E-2</c:v>
                </c:pt>
                <c:pt idx="19216">
                  <c:v>-7.3535452000000001E-2</c:v>
                </c:pt>
                <c:pt idx="19217">
                  <c:v>-7.3504983999999995E-2</c:v>
                </c:pt>
                <c:pt idx="19218">
                  <c:v>-7.3474512000000006E-2</c:v>
                </c:pt>
                <c:pt idx="19219">
                  <c:v>-7.3444038000000003E-2</c:v>
                </c:pt>
                <c:pt idx="19220">
                  <c:v>-7.3413561000000002E-2</c:v>
                </c:pt>
                <c:pt idx="19221">
                  <c:v>-7.3383080000000003E-2</c:v>
                </c:pt>
                <c:pt idx="19222">
                  <c:v>-7.3352597000000005E-2</c:v>
                </c:pt>
                <c:pt idx="19223">
                  <c:v>-7.3322110999999995E-2</c:v>
                </c:pt>
                <c:pt idx="19224">
                  <c:v>-7.3291621000000001E-2</c:v>
                </c:pt>
                <c:pt idx="19225">
                  <c:v>-7.3261128999999994E-2</c:v>
                </c:pt>
                <c:pt idx="19226">
                  <c:v>-7.3230634000000003E-2</c:v>
                </c:pt>
                <c:pt idx="19227">
                  <c:v>-7.3200135E-2</c:v>
                </c:pt>
                <c:pt idx="19228">
                  <c:v>-7.3169633999999997E-2</c:v>
                </c:pt>
                <c:pt idx="19229">
                  <c:v>-7.3139129999999997E-2</c:v>
                </c:pt>
                <c:pt idx="19230">
                  <c:v>-7.3108622999999998E-2</c:v>
                </c:pt>
                <c:pt idx="19231">
                  <c:v>-7.3078112000000001E-2</c:v>
                </c:pt>
                <c:pt idx="19232">
                  <c:v>-7.3047599000000005E-2</c:v>
                </c:pt>
                <c:pt idx="19233">
                  <c:v>-7.3017082999999997E-2</c:v>
                </c:pt>
                <c:pt idx="19234">
                  <c:v>-7.2986564000000004E-2</c:v>
                </c:pt>
                <c:pt idx="19235">
                  <c:v>-7.2956041999999999E-2</c:v>
                </c:pt>
                <c:pt idx="19236">
                  <c:v>-7.2925515999999996E-2</c:v>
                </c:pt>
                <c:pt idx="19237">
                  <c:v>-7.2894987999999994E-2</c:v>
                </c:pt>
                <c:pt idx="19238">
                  <c:v>-7.2864456999999994E-2</c:v>
                </c:pt>
                <c:pt idx="19239">
                  <c:v>-7.2833922999999995E-2</c:v>
                </c:pt>
                <c:pt idx="19240">
                  <c:v>-7.2803385999999998E-2</c:v>
                </c:pt>
                <c:pt idx="19241">
                  <c:v>-7.2772846000000002E-2</c:v>
                </c:pt>
                <c:pt idx="19242">
                  <c:v>-7.2742302999999994E-2</c:v>
                </c:pt>
                <c:pt idx="19243">
                  <c:v>-7.2711757000000002E-2</c:v>
                </c:pt>
                <c:pt idx="19244">
                  <c:v>-7.2681207999999997E-2</c:v>
                </c:pt>
                <c:pt idx="19245">
                  <c:v>-7.2650655999999994E-2</c:v>
                </c:pt>
                <c:pt idx="19246">
                  <c:v>-7.2620101000000006E-2</c:v>
                </c:pt>
                <c:pt idx="19247">
                  <c:v>-7.2589543000000006E-2</c:v>
                </c:pt>
                <c:pt idx="19248">
                  <c:v>-7.2558981999999994E-2</c:v>
                </c:pt>
                <c:pt idx="19249">
                  <c:v>-7.2528417999999997E-2</c:v>
                </c:pt>
                <c:pt idx="19250">
                  <c:v>-7.2497852000000002E-2</c:v>
                </c:pt>
                <c:pt idx="19251">
                  <c:v>-7.2467281999999994E-2</c:v>
                </c:pt>
                <c:pt idx="19252">
                  <c:v>-7.2436709000000002E-2</c:v>
                </c:pt>
                <c:pt idx="19253">
                  <c:v>-7.2406133999999997E-2</c:v>
                </c:pt>
                <c:pt idx="19254">
                  <c:v>-7.2375554999999994E-2</c:v>
                </c:pt>
                <c:pt idx="19255">
                  <c:v>-7.2344973000000007E-2</c:v>
                </c:pt>
                <c:pt idx="19256">
                  <c:v>-7.2314389000000007E-2</c:v>
                </c:pt>
                <c:pt idx="19257">
                  <c:v>-7.2283800999999995E-2</c:v>
                </c:pt>
                <c:pt idx="19258">
                  <c:v>-7.2253210999999998E-2</c:v>
                </c:pt>
                <c:pt idx="19259">
                  <c:v>-7.2222618000000002E-2</c:v>
                </c:pt>
                <c:pt idx="19260">
                  <c:v>-7.2192020999999995E-2</c:v>
                </c:pt>
                <c:pt idx="19261">
                  <c:v>-7.2161422000000003E-2</c:v>
                </c:pt>
                <c:pt idx="19262">
                  <c:v>-7.2130819999999998E-2</c:v>
                </c:pt>
                <c:pt idx="19263">
                  <c:v>-7.2100214999999995E-2</c:v>
                </c:pt>
                <c:pt idx="19264">
                  <c:v>-7.2069606999999994E-2</c:v>
                </c:pt>
                <c:pt idx="19265">
                  <c:v>-7.2038994999999995E-2</c:v>
                </c:pt>
                <c:pt idx="19266">
                  <c:v>-7.2008380999999996E-2</c:v>
                </c:pt>
                <c:pt idx="19267">
                  <c:v>-7.1977764E-2</c:v>
                </c:pt>
                <c:pt idx="19268">
                  <c:v>-7.1947145000000004E-2</c:v>
                </c:pt>
                <c:pt idx="19269">
                  <c:v>-7.1916521999999997E-2</c:v>
                </c:pt>
                <c:pt idx="19270">
                  <c:v>-7.1885896000000005E-2</c:v>
                </c:pt>
                <c:pt idx="19271">
                  <c:v>-7.1855267E-2</c:v>
                </c:pt>
                <c:pt idx="19272">
                  <c:v>-7.1824634999999998E-2</c:v>
                </c:pt>
                <c:pt idx="19273">
                  <c:v>-7.1794000999999996E-2</c:v>
                </c:pt>
                <c:pt idx="19274">
                  <c:v>-7.1763362999999997E-2</c:v>
                </c:pt>
                <c:pt idx="19275">
                  <c:v>-7.1732722999999998E-2</c:v>
                </c:pt>
                <c:pt idx="19276">
                  <c:v>-7.1702079000000002E-2</c:v>
                </c:pt>
                <c:pt idx="19277">
                  <c:v>-7.1671433000000007E-2</c:v>
                </c:pt>
                <c:pt idx="19278">
                  <c:v>-7.1640783999999999E-2</c:v>
                </c:pt>
                <c:pt idx="19279">
                  <c:v>-7.1610132000000007E-2</c:v>
                </c:pt>
                <c:pt idx="19280">
                  <c:v>-7.1579476000000003E-2</c:v>
                </c:pt>
                <c:pt idx="19281">
                  <c:v>-7.1548818E-2</c:v>
                </c:pt>
                <c:pt idx="19282">
                  <c:v>-7.1518156999999999E-2</c:v>
                </c:pt>
                <c:pt idx="19283">
                  <c:v>-7.1487493999999999E-2</c:v>
                </c:pt>
                <c:pt idx="19284">
                  <c:v>-7.1456827000000001E-2</c:v>
                </c:pt>
                <c:pt idx="19285">
                  <c:v>-7.1426157000000004E-2</c:v>
                </c:pt>
                <c:pt idx="19286">
                  <c:v>-7.1395483999999995E-2</c:v>
                </c:pt>
                <c:pt idx="19287">
                  <c:v>-7.1364809000000001E-2</c:v>
                </c:pt>
                <c:pt idx="19288">
                  <c:v>-7.1334129999999996E-2</c:v>
                </c:pt>
                <c:pt idx="19289">
                  <c:v>-7.1303449000000005E-2</c:v>
                </c:pt>
                <c:pt idx="19290">
                  <c:v>-7.1272765000000002E-2</c:v>
                </c:pt>
                <c:pt idx="19291">
                  <c:v>-7.1242077000000001E-2</c:v>
                </c:pt>
                <c:pt idx="19292">
                  <c:v>-7.1211387000000001E-2</c:v>
                </c:pt>
                <c:pt idx="19293">
                  <c:v>-7.1180694000000003E-2</c:v>
                </c:pt>
                <c:pt idx="19294">
                  <c:v>-7.1149998000000006E-2</c:v>
                </c:pt>
                <c:pt idx="19295">
                  <c:v>-7.1119298999999997E-2</c:v>
                </c:pt>
                <c:pt idx="19296">
                  <c:v>-7.1088597000000003E-2</c:v>
                </c:pt>
                <c:pt idx="19297">
                  <c:v>-7.1057892999999997E-2</c:v>
                </c:pt>
                <c:pt idx="19298">
                  <c:v>-7.1027185000000007E-2</c:v>
                </c:pt>
                <c:pt idx="19299">
                  <c:v>-7.0996475000000003E-2</c:v>
                </c:pt>
                <c:pt idx="19300">
                  <c:v>-7.0965761000000002E-2</c:v>
                </c:pt>
                <c:pt idx="19301">
                  <c:v>-7.0935045000000002E-2</c:v>
                </c:pt>
                <c:pt idx="19302">
                  <c:v>-7.0904326000000004E-2</c:v>
                </c:pt>
                <c:pt idx="19303">
                  <c:v>-7.0873604000000007E-2</c:v>
                </c:pt>
                <c:pt idx="19304">
                  <c:v>-7.0842878999999997E-2</c:v>
                </c:pt>
                <c:pt idx="19305">
                  <c:v>-7.0812151000000004E-2</c:v>
                </c:pt>
                <c:pt idx="19306">
                  <c:v>-7.0781419999999998E-2</c:v>
                </c:pt>
                <c:pt idx="19307">
                  <c:v>-7.0750685999999993E-2</c:v>
                </c:pt>
                <c:pt idx="19308">
                  <c:v>-7.0719950000000004E-2</c:v>
                </c:pt>
                <c:pt idx="19309">
                  <c:v>-7.0689210000000002E-2</c:v>
                </c:pt>
                <c:pt idx="19310">
                  <c:v>-7.0658468000000002E-2</c:v>
                </c:pt>
                <c:pt idx="19311">
                  <c:v>-7.0627723000000003E-2</c:v>
                </c:pt>
                <c:pt idx="19312">
                  <c:v>-7.0596974000000007E-2</c:v>
                </c:pt>
                <c:pt idx="19313">
                  <c:v>-7.0566222999999997E-2</c:v>
                </c:pt>
                <c:pt idx="19314">
                  <c:v>-7.0535469000000003E-2</c:v>
                </c:pt>
                <c:pt idx="19315">
                  <c:v>-7.0504712999999997E-2</c:v>
                </c:pt>
                <c:pt idx="19316">
                  <c:v>-7.0473953000000006E-2</c:v>
                </c:pt>
                <c:pt idx="19317">
                  <c:v>-7.0443190000000003E-2</c:v>
                </c:pt>
                <c:pt idx="19318">
                  <c:v>-7.0412425000000001E-2</c:v>
                </c:pt>
                <c:pt idx="19319">
                  <c:v>-7.0381657E-2</c:v>
                </c:pt>
                <c:pt idx="19320">
                  <c:v>-7.0350885000000002E-2</c:v>
                </c:pt>
                <c:pt idx="19321">
                  <c:v>-7.0320111000000005E-2</c:v>
                </c:pt>
                <c:pt idx="19322">
                  <c:v>-7.0289333999999995E-2</c:v>
                </c:pt>
                <c:pt idx="19323">
                  <c:v>-7.0258554000000001E-2</c:v>
                </c:pt>
                <c:pt idx="19324">
                  <c:v>-7.0227771999999994E-2</c:v>
                </c:pt>
                <c:pt idx="19325">
                  <c:v>-7.0196986000000003E-2</c:v>
                </c:pt>
                <c:pt idx="19326">
                  <c:v>-7.0166197999999999E-2</c:v>
                </c:pt>
                <c:pt idx="19327">
                  <c:v>-7.0135405999999997E-2</c:v>
                </c:pt>
                <c:pt idx="19328">
                  <c:v>-7.0104611999999997E-2</c:v>
                </c:pt>
                <c:pt idx="19329">
                  <c:v>-7.0073814999999998E-2</c:v>
                </c:pt>
                <c:pt idx="19330">
                  <c:v>-7.0043015E-2</c:v>
                </c:pt>
                <c:pt idx="19331">
                  <c:v>-7.0012212000000004E-2</c:v>
                </c:pt>
                <c:pt idx="19332">
                  <c:v>-6.9981406999999995E-2</c:v>
                </c:pt>
                <c:pt idx="19333">
                  <c:v>-6.9950598000000003E-2</c:v>
                </c:pt>
                <c:pt idx="19334">
                  <c:v>-6.9919786999999997E-2</c:v>
                </c:pt>
                <c:pt idx="19335">
                  <c:v>-6.9888972999999993E-2</c:v>
                </c:pt>
                <c:pt idx="19336">
                  <c:v>-6.9858156000000005E-2</c:v>
                </c:pt>
                <c:pt idx="19337">
                  <c:v>-6.9827336000000004E-2</c:v>
                </c:pt>
                <c:pt idx="19338">
                  <c:v>-6.9796513000000004E-2</c:v>
                </c:pt>
                <c:pt idx="19339">
                  <c:v>-6.9765687000000007E-2</c:v>
                </c:pt>
                <c:pt idx="19340">
                  <c:v>-6.9734858999999996E-2</c:v>
                </c:pt>
                <c:pt idx="19341">
                  <c:v>-6.9704027000000002E-2</c:v>
                </c:pt>
                <c:pt idx="19342">
                  <c:v>-6.9673192999999994E-2</c:v>
                </c:pt>
                <c:pt idx="19343">
                  <c:v>-6.9642356000000002E-2</c:v>
                </c:pt>
                <c:pt idx="19344">
                  <c:v>-6.9611515999999998E-2</c:v>
                </c:pt>
                <c:pt idx="19345">
                  <c:v>-6.9580672999999996E-2</c:v>
                </c:pt>
                <c:pt idx="19346">
                  <c:v>-6.9549827999999994E-2</c:v>
                </c:pt>
                <c:pt idx="19347">
                  <c:v>-6.9518978999999995E-2</c:v>
                </c:pt>
                <c:pt idx="19348">
                  <c:v>-6.9488127999999996E-2</c:v>
                </c:pt>
                <c:pt idx="19349">
                  <c:v>-6.9457273999999999E-2</c:v>
                </c:pt>
                <c:pt idx="19350">
                  <c:v>-6.9426417000000004E-2</c:v>
                </c:pt>
                <c:pt idx="19351">
                  <c:v>-6.9395556999999997E-2</c:v>
                </c:pt>
                <c:pt idx="19352">
                  <c:v>-6.9364694000000005E-2</c:v>
                </c:pt>
                <c:pt idx="19353">
                  <c:v>-6.9333829E-2</c:v>
                </c:pt>
                <c:pt idx="19354">
                  <c:v>-6.9302959999999997E-2</c:v>
                </c:pt>
                <c:pt idx="19355">
                  <c:v>-6.9272088999999995E-2</c:v>
                </c:pt>
                <c:pt idx="19356">
                  <c:v>-6.9241214999999995E-2</c:v>
                </c:pt>
                <c:pt idx="19357">
                  <c:v>-6.9210337999999996E-2</c:v>
                </c:pt>
                <c:pt idx="19358">
                  <c:v>-6.9179458999999999E-2</c:v>
                </c:pt>
                <c:pt idx="19359">
                  <c:v>-6.9148576000000003E-2</c:v>
                </c:pt>
                <c:pt idx="19360">
                  <c:v>-6.9117690999999995E-2</c:v>
                </c:pt>
                <c:pt idx="19361">
                  <c:v>-6.9086803000000002E-2</c:v>
                </c:pt>
                <c:pt idx="19362">
                  <c:v>-6.9055911999999997E-2</c:v>
                </c:pt>
                <c:pt idx="19363">
                  <c:v>-6.9025017999999994E-2</c:v>
                </c:pt>
                <c:pt idx="19364">
                  <c:v>-6.8994121000000005E-2</c:v>
                </c:pt>
                <c:pt idx="19365">
                  <c:v>-6.8963222000000005E-2</c:v>
                </c:pt>
                <c:pt idx="19366">
                  <c:v>-6.8932320000000005E-2</c:v>
                </c:pt>
                <c:pt idx="19367">
                  <c:v>-6.8901414999999994E-2</c:v>
                </c:pt>
                <c:pt idx="19368">
                  <c:v>-6.8870505999999998E-2</c:v>
                </c:pt>
                <c:pt idx="19369">
                  <c:v>-6.8839596000000003E-2</c:v>
                </c:pt>
                <c:pt idx="19370">
                  <c:v>-6.8808681999999996E-2</c:v>
                </c:pt>
                <c:pt idx="19371">
                  <c:v>-6.8777766000000004E-2</c:v>
                </c:pt>
                <c:pt idx="19372">
                  <c:v>-6.8746847E-2</c:v>
                </c:pt>
                <c:pt idx="19373">
                  <c:v>-6.8715924999999997E-2</c:v>
                </c:pt>
                <c:pt idx="19374">
                  <c:v>-6.8684999999999996E-2</c:v>
                </c:pt>
                <c:pt idx="19375">
                  <c:v>-6.8654071999999997E-2</c:v>
                </c:pt>
                <c:pt idx="19376">
                  <c:v>-6.8623141999999998E-2</c:v>
                </c:pt>
                <c:pt idx="19377">
                  <c:v>-6.8592209000000001E-2</c:v>
                </c:pt>
                <c:pt idx="19378">
                  <c:v>-6.8561273000000006E-2</c:v>
                </c:pt>
                <c:pt idx="19379">
                  <c:v>-6.8530333999999998E-2</c:v>
                </c:pt>
                <c:pt idx="19380">
                  <c:v>-6.8499392000000006E-2</c:v>
                </c:pt>
                <c:pt idx="19381">
                  <c:v>-6.8468448000000001E-2</c:v>
                </c:pt>
                <c:pt idx="19382">
                  <c:v>-6.8437499999999998E-2</c:v>
                </c:pt>
                <c:pt idx="19383">
                  <c:v>-6.8406549999999997E-2</c:v>
                </c:pt>
                <c:pt idx="19384">
                  <c:v>-6.8375596999999996E-2</c:v>
                </c:pt>
                <c:pt idx="19385">
                  <c:v>-6.8344641999999997E-2</c:v>
                </c:pt>
                <c:pt idx="19386">
                  <c:v>-6.8313683E-2</c:v>
                </c:pt>
                <c:pt idx="19387">
                  <c:v>-6.8282722000000004E-2</c:v>
                </c:pt>
                <c:pt idx="19388">
                  <c:v>-6.8251757999999996E-2</c:v>
                </c:pt>
                <c:pt idx="19389">
                  <c:v>-6.8220791000000003E-2</c:v>
                </c:pt>
                <c:pt idx="19390">
                  <c:v>-6.8189821999999997E-2</c:v>
                </c:pt>
                <c:pt idx="19391">
                  <c:v>-6.8158848999999994E-2</c:v>
                </c:pt>
                <c:pt idx="19392">
                  <c:v>-6.8127874000000005E-2</c:v>
                </c:pt>
                <c:pt idx="19393">
                  <c:v>-6.8096896000000004E-2</c:v>
                </c:pt>
                <c:pt idx="19394">
                  <c:v>-6.8065915000000005E-2</c:v>
                </c:pt>
                <c:pt idx="19395">
                  <c:v>-6.8034931000000007E-2</c:v>
                </c:pt>
                <c:pt idx="19396">
                  <c:v>-6.8003944999999996E-2</c:v>
                </c:pt>
                <c:pt idx="19397">
                  <c:v>-6.7972956000000001E-2</c:v>
                </c:pt>
                <c:pt idx="19398">
                  <c:v>-6.7941963999999994E-2</c:v>
                </c:pt>
                <c:pt idx="19399">
                  <c:v>-6.7910969000000002E-2</c:v>
                </c:pt>
                <c:pt idx="19400">
                  <c:v>-6.7879971999999997E-2</c:v>
                </c:pt>
                <c:pt idx="19401">
                  <c:v>-6.7848971999999994E-2</c:v>
                </c:pt>
                <c:pt idx="19402">
                  <c:v>-6.7817969000000006E-2</c:v>
                </c:pt>
                <c:pt idx="19403">
                  <c:v>-6.7786963000000006E-2</c:v>
                </c:pt>
                <c:pt idx="19404">
                  <c:v>-6.7755953999999993E-2</c:v>
                </c:pt>
                <c:pt idx="19405">
                  <c:v>-6.7724942999999996E-2</c:v>
                </c:pt>
                <c:pt idx="19406">
                  <c:v>-6.7693929E-2</c:v>
                </c:pt>
                <c:pt idx="19407">
                  <c:v>-6.7662912000000006E-2</c:v>
                </c:pt>
                <c:pt idx="19408">
                  <c:v>-6.7631891999999999E-2</c:v>
                </c:pt>
                <c:pt idx="19409">
                  <c:v>-6.7600869999999993E-2</c:v>
                </c:pt>
                <c:pt idx="19410">
                  <c:v>-6.7569845000000003E-2</c:v>
                </c:pt>
                <c:pt idx="19411">
                  <c:v>-6.7538817000000001E-2</c:v>
                </c:pt>
                <c:pt idx="19412">
                  <c:v>-6.7507786E-2</c:v>
                </c:pt>
                <c:pt idx="19413">
                  <c:v>-6.7476752000000001E-2</c:v>
                </c:pt>
                <c:pt idx="19414">
                  <c:v>-6.7445716000000003E-2</c:v>
                </c:pt>
                <c:pt idx="19415">
                  <c:v>-6.7414677000000006E-2</c:v>
                </c:pt>
                <c:pt idx="19416">
                  <c:v>-6.7383634999999997E-2</c:v>
                </c:pt>
                <c:pt idx="19417">
                  <c:v>-6.7352591000000003E-2</c:v>
                </c:pt>
                <c:pt idx="19418">
                  <c:v>-6.7321542999999998E-2</c:v>
                </c:pt>
                <c:pt idx="19419">
                  <c:v>-6.7290493000000007E-2</c:v>
                </c:pt>
                <c:pt idx="19420">
                  <c:v>-6.7259441000000003E-2</c:v>
                </c:pt>
                <c:pt idx="19421">
                  <c:v>-6.7228385000000002E-2</c:v>
                </c:pt>
                <c:pt idx="19422">
                  <c:v>-6.7197327000000001E-2</c:v>
                </c:pt>
                <c:pt idx="19423">
                  <c:v>-6.7166266000000002E-2</c:v>
                </c:pt>
                <c:pt idx="19424">
                  <c:v>-6.7135202000000005E-2</c:v>
                </c:pt>
                <c:pt idx="19425">
                  <c:v>-6.7104134999999995E-2</c:v>
                </c:pt>
                <c:pt idx="19426">
                  <c:v>-6.7073066000000001E-2</c:v>
                </c:pt>
                <c:pt idx="19427">
                  <c:v>-6.7041993999999994E-2</c:v>
                </c:pt>
                <c:pt idx="19428">
                  <c:v>-6.7010919000000002E-2</c:v>
                </c:pt>
                <c:pt idx="19429">
                  <c:v>-6.6979841999999998E-2</c:v>
                </c:pt>
                <c:pt idx="19430">
                  <c:v>-6.6948760999999996E-2</c:v>
                </c:pt>
                <c:pt idx="19431">
                  <c:v>-6.6917677999999994E-2</c:v>
                </c:pt>
                <c:pt idx="19432">
                  <c:v>-6.6886592999999994E-2</c:v>
                </c:pt>
                <c:pt idx="19433">
                  <c:v>-6.6855503999999996E-2</c:v>
                </c:pt>
                <c:pt idx="19434">
                  <c:v>-6.6824412999999999E-2</c:v>
                </c:pt>
                <c:pt idx="19435">
                  <c:v>-6.6793319000000004E-2</c:v>
                </c:pt>
                <c:pt idx="19436">
                  <c:v>-6.6762221999999996E-2</c:v>
                </c:pt>
                <c:pt idx="19437">
                  <c:v>-6.6731123000000003E-2</c:v>
                </c:pt>
                <c:pt idx="19438">
                  <c:v>-6.6700020999999998E-2</c:v>
                </c:pt>
                <c:pt idx="19439">
                  <c:v>-6.6668915999999995E-2</c:v>
                </c:pt>
                <c:pt idx="19440">
                  <c:v>-6.6637808000000007E-2</c:v>
                </c:pt>
                <c:pt idx="19441">
                  <c:v>-6.6606697000000006E-2</c:v>
                </c:pt>
                <c:pt idx="19442">
                  <c:v>-6.6575583999999993E-2</c:v>
                </c:pt>
                <c:pt idx="19443">
                  <c:v>-6.6544467999999996E-2</c:v>
                </c:pt>
                <c:pt idx="19444">
                  <c:v>-6.6513349999999999E-2</c:v>
                </c:pt>
                <c:pt idx="19445">
                  <c:v>-6.6482229000000004E-2</c:v>
                </c:pt>
                <c:pt idx="19446">
                  <c:v>-6.6451104999999996E-2</c:v>
                </c:pt>
                <c:pt idx="19447">
                  <c:v>-6.6419978000000005E-2</c:v>
                </c:pt>
                <c:pt idx="19448">
                  <c:v>-6.6388849E-2</c:v>
                </c:pt>
                <c:pt idx="19449">
                  <c:v>-6.6357715999999997E-2</c:v>
                </c:pt>
                <c:pt idx="19450">
                  <c:v>-6.6326581999999995E-2</c:v>
                </c:pt>
                <c:pt idx="19451">
                  <c:v>-6.6295443999999995E-2</c:v>
                </c:pt>
                <c:pt idx="19452">
                  <c:v>-6.6264303999999996E-2</c:v>
                </c:pt>
                <c:pt idx="19453">
                  <c:v>-6.6233160999999999E-2</c:v>
                </c:pt>
                <c:pt idx="19454">
                  <c:v>-6.6202015000000003E-2</c:v>
                </c:pt>
                <c:pt idx="19455">
                  <c:v>-6.6170866999999994E-2</c:v>
                </c:pt>
                <c:pt idx="19456">
                  <c:v>-6.6139715000000002E-2</c:v>
                </c:pt>
                <c:pt idx="19457">
                  <c:v>-6.6108561999999996E-2</c:v>
                </c:pt>
                <c:pt idx="19458">
                  <c:v>-6.6077405000000006E-2</c:v>
                </c:pt>
                <c:pt idx="19459">
                  <c:v>-6.6046246000000003E-2</c:v>
                </c:pt>
                <c:pt idx="19460">
                  <c:v>-6.6015084000000002E-2</c:v>
                </c:pt>
                <c:pt idx="19461">
                  <c:v>-6.5983919000000002E-2</c:v>
                </c:pt>
                <c:pt idx="19462">
                  <c:v>-6.5952752000000003E-2</c:v>
                </c:pt>
                <c:pt idx="19463">
                  <c:v>-6.5921582000000006E-2</c:v>
                </c:pt>
                <c:pt idx="19464">
                  <c:v>-6.5890408999999997E-2</c:v>
                </c:pt>
                <c:pt idx="19465">
                  <c:v>-6.5859233000000003E-2</c:v>
                </c:pt>
                <c:pt idx="19466">
                  <c:v>-6.5828054999999996E-2</c:v>
                </c:pt>
                <c:pt idx="19467">
                  <c:v>-6.5796874000000005E-2</c:v>
                </c:pt>
                <c:pt idx="19468">
                  <c:v>-6.5765691000000001E-2</c:v>
                </c:pt>
                <c:pt idx="19469">
                  <c:v>-6.5734503999999999E-2</c:v>
                </c:pt>
                <c:pt idx="19470">
                  <c:v>-6.5703314999999998E-2</c:v>
                </c:pt>
                <c:pt idx="19471">
                  <c:v>-6.5672123999999998E-2</c:v>
                </c:pt>
                <c:pt idx="19472">
                  <c:v>-6.5640929000000001E-2</c:v>
                </c:pt>
                <c:pt idx="19473">
                  <c:v>-6.5609732000000004E-2</c:v>
                </c:pt>
                <c:pt idx="19474">
                  <c:v>-6.5578532999999994E-2</c:v>
                </c:pt>
                <c:pt idx="19475">
                  <c:v>-6.5547330000000001E-2</c:v>
                </c:pt>
                <c:pt idx="19476">
                  <c:v>-6.5516124999999995E-2</c:v>
                </c:pt>
                <c:pt idx="19477">
                  <c:v>-6.5484917000000004E-2</c:v>
                </c:pt>
                <c:pt idx="19478">
                  <c:v>-6.5453707E-2</c:v>
                </c:pt>
                <c:pt idx="19479">
                  <c:v>-6.5422493999999998E-2</c:v>
                </c:pt>
                <c:pt idx="19480">
                  <c:v>-6.5391277999999997E-2</c:v>
                </c:pt>
                <c:pt idx="19481">
                  <c:v>-6.5360059999999998E-2</c:v>
                </c:pt>
                <c:pt idx="19482">
                  <c:v>-6.5328839E-2</c:v>
                </c:pt>
                <c:pt idx="19483">
                  <c:v>-6.5297615000000003E-2</c:v>
                </c:pt>
                <c:pt idx="19484">
                  <c:v>-6.5266387999999995E-2</c:v>
                </c:pt>
                <c:pt idx="19485">
                  <c:v>-6.5235159000000001E-2</c:v>
                </c:pt>
                <c:pt idx="19486">
                  <c:v>-6.5203926999999995E-2</c:v>
                </c:pt>
                <c:pt idx="19487">
                  <c:v>-6.5172693000000004E-2</c:v>
                </c:pt>
                <c:pt idx="19488">
                  <c:v>-6.5141455000000001E-2</c:v>
                </c:pt>
                <c:pt idx="19489">
                  <c:v>-6.5110214999999999E-2</c:v>
                </c:pt>
                <c:pt idx="19490">
                  <c:v>-6.5078972999999998E-2</c:v>
                </c:pt>
                <c:pt idx="19491">
                  <c:v>-6.5047727999999999E-2</c:v>
                </c:pt>
                <c:pt idx="19492">
                  <c:v>-6.5016480000000001E-2</c:v>
                </c:pt>
                <c:pt idx="19493">
                  <c:v>-6.4985229000000005E-2</c:v>
                </c:pt>
                <c:pt idx="19494">
                  <c:v>-6.4953975999999997E-2</c:v>
                </c:pt>
                <c:pt idx="19495">
                  <c:v>-6.4922720000000003E-2</c:v>
                </c:pt>
                <c:pt idx="19496">
                  <c:v>-6.4891461999999997E-2</c:v>
                </c:pt>
                <c:pt idx="19497">
                  <c:v>-6.4860200000000007E-2</c:v>
                </c:pt>
                <c:pt idx="19498">
                  <c:v>-6.4828937000000003E-2</c:v>
                </c:pt>
                <c:pt idx="19499">
                  <c:v>-6.4797670000000002E-2</c:v>
                </c:pt>
                <c:pt idx="19500">
                  <c:v>-6.4766401000000001E-2</c:v>
                </c:pt>
                <c:pt idx="19501">
                  <c:v>-6.4735129000000002E-2</c:v>
                </c:pt>
                <c:pt idx="19502">
                  <c:v>-6.4703855000000005E-2</c:v>
                </c:pt>
                <c:pt idx="19503">
                  <c:v>-6.4672577999999994E-2</c:v>
                </c:pt>
                <c:pt idx="19504">
                  <c:v>-6.4641298E-2</c:v>
                </c:pt>
                <c:pt idx="19505">
                  <c:v>-6.4610016000000006E-2</c:v>
                </c:pt>
                <c:pt idx="19506">
                  <c:v>-6.4578731E-2</c:v>
                </c:pt>
                <c:pt idx="19507">
                  <c:v>-6.4547442999999996E-2</c:v>
                </c:pt>
                <c:pt idx="19508">
                  <c:v>-6.4516153000000007E-2</c:v>
                </c:pt>
                <c:pt idx="19509">
                  <c:v>-6.4484860000000005E-2</c:v>
                </c:pt>
                <c:pt idx="19510">
                  <c:v>-6.4453564000000005E-2</c:v>
                </c:pt>
                <c:pt idx="19511">
                  <c:v>-6.4422266000000006E-2</c:v>
                </c:pt>
                <c:pt idx="19512">
                  <c:v>-6.4390964999999994E-2</c:v>
                </c:pt>
                <c:pt idx="19513">
                  <c:v>-6.4359660999999999E-2</c:v>
                </c:pt>
                <c:pt idx="19514">
                  <c:v>-6.4328355000000004E-2</c:v>
                </c:pt>
                <c:pt idx="19515">
                  <c:v>-6.4297045999999997E-2</c:v>
                </c:pt>
                <c:pt idx="19516">
                  <c:v>-6.4265735000000004E-2</c:v>
                </c:pt>
                <c:pt idx="19517">
                  <c:v>-6.4234421E-2</c:v>
                </c:pt>
                <c:pt idx="19518">
                  <c:v>-6.4203103999999997E-2</c:v>
                </c:pt>
                <c:pt idx="19519">
                  <c:v>-6.4171784999999995E-2</c:v>
                </c:pt>
                <c:pt idx="19520">
                  <c:v>-6.4140462999999995E-2</c:v>
                </c:pt>
                <c:pt idx="19521">
                  <c:v>-6.4109137999999996E-2</c:v>
                </c:pt>
                <c:pt idx="19522">
                  <c:v>-6.4077810999999998E-2</c:v>
                </c:pt>
                <c:pt idx="19523">
                  <c:v>-6.4046481000000002E-2</c:v>
                </c:pt>
                <c:pt idx="19524">
                  <c:v>-6.4015148999999993E-2</c:v>
                </c:pt>
                <c:pt idx="19525">
                  <c:v>-6.3983813E-2</c:v>
                </c:pt>
                <c:pt idx="19526">
                  <c:v>-6.3952475999999994E-2</c:v>
                </c:pt>
                <c:pt idx="19527">
                  <c:v>-6.3921135000000004E-2</c:v>
                </c:pt>
                <c:pt idx="19528">
                  <c:v>-6.3889792000000001E-2</c:v>
                </c:pt>
                <c:pt idx="19529">
                  <c:v>-6.3858446999999999E-2</c:v>
                </c:pt>
                <c:pt idx="19530">
                  <c:v>-6.3827098999999998E-2</c:v>
                </c:pt>
                <c:pt idx="19531">
                  <c:v>-6.3795747999999999E-2</c:v>
                </c:pt>
                <c:pt idx="19532">
                  <c:v>-6.3764394000000002E-2</c:v>
                </c:pt>
                <c:pt idx="19533">
                  <c:v>-6.3733038000000006E-2</c:v>
                </c:pt>
                <c:pt idx="19534">
                  <c:v>-6.3701679999999997E-2</c:v>
                </c:pt>
                <c:pt idx="19535">
                  <c:v>-6.3670319000000003E-2</c:v>
                </c:pt>
                <c:pt idx="19536">
                  <c:v>-6.3638953999999998E-2</c:v>
                </c:pt>
                <c:pt idx="19537">
                  <c:v>-6.3607588000000007E-2</c:v>
                </c:pt>
                <c:pt idx="19538">
                  <c:v>-6.3576219000000003E-2</c:v>
                </c:pt>
                <c:pt idx="19539">
                  <c:v>-6.3544847000000002E-2</c:v>
                </c:pt>
                <c:pt idx="19540">
                  <c:v>-6.3513473000000001E-2</c:v>
                </c:pt>
                <c:pt idx="19541">
                  <c:v>-6.3482096000000002E-2</c:v>
                </c:pt>
                <c:pt idx="19542">
                  <c:v>-6.3450716000000004E-2</c:v>
                </c:pt>
                <c:pt idx="19543">
                  <c:v>-6.3419333999999994E-2</c:v>
                </c:pt>
                <c:pt idx="19544">
                  <c:v>-6.3387949999999998E-2</c:v>
                </c:pt>
                <c:pt idx="19545">
                  <c:v>-6.3356562000000005E-2</c:v>
                </c:pt>
                <c:pt idx="19546">
                  <c:v>-6.3325171999999999E-2</c:v>
                </c:pt>
                <c:pt idx="19547">
                  <c:v>-6.3293779999999994E-2</c:v>
                </c:pt>
                <c:pt idx="19548">
                  <c:v>-6.3262385000000004E-2</c:v>
                </c:pt>
                <c:pt idx="19549">
                  <c:v>-6.3230987000000002E-2</c:v>
                </c:pt>
                <c:pt idx="19550">
                  <c:v>-6.3199587000000002E-2</c:v>
                </c:pt>
                <c:pt idx="19551">
                  <c:v>-6.3168184000000002E-2</c:v>
                </c:pt>
                <c:pt idx="19552">
                  <c:v>-6.3136779000000004E-2</c:v>
                </c:pt>
                <c:pt idx="19553">
                  <c:v>-6.3105370999999993E-2</c:v>
                </c:pt>
                <c:pt idx="19554">
                  <c:v>-6.3073959999999998E-2</c:v>
                </c:pt>
                <c:pt idx="19555">
                  <c:v>-6.3042547000000004E-2</c:v>
                </c:pt>
                <c:pt idx="19556">
                  <c:v>-6.3011130999999998E-2</c:v>
                </c:pt>
                <c:pt idx="19557">
                  <c:v>-6.2979713000000007E-2</c:v>
                </c:pt>
                <c:pt idx="19558">
                  <c:v>-6.2948292000000003E-2</c:v>
                </c:pt>
                <c:pt idx="19559">
                  <c:v>-6.2916868000000001E-2</c:v>
                </c:pt>
                <c:pt idx="19560">
                  <c:v>-6.2885442E-2</c:v>
                </c:pt>
                <c:pt idx="19561">
                  <c:v>-6.2854013E-2</c:v>
                </c:pt>
                <c:pt idx="19562">
                  <c:v>-6.2822582000000002E-2</c:v>
                </c:pt>
                <c:pt idx="19563">
                  <c:v>-6.2791148000000005E-2</c:v>
                </c:pt>
                <c:pt idx="19564">
                  <c:v>-6.2759711999999995E-2</c:v>
                </c:pt>
                <c:pt idx="19565">
                  <c:v>-6.2728273000000001E-2</c:v>
                </c:pt>
                <c:pt idx="19566">
                  <c:v>-6.2696830999999995E-2</c:v>
                </c:pt>
                <c:pt idx="19567">
                  <c:v>-6.2665387000000003E-2</c:v>
                </c:pt>
                <c:pt idx="19568">
                  <c:v>-6.2633939999999999E-2</c:v>
                </c:pt>
                <c:pt idx="19569">
                  <c:v>-6.2602490999999996E-2</c:v>
                </c:pt>
                <c:pt idx="19570">
                  <c:v>-6.2571038999999995E-2</c:v>
                </c:pt>
                <c:pt idx="19571">
                  <c:v>-6.2539584999999995E-2</c:v>
                </c:pt>
                <c:pt idx="19572">
                  <c:v>-6.2508127999999996E-2</c:v>
                </c:pt>
                <c:pt idx="19573">
                  <c:v>-6.2476667999999999E-2</c:v>
                </c:pt>
                <c:pt idx="19574">
                  <c:v>-6.2445206000000003E-2</c:v>
                </c:pt>
                <c:pt idx="19575">
                  <c:v>-6.2413741000000002E-2</c:v>
                </c:pt>
                <c:pt idx="19576">
                  <c:v>-6.2382274000000001E-2</c:v>
                </c:pt>
                <c:pt idx="19577">
                  <c:v>-6.2350805000000002E-2</c:v>
                </c:pt>
                <c:pt idx="19578">
                  <c:v>-6.2319331999999998E-2</c:v>
                </c:pt>
                <c:pt idx="19579">
                  <c:v>-6.2287857000000002E-2</c:v>
                </c:pt>
                <c:pt idx="19580">
                  <c:v>-6.225638E-2</c:v>
                </c:pt>
                <c:pt idx="19581">
                  <c:v>-6.22249E-2</c:v>
                </c:pt>
                <c:pt idx="19582">
                  <c:v>-6.2193417000000001E-2</c:v>
                </c:pt>
                <c:pt idx="19583">
                  <c:v>-6.2161932000000003E-2</c:v>
                </c:pt>
                <c:pt idx="19584">
                  <c:v>-6.2130444E-2</c:v>
                </c:pt>
                <c:pt idx="19585">
                  <c:v>-6.2098953999999998E-2</c:v>
                </c:pt>
                <c:pt idx="19586">
                  <c:v>-6.2067461999999997E-2</c:v>
                </c:pt>
                <c:pt idx="19587">
                  <c:v>-6.2035965999999998E-2</c:v>
                </c:pt>
                <c:pt idx="19588">
                  <c:v>-6.2004468E-2</c:v>
                </c:pt>
                <c:pt idx="19589">
                  <c:v>-6.1972968000000003E-2</c:v>
                </c:pt>
                <c:pt idx="19590">
                  <c:v>-6.1941465000000001E-2</c:v>
                </c:pt>
                <c:pt idx="19591">
                  <c:v>-6.190996E-2</c:v>
                </c:pt>
                <c:pt idx="19592">
                  <c:v>-6.1878452E-2</c:v>
                </c:pt>
                <c:pt idx="19593">
                  <c:v>-6.1846941000000002E-2</c:v>
                </c:pt>
                <c:pt idx="19594">
                  <c:v>-6.1815427999999999E-2</c:v>
                </c:pt>
                <c:pt idx="19595">
                  <c:v>-6.1783913000000003E-2</c:v>
                </c:pt>
                <c:pt idx="19596">
                  <c:v>-6.1752394000000002E-2</c:v>
                </c:pt>
                <c:pt idx="19597">
                  <c:v>-6.1720874000000002E-2</c:v>
                </c:pt>
                <c:pt idx="19598">
                  <c:v>-6.1689351000000003E-2</c:v>
                </c:pt>
                <c:pt idx="19599">
                  <c:v>-6.1657824999999999E-2</c:v>
                </c:pt>
                <c:pt idx="19600">
                  <c:v>-6.1626296999999997E-2</c:v>
                </c:pt>
                <c:pt idx="19601">
                  <c:v>-6.1594766000000002E-2</c:v>
                </c:pt>
                <c:pt idx="19602">
                  <c:v>-6.1563233000000002E-2</c:v>
                </c:pt>
                <c:pt idx="19603">
                  <c:v>-6.1531697000000003E-2</c:v>
                </c:pt>
                <c:pt idx="19604">
                  <c:v>-6.1500157999999999E-2</c:v>
                </c:pt>
                <c:pt idx="19605">
                  <c:v>-6.1468618000000003E-2</c:v>
                </c:pt>
                <c:pt idx="19606">
                  <c:v>-6.1437074000000001E-2</c:v>
                </c:pt>
                <c:pt idx="19607">
                  <c:v>-6.1405528000000001E-2</c:v>
                </c:pt>
                <c:pt idx="19608">
                  <c:v>-6.1373980000000002E-2</c:v>
                </c:pt>
                <c:pt idx="19609">
                  <c:v>-6.1342428999999997E-2</c:v>
                </c:pt>
                <c:pt idx="19610">
                  <c:v>-6.1310875000000001E-2</c:v>
                </c:pt>
                <c:pt idx="19611">
                  <c:v>-6.1279318999999999E-2</c:v>
                </c:pt>
                <c:pt idx="19612">
                  <c:v>-6.1247760999999998E-2</c:v>
                </c:pt>
                <c:pt idx="19613">
                  <c:v>-6.1216199999999998E-2</c:v>
                </c:pt>
                <c:pt idx="19614">
                  <c:v>-6.1184636000000001E-2</c:v>
                </c:pt>
                <c:pt idx="19615">
                  <c:v>-6.1153069999999997E-2</c:v>
                </c:pt>
                <c:pt idx="19616">
                  <c:v>-6.1121502000000001E-2</c:v>
                </c:pt>
                <c:pt idx="19617">
                  <c:v>-6.1089931E-2</c:v>
                </c:pt>
                <c:pt idx="19618">
                  <c:v>-6.1058357000000001E-2</c:v>
                </c:pt>
                <c:pt idx="19619">
                  <c:v>-6.1026781000000002E-2</c:v>
                </c:pt>
                <c:pt idx="19620">
                  <c:v>-6.0995202999999998E-2</c:v>
                </c:pt>
                <c:pt idx="19621">
                  <c:v>-6.0963622000000002E-2</c:v>
                </c:pt>
                <c:pt idx="19622">
                  <c:v>-6.0932038000000001E-2</c:v>
                </c:pt>
                <c:pt idx="19623">
                  <c:v>-6.0900452000000001E-2</c:v>
                </c:pt>
                <c:pt idx="19624">
                  <c:v>-6.0868863000000002E-2</c:v>
                </c:pt>
                <c:pt idx="19625">
                  <c:v>-6.0837271999999998E-2</c:v>
                </c:pt>
                <c:pt idx="19626">
                  <c:v>-6.0805679000000001E-2</c:v>
                </c:pt>
                <c:pt idx="19627">
                  <c:v>-6.0774083E-2</c:v>
                </c:pt>
                <c:pt idx="19628">
                  <c:v>-6.0742483999999999E-2</c:v>
                </c:pt>
                <c:pt idx="19629">
                  <c:v>-6.0710883E-2</c:v>
                </c:pt>
                <c:pt idx="19630">
                  <c:v>-6.0679280000000002E-2</c:v>
                </c:pt>
                <c:pt idx="19631">
                  <c:v>-6.0647673999999999E-2</c:v>
                </c:pt>
                <c:pt idx="19632">
                  <c:v>-6.0616064999999997E-2</c:v>
                </c:pt>
                <c:pt idx="19633">
                  <c:v>-6.0584454000000003E-2</c:v>
                </c:pt>
                <c:pt idx="19634">
                  <c:v>-6.0552841000000003E-2</c:v>
                </c:pt>
                <c:pt idx="19635">
                  <c:v>-6.0521224999999998E-2</c:v>
                </c:pt>
                <c:pt idx="19636">
                  <c:v>-6.0489606000000001E-2</c:v>
                </c:pt>
                <c:pt idx="19637">
                  <c:v>-6.0457984999999999E-2</c:v>
                </c:pt>
                <c:pt idx="19638">
                  <c:v>-6.0426361999999997E-2</c:v>
                </c:pt>
                <c:pt idx="19639">
                  <c:v>-6.0394735999999997E-2</c:v>
                </c:pt>
                <c:pt idx="19640">
                  <c:v>-6.0363107999999999E-2</c:v>
                </c:pt>
                <c:pt idx="19641">
                  <c:v>-6.0331477000000001E-2</c:v>
                </c:pt>
                <c:pt idx="19642">
                  <c:v>-6.0299843999999998E-2</c:v>
                </c:pt>
                <c:pt idx="19643">
                  <c:v>-6.0268207999999997E-2</c:v>
                </c:pt>
                <c:pt idx="19644">
                  <c:v>-6.0236570000000003E-2</c:v>
                </c:pt>
                <c:pt idx="19645">
                  <c:v>-6.0204928999999997E-2</c:v>
                </c:pt>
                <c:pt idx="19646">
                  <c:v>-6.0173285999999999E-2</c:v>
                </c:pt>
                <c:pt idx="19647">
                  <c:v>-6.0141640000000003E-2</c:v>
                </c:pt>
                <c:pt idx="19648">
                  <c:v>-6.0109992000000001E-2</c:v>
                </c:pt>
                <c:pt idx="19649">
                  <c:v>-6.0078342E-2</c:v>
                </c:pt>
                <c:pt idx="19650">
                  <c:v>-6.0046688000000001E-2</c:v>
                </c:pt>
                <c:pt idx="19651">
                  <c:v>-6.0015033000000002E-2</c:v>
                </c:pt>
                <c:pt idx="19652">
                  <c:v>-5.9983374999999999E-2</c:v>
                </c:pt>
                <c:pt idx="19653">
                  <c:v>-5.9951715000000003E-2</c:v>
                </c:pt>
                <c:pt idx="19654">
                  <c:v>-5.9920052000000001E-2</c:v>
                </c:pt>
                <c:pt idx="19655">
                  <c:v>-5.9888386000000002E-2</c:v>
                </c:pt>
                <c:pt idx="19656">
                  <c:v>-5.9856718000000003E-2</c:v>
                </c:pt>
                <c:pt idx="19657">
                  <c:v>-5.9825047999999999E-2</c:v>
                </c:pt>
                <c:pt idx="19658">
                  <c:v>-5.9793375000000003E-2</c:v>
                </c:pt>
                <c:pt idx="19659">
                  <c:v>-5.9761700000000001E-2</c:v>
                </c:pt>
                <c:pt idx="19660">
                  <c:v>-5.9730023E-2</c:v>
                </c:pt>
                <c:pt idx="19661">
                  <c:v>-5.9698342000000001E-2</c:v>
                </c:pt>
                <c:pt idx="19662">
                  <c:v>-5.9666660000000003E-2</c:v>
                </c:pt>
                <c:pt idx="19663">
                  <c:v>-5.9634975E-2</c:v>
                </c:pt>
                <c:pt idx="19664">
                  <c:v>-5.9603287999999997E-2</c:v>
                </c:pt>
                <c:pt idx="19665">
                  <c:v>-5.9571598000000003E-2</c:v>
                </c:pt>
                <c:pt idx="19666">
                  <c:v>-5.9539904999999997E-2</c:v>
                </c:pt>
                <c:pt idx="19667">
                  <c:v>-5.9508210999999998E-2</c:v>
                </c:pt>
                <c:pt idx="19668">
                  <c:v>-5.9476513000000002E-2</c:v>
                </c:pt>
                <c:pt idx="19669">
                  <c:v>-5.9444813999999999E-2</c:v>
                </c:pt>
                <c:pt idx="19670">
                  <c:v>-5.9413111999999997E-2</c:v>
                </c:pt>
                <c:pt idx="19671">
                  <c:v>-5.9381406999999997E-2</c:v>
                </c:pt>
                <c:pt idx="19672">
                  <c:v>-5.9349699999999998E-2</c:v>
                </c:pt>
                <c:pt idx="19673">
                  <c:v>-5.9317991E-2</c:v>
                </c:pt>
                <c:pt idx="19674">
                  <c:v>-5.9286278999999997E-2</c:v>
                </c:pt>
                <c:pt idx="19675">
                  <c:v>-5.9254565000000002E-2</c:v>
                </c:pt>
                <c:pt idx="19676">
                  <c:v>-5.9222848000000002E-2</c:v>
                </c:pt>
                <c:pt idx="19677">
                  <c:v>-5.9191129000000002E-2</c:v>
                </c:pt>
                <c:pt idx="19678">
                  <c:v>-5.9159407999999997E-2</c:v>
                </c:pt>
                <c:pt idx="19679">
                  <c:v>-5.9127684E-2</c:v>
                </c:pt>
                <c:pt idx="19680">
                  <c:v>-5.9095956999999998E-2</c:v>
                </c:pt>
                <c:pt idx="19681">
                  <c:v>-5.9064228000000003E-2</c:v>
                </c:pt>
                <c:pt idx="19682">
                  <c:v>-5.9032497000000003E-2</c:v>
                </c:pt>
                <c:pt idx="19683">
                  <c:v>-5.9000762999999998E-2</c:v>
                </c:pt>
                <c:pt idx="19684">
                  <c:v>-5.8969027E-2</c:v>
                </c:pt>
                <c:pt idx="19685">
                  <c:v>-5.8937288999999997E-2</c:v>
                </c:pt>
                <c:pt idx="19686">
                  <c:v>-5.8905548000000002E-2</c:v>
                </c:pt>
                <c:pt idx="19687">
                  <c:v>-5.8873804000000002E-2</c:v>
                </c:pt>
                <c:pt idx="19688">
                  <c:v>-5.8842059000000002E-2</c:v>
                </c:pt>
                <c:pt idx="19689">
                  <c:v>-5.8810309999999998E-2</c:v>
                </c:pt>
                <c:pt idx="19690">
                  <c:v>-5.8778560000000001E-2</c:v>
                </c:pt>
                <c:pt idx="19691">
                  <c:v>-5.8746806999999998E-2</c:v>
                </c:pt>
                <c:pt idx="19692">
                  <c:v>-5.8715050999999997E-2</c:v>
                </c:pt>
                <c:pt idx="19693">
                  <c:v>-5.8683293999999997E-2</c:v>
                </c:pt>
                <c:pt idx="19694">
                  <c:v>-5.8651532999999999E-2</c:v>
                </c:pt>
                <c:pt idx="19695">
                  <c:v>-5.8619771000000001E-2</c:v>
                </c:pt>
                <c:pt idx="19696">
                  <c:v>-5.8588005999999998E-2</c:v>
                </c:pt>
                <c:pt idx="19697">
                  <c:v>-5.8556237999999997E-2</c:v>
                </c:pt>
                <c:pt idx="19698">
                  <c:v>-5.8524468000000003E-2</c:v>
                </c:pt>
                <c:pt idx="19699">
                  <c:v>-5.8492695999999997E-2</c:v>
                </c:pt>
                <c:pt idx="19700">
                  <c:v>-5.8460920999999999E-2</c:v>
                </c:pt>
                <c:pt idx="19701">
                  <c:v>-5.8429144000000002E-2</c:v>
                </c:pt>
                <c:pt idx="19702">
                  <c:v>-5.8397365E-2</c:v>
                </c:pt>
                <c:pt idx="19703">
                  <c:v>-5.8365582999999999E-2</c:v>
                </c:pt>
                <c:pt idx="19704">
                  <c:v>-5.8333798999999999E-2</c:v>
                </c:pt>
                <c:pt idx="19705">
                  <c:v>-5.8302012E-2</c:v>
                </c:pt>
                <c:pt idx="19706">
                  <c:v>-5.8270223000000003E-2</c:v>
                </c:pt>
                <c:pt idx="19707">
                  <c:v>-5.8238432E-2</c:v>
                </c:pt>
                <c:pt idx="19708">
                  <c:v>-5.8206637999999998E-2</c:v>
                </c:pt>
                <c:pt idx="19709">
                  <c:v>-5.8174841999999997E-2</c:v>
                </c:pt>
                <c:pt idx="19710">
                  <c:v>-5.8143042999999998E-2</c:v>
                </c:pt>
                <c:pt idx="19711">
                  <c:v>-5.8111242E-2</c:v>
                </c:pt>
                <c:pt idx="19712">
                  <c:v>-5.8079438999999997E-2</c:v>
                </c:pt>
                <c:pt idx="19713">
                  <c:v>-5.8047633000000001E-2</c:v>
                </c:pt>
                <c:pt idx="19714">
                  <c:v>-5.8015825E-2</c:v>
                </c:pt>
                <c:pt idx="19715">
                  <c:v>-5.7984014E-2</c:v>
                </c:pt>
                <c:pt idx="19716">
                  <c:v>-5.7952201000000002E-2</c:v>
                </c:pt>
                <c:pt idx="19717">
                  <c:v>-5.7920385999999997E-2</c:v>
                </c:pt>
                <c:pt idx="19718">
                  <c:v>-5.7888568000000001E-2</c:v>
                </c:pt>
                <c:pt idx="19719">
                  <c:v>-5.7856748E-2</c:v>
                </c:pt>
                <c:pt idx="19720">
                  <c:v>-5.7824925999999999E-2</c:v>
                </c:pt>
                <c:pt idx="19721">
                  <c:v>-5.7793101E-2</c:v>
                </c:pt>
                <c:pt idx="19722">
                  <c:v>-5.7761274000000001E-2</c:v>
                </c:pt>
                <c:pt idx="19723">
                  <c:v>-5.7729444999999997E-2</c:v>
                </c:pt>
                <c:pt idx="19724">
                  <c:v>-5.7697613000000002E-2</c:v>
                </c:pt>
                <c:pt idx="19725">
                  <c:v>-5.7665778000000001E-2</c:v>
                </c:pt>
                <c:pt idx="19726">
                  <c:v>-5.7633942000000001E-2</c:v>
                </c:pt>
                <c:pt idx="19727">
                  <c:v>-5.7602103000000002E-2</c:v>
                </c:pt>
                <c:pt idx="19728">
                  <c:v>-5.7570260999999998E-2</c:v>
                </c:pt>
                <c:pt idx="19729">
                  <c:v>-5.7538417000000001E-2</c:v>
                </c:pt>
                <c:pt idx="19730">
                  <c:v>-5.7506570999999999E-2</c:v>
                </c:pt>
                <c:pt idx="19731">
                  <c:v>-5.7474722999999998E-2</c:v>
                </c:pt>
                <c:pt idx="19732">
                  <c:v>-5.7442871999999999E-2</c:v>
                </c:pt>
                <c:pt idx="19733">
                  <c:v>-5.7411019000000001E-2</c:v>
                </c:pt>
                <c:pt idx="19734">
                  <c:v>-5.7379162999999997E-2</c:v>
                </c:pt>
                <c:pt idx="19735">
                  <c:v>-5.7347306000000001E-2</c:v>
                </c:pt>
                <c:pt idx="19736">
                  <c:v>-5.7315445E-2</c:v>
                </c:pt>
                <c:pt idx="19737">
                  <c:v>-5.7283582999999999E-2</c:v>
                </c:pt>
                <c:pt idx="19738">
                  <c:v>-5.7251718E-2</c:v>
                </c:pt>
                <c:pt idx="19739">
                  <c:v>-5.7219851000000002E-2</c:v>
                </c:pt>
                <c:pt idx="19740">
                  <c:v>-5.7187980999999999E-2</c:v>
                </c:pt>
                <c:pt idx="19741">
                  <c:v>-5.7156108999999997E-2</c:v>
                </c:pt>
                <c:pt idx="19742">
                  <c:v>-5.7124235000000002E-2</c:v>
                </c:pt>
                <c:pt idx="19743">
                  <c:v>-5.7092358000000003E-2</c:v>
                </c:pt>
                <c:pt idx="19744">
                  <c:v>-5.7060478999999997E-2</c:v>
                </c:pt>
                <c:pt idx="19745">
                  <c:v>-5.7028598E-2</c:v>
                </c:pt>
                <c:pt idx="19746">
                  <c:v>-5.6996713999999997E-2</c:v>
                </c:pt>
                <c:pt idx="19747">
                  <c:v>-5.6964828000000002E-2</c:v>
                </c:pt>
                <c:pt idx="19748">
                  <c:v>-5.6932939000000002E-2</c:v>
                </c:pt>
                <c:pt idx="19749">
                  <c:v>-5.6901049000000002E-2</c:v>
                </c:pt>
                <c:pt idx="19750">
                  <c:v>-5.6869155999999997E-2</c:v>
                </c:pt>
                <c:pt idx="19751">
                  <c:v>-5.6837260000000001E-2</c:v>
                </c:pt>
                <c:pt idx="19752">
                  <c:v>-5.6805361999999998E-2</c:v>
                </c:pt>
                <c:pt idx="19753">
                  <c:v>-5.6773461999999997E-2</c:v>
                </c:pt>
                <c:pt idx="19754">
                  <c:v>-5.6741560000000003E-2</c:v>
                </c:pt>
                <c:pt idx="19755">
                  <c:v>-5.6709654999999998E-2</c:v>
                </c:pt>
                <c:pt idx="19756">
                  <c:v>-5.6677748E-2</c:v>
                </c:pt>
                <c:pt idx="19757">
                  <c:v>-5.6645839000000003E-2</c:v>
                </c:pt>
                <c:pt idx="19758">
                  <c:v>-5.6613927000000001E-2</c:v>
                </c:pt>
                <c:pt idx="19759">
                  <c:v>-5.6582013E-2</c:v>
                </c:pt>
                <c:pt idx="19760">
                  <c:v>-5.6550097000000001E-2</c:v>
                </c:pt>
                <c:pt idx="19761">
                  <c:v>-5.6518178000000002E-2</c:v>
                </c:pt>
                <c:pt idx="19762">
                  <c:v>-5.6486256999999998E-2</c:v>
                </c:pt>
                <c:pt idx="19763">
                  <c:v>-5.6454334000000002E-2</c:v>
                </c:pt>
                <c:pt idx="19764">
                  <c:v>-5.6422408E-2</c:v>
                </c:pt>
                <c:pt idx="19765">
                  <c:v>-5.639048E-2</c:v>
                </c:pt>
                <c:pt idx="19766">
                  <c:v>-5.635855E-2</c:v>
                </c:pt>
                <c:pt idx="19767">
                  <c:v>-5.6326617000000002E-2</c:v>
                </c:pt>
                <c:pt idx="19768">
                  <c:v>-5.6294681999999999E-2</c:v>
                </c:pt>
                <c:pt idx="19769">
                  <c:v>-5.6262745000000003E-2</c:v>
                </c:pt>
                <c:pt idx="19770">
                  <c:v>-5.6230806000000001E-2</c:v>
                </c:pt>
                <c:pt idx="19771">
                  <c:v>-5.6198864000000001E-2</c:v>
                </c:pt>
                <c:pt idx="19772">
                  <c:v>-5.6166920000000002E-2</c:v>
                </c:pt>
                <c:pt idx="19773">
                  <c:v>-5.6134972999999998E-2</c:v>
                </c:pt>
                <c:pt idx="19774">
                  <c:v>-5.6103024000000001E-2</c:v>
                </c:pt>
                <c:pt idx="19775">
                  <c:v>-5.6071072999999999E-2</c:v>
                </c:pt>
                <c:pt idx="19776">
                  <c:v>-5.6039119999999998E-2</c:v>
                </c:pt>
                <c:pt idx="19777">
                  <c:v>-5.6007163999999998E-2</c:v>
                </c:pt>
                <c:pt idx="19778">
                  <c:v>-5.5975206E-2</c:v>
                </c:pt>
                <c:pt idx="19779">
                  <c:v>-5.5943246000000002E-2</c:v>
                </c:pt>
                <c:pt idx="19780">
                  <c:v>-5.5911282999999999E-2</c:v>
                </c:pt>
                <c:pt idx="19781">
                  <c:v>-5.5879317999999997E-2</c:v>
                </c:pt>
                <c:pt idx="19782">
                  <c:v>-5.5847351000000003E-2</c:v>
                </c:pt>
                <c:pt idx="19783">
                  <c:v>-5.5815381999999997E-2</c:v>
                </c:pt>
                <c:pt idx="19784">
                  <c:v>-5.5783409999999999E-2</c:v>
                </c:pt>
                <c:pt idx="19785">
                  <c:v>-5.5751436000000001E-2</c:v>
                </c:pt>
                <c:pt idx="19786">
                  <c:v>-5.5719459999999998E-2</c:v>
                </c:pt>
                <c:pt idx="19787">
                  <c:v>-5.5687480999999997E-2</c:v>
                </c:pt>
                <c:pt idx="19788">
                  <c:v>-5.5655499999999997E-2</c:v>
                </c:pt>
                <c:pt idx="19789">
                  <c:v>-5.5623516999999997E-2</c:v>
                </c:pt>
                <c:pt idx="19790">
                  <c:v>-5.5591531999999999E-2</c:v>
                </c:pt>
                <c:pt idx="19791">
                  <c:v>-5.5559544000000002E-2</c:v>
                </c:pt>
                <c:pt idx="19792">
                  <c:v>-5.5527554E-2</c:v>
                </c:pt>
                <c:pt idx="19793">
                  <c:v>-5.5495561999999998E-2</c:v>
                </c:pt>
                <c:pt idx="19794">
                  <c:v>-5.5463566999999998E-2</c:v>
                </c:pt>
                <c:pt idx="19795">
                  <c:v>-5.5431569999999999E-2</c:v>
                </c:pt>
                <c:pt idx="19796">
                  <c:v>-5.5399571000000002E-2</c:v>
                </c:pt>
                <c:pt idx="19797">
                  <c:v>-5.5367569999999998E-2</c:v>
                </c:pt>
                <c:pt idx="19798">
                  <c:v>-5.5335566000000003E-2</c:v>
                </c:pt>
                <c:pt idx="19799">
                  <c:v>-5.5303560000000002E-2</c:v>
                </c:pt>
                <c:pt idx="19800">
                  <c:v>-5.5271551000000002E-2</c:v>
                </c:pt>
                <c:pt idx="19801">
                  <c:v>-5.5239541000000003E-2</c:v>
                </c:pt>
                <c:pt idx="19802">
                  <c:v>-5.5207527999999999E-2</c:v>
                </c:pt>
                <c:pt idx="19803">
                  <c:v>-5.5175513000000002E-2</c:v>
                </c:pt>
                <c:pt idx="19804">
                  <c:v>-5.5143496E-2</c:v>
                </c:pt>
                <c:pt idx="19805">
                  <c:v>-5.5111476E-2</c:v>
                </c:pt>
                <c:pt idx="19806">
                  <c:v>-5.5079454E-2</c:v>
                </c:pt>
                <c:pt idx="19807">
                  <c:v>-5.5047430000000001E-2</c:v>
                </c:pt>
                <c:pt idx="19808">
                  <c:v>-5.5015403999999997E-2</c:v>
                </c:pt>
                <c:pt idx="19809">
                  <c:v>-5.4983375000000001E-2</c:v>
                </c:pt>
                <c:pt idx="19810">
                  <c:v>-5.4951343999999999E-2</c:v>
                </c:pt>
                <c:pt idx="19811">
                  <c:v>-5.4919310999999998E-2</c:v>
                </c:pt>
                <c:pt idx="19812">
                  <c:v>-5.4887275999999999E-2</c:v>
                </c:pt>
                <c:pt idx="19813">
                  <c:v>-5.4855238000000001E-2</c:v>
                </c:pt>
                <c:pt idx="19814">
                  <c:v>-5.4823197999999997E-2</c:v>
                </c:pt>
                <c:pt idx="19815">
                  <c:v>-5.4791156000000001E-2</c:v>
                </c:pt>
                <c:pt idx="19816">
                  <c:v>-5.4759111999999999E-2</c:v>
                </c:pt>
                <c:pt idx="19817">
                  <c:v>-5.4727064999999998E-2</c:v>
                </c:pt>
                <c:pt idx="19818">
                  <c:v>-5.4695015999999999E-2</c:v>
                </c:pt>
                <c:pt idx="19819">
                  <c:v>-5.4662965000000001E-2</c:v>
                </c:pt>
                <c:pt idx="19820">
                  <c:v>-5.4630911999999997E-2</c:v>
                </c:pt>
                <c:pt idx="19821">
                  <c:v>-5.4598856000000001E-2</c:v>
                </c:pt>
                <c:pt idx="19822">
                  <c:v>-5.4566798E-2</c:v>
                </c:pt>
                <c:pt idx="19823">
                  <c:v>-5.4534737999999999E-2</c:v>
                </c:pt>
                <c:pt idx="19824">
                  <c:v>-5.4502675E-2</c:v>
                </c:pt>
                <c:pt idx="19825">
                  <c:v>-5.4470611000000002E-2</c:v>
                </c:pt>
                <c:pt idx="19826">
                  <c:v>-5.4438543999999998E-2</c:v>
                </c:pt>
                <c:pt idx="19827">
                  <c:v>-5.4406475000000003E-2</c:v>
                </c:pt>
                <c:pt idx="19828">
                  <c:v>-5.4374404000000001E-2</c:v>
                </c:pt>
                <c:pt idx="19829">
                  <c:v>-5.4342330000000001E-2</c:v>
                </c:pt>
                <c:pt idx="19830">
                  <c:v>-5.4310254000000002E-2</c:v>
                </c:pt>
                <c:pt idx="19831">
                  <c:v>-5.4278175999999997E-2</c:v>
                </c:pt>
                <c:pt idx="19832">
                  <c:v>-5.4246096000000001E-2</c:v>
                </c:pt>
                <c:pt idx="19833">
                  <c:v>-5.4214012999999998E-2</c:v>
                </c:pt>
                <c:pt idx="19834">
                  <c:v>-5.4181928999999997E-2</c:v>
                </c:pt>
                <c:pt idx="19835">
                  <c:v>-5.4149841999999997E-2</c:v>
                </c:pt>
                <c:pt idx="19836">
                  <c:v>-5.4117752999999998E-2</c:v>
                </c:pt>
                <c:pt idx="19837">
                  <c:v>-5.4085661E-2</c:v>
                </c:pt>
                <c:pt idx="19838">
                  <c:v>-5.4053568000000003E-2</c:v>
                </c:pt>
                <c:pt idx="19839">
                  <c:v>-5.4021472000000001E-2</c:v>
                </c:pt>
                <c:pt idx="19840">
                  <c:v>-5.3989374E-2</c:v>
                </c:pt>
                <c:pt idx="19841">
                  <c:v>-5.3957273E-2</c:v>
                </c:pt>
                <c:pt idx="19842">
                  <c:v>-5.3925171000000001E-2</c:v>
                </c:pt>
                <c:pt idx="19843">
                  <c:v>-5.3893066000000003E-2</c:v>
                </c:pt>
                <c:pt idx="19844">
                  <c:v>-5.3860959E-2</c:v>
                </c:pt>
                <c:pt idx="19845">
                  <c:v>-5.3828849999999998E-2</c:v>
                </c:pt>
                <c:pt idx="19846">
                  <c:v>-5.3796739000000003E-2</c:v>
                </c:pt>
                <c:pt idx="19847">
                  <c:v>-5.3764625000000003E-2</c:v>
                </c:pt>
                <c:pt idx="19848">
                  <c:v>-5.3732508999999998E-2</c:v>
                </c:pt>
                <c:pt idx="19849">
                  <c:v>-5.3700391E-2</c:v>
                </c:pt>
                <c:pt idx="19850">
                  <c:v>-5.3668270999999997E-2</c:v>
                </c:pt>
                <c:pt idx="19851">
                  <c:v>-5.3636149000000001E-2</c:v>
                </c:pt>
                <c:pt idx="19852">
                  <c:v>-5.3604024E-2</c:v>
                </c:pt>
                <c:pt idx="19853">
                  <c:v>-5.3571897E-2</c:v>
                </c:pt>
                <c:pt idx="19854">
                  <c:v>-5.3539768000000001E-2</c:v>
                </c:pt>
                <c:pt idx="19855">
                  <c:v>-5.3507636999999997E-2</c:v>
                </c:pt>
                <c:pt idx="19856">
                  <c:v>-5.3475504E-2</c:v>
                </c:pt>
                <c:pt idx="19857">
                  <c:v>-5.3443367999999998E-2</c:v>
                </c:pt>
                <c:pt idx="19858">
                  <c:v>-5.3411229999999997E-2</c:v>
                </c:pt>
                <c:pt idx="19859">
                  <c:v>-5.3379089999999997E-2</c:v>
                </c:pt>
                <c:pt idx="19860">
                  <c:v>-5.3346947999999998E-2</c:v>
                </c:pt>
                <c:pt idx="19861">
                  <c:v>-5.3314804E-2</c:v>
                </c:pt>
                <c:pt idx="19862">
                  <c:v>-5.3282656999999997E-2</c:v>
                </c:pt>
                <c:pt idx="19863">
                  <c:v>-5.3250509000000001E-2</c:v>
                </c:pt>
                <c:pt idx="19864">
                  <c:v>-5.3218358E-2</c:v>
                </c:pt>
                <c:pt idx="19865">
                  <c:v>-5.3186205E-2</c:v>
                </c:pt>
                <c:pt idx="19866">
                  <c:v>-5.3154049000000002E-2</c:v>
                </c:pt>
                <c:pt idx="19867">
                  <c:v>-5.3121891999999997E-2</c:v>
                </c:pt>
                <c:pt idx="19868">
                  <c:v>-5.3089732000000001E-2</c:v>
                </c:pt>
                <c:pt idx="19869">
                  <c:v>-5.3057569999999998E-2</c:v>
                </c:pt>
                <c:pt idx="19870">
                  <c:v>-5.3025405999999997E-2</c:v>
                </c:pt>
                <c:pt idx="19871">
                  <c:v>-5.2993239999999997E-2</c:v>
                </c:pt>
                <c:pt idx="19872">
                  <c:v>-5.2961070999999998E-2</c:v>
                </c:pt>
                <c:pt idx="19873">
                  <c:v>-5.2928901E-2</c:v>
                </c:pt>
                <c:pt idx="19874">
                  <c:v>-5.2896727999999997E-2</c:v>
                </c:pt>
                <c:pt idx="19875">
                  <c:v>-5.2864553000000002E-2</c:v>
                </c:pt>
                <c:pt idx="19876">
                  <c:v>-5.2832376E-2</c:v>
                </c:pt>
                <c:pt idx="19877">
                  <c:v>-5.2800197E-2</c:v>
                </c:pt>
                <c:pt idx="19878">
                  <c:v>-5.2768015000000001E-2</c:v>
                </c:pt>
                <c:pt idx="19879">
                  <c:v>-5.2735832000000003E-2</c:v>
                </c:pt>
                <c:pt idx="19880">
                  <c:v>-5.2703646E-2</c:v>
                </c:pt>
                <c:pt idx="19881">
                  <c:v>-5.2671457999999997E-2</c:v>
                </c:pt>
                <c:pt idx="19882">
                  <c:v>-5.2639268000000003E-2</c:v>
                </c:pt>
                <c:pt idx="19883">
                  <c:v>-5.2607076000000003E-2</c:v>
                </c:pt>
                <c:pt idx="19884">
                  <c:v>-5.2574880999999997E-2</c:v>
                </c:pt>
                <c:pt idx="19885">
                  <c:v>-5.2542683999999999E-2</c:v>
                </c:pt>
                <c:pt idx="19886">
                  <c:v>-5.2510486000000002E-2</c:v>
                </c:pt>
                <c:pt idx="19887">
                  <c:v>-5.2478285E-2</c:v>
                </c:pt>
                <c:pt idx="19888">
                  <c:v>-5.2446081999999998E-2</c:v>
                </c:pt>
                <c:pt idx="19889">
                  <c:v>-5.2413876999999998E-2</c:v>
                </c:pt>
                <c:pt idx="19890">
                  <c:v>-5.2381668999999999E-2</c:v>
                </c:pt>
                <c:pt idx="19891">
                  <c:v>-5.234946E-2</c:v>
                </c:pt>
                <c:pt idx="19892">
                  <c:v>-5.2317247999999997E-2</c:v>
                </c:pt>
                <c:pt idx="19893">
                  <c:v>-5.2285034000000001E-2</c:v>
                </c:pt>
                <c:pt idx="19894">
                  <c:v>-5.2252817999999999E-2</c:v>
                </c:pt>
                <c:pt idx="19895">
                  <c:v>-5.2220599999999999E-2</c:v>
                </c:pt>
                <c:pt idx="19896">
                  <c:v>-5.2188379E-2</c:v>
                </c:pt>
                <c:pt idx="19897">
                  <c:v>-5.2156157000000002E-2</c:v>
                </c:pt>
                <c:pt idx="19898">
                  <c:v>-5.2123931999999998E-2</c:v>
                </c:pt>
                <c:pt idx="19899">
                  <c:v>-5.2091706000000002E-2</c:v>
                </c:pt>
                <c:pt idx="19900">
                  <c:v>-5.2059477E-2</c:v>
                </c:pt>
                <c:pt idx="19901">
                  <c:v>-5.2027245999999999E-2</c:v>
                </c:pt>
                <c:pt idx="19902">
                  <c:v>-5.1995013E-2</c:v>
                </c:pt>
                <c:pt idx="19903">
                  <c:v>-5.1962777000000002E-2</c:v>
                </c:pt>
                <c:pt idx="19904">
                  <c:v>-5.1930539999999997E-2</c:v>
                </c:pt>
                <c:pt idx="19905">
                  <c:v>-5.1898300000000001E-2</c:v>
                </c:pt>
                <c:pt idx="19906">
                  <c:v>-5.1866058999999999E-2</c:v>
                </c:pt>
                <c:pt idx="19907">
                  <c:v>-5.1833814999999998E-2</c:v>
                </c:pt>
                <c:pt idx="19908">
                  <c:v>-5.1801568999999999E-2</c:v>
                </c:pt>
                <c:pt idx="19909">
                  <c:v>-5.1769321E-2</c:v>
                </c:pt>
                <c:pt idx="19910">
                  <c:v>-5.1737071000000003E-2</c:v>
                </c:pt>
                <c:pt idx="19911">
                  <c:v>-5.1704818E-2</c:v>
                </c:pt>
                <c:pt idx="19912">
                  <c:v>-5.1672563999999997E-2</c:v>
                </c:pt>
                <c:pt idx="19913">
                  <c:v>-5.1640307000000003E-2</c:v>
                </c:pt>
                <c:pt idx="19914">
                  <c:v>-5.1608049000000003E-2</c:v>
                </c:pt>
                <c:pt idx="19915">
                  <c:v>-5.1575787999999997E-2</c:v>
                </c:pt>
                <c:pt idx="19916">
                  <c:v>-5.1543525E-2</c:v>
                </c:pt>
                <c:pt idx="19917">
                  <c:v>-5.1511260000000003E-2</c:v>
                </c:pt>
                <c:pt idx="19918">
                  <c:v>-5.1478993000000001E-2</c:v>
                </c:pt>
                <c:pt idx="19919">
                  <c:v>-5.1446723E-2</c:v>
                </c:pt>
                <c:pt idx="19920">
                  <c:v>-5.1414451999999999E-2</c:v>
                </c:pt>
                <c:pt idx="19921">
                  <c:v>-5.1382178000000001E-2</c:v>
                </c:pt>
                <c:pt idx="19922">
                  <c:v>-5.1349902000000003E-2</c:v>
                </c:pt>
                <c:pt idx="19923">
                  <c:v>-5.1317624999999999E-2</c:v>
                </c:pt>
                <c:pt idx="19924">
                  <c:v>-5.1285345000000003E-2</c:v>
                </c:pt>
                <c:pt idx="19925">
                  <c:v>-5.1253063000000001E-2</c:v>
                </c:pt>
                <c:pt idx="19926">
                  <c:v>-5.1220779000000001E-2</c:v>
                </c:pt>
                <c:pt idx="19927">
                  <c:v>-5.1188492000000002E-2</c:v>
                </c:pt>
                <c:pt idx="19928">
                  <c:v>-5.1156203999999997E-2</c:v>
                </c:pt>
                <c:pt idx="19929">
                  <c:v>-5.1123913999999999E-2</c:v>
                </c:pt>
                <c:pt idx="19930">
                  <c:v>-5.1091620999999997E-2</c:v>
                </c:pt>
                <c:pt idx="19931">
                  <c:v>-5.1059327000000002E-2</c:v>
                </c:pt>
                <c:pt idx="19932">
                  <c:v>-5.1027030000000001E-2</c:v>
                </c:pt>
                <c:pt idx="19933">
                  <c:v>-5.0994731000000001E-2</c:v>
                </c:pt>
                <c:pt idx="19934">
                  <c:v>-5.0962430000000003E-2</c:v>
                </c:pt>
                <c:pt idx="19935">
                  <c:v>-5.0930126999999999E-2</c:v>
                </c:pt>
                <c:pt idx="19936">
                  <c:v>-5.0897822000000002E-2</c:v>
                </c:pt>
                <c:pt idx="19937">
                  <c:v>-5.0865515E-2</c:v>
                </c:pt>
                <c:pt idx="19938">
                  <c:v>-5.0833205999999999E-2</c:v>
                </c:pt>
                <c:pt idx="19939">
                  <c:v>-5.0800893999999999E-2</c:v>
                </c:pt>
                <c:pt idx="19940">
                  <c:v>-5.0768581E-2</c:v>
                </c:pt>
                <c:pt idx="19941">
                  <c:v>-5.0736265000000003E-2</c:v>
                </c:pt>
                <c:pt idx="19942">
                  <c:v>-5.0703947999999999E-2</c:v>
                </c:pt>
                <c:pt idx="19943">
                  <c:v>-5.0671628000000003E-2</c:v>
                </c:pt>
                <c:pt idx="19944">
                  <c:v>-5.0639306000000002E-2</c:v>
                </c:pt>
                <c:pt idx="19945">
                  <c:v>-5.0606982000000002E-2</c:v>
                </c:pt>
                <c:pt idx="19946">
                  <c:v>-5.0574656000000003E-2</c:v>
                </c:pt>
                <c:pt idx="19947">
                  <c:v>-5.0542327999999997E-2</c:v>
                </c:pt>
                <c:pt idx="19948">
                  <c:v>-5.0509998E-2</c:v>
                </c:pt>
                <c:pt idx="19949">
                  <c:v>-5.0477665999999997E-2</c:v>
                </c:pt>
                <c:pt idx="19950">
                  <c:v>-5.0445331000000003E-2</c:v>
                </c:pt>
                <c:pt idx="19951">
                  <c:v>-5.0412995000000002E-2</c:v>
                </c:pt>
                <c:pt idx="19952">
                  <c:v>-5.0380657000000002E-2</c:v>
                </c:pt>
                <c:pt idx="19953">
                  <c:v>-5.0348315999999997E-2</c:v>
                </c:pt>
                <c:pt idx="19954">
                  <c:v>-5.0315973999999999E-2</c:v>
                </c:pt>
                <c:pt idx="19955">
                  <c:v>-5.0283629000000003E-2</c:v>
                </c:pt>
                <c:pt idx="19956">
                  <c:v>-5.0251282000000001E-2</c:v>
                </c:pt>
                <c:pt idx="19957">
                  <c:v>-5.0218933E-2</c:v>
                </c:pt>
                <c:pt idx="19958">
                  <c:v>-5.0186583E-2</c:v>
                </c:pt>
                <c:pt idx="19959">
                  <c:v>-5.0154230000000001E-2</c:v>
                </c:pt>
                <c:pt idx="19960">
                  <c:v>-5.0121875000000003E-2</c:v>
                </c:pt>
                <c:pt idx="19961">
                  <c:v>-5.0089518E-2</c:v>
                </c:pt>
                <c:pt idx="19962">
                  <c:v>-5.0057158999999997E-2</c:v>
                </c:pt>
                <c:pt idx="19963">
                  <c:v>-5.0024797000000003E-2</c:v>
                </c:pt>
                <c:pt idx="19964">
                  <c:v>-4.9992434000000002E-2</c:v>
                </c:pt>
                <c:pt idx="19965">
                  <c:v>-4.9960069000000003E-2</c:v>
                </c:pt>
                <c:pt idx="19966">
                  <c:v>-4.9927701999999997E-2</c:v>
                </c:pt>
                <c:pt idx="19967">
                  <c:v>-4.9895332000000001E-2</c:v>
                </c:pt>
                <c:pt idx="19968">
                  <c:v>-4.9862960999999997E-2</c:v>
                </c:pt>
                <c:pt idx="19969">
                  <c:v>-4.9830587000000003E-2</c:v>
                </c:pt>
                <c:pt idx="19970">
                  <c:v>-4.9798212000000001E-2</c:v>
                </c:pt>
                <c:pt idx="19971">
                  <c:v>-4.9765834000000002E-2</c:v>
                </c:pt>
                <c:pt idx="19972">
                  <c:v>-4.9733454000000003E-2</c:v>
                </c:pt>
                <c:pt idx="19973">
                  <c:v>-4.9701072999999998E-2</c:v>
                </c:pt>
                <c:pt idx="19974">
                  <c:v>-4.9668689000000002E-2</c:v>
                </c:pt>
                <c:pt idx="19975">
                  <c:v>-4.9636303E-2</c:v>
                </c:pt>
                <c:pt idx="19976">
                  <c:v>-4.9603914999999998E-2</c:v>
                </c:pt>
                <c:pt idx="19977">
                  <c:v>-4.9571525999999998E-2</c:v>
                </c:pt>
                <c:pt idx="19978">
                  <c:v>-4.9539133999999999E-2</c:v>
                </c:pt>
                <c:pt idx="19979">
                  <c:v>-4.950674E-2</c:v>
                </c:pt>
                <c:pt idx="19980">
                  <c:v>-4.9474344000000003E-2</c:v>
                </c:pt>
                <c:pt idx="19981">
                  <c:v>-4.9441946000000001E-2</c:v>
                </c:pt>
                <c:pt idx="19982">
                  <c:v>-4.9409545999999999E-2</c:v>
                </c:pt>
                <c:pt idx="19983">
                  <c:v>-4.9377143999999998E-2</c:v>
                </c:pt>
                <c:pt idx="19984">
                  <c:v>-4.9344739999999998E-2</c:v>
                </c:pt>
                <c:pt idx="19985">
                  <c:v>-4.9312333999999999E-2</c:v>
                </c:pt>
                <c:pt idx="19986">
                  <c:v>-4.9279926000000002E-2</c:v>
                </c:pt>
                <c:pt idx="19987">
                  <c:v>-4.9247514999999999E-2</c:v>
                </c:pt>
                <c:pt idx="19988">
                  <c:v>-4.9215103000000003E-2</c:v>
                </c:pt>
                <c:pt idx="19989">
                  <c:v>-4.9182689000000002E-2</c:v>
                </c:pt>
                <c:pt idx="19990">
                  <c:v>-4.9150273000000001E-2</c:v>
                </c:pt>
                <c:pt idx="19991">
                  <c:v>-4.9117854000000002E-2</c:v>
                </c:pt>
                <c:pt idx="19992">
                  <c:v>-4.9085433999999997E-2</c:v>
                </c:pt>
                <c:pt idx="19993">
                  <c:v>-4.9053012E-2</c:v>
                </c:pt>
                <c:pt idx="19994">
                  <c:v>-4.9020586999999997E-2</c:v>
                </c:pt>
                <c:pt idx="19995">
                  <c:v>-4.8988161000000002E-2</c:v>
                </c:pt>
                <c:pt idx="19996">
                  <c:v>-4.8955733000000001E-2</c:v>
                </c:pt>
                <c:pt idx="19997">
                  <c:v>-4.8923302000000002E-2</c:v>
                </c:pt>
                <c:pt idx="19998">
                  <c:v>-4.8890870000000003E-2</c:v>
                </c:pt>
                <c:pt idx="19999">
                  <c:v>-4.8858434999999999E-2</c:v>
                </c:pt>
                <c:pt idx="20000">
                  <c:v>-4.8825999000000002E-2</c:v>
                </c:pt>
                <c:pt idx="20001">
                  <c:v>-4.8793560999999999E-2</c:v>
                </c:pt>
                <c:pt idx="20002">
                  <c:v>-4.8761119999999998E-2</c:v>
                </c:pt>
                <c:pt idx="20003">
                  <c:v>-4.8728677999999997E-2</c:v>
                </c:pt>
                <c:pt idx="20004">
                  <c:v>-4.8696232999999998E-2</c:v>
                </c:pt>
                <c:pt idx="20005">
                  <c:v>-4.8663787E-2</c:v>
                </c:pt>
                <c:pt idx="20006">
                  <c:v>-4.8631338000000003E-2</c:v>
                </c:pt>
                <c:pt idx="20007">
                  <c:v>-4.8598888E-2</c:v>
                </c:pt>
                <c:pt idx="20008">
                  <c:v>-4.8566434999999998E-2</c:v>
                </c:pt>
                <c:pt idx="20009">
                  <c:v>-4.8533980999999997E-2</c:v>
                </c:pt>
                <c:pt idx="20010">
                  <c:v>-4.8501524999999997E-2</c:v>
                </c:pt>
                <c:pt idx="20011">
                  <c:v>-4.8469065999999998E-2</c:v>
                </c:pt>
                <c:pt idx="20012">
                  <c:v>-4.8436606E-2</c:v>
                </c:pt>
                <c:pt idx="20013">
                  <c:v>-4.8404142999999997E-2</c:v>
                </c:pt>
                <c:pt idx="20014">
                  <c:v>-4.8371679000000001E-2</c:v>
                </c:pt>
                <c:pt idx="20015">
                  <c:v>-4.8339211999999999E-2</c:v>
                </c:pt>
                <c:pt idx="20016">
                  <c:v>-4.8306743999999999E-2</c:v>
                </c:pt>
                <c:pt idx="20017">
                  <c:v>-4.8274272999999999E-2</c:v>
                </c:pt>
                <c:pt idx="20018">
                  <c:v>-4.8241801000000001E-2</c:v>
                </c:pt>
                <c:pt idx="20019">
                  <c:v>-4.8209327000000003E-2</c:v>
                </c:pt>
                <c:pt idx="20020">
                  <c:v>-4.817685E-2</c:v>
                </c:pt>
                <c:pt idx="20021">
                  <c:v>-4.8144371999999998E-2</c:v>
                </c:pt>
                <c:pt idx="20022">
                  <c:v>-4.8111892000000003E-2</c:v>
                </c:pt>
                <c:pt idx="20023">
                  <c:v>-4.8079408999999997E-2</c:v>
                </c:pt>
                <c:pt idx="20024">
                  <c:v>-4.8046924999999997E-2</c:v>
                </c:pt>
                <c:pt idx="20025">
                  <c:v>-4.8014438999999999E-2</c:v>
                </c:pt>
                <c:pt idx="20026">
                  <c:v>-4.7981951000000002E-2</c:v>
                </c:pt>
                <c:pt idx="20027">
                  <c:v>-4.7949460999999999E-2</c:v>
                </c:pt>
                <c:pt idx="20028">
                  <c:v>-4.7916967999999997E-2</c:v>
                </c:pt>
                <c:pt idx="20029">
                  <c:v>-4.7884474000000003E-2</c:v>
                </c:pt>
                <c:pt idx="20030">
                  <c:v>-4.7851978000000003E-2</c:v>
                </c:pt>
                <c:pt idx="20031">
                  <c:v>-4.7819479999999998E-2</c:v>
                </c:pt>
                <c:pt idx="20032">
                  <c:v>-4.778698E-2</c:v>
                </c:pt>
                <c:pt idx="20033">
                  <c:v>-4.7754478000000003E-2</c:v>
                </c:pt>
                <c:pt idx="20034">
                  <c:v>-4.7721974E-2</c:v>
                </c:pt>
                <c:pt idx="20035">
                  <c:v>-4.7689467999999999E-2</c:v>
                </c:pt>
                <c:pt idx="20036">
                  <c:v>-4.7656959999999998E-2</c:v>
                </c:pt>
                <c:pt idx="20037">
                  <c:v>-4.7624449999999999E-2</c:v>
                </c:pt>
                <c:pt idx="20038">
                  <c:v>-4.7591938E-2</c:v>
                </c:pt>
                <c:pt idx="20039">
                  <c:v>-4.7559425000000002E-2</c:v>
                </c:pt>
                <c:pt idx="20040">
                  <c:v>-4.7526908999999999E-2</c:v>
                </c:pt>
                <c:pt idx="20041">
                  <c:v>-4.7494390999999997E-2</c:v>
                </c:pt>
                <c:pt idx="20042">
                  <c:v>-4.7461871000000003E-2</c:v>
                </c:pt>
                <c:pt idx="20043">
                  <c:v>-4.7429350000000002E-2</c:v>
                </c:pt>
                <c:pt idx="20044">
                  <c:v>-4.7396826000000003E-2</c:v>
                </c:pt>
                <c:pt idx="20045">
                  <c:v>-4.7364300999999998E-2</c:v>
                </c:pt>
                <c:pt idx="20046">
                  <c:v>-4.7331773000000001E-2</c:v>
                </c:pt>
                <c:pt idx="20047">
                  <c:v>-4.7299243999999997E-2</c:v>
                </c:pt>
                <c:pt idx="20048">
                  <c:v>-4.7266712000000002E-2</c:v>
                </c:pt>
                <c:pt idx="20049">
                  <c:v>-4.7234179000000001E-2</c:v>
                </c:pt>
                <c:pt idx="20050">
                  <c:v>-4.7201644000000001E-2</c:v>
                </c:pt>
                <c:pt idx="20051">
                  <c:v>-4.7169107000000002E-2</c:v>
                </c:pt>
                <c:pt idx="20052">
                  <c:v>-4.7136567999999997E-2</c:v>
                </c:pt>
                <c:pt idx="20053">
                  <c:v>-4.7104026E-2</c:v>
                </c:pt>
                <c:pt idx="20054">
                  <c:v>-4.7071482999999997E-2</c:v>
                </c:pt>
                <c:pt idx="20055">
                  <c:v>-4.7038939000000002E-2</c:v>
                </c:pt>
                <c:pt idx="20056">
                  <c:v>-4.7006392000000001E-2</c:v>
                </c:pt>
                <c:pt idx="20057">
                  <c:v>-4.6973843000000001E-2</c:v>
                </c:pt>
                <c:pt idx="20058">
                  <c:v>-4.6941292000000003E-2</c:v>
                </c:pt>
                <c:pt idx="20059">
                  <c:v>-4.6908738999999998E-2</c:v>
                </c:pt>
                <c:pt idx="20060">
                  <c:v>-4.6876185000000001E-2</c:v>
                </c:pt>
                <c:pt idx="20061">
                  <c:v>-4.6843627999999998E-2</c:v>
                </c:pt>
                <c:pt idx="20062">
                  <c:v>-4.6811070000000003E-2</c:v>
                </c:pt>
                <c:pt idx="20063">
                  <c:v>-4.6778509000000003E-2</c:v>
                </c:pt>
                <c:pt idx="20064">
                  <c:v>-4.6745947000000003E-2</c:v>
                </c:pt>
                <c:pt idx="20065">
                  <c:v>-4.6713382999999997E-2</c:v>
                </c:pt>
                <c:pt idx="20066">
                  <c:v>-4.6680816E-2</c:v>
                </c:pt>
                <c:pt idx="20067">
                  <c:v>-4.6648248000000003E-2</c:v>
                </c:pt>
                <c:pt idx="20068">
                  <c:v>-4.6615678000000001E-2</c:v>
                </c:pt>
                <c:pt idx="20069">
                  <c:v>-4.6583105999999999E-2</c:v>
                </c:pt>
                <c:pt idx="20070">
                  <c:v>-4.6550531999999999E-2</c:v>
                </c:pt>
                <c:pt idx="20071">
                  <c:v>-4.6517956999999999E-2</c:v>
                </c:pt>
                <c:pt idx="20072">
                  <c:v>-4.6485379E-2</c:v>
                </c:pt>
                <c:pt idx="20073">
                  <c:v>-4.6452799000000003E-2</c:v>
                </c:pt>
                <c:pt idx="20074">
                  <c:v>-4.6420217999999999E-2</c:v>
                </c:pt>
                <c:pt idx="20075">
                  <c:v>-4.6387635000000003E-2</c:v>
                </c:pt>
                <c:pt idx="20076">
                  <c:v>-4.6355049000000002E-2</c:v>
                </c:pt>
                <c:pt idx="20077">
                  <c:v>-4.6322462000000002E-2</c:v>
                </c:pt>
                <c:pt idx="20078">
                  <c:v>-4.6289873000000002E-2</c:v>
                </c:pt>
                <c:pt idx="20079">
                  <c:v>-4.6257281999999997E-2</c:v>
                </c:pt>
                <c:pt idx="20080">
                  <c:v>-4.6224688999999999E-2</c:v>
                </c:pt>
                <c:pt idx="20081">
                  <c:v>-4.6192094000000003E-2</c:v>
                </c:pt>
                <c:pt idx="20082">
                  <c:v>-4.6159497000000001E-2</c:v>
                </c:pt>
                <c:pt idx="20083">
                  <c:v>-4.6126898999999999E-2</c:v>
                </c:pt>
                <c:pt idx="20084">
                  <c:v>-4.6094297999999999E-2</c:v>
                </c:pt>
                <c:pt idx="20085">
                  <c:v>-4.6061695E-2</c:v>
                </c:pt>
                <c:pt idx="20086">
                  <c:v>-4.6029091000000001E-2</c:v>
                </c:pt>
                <c:pt idx="20087">
                  <c:v>-4.5996484999999997E-2</c:v>
                </c:pt>
                <c:pt idx="20088">
                  <c:v>-4.5963876000000001E-2</c:v>
                </c:pt>
                <c:pt idx="20089">
                  <c:v>-4.5931265999999998E-2</c:v>
                </c:pt>
                <c:pt idx="20090">
                  <c:v>-4.5898654999999997E-2</c:v>
                </c:pt>
                <c:pt idx="20091">
                  <c:v>-4.5866041000000003E-2</c:v>
                </c:pt>
                <c:pt idx="20092">
                  <c:v>-4.5833424999999997E-2</c:v>
                </c:pt>
                <c:pt idx="20093">
                  <c:v>-4.5800806999999999E-2</c:v>
                </c:pt>
                <c:pt idx="20094">
                  <c:v>-4.5768188000000001E-2</c:v>
                </c:pt>
                <c:pt idx="20095">
                  <c:v>-4.5735566999999998E-2</c:v>
                </c:pt>
                <c:pt idx="20096">
                  <c:v>-4.5702943000000003E-2</c:v>
                </c:pt>
                <c:pt idx="20097">
                  <c:v>-4.5670318000000001E-2</c:v>
                </c:pt>
                <c:pt idx="20098">
                  <c:v>-4.5637691000000001E-2</c:v>
                </c:pt>
                <c:pt idx="20099">
                  <c:v>-4.5605062000000002E-2</c:v>
                </c:pt>
                <c:pt idx="20100">
                  <c:v>-4.5572432000000003E-2</c:v>
                </c:pt>
                <c:pt idx="20101">
                  <c:v>-4.5539798999999999E-2</c:v>
                </c:pt>
                <c:pt idx="20102">
                  <c:v>-4.5507164000000003E-2</c:v>
                </c:pt>
                <c:pt idx="20103">
                  <c:v>-4.5474528E-2</c:v>
                </c:pt>
                <c:pt idx="20104">
                  <c:v>-4.5441889999999999E-2</c:v>
                </c:pt>
                <c:pt idx="20105">
                  <c:v>-4.5409249999999998E-2</c:v>
                </c:pt>
                <c:pt idx="20106">
                  <c:v>-4.5376607999999999E-2</c:v>
                </c:pt>
                <c:pt idx="20107">
                  <c:v>-4.5343964E-2</c:v>
                </c:pt>
                <c:pt idx="20108">
                  <c:v>-4.5311318000000003E-2</c:v>
                </c:pt>
                <c:pt idx="20109">
                  <c:v>-4.527867E-2</c:v>
                </c:pt>
                <c:pt idx="20110">
                  <c:v>-4.5246020999999997E-2</c:v>
                </c:pt>
                <c:pt idx="20111">
                  <c:v>-4.5213370000000003E-2</c:v>
                </c:pt>
                <c:pt idx="20112">
                  <c:v>-4.5180716000000003E-2</c:v>
                </c:pt>
                <c:pt idx="20113">
                  <c:v>-4.5148061000000003E-2</c:v>
                </c:pt>
                <c:pt idx="20114">
                  <c:v>-4.5115403999999998E-2</c:v>
                </c:pt>
                <c:pt idx="20115">
                  <c:v>-4.5082745E-2</c:v>
                </c:pt>
                <c:pt idx="20116">
                  <c:v>-4.5050084999999997E-2</c:v>
                </c:pt>
                <c:pt idx="20117">
                  <c:v>-4.5017422000000001E-2</c:v>
                </c:pt>
                <c:pt idx="20118">
                  <c:v>-4.4984758E-2</c:v>
                </c:pt>
                <c:pt idx="20119">
                  <c:v>-4.4952091999999999E-2</c:v>
                </c:pt>
                <c:pt idx="20120">
                  <c:v>-4.4919423999999999E-2</c:v>
                </c:pt>
                <c:pt idx="20121">
                  <c:v>-4.4886754000000001E-2</c:v>
                </c:pt>
                <c:pt idx="20122">
                  <c:v>-4.4854082000000003E-2</c:v>
                </c:pt>
                <c:pt idx="20123">
                  <c:v>-4.4821408E-2</c:v>
                </c:pt>
                <c:pt idx="20124">
                  <c:v>-4.4788732999999997E-2</c:v>
                </c:pt>
                <c:pt idx="20125">
                  <c:v>-4.4756056000000002E-2</c:v>
                </c:pt>
                <c:pt idx="20126">
                  <c:v>-4.4723377000000002E-2</c:v>
                </c:pt>
                <c:pt idx="20127">
                  <c:v>-4.4690696000000002E-2</c:v>
                </c:pt>
                <c:pt idx="20128">
                  <c:v>-4.4658013000000003E-2</c:v>
                </c:pt>
                <c:pt idx="20129">
                  <c:v>-4.4625327999999999E-2</c:v>
                </c:pt>
                <c:pt idx="20130">
                  <c:v>-4.4592642000000002E-2</c:v>
                </c:pt>
                <c:pt idx="20131">
                  <c:v>-4.4559952999999999E-2</c:v>
                </c:pt>
                <c:pt idx="20132">
                  <c:v>-4.4527262999999997E-2</c:v>
                </c:pt>
                <c:pt idx="20133">
                  <c:v>-4.4494570999999997E-2</c:v>
                </c:pt>
                <c:pt idx="20134">
                  <c:v>-4.4461876999999997E-2</c:v>
                </c:pt>
                <c:pt idx="20135">
                  <c:v>-4.4429181999999998E-2</c:v>
                </c:pt>
                <c:pt idx="20136">
                  <c:v>-4.4396484E-2</c:v>
                </c:pt>
                <c:pt idx="20137">
                  <c:v>-4.4363785000000003E-2</c:v>
                </c:pt>
                <c:pt idx="20138">
                  <c:v>-4.4331083E-2</c:v>
                </c:pt>
                <c:pt idx="20139">
                  <c:v>-4.4298380999999998E-2</c:v>
                </c:pt>
                <c:pt idx="20140">
                  <c:v>-4.4265675999999997E-2</c:v>
                </c:pt>
                <c:pt idx="20141">
                  <c:v>-4.4232968999999997E-2</c:v>
                </c:pt>
                <c:pt idx="20142">
                  <c:v>-4.4200260999999998E-2</c:v>
                </c:pt>
                <c:pt idx="20143">
                  <c:v>-4.416755E-2</c:v>
                </c:pt>
                <c:pt idx="20144">
                  <c:v>-4.4134838000000003E-2</c:v>
                </c:pt>
                <c:pt idx="20145">
                  <c:v>-4.4102123999999999E-2</c:v>
                </c:pt>
                <c:pt idx="20146">
                  <c:v>-4.4069408999999997E-2</c:v>
                </c:pt>
                <c:pt idx="20147">
                  <c:v>-4.4036691000000003E-2</c:v>
                </c:pt>
                <c:pt idx="20148">
                  <c:v>-4.4003972000000002E-2</c:v>
                </c:pt>
                <c:pt idx="20149">
                  <c:v>-4.3971251000000003E-2</c:v>
                </c:pt>
                <c:pt idx="20150">
                  <c:v>-4.3938527999999998E-2</c:v>
                </c:pt>
                <c:pt idx="20151">
                  <c:v>-4.3905803E-2</c:v>
                </c:pt>
                <c:pt idx="20152">
                  <c:v>-4.3873075999999997E-2</c:v>
                </c:pt>
                <c:pt idx="20153">
                  <c:v>-4.3840348000000001E-2</c:v>
                </c:pt>
                <c:pt idx="20154">
                  <c:v>-4.3807618E-2</c:v>
                </c:pt>
                <c:pt idx="20155">
                  <c:v>-4.3774885999999999E-2</c:v>
                </c:pt>
                <c:pt idx="20156">
                  <c:v>-4.3742151999999999E-2</c:v>
                </c:pt>
                <c:pt idx="20157">
                  <c:v>-4.3709416000000001E-2</c:v>
                </c:pt>
                <c:pt idx="20158">
                  <c:v>-4.3676679000000003E-2</c:v>
                </c:pt>
                <c:pt idx="20159">
                  <c:v>-4.3643939999999999E-2</c:v>
                </c:pt>
                <c:pt idx="20160">
                  <c:v>-4.3611199000000003E-2</c:v>
                </c:pt>
                <c:pt idx="20161">
                  <c:v>-4.3578456000000002E-2</c:v>
                </c:pt>
                <c:pt idx="20162">
                  <c:v>-4.3545711000000001E-2</c:v>
                </c:pt>
                <c:pt idx="20163">
                  <c:v>-4.3512965000000001E-2</c:v>
                </c:pt>
                <c:pt idx="20164">
                  <c:v>-4.3480217000000002E-2</c:v>
                </c:pt>
                <c:pt idx="20165">
                  <c:v>-4.3447466999999997E-2</c:v>
                </c:pt>
                <c:pt idx="20166">
                  <c:v>-4.3414715E-2</c:v>
                </c:pt>
                <c:pt idx="20167">
                  <c:v>-4.3381960999999997E-2</c:v>
                </c:pt>
                <c:pt idx="20168">
                  <c:v>-4.3349206000000001E-2</c:v>
                </c:pt>
                <c:pt idx="20169">
                  <c:v>-4.3316449E-2</c:v>
                </c:pt>
                <c:pt idx="20170">
                  <c:v>-4.328369E-2</c:v>
                </c:pt>
                <c:pt idx="20171">
                  <c:v>-4.3250929E-2</c:v>
                </c:pt>
                <c:pt idx="20172">
                  <c:v>-4.3218167000000002E-2</c:v>
                </c:pt>
                <c:pt idx="20173">
                  <c:v>-4.3185401999999998E-2</c:v>
                </c:pt>
                <c:pt idx="20174">
                  <c:v>-4.3152636000000001E-2</c:v>
                </c:pt>
                <c:pt idx="20175">
                  <c:v>-4.3119868999999998E-2</c:v>
                </c:pt>
                <c:pt idx="20176">
                  <c:v>-4.3087098999999997E-2</c:v>
                </c:pt>
                <c:pt idx="20177">
                  <c:v>-4.3054328000000003E-2</c:v>
                </c:pt>
                <c:pt idx="20178">
                  <c:v>-4.3021555000000003E-2</c:v>
                </c:pt>
                <c:pt idx="20179">
                  <c:v>-4.2988779999999997E-2</c:v>
                </c:pt>
                <c:pt idx="20180">
                  <c:v>-4.2956003E-2</c:v>
                </c:pt>
                <c:pt idx="20181">
                  <c:v>-4.2923224000000003E-2</c:v>
                </c:pt>
                <c:pt idx="20182">
                  <c:v>-4.2890444E-2</c:v>
                </c:pt>
                <c:pt idx="20183">
                  <c:v>-4.2857661999999998E-2</c:v>
                </c:pt>
                <c:pt idx="20184">
                  <c:v>-4.2824877999999997E-2</c:v>
                </c:pt>
                <c:pt idx="20185">
                  <c:v>-4.2792093000000003E-2</c:v>
                </c:pt>
                <c:pt idx="20186">
                  <c:v>-4.2759304999999997E-2</c:v>
                </c:pt>
                <c:pt idx="20187">
                  <c:v>-4.2726515999999999E-2</c:v>
                </c:pt>
                <c:pt idx="20188">
                  <c:v>-4.2693726000000001E-2</c:v>
                </c:pt>
                <c:pt idx="20189">
                  <c:v>-4.2660932999999998E-2</c:v>
                </c:pt>
                <c:pt idx="20190">
                  <c:v>-4.2628139000000002E-2</c:v>
                </c:pt>
                <c:pt idx="20191">
                  <c:v>-4.2595343000000001E-2</c:v>
                </c:pt>
                <c:pt idx="20192">
                  <c:v>-4.2562545E-2</c:v>
                </c:pt>
                <c:pt idx="20193">
                  <c:v>-4.2529745000000001E-2</c:v>
                </c:pt>
                <c:pt idx="20194">
                  <c:v>-4.2496944000000002E-2</c:v>
                </c:pt>
                <c:pt idx="20195">
                  <c:v>-4.2464140999999997E-2</c:v>
                </c:pt>
                <c:pt idx="20196">
                  <c:v>-4.2431336E-2</c:v>
                </c:pt>
                <c:pt idx="20197">
                  <c:v>-4.2398528999999997E-2</c:v>
                </c:pt>
                <c:pt idx="20198">
                  <c:v>-4.2365721000000002E-2</c:v>
                </c:pt>
                <c:pt idx="20199">
                  <c:v>-4.2332911000000001E-2</c:v>
                </c:pt>
                <c:pt idx="20200">
                  <c:v>-4.2300099000000001E-2</c:v>
                </c:pt>
                <c:pt idx="20201">
                  <c:v>-4.2267286000000001E-2</c:v>
                </c:pt>
                <c:pt idx="20202">
                  <c:v>-4.2234470000000003E-2</c:v>
                </c:pt>
                <c:pt idx="20203">
                  <c:v>-4.2201652999999999E-2</c:v>
                </c:pt>
                <c:pt idx="20204">
                  <c:v>-4.2168834000000002E-2</c:v>
                </c:pt>
                <c:pt idx="20205">
                  <c:v>-4.2136013999999999E-2</c:v>
                </c:pt>
                <c:pt idx="20206">
                  <c:v>-4.2103191999999998E-2</c:v>
                </c:pt>
                <c:pt idx="20207">
                  <c:v>-4.2070367999999997E-2</c:v>
                </c:pt>
                <c:pt idx="20208">
                  <c:v>-4.2037541999999997E-2</c:v>
                </c:pt>
                <c:pt idx="20209">
                  <c:v>-4.2004713999999999E-2</c:v>
                </c:pt>
                <c:pt idx="20210">
                  <c:v>-4.1971885E-2</c:v>
                </c:pt>
                <c:pt idx="20211">
                  <c:v>-4.1939054000000003E-2</c:v>
                </c:pt>
                <c:pt idx="20212">
                  <c:v>-4.1906221E-2</c:v>
                </c:pt>
                <c:pt idx="20213">
                  <c:v>-4.1873386999999998E-2</c:v>
                </c:pt>
                <c:pt idx="20214">
                  <c:v>-4.1840550999999997E-2</c:v>
                </c:pt>
                <c:pt idx="20215">
                  <c:v>-4.1807713000000003E-2</c:v>
                </c:pt>
                <c:pt idx="20216">
                  <c:v>-4.1774873999999997E-2</c:v>
                </c:pt>
                <c:pt idx="20217">
                  <c:v>-4.1742031999999998E-2</c:v>
                </c:pt>
                <c:pt idx="20218">
                  <c:v>-4.1709189000000001E-2</c:v>
                </c:pt>
                <c:pt idx="20219">
                  <c:v>-4.1676344999999997E-2</c:v>
                </c:pt>
                <c:pt idx="20220">
                  <c:v>-4.1643498000000001E-2</c:v>
                </c:pt>
                <c:pt idx="20221">
                  <c:v>-4.1610649999999999E-2</c:v>
                </c:pt>
                <c:pt idx="20222">
                  <c:v>-4.1577799999999998E-2</c:v>
                </c:pt>
                <c:pt idx="20223">
                  <c:v>-4.1544948999999998E-2</c:v>
                </c:pt>
                <c:pt idx="20224">
                  <c:v>-4.1512094999999999E-2</c:v>
                </c:pt>
                <c:pt idx="20225">
                  <c:v>-4.1479240000000001E-2</c:v>
                </c:pt>
                <c:pt idx="20226">
                  <c:v>-4.1446384000000003E-2</c:v>
                </c:pt>
                <c:pt idx="20227">
                  <c:v>-4.1413525E-2</c:v>
                </c:pt>
                <c:pt idx="20228">
                  <c:v>-4.1380664999999997E-2</c:v>
                </c:pt>
                <c:pt idx="20229">
                  <c:v>-4.1347803000000002E-2</c:v>
                </c:pt>
                <c:pt idx="20230">
                  <c:v>-4.1314940000000001E-2</c:v>
                </c:pt>
                <c:pt idx="20231">
                  <c:v>-4.1282074000000002E-2</c:v>
                </c:pt>
                <c:pt idx="20232">
                  <c:v>-4.1249207000000003E-2</c:v>
                </c:pt>
                <c:pt idx="20233">
                  <c:v>-4.1216338999999998E-2</c:v>
                </c:pt>
                <c:pt idx="20234">
                  <c:v>-4.1183468000000001E-2</c:v>
                </c:pt>
                <c:pt idx="20235">
                  <c:v>-4.1150595999999998E-2</c:v>
                </c:pt>
                <c:pt idx="20236">
                  <c:v>-4.1117722000000002E-2</c:v>
                </c:pt>
                <c:pt idx="20237">
                  <c:v>-4.1084847000000001E-2</c:v>
                </c:pt>
                <c:pt idx="20238">
                  <c:v>-4.105197E-2</c:v>
                </c:pt>
                <c:pt idx="20239">
                  <c:v>-4.1019091000000001E-2</c:v>
                </c:pt>
                <c:pt idx="20240">
                  <c:v>-4.0986211000000002E-2</c:v>
                </c:pt>
                <c:pt idx="20241">
                  <c:v>-4.0953327999999997E-2</c:v>
                </c:pt>
                <c:pt idx="20242">
                  <c:v>-4.0920445E-2</c:v>
                </c:pt>
                <c:pt idx="20243">
                  <c:v>-4.0887558999999997E-2</c:v>
                </c:pt>
                <c:pt idx="20244">
                  <c:v>-4.0854672000000002E-2</c:v>
                </c:pt>
                <c:pt idx="20245">
                  <c:v>-4.0821783E-2</c:v>
                </c:pt>
                <c:pt idx="20246">
                  <c:v>-4.0788892E-2</c:v>
                </c:pt>
                <c:pt idx="20247">
                  <c:v>-4.0756000000000001E-2</c:v>
                </c:pt>
                <c:pt idx="20248">
                  <c:v>-4.0723106000000002E-2</c:v>
                </c:pt>
                <c:pt idx="20249">
                  <c:v>-4.0690209999999997E-2</c:v>
                </c:pt>
                <c:pt idx="20250">
                  <c:v>-4.0657313E-2</c:v>
                </c:pt>
                <c:pt idx="20251">
                  <c:v>-4.0624413999999998E-2</c:v>
                </c:pt>
                <c:pt idx="20252">
                  <c:v>-4.0591513000000003E-2</c:v>
                </c:pt>
                <c:pt idx="20253">
                  <c:v>-4.0558611000000001E-2</c:v>
                </c:pt>
                <c:pt idx="20254">
                  <c:v>-4.0525707000000001E-2</c:v>
                </c:pt>
                <c:pt idx="20255">
                  <c:v>-4.0492801000000002E-2</c:v>
                </c:pt>
                <c:pt idx="20256">
                  <c:v>-4.0459892999999997E-2</c:v>
                </c:pt>
                <c:pt idx="20257">
                  <c:v>-4.0426983999999999E-2</c:v>
                </c:pt>
                <c:pt idx="20258">
                  <c:v>-4.0394074000000002E-2</c:v>
                </c:pt>
                <c:pt idx="20259">
                  <c:v>-4.0361161E-2</c:v>
                </c:pt>
                <c:pt idx="20260">
                  <c:v>-4.0328246999999998E-2</c:v>
                </c:pt>
                <c:pt idx="20261">
                  <c:v>-4.0295332000000003E-2</c:v>
                </c:pt>
                <c:pt idx="20262">
                  <c:v>-4.0262414000000003E-2</c:v>
                </c:pt>
                <c:pt idx="20263">
                  <c:v>-4.0229494999999997E-2</c:v>
                </c:pt>
                <c:pt idx="20264">
                  <c:v>-4.0196574999999998E-2</c:v>
                </c:pt>
                <c:pt idx="20265">
                  <c:v>-4.0163652000000001E-2</c:v>
                </c:pt>
                <c:pt idx="20266">
                  <c:v>-4.0130727999999997E-2</c:v>
                </c:pt>
                <c:pt idx="20267">
                  <c:v>-4.0097803000000001E-2</c:v>
                </c:pt>
                <c:pt idx="20268">
                  <c:v>-4.0064875E-2</c:v>
                </c:pt>
                <c:pt idx="20269">
                  <c:v>-4.0031945999999999E-2</c:v>
                </c:pt>
                <c:pt idx="20270">
                  <c:v>-3.9999015999999998E-2</c:v>
                </c:pt>
                <c:pt idx="20271">
                  <c:v>-3.9966082999999999E-2</c:v>
                </c:pt>
                <c:pt idx="20272">
                  <c:v>-3.9933150000000001E-2</c:v>
                </c:pt>
                <c:pt idx="20273">
                  <c:v>-3.9900214000000003E-2</c:v>
                </c:pt>
                <c:pt idx="20274">
                  <c:v>-3.9867277E-2</c:v>
                </c:pt>
                <c:pt idx="20275">
                  <c:v>-3.9834337999999997E-2</c:v>
                </c:pt>
                <c:pt idx="20276">
                  <c:v>-3.9801398000000002E-2</c:v>
                </c:pt>
                <c:pt idx="20277">
                  <c:v>-3.9768455000000001E-2</c:v>
                </c:pt>
                <c:pt idx="20278">
                  <c:v>-3.9735512000000001E-2</c:v>
                </c:pt>
                <c:pt idx="20279">
                  <c:v>-3.9702566000000002E-2</c:v>
                </c:pt>
                <c:pt idx="20280">
                  <c:v>-3.9669619000000003E-2</c:v>
                </c:pt>
                <c:pt idx="20281">
                  <c:v>-3.9636669999999999E-2</c:v>
                </c:pt>
                <c:pt idx="20282">
                  <c:v>-3.9603720000000002E-2</c:v>
                </c:pt>
                <c:pt idx="20283">
                  <c:v>-3.9570767999999999E-2</c:v>
                </c:pt>
                <c:pt idx="20284">
                  <c:v>-3.9537814999999997E-2</c:v>
                </c:pt>
                <c:pt idx="20285">
                  <c:v>-3.9504859000000003E-2</c:v>
                </c:pt>
                <c:pt idx="20286">
                  <c:v>-3.9471902000000003E-2</c:v>
                </c:pt>
                <c:pt idx="20287">
                  <c:v>-3.9438943999999997E-2</c:v>
                </c:pt>
                <c:pt idx="20288">
                  <c:v>-3.9405983999999998E-2</c:v>
                </c:pt>
                <c:pt idx="20289">
                  <c:v>-3.9373022000000001E-2</c:v>
                </c:pt>
                <c:pt idx="20290">
                  <c:v>-3.9340058999999997E-2</c:v>
                </c:pt>
                <c:pt idx="20291">
                  <c:v>-3.9307094000000001E-2</c:v>
                </c:pt>
                <c:pt idx="20292">
                  <c:v>-3.9274126999999999E-2</c:v>
                </c:pt>
                <c:pt idx="20293">
                  <c:v>-3.9241158999999998E-2</c:v>
                </c:pt>
                <c:pt idx="20294">
                  <c:v>-3.9208188999999997E-2</c:v>
                </c:pt>
                <c:pt idx="20295">
                  <c:v>-3.9175217999999998E-2</c:v>
                </c:pt>
                <c:pt idx="20296">
                  <c:v>-3.9142244999999999E-2</c:v>
                </c:pt>
                <c:pt idx="20297">
                  <c:v>-3.9109270000000002E-2</c:v>
                </c:pt>
                <c:pt idx="20298">
                  <c:v>-3.9076293999999998E-2</c:v>
                </c:pt>
                <c:pt idx="20299">
                  <c:v>-3.9043316000000002E-2</c:v>
                </c:pt>
                <c:pt idx="20300">
                  <c:v>-3.9010336999999999E-2</c:v>
                </c:pt>
                <c:pt idx="20301">
                  <c:v>-3.8977355999999998E-2</c:v>
                </c:pt>
                <c:pt idx="20302">
                  <c:v>-3.8944372999999997E-2</c:v>
                </c:pt>
                <c:pt idx="20303">
                  <c:v>-3.8911388999999998E-2</c:v>
                </c:pt>
                <c:pt idx="20304">
                  <c:v>-3.8878401999999999E-2</c:v>
                </c:pt>
                <c:pt idx="20305">
                  <c:v>-3.8845415000000001E-2</c:v>
                </c:pt>
                <c:pt idx="20306">
                  <c:v>-3.8812425999999997E-2</c:v>
                </c:pt>
                <c:pt idx="20307">
                  <c:v>-3.8779435000000001E-2</c:v>
                </c:pt>
                <c:pt idx="20308">
                  <c:v>-3.8746442999999998E-2</c:v>
                </c:pt>
                <c:pt idx="20309">
                  <c:v>-3.8713448999999997E-2</c:v>
                </c:pt>
                <c:pt idx="20310">
                  <c:v>-3.8680452999999997E-2</c:v>
                </c:pt>
                <c:pt idx="20311">
                  <c:v>-3.8647455999999997E-2</c:v>
                </c:pt>
                <c:pt idx="20312">
                  <c:v>-3.8614456999999998E-2</c:v>
                </c:pt>
                <c:pt idx="20313">
                  <c:v>-3.8581457E-2</c:v>
                </c:pt>
                <c:pt idx="20314">
                  <c:v>-3.8548455000000002E-2</c:v>
                </c:pt>
                <c:pt idx="20315">
                  <c:v>-3.8515451999999999E-2</c:v>
                </c:pt>
                <c:pt idx="20316">
                  <c:v>-3.8482447000000003E-2</c:v>
                </c:pt>
                <c:pt idx="20317">
                  <c:v>-3.8449440000000001E-2</c:v>
                </c:pt>
                <c:pt idx="20318">
                  <c:v>-3.8416432E-2</c:v>
                </c:pt>
                <c:pt idx="20319">
                  <c:v>-3.8383422E-2</c:v>
                </c:pt>
                <c:pt idx="20320">
                  <c:v>-3.8350411000000001E-2</c:v>
                </c:pt>
                <c:pt idx="20321">
                  <c:v>-3.8317398000000003E-2</c:v>
                </c:pt>
                <c:pt idx="20322">
                  <c:v>-3.8284382999999998E-2</c:v>
                </c:pt>
                <c:pt idx="20323">
                  <c:v>-3.8251367000000001E-2</c:v>
                </c:pt>
                <c:pt idx="20324">
                  <c:v>-3.8218348999999999E-2</c:v>
                </c:pt>
                <c:pt idx="20325">
                  <c:v>-3.8185330000000003E-2</c:v>
                </c:pt>
                <c:pt idx="20326">
                  <c:v>-3.8152309000000002E-2</c:v>
                </c:pt>
                <c:pt idx="20327">
                  <c:v>-3.8119287000000002E-2</c:v>
                </c:pt>
                <c:pt idx="20328">
                  <c:v>-3.8086262000000003E-2</c:v>
                </c:pt>
                <c:pt idx="20329">
                  <c:v>-3.8053236999999997E-2</c:v>
                </c:pt>
                <c:pt idx="20330">
                  <c:v>-3.8020209999999999E-2</c:v>
                </c:pt>
                <c:pt idx="20331">
                  <c:v>-3.7987181000000002E-2</c:v>
                </c:pt>
                <c:pt idx="20332">
                  <c:v>-3.7954150999999998E-2</c:v>
                </c:pt>
                <c:pt idx="20333">
                  <c:v>-3.7921119000000003E-2</c:v>
                </c:pt>
                <c:pt idx="20334">
                  <c:v>-3.7888085000000002E-2</c:v>
                </c:pt>
                <c:pt idx="20335">
                  <c:v>-3.7855050000000001E-2</c:v>
                </c:pt>
                <c:pt idx="20336">
                  <c:v>-3.7822014000000001E-2</c:v>
                </c:pt>
                <c:pt idx="20337">
                  <c:v>-3.7788976000000002E-2</c:v>
                </c:pt>
                <c:pt idx="20338">
                  <c:v>-3.7755935999999997E-2</c:v>
                </c:pt>
                <c:pt idx="20339">
                  <c:v>-3.7722894999999999E-2</c:v>
                </c:pt>
                <c:pt idx="20340">
                  <c:v>-3.7689852000000003E-2</c:v>
                </c:pt>
                <c:pt idx="20341">
                  <c:v>-3.7656808E-2</c:v>
                </c:pt>
                <c:pt idx="20342">
                  <c:v>-3.7623761999999998E-2</c:v>
                </c:pt>
                <c:pt idx="20343">
                  <c:v>-3.7590713999999997E-2</c:v>
                </c:pt>
                <c:pt idx="20344">
                  <c:v>-3.7557664999999997E-2</c:v>
                </c:pt>
                <c:pt idx="20345">
                  <c:v>-3.7524614999999997E-2</c:v>
                </c:pt>
                <c:pt idx="20346">
                  <c:v>-3.7491562999999999E-2</c:v>
                </c:pt>
                <c:pt idx="20347">
                  <c:v>-3.7458509000000001E-2</c:v>
                </c:pt>
                <c:pt idx="20348">
                  <c:v>-3.7425453999999997E-2</c:v>
                </c:pt>
                <c:pt idx="20349">
                  <c:v>-3.7392397000000001E-2</c:v>
                </c:pt>
                <c:pt idx="20350">
                  <c:v>-3.7359338999999998E-2</c:v>
                </c:pt>
                <c:pt idx="20351">
                  <c:v>-3.7326278999999997E-2</c:v>
                </c:pt>
                <c:pt idx="20352">
                  <c:v>-3.7293218000000003E-2</c:v>
                </c:pt>
                <c:pt idx="20353">
                  <c:v>-3.7260155000000003E-2</c:v>
                </c:pt>
                <c:pt idx="20354">
                  <c:v>-3.7227089999999997E-2</c:v>
                </c:pt>
                <c:pt idx="20355">
                  <c:v>-3.7194023999999999E-2</c:v>
                </c:pt>
                <c:pt idx="20356">
                  <c:v>-3.7160957000000001E-2</c:v>
                </c:pt>
                <c:pt idx="20357">
                  <c:v>-3.7127887999999998E-2</c:v>
                </c:pt>
                <c:pt idx="20358">
                  <c:v>-3.7094817000000002E-2</c:v>
                </c:pt>
                <c:pt idx="20359">
                  <c:v>-3.7061745E-2</c:v>
                </c:pt>
                <c:pt idx="20360">
                  <c:v>-3.7028671999999999E-2</c:v>
                </c:pt>
                <c:pt idx="20361">
                  <c:v>-3.6995595999999999E-2</c:v>
                </c:pt>
                <c:pt idx="20362">
                  <c:v>-3.6962519999999999E-2</c:v>
                </c:pt>
                <c:pt idx="20363">
                  <c:v>-3.6929441E-2</c:v>
                </c:pt>
                <c:pt idx="20364">
                  <c:v>-3.6896362000000002E-2</c:v>
                </c:pt>
                <c:pt idx="20365">
                  <c:v>-3.6863280999999998E-2</c:v>
                </c:pt>
                <c:pt idx="20366">
                  <c:v>-3.6830198000000001E-2</c:v>
                </c:pt>
                <c:pt idx="20367">
                  <c:v>-3.6797113999999999E-2</c:v>
                </c:pt>
                <c:pt idx="20368">
                  <c:v>-3.6764027999999997E-2</c:v>
                </c:pt>
                <c:pt idx="20369">
                  <c:v>-3.6730939999999997E-2</c:v>
                </c:pt>
                <c:pt idx="20370">
                  <c:v>-3.6697852000000003E-2</c:v>
                </c:pt>
                <c:pt idx="20371">
                  <c:v>-3.6664760999999997E-2</c:v>
                </c:pt>
                <c:pt idx="20372">
                  <c:v>-3.6631668999999999E-2</c:v>
                </c:pt>
                <c:pt idx="20373">
                  <c:v>-3.6598576000000001E-2</c:v>
                </c:pt>
                <c:pt idx="20374">
                  <c:v>-3.6565480999999997E-2</c:v>
                </c:pt>
                <c:pt idx="20375">
                  <c:v>-3.6532385000000001E-2</c:v>
                </c:pt>
                <c:pt idx="20376">
                  <c:v>-3.6499286999999998E-2</c:v>
                </c:pt>
                <c:pt idx="20377">
                  <c:v>-3.6466186999999997E-2</c:v>
                </c:pt>
                <c:pt idx="20378">
                  <c:v>-3.6433086000000003E-2</c:v>
                </c:pt>
                <c:pt idx="20379">
                  <c:v>-3.6399984000000003E-2</c:v>
                </c:pt>
                <c:pt idx="20380">
                  <c:v>-3.6366879999999997E-2</c:v>
                </c:pt>
                <c:pt idx="20381">
                  <c:v>-3.6333774999999999E-2</c:v>
                </c:pt>
                <c:pt idx="20382">
                  <c:v>-3.6300668000000001E-2</c:v>
                </c:pt>
                <c:pt idx="20383">
                  <c:v>-3.6267558999999998E-2</c:v>
                </c:pt>
                <c:pt idx="20384">
                  <c:v>-3.6234449000000002E-2</c:v>
                </c:pt>
                <c:pt idx="20385">
                  <c:v>-3.6201338E-2</c:v>
                </c:pt>
                <c:pt idx="20386">
                  <c:v>-3.6168224999999998E-2</c:v>
                </c:pt>
                <c:pt idx="20387">
                  <c:v>-3.6135110999999998E-2</c:v>
                </c:pt>
                <c:pt idx="20388">
                  <c:v>-3.6101994999999998E-2</c:v>
                </c:pt>
                <c:pt idx="20389">
                  <c:v>-3.6068876999999999E-2</c:v>
                </c:pt>
                <c:pt idx="20390">
                  <c:v>-3.6035759000000001E-2</c:v>
                </c:pt>
                <c:pt idx="20391">
                  <c:v>-3.6002638000000003E-2</c:v>
                </c:pt>
                <c:pt idx="20392">
                  <c:v>-3.5969516E-2</c:v>
                </c:pt>
                <c:pt idx="20393">
                  <c:v>-3.5936392999999997E-2</c:v>
                </c:pt>
                <c:pt idx="20394">
                  <c:v>-3.5903268000000002E-2</c:v>
                </c:pt>
                <c:pt idx="20395">
                  <c:v>-3.5870142000000001E-2</c:v>
                </c:pt>
                <c:pt idx="20396">
                  <c:v>-3.5837014E-2</c:v>
                </c:pt>
                <c:pt idx="20397">
                  <c:v>-3.5803885000000001E-2</c:v>
                </c:pt>
                <c:pt idx="20398">
                  <c:v>-3.5770754000000002E-2</c:v>
                </c:pt>
                <c:pt idx="20399">
                  <c:v>-3.5737621999999997E-2</c:v>
                </c:pt>
                <c:pt idx="20400">
                  <c:v>-3.5704488E-2</c:v>
                </c:pt>
                <c:pt idx="20401">
                  <c:v>-3.5671353000000003E-2</c:v>
                </c:pt>
                <c:pt idx="20402">
                  <c:v>-3.5638217E-2</c:v>
                </c:pt>
                <c:pt idx="20403">
                  <c:v>-3.5605077999999998E-2</c:v>
                </c:pt>
                <c:pt idx="20404">
                  <c:v>-3.5571938999999997E-2</c:v>
                </c:pt>
                <c:pt idx="20405">
                  <c:v>-3.5538798000000003E-2</c:v>
                </c:pt>
                <c:pt idx="20406">
                  <c:v>-3.5505654999999997E-2</c:v>
                </c:pt>
                <c:pt idx="20407">
                  <c:v>-3.5472511999999998E-2</c:v>
                </c:pt>
                <c:pt idx="20408">
                  <c:v>-3.5439366E-2</c:v>
                </c:pt>
                <c:pt idx="20409">
                  <c:v>-3.5406219000000003E-2</c:v>
                </c:pt>
                <c:pt idx="20410">
                  <c:v>-3.5373070999999999E-2</c:v>
                </c:pt>
                <c:pt idx="20411">
                  <c:v>-3.5339921000000003E-2</c:v>
                </c:pt>
                <c:pt idx="20412">
                  <c:v>-3.5306770000000001E-2</c:v>
                </c:pt>
                <c:pt idx="20413">
                  <c:v>-3.5273617E-2</c:v>
                </c:pt>
                <c:pt idx="20414">
                  <c:v>-3.5240463E-2</c:v>
                </c:pt>
                <c:pt idx="20415">
                  <c:v>-3.5207307E-2</c:v>
                </c:pt>
                <c:pt idx="20416">
                  <c:v>-3.5174150000000001E-2</c:v>
                </c:pt>
                <c:pt idx="20417">
                  <c:v>-3.5140992000000003E-2</c:v>
                </c:pt>
                <c:pt idx="20418">
                  <c:v>-3.5107831999999999E-2</c:v>
                </c:pt>
                <c:pt idx="20419">
                  <c:v>-3.5074670000000002E-2</c:v>
                </c:pt>
                <c:pt idx="20420">
                  <c:v>-3.5041507999999999E-2</c:v>
                </c:pt>
                <c:pt idx="20421">
                  <c:v>-3.5008342999999997E-2</c:v>
                </c:pt>
                <c:pt idx="20422">
                  <c:v>-3.4975177000000003E-2</c:v>
                </c:pt>
                <c:pt idx="20423">
                  <c:v>-3.4942010000000003E-2</c:v>
                </c:pt>
                <c:pt idx="20424">
                  <c:v>-3.4908841000000003E-2</c:v>
                </c:pt>
                <c:pt idx="20425">
                  <c:v>-3.4875670999999997E-2</c:v>
                </c:pt>
                <c:pt idx="20426">
                  <c:v>-3.4842499999999998E-2</c:v>
                </c:pt>
                <c:pt idx="20427">
                  <c:v>-3.4809327000000001E-2</c:v>
                </c:pt>
                <c:pt idx="20428">
                  <c:v>-3.4776151999999998E-2</c:v>
                </c:pt>
                <c:pt idx="20429">
                  <c:v>-3.4742977000000001E-2</c:v>
                </c:pt>
                <c:pt idx="20430">
                  <c:v>-3.4709799E-2</c:v>
                </c:pt>
                <c:pt idx="20431">
                  <c:v>-3.4676620999999998E-2</c:v>
                </c:pt>
                <c:pt idx="20432">
                  <c:v>-3.4643439999999998E-2</c:v>
                </c:pt>
                <c:pt idx="20433">
                  <c:v>-3.4610258999999997E-2</c:v>
                </c:pt>
                <c:pt idx="20434">
                  <c:v>-3.4577075999999998E-2</c:v>
                </c:pt>
                <c:pt idx="20435">
                  <c:v>-3.4543892E-2</c:v>
                </c:pt>
                <c:pt idx="20436">
                  <c:v>-3.4510706000000002E-2</c:v>
                </c:pt>
                <c:pt idx="20437">
                  <c:v>-3.4477517999999999E-2</c:v>
                </c:pt>
                <c:pt idx="20438">
                  <c:v>-3.4444330000000002E-2</c:v>
                </c:pt>
                <c:pt idx="20439">
                  <c:v>-3.441114E-2</c:v>
                </c:pt>
                <c:pt idx="20440">
                  <c:v>-3.4377947999999998E-2</c:v>
                </c:pt>
                <c:pt idx="20441">
                  <c:v>-3.4344754999999998E-2</c:v>
                </c:pt>
                <c:pt idx="20442">
                  <c:v>-3.4311560999999997E-2</c:v>
                </c:pt>
                <c:pt idx="20443">
                  <c:v>-3.4278364999999998E-2</c:v>
                </c:pt>
                <c:pt idx="20444">
                  <c:v>-3.4245167999999999E-2</c:v>
                </c:pt>
                <c:pt idx="20445">
                  <c:v>-3.4211969000000002E-2</c:v>
                </c:pt>
                <c:pt idx="20446">
                  <c:v>-3.4178768999999998E-2</c:v>
                </c:pt>
                <c:pt idx="20447">
                  <c:v>-3.4145568000000001E-2</c:v>
                </c:pt>
                <c:pt idx="20448">
                  <c:v>-3.4112364999999999E-2</c:v>
                </c:pt>
                <c:pt idx="20449">
                  <c:v>-3.4079159999999997E-2</c:v>
                </c:pt>
                <c:pt idx="20450">
                  <c:v>-3.4045955000000003E-2</c:v>
                </c:pt>
                <c:pt idx="20451">
                  <c:v>-3.4012748000000002E-2</c:v>
                </c:pt>
                <c:pt idx="20452">
                  <c:v>-3.3979539000000003E-2</c:v>
                </c:pt>
                <c:pt idx="20453">
                  <c:v>-3.3946328999999997E-2</c:v>
                </c:pt>
                <c:pt idx="20454">
                  <c:v>-3.3913117999999999E-2</c:v>
                </c:pt>
                <c:pt idx="20455">
                  <c:v>-3.3879905000000002E-2</c:v>
                </c:pt>
                <c:pt idx="20456">
                  <c:v>-3.3846690999999998E-2</c:v>
                </c:pt>
                <c:pt idx="20457">
                  <c:v>-3.3813476000000002E-2</c:v>
                </c:pt>
                <c:pt idx="20458">
                  <c:v>-3.3780259E-2</c:v>
                </c:pt>
                <c:pt idx="20459">
                  <c:v>-3.3747040999999998E-2</c:v>
                </c:pt>
                <c:pt idx="20460">
                  <c:v>-3.3713820999999998E-2</c:v>
                </c:pt>
                <c:pt idx="20461">
                  <c:v>-3.3680599999999998E-2</c:v>
                </c:pt>
                <c:pt idx="20462">
                  <c:v>-3.3647377999999999E-2</c:v>
                </c:pt>
                <c:pt idx="20463">
                  <c:v>-3.3614154E-2</c:v>
                </c:pt>
                <c:pt idx="20464">
                  <c:v>-3.3580929000000002E-2</c:v>
                </c:pt>
                <c:pt idx="20465">
                  <c:v>-3.3547701999999999E-2</c:v>
                </c:pt>
                <c:pt idx="20466">
                  <c:v>-3.3514474000000002E-2</c:v>
                </c:pt>
                <c:pt idx="20467">
                  <c:v>-3.3481245E-2</c:v>
                </c:pt>
                <c:pt idx="20468">
                  <c:v>-3.3448013999999998E-2</c:v>
                </c:pt>
                <c:pt idx="20469">
                  <c:v>-3.3414781999999997E-2</c:v>
                </c:pt>
                <c:pt idx="20470">
                  <c:v>-3.3381547999999997E-2</c:v>
                </c:pt>
                <c:pt idx="20471">
                  <c:v>-3.3348312999999997E-2</c:v>
                </c:pt>
                <c:pt idx="20472">
                  <c:v>-3.3315076999999998E-2</c:v>
                </c:pt>
                <c:pt idx="20473">
                  <c:v>-3.3281839000000001E-2</c:v>
                </c:pt>
                <c:pt idx="20474">
                  <c:v>-3.3248600000000003E-2</c:v>
                </c:pt>
                <c:pt idx="20475">
                  <c:v>-3.3215359999999999E-2</c:v>
                </c:pt>
                <c:pt idx="20476">
                  <c:v>-3.3182117999999997E-2</c:v>
                </c:pt>
                <c:pt idx="20477">
                  <c:v>-3.3148875000000001E-2</c:v>
                </c:pt>
                <c:pt idx="20478">
                  <c:v>-3.311563E-2</c:v>
                </c:pt>
                <c:pt idx="20479">
                  <c:v>-3.3082384999999999E-2</c:v>
                </c:pt>
                <c:pt idx="20480">
                  <c:v>-3.3049136999999999E-2</c:v>
                </c:pt>
                <c:pt idx="20481">
                  <c:v>-3.3015889E-2</c:v>
                </c:pt>
                <c:pt idx="20482">
                  <c:v>-3.2982639000000001E-2</c:v>
                </c:pt>
                <c:pt idx="20483">
                  <c:v>-3.2949386999999997E-2</c:v>
                </c:pt>
                <c:pt idx="20484">
                  <c:v>-3.2916134999999999E-2</c:v>
                </c:pt>
                <c:pt idx="20485">
                  <c:v>-3.2882881000000003E-2</c:v>
                </c:pt>
                <c:pt idx="20486">
                  <c:v>-3.2849625E-2</c:v>
                </c:pt>
                <c:pt idx="20487">
                  <c:v>-3.2816368999999998E-2</c:v>
                </c:pt>
                <c:pt idx="20488">
                  <c:v>-3.2783109999999997E-2</c:v>
                </c:pt>
                <c:pt idx="20489">
                  <c:v>-3.2749851000000003E-2</c:v>
                </c:pt>
                <c:pt idx="20490">
                  <c:v>-3.2716589999999997E-2</c:v>
                </c:pt>
                <c:pt idx="20491">
                  <c:v>-3.2683327999999998E-2</c:v>
                </c:pt>
                <c:pt idx="20492">
                  <c:v>-3.2650064999999999E-2</c:v>
                </c:pt>
                <c:pt idx="20493">
                  <c:v>-3.2616800000000001E-2</c:v>
                </c:pt>
                <c:pt idx="20494">
                  <c:v>-3.2583532999999998E-2</c:v>
                </c:pt>
                <c:pt idx="20495">
                  <c:v>-3.2550266000000001E-2</c:v>
                </c:pt>
                <c:pt idx="20496">
                  <c:v>-3.2516996999999999E-2</c:v>
                </c:pt>
                <c:pt idx="20497">
                  <c:v>-3.2483726999999997E-2</c:v>
                </c:pt>
                <c:pt idx="20498">
                  <c:v>-3.2450455000000003E-2</c:v>
                </c:pt>
                <c:pt idx="20499">
                  <c:v>-3.2417182000000003E-2</c:v>
                </c:pt>
                <c:pt idx="20500">
                  <c:v>-3.2383908000000003E-2</c:v>
                </c:pt>
                <c:pt idx="20501">
                  <c:v>-3.2350631999999997E-2</c:v>
                </c:pt>
                <c:pt idx="20502">
                  <c:v>-3.2317354999999999E-2</c:v>
                </c:pt>
                <c:pt idx="20503">
                  <c:v>-3.2284077000000001E-2</c:v>
                </c:pt>
                <c:pt idx="20504">
                  <c:v>-3.2250796999999998E-2</c:v>
                </c:pt>
                <c:pt idx="20505">
                  <c:v>-3.2217516000000002E-2</c:v>
                </c:pt>
                <c:pt idx="20506">
                  <c:v>-3.2184233999999999E-2</c:v>
                </c:pt>
                <c:pt idx="20507">
                  <c:v>-3.2150950999999997E-2</c:v>
                </c:pt>
                <c:pt idx="20508">
                  <c:v>-3.2117666000000003E-2</c:v>
                </c:pt>
                <c:pt idx="20509">
                  <c:v>-3.2084379000000003E-2</c:v>
                </c:pt>
                <c:pt idx="20510">
                  <c:v>-3.2051092000000003E-2</c:v>
                </c:pt>
                <c:pt idx="20511">
                  <c:v>-3.2017802999999997E-2</c:v>
                </c:pt>
                <c:pt idx="20512">
                  <c:v>-3.1984512999999999E-2</c:v>
                </c:pt>
                <c:pt idx="20513">
                  <c:v>-3.1951221000000002E-2</c:v>
                </c:pt>
                <c:pt idx="20514">
                  <c:v>-3.1917927999999998E-2</c:v>
                </c:pt>
                <c:pt idx="20515">
                  <c:v>-3.1884634000000002E-2</c:v>
                </c:pt>
                <c:pt idx="20516">
                  <c:v>-3.1851338999999999E-2</c:v>
                </c:pt>
                <c:pt idx="20517">
                  <c:v>-3.1818041999999998E-2</c:v>
                </c:pt>
                <c:pt idx="20518">
                  <c:v>-3.1784743999999997E-2</c:v>
                </c:pt>
                <c:pt idx="20519">
                  <c:v>-3.1751443999999997E-2</c:v>
                </c:pt>
                <c:pt idx="20520">
                  <c:v>-3.1718142999999997E-2</c:v>
                </c:pt>
                <c:pt idx="20521">
                  <c:v>-3.1684840999999998E-2</c:v>
                </c:pt>
                <c:pt idx="20522">
                  <c:v>-3.1651538E-2</c:v>
                </c:pt>
                <c:pt idx="20523">
                  <c:v>-3.1618233000000003E-2</c:v>
                </c:pt>
                <c:pt idx="20524">
                  <c:v>-3.1584926999999999E-2</c:v>
                </c:pt>
                <c:pt idx="20525">
                  <c:v>-3.1551620000000002E-2</c:v>
                </c:pt>
                <c:pt idx="20526">
                  <c:v>-3.1518312E-2</c:v>
                </c:pt>
                <c:pt idx="20527">
                  <c:v>-3.1485001999999998E-2</c:v>
                </c:pt>
                <c:pt idx="20528">
                  <c:v>-3.1451689999999997E-2</c:v>
                </c:pt>
                <c:pt idx="20529">
                  <c:v>-3.1418377999999997E-2</c:v>
                </c:pt>
                <c:pt idx="20530">
                  <c:v>-3.1385063999999997E-2</c:v>
                </c:pt>
                <c:pt idx="20531">
                  <c:v>-3.1351748999999998E-2</c:v>
                </c:pt>
                <c:pt idx="20532">
                  <c:v>-3.1318433E-2</c:v>
                </c:pt>
                <c:pt idx="20533">
                  <c:v>-3.1285115000000002E-2</c:v>
                </c:pt>
                <c:pt idx="20534">
                  <c:v>-3.1251795999999998E-2</c:v>
                </c:pt>
                <c:pt idx="20535">
                  <c:v>-3.1218475999999998E-2</c:v>
                </c:pt>
                <c:pt idx="20536">
                  <c:v>-3.1185154E-2</c:v>
                </c:pt>
                <c:pt idx="20537">
                  <c:v>-3.1151832000000001E-2</c:v>
                </c:pt>
                <c:pt idx="20538">
                  <c:v>-3.1118507E-2</c:v>
                </c:pt>
                <c:pt idx="20539">
                  <c:v>-3.1085181999999999E-2</c:v>
                </c:pt>
                <c:pt idx="20540">
                  <c:v>-3.1051855E-2</c:v>
                </c:pt>
                <c:pt idx="20541">
                  <c:v>-3.1018527000000001E-2</c:v>
                </c:pt>
                <c:pt idx="20542">
                  <c:v>-3.0985197999999999E-2</c:v>
                </c:pt>
                <c:pt idx="20543">
                  <c:v>-3.0951868E-2</c:v>
                </c:pt>
                <c:pt idx="20544">
                  <c:v>-3.0918536E-2</c:v>
                </c:pt>
                <c:pt idx="20545">
                  <c:v>-3.0885203E-2</c:v>
                </c:pt>
                <c:pt idx="20546">
                  <c:v>-3.0851868000000001E-2</c:v>
                </c:pt>
                <c:pt idx="20547">
                  <c:v>-3.0818532999999999E-2</c:v>
                </c:pt>
                <c:pt idx="20548">
                  <c:v>-3.0785196000000001E-2</c:v>
                </c:pt>
                <c:pt idx="20549">
                  <c:v>-3.0751858E-2</c:v>
                </c:pt>
                <c:pt idx="20550">
                  <c:v>-3.0718518E-2</c:v>
                </c:pt>
                <c:pt idx="20551">
                  <c:v>-3.0685177000000001E-2</c:v>
                </c:pt>
                <c:pt idx="20552">
                  <c:v>-3.0651834999999999E-2</c:v>
                </c:pt>
                <c:pt idx="20553">
                  <c:v>-3.0618492000000001E-2</c:v>
                </c:pt>
                <c:pt idx="20554">
                  <c:v>-3.0585148E-2</c:v>
                </c:pt>
                <c:pt idx="20555">
                  <c:v>-3.0551801999999999E-2</c:v>
                </c:pt>
                <c:pt idx="20556">
                  <c:v>-3.0518455E-2</c:v>
                </c:pt>
                <c:pt idx="20557">
                  <c:v>-3.0485107000000001E-2</c:v>
                </c:pt>
                <c:pt idx="20558">
                  <c:v>-3.0451756999999999E-2</c:v>
                </c:pt>
                <c:pt idx="20559">
                  <c:v>-3.0418405999999999E-2</c:v>
                </c:pt>
                <c:pt idx="20560">
                  <c:v>-3.0385054000000002E-2</c:v>
                </c:pt>
                <c:pt idx="20561">
                  <c:v>-3.0351700999999998E-2</c:v>
                </c:pt>
                <c:pt idx="20562">
                  <c:v>-3.0318345999999999E-2</c:v>
                </c:pt>
                <c:pt idx="20563">
                  <c:v>-3.0284990000000001E-2</c:v>
                </c:pt>
                <c:pt idx="20564">
                  <c:v>-3.0251633E-2</c:v>
                </c:pt>
                <c:pt idx="20565">
                  <c:v>-3.0218274999999999E-2</c:v>
                </c:pt>
                <c:pt idx="20566">
                  <c:v>-3.0184915E-2</c:v>
                </c:pt>
                <c:pt idx="20567">
                  <c:v>-3.0151555E-2</c:v>
                </c:pt>
                <c:pt idx="20568">
                  <c:v>-3.0118191999999998E-2</c:v>
                </c:pt>
                <c:pt idx="20569">
                  <c:v>-3.0084829E-2</c:v>
                </c:pt>
                <c:pt idx="20570">
                  <c:v>-3.0051464E-2</c:v>
                </c:pt>
                <c:pt idx="20571">
                  <c:v>-3.0018098999999999E-2</c:v>
                </c:pt>
                <c:pt idx="20572">
                  <c:v>-2.9984732E-2</c:v>
                </c:pt>
                <c:pt idx="20573">
                  <c:v>-2.9951363000000002E-2</c:v>
                </c:pt>
                <c:pt idx="20574">
                  <c:v>-2.9917994E-2</c:v>
                </c:pt>
                <c:pt idx="20575">
                  <c:v>-2.9884622999999999E-2</c:v>
                </c:pt>
                <c:pt idx="20576">
                  <c:v>-2.9851250999999999E-2</c:v>
                </c:pt>
                <c:pt idx="20577">
                  <c:v>-2.9817877999999999E-2</c:v>
                </c:pt>
                <c:pt idx="20578">
                  <c:v>-2.9784503E-2</c:v>
                </c:pt>
                <c:pt idx="20579">
                  <c:v>-2.9751128000000002E-2</c:v>
                </c:pt>
                <c:pt idx="20580">
                  <c:v>-2.9717751000000001E-2</c:v>
                </c:pt>
                <c:pt idx="20581">
                  <c:v>-2.9684373E-2</c:v>
                </c:pt>
                <c:pt idx="20582">
                  <c:v>-2.9650993E-2</c:v>
                </c:pt>
                <c:pt idx="20583">
                  <c:v>-2.9617613000000001E-2</c:v>
                </c:pt>
                <c:pt idx="20584">
                  <c:v>-2.9584230999999999E-2</c:v>
                </c:pt>
                <c:pt idx="20585">
                  <c:v>-2.9550848000000001E-2</c:v>
                </c:pt>
                <c:pt idx="20586">
                  <c:v>-2.9517464E-2</c:v>
                </c:pt>
                <c:pt idx="20587">
                  <c:v>-2.9484078E-2</c:v>
                </c:pt>
                <c:pt idx="20588">
                  <c:v>-2.9450691000000001E-2</c:v>
                </c:pt>
                <c:pt idx="20589">
                  <c:v>-2.9417303999999998E-2</c:v>
                </c:pt>
                <c:pt idx="20590">
                  <c:v>-2.9383914000000001E-2</c:v>
                </c:pt>
                <c:pt idx="20591">
                  <c:v>-2.9350523999999999E-2</c:v>
                </c:pt>
                <c:pt idx="20592">
                  <c:v>-2.9317131999999999E-2</c:v>
                </c:pt>
                <c:pt idx="20593">
                  <c:v>-2.9283739E-2</c:v>
                </c:pt>
                <c:pt idx="20594">
                  <c:v>-2.9250346E-2</c:v>
                </c:pt>
                <c:pt idx="20595">
                  <c:v>-2.9216949999999998E-2</c:v>
                </c:pt>
                <c:pt idx="20596">
                  <c:v>-2.9183554E-2</c:v>
                </c:pt>
                <c:pt idx="20597">
                  <c:v>-2.9150156E-2</c:v>
                </c:pt>
                <c:pt idx="20598">
                  <c:v>-2.9116758E-2</c:v>
                </c:pt>
                <c:pt idx="20599">
                  <c:v>-2.9083358E-2</c:v>
                </c:pt>
                <c:pt idx="20600">
                  <c:v>-2.9049955999999998E-2</c:v>
                </c:pt>
                <c:pt idx="20601">
                  <c:v>-2.9016554E-2</c:v>
                </c:pt>
                <c:pt idx="20602">
                  <c:v>-2.8983149999999999E-2</c:v>
                </c:pt>
                <c:pt idx="20603">
                  <c:v>-2.8949745999999998E-2</c:v>
                </c:pt>
                <c:pt idx="20604">
                  <c:v>-2.8916339999999999E-2</c:v>
                </c:pt>
                <c:pt idx="20605">
                  <c:v>-2.8882932E-2</c:v>
                </c:pt>
                <c:pt idx="20606">
                  <c:v>-2.8849524000000001E-2</c:v>
                </c:pt>
                <c:pt idx="20607">
                  <c:v>-2.8816114E-2</c:v>
                </c:pt>
                <c:pt idx="20608">
                  <c:v>-2.8782703999999999E-2</c:v>
                </c:pt>
                <c:pt idx="20609">
                  <c:v>-2.8749291999999999E-2</c:v>
                </c:pt>
                <c:pt idx="20610">
                  <c:v>-2.8715879E-2</c:v>
                </c:pt>
                <c:pt idx="20611">
                  <c:v>-2.8682464000000001E-2</c:v>
                </c:pt>
                <c:pt idx="20612">
                  <c:v>-2.8649048999999999E-2</c:v>
                </c:pt>
                <c:pt idx="20613">
                  <c:v>-2.8615631999999998E-2</c:v>
                </c:pt>
                <c:pt idx="20614">
                  <c:v>-2.8582214000000002E-2</c:v>
                </c:pt>
                <c:pt idx="20615">
                  <c:v>-2.8548794999999998E-2</c:v>
                </c:pt>
                <c:pt idx="20616">
                  <c:v>-2.8515374999999999E-2</c:v>
                </c:pt>
                <c:pt idx="20617">
                  <c:v>-2.8481953000000001E-2</c:v>
                </c:pt>
                <c:pt idx="20618">
                  <c:v>-2.8448530999999999E-2</c:v>
                </c:pt>
                <c:pt idx="20619">
                  <c:v>-2.8415106999999998E-2</c:v>
                </c:pt>
                <c:pt idx="20620">
                  <c:v>-2.8381681999999998E-2</c:v>
                </c:pt>
                <c:pt idx="20621">
                  <c:v>-2.8348255999999999E-2</c:v>
                </c:pt>
                <c:pt idx="20622">
                  <c:v>-2.8314828E-2</c:v>
                </c:pt>
                <c:pt idx="20623">
                  <c:v>-2.8281400000000002E-2</c:v>
                </c:pt>
                <c:pt idx="20624">
                  <c:v>-2.8247970000000001E-2</c:v>
                </c:pt>
                <c:pt idx="20625">
                  <c:v>-2.821454E-2</c:v>
                </c:pt>
                <c:pt idx="20626">
                  <c:v>-2.8181108E-2</c:v>
                </c:pt>
                <c:pt idx="20627">
                  <c:v>-2.8147674000000001E-2</c:v>
                </c:pt>
                <c:pt idx="20628">
                  <c:v>-2.8114239999999999E-2</c:v>
                </c:pt>
                <c:pt idx="20629">
                  <c:v>-2.8080805E-2</c:v>
                </c:pt>
                <c:pt idx="20630">
                  <c:v>-2.8047368E-2</c:v>
                </c:pt>
                <c:pt idx="20631">
                  <c:v>-2.8013929999999999E-2</c:v>
                </c:pt>
                <c:pt idx="20632">
                  <c:v>-2.7980491E-2</c:v>
                </c:pt>
                <c:pt idx="20633">
                  <c:v>-2.7947051000000001E-2</c:v>
                </c:pt>
                <c:pt idx="20634">
                  <c:v>-2.7913609999999998E-2</c:v>
                </c:pt>
                <c:pt idx="20635">
                  <c:v>-2.7880168E-2</c:v>
                </c:pt>
                <c:pt idx="20636">
                  <c:v>-2.7846724E-2</c:v>
                </c:pt>
                <c:pt idx="20637">
                  <c:v>-2.7813279E-2</c:v>
                </c:pt>
                <c:pt idx="20638">
                  <c:v>-2.7779834E-2</c:v>
                </c:pt>
                <c:pt idx="20639">
                  <c:v>-2.7746387000000001E-2</c:v>
                </c:pt>
                <c:pt idx="20640">
                  <c:v>-2.7712937999999999E-2</c:v>
                </c:pt>
                <c:pt idx="20641">
                  <c:v>-2.7679489000000002E-2</c:v>
                </c:pt>
                <c:pt idx="20642">
                  <c:v>-2.7646038000000001E-2</c:v>
                </c:pt>
                <c:pt idx="20643">
                  <c:v>-2.7612587000000001E-2</c:v>
                </c:pt>
                <c:pt idx="20644">
                  <c:v>-2.7579134000000002E-2</c:v>
                </c:pt>
                <c:pt idx="20645">
                  <c:v>-2.7545679999999999E-2</c:v>
                </c:pt>
                <c:pt idx="20646">
                  <c:v>-2.7512225000000001E-2</c:v>
                </c:pt>
                <c:pt idx="20647">
                  <c:v>-2.7478769E-2</c:v>
                </c:pt>
                <c:pt idx="20648">
                  <c:v>-2.7445311999999999E-2</c:v>
                </c:pt>
                <c:pt idx="20649">
                  <c:v>-2.7411853999999999E-2</c:v>
                </c:pt>
                <c:pt idx="20650">
                  <c:v>-2.7378394E-2</c:v>
                </c:pt>
                <c:pt idx="20651">
                  <c:v>-2.7344932999999998E-2</c:v>
                </c:pt>
                <c:pt idx="20652">
                  <c:v>-2.7311472E-2</c:v>
                </c:pt>
                <c:pt idx="20653">
                  <c:v>-2.7278008999999999E-2</c:v>
                </c:pt>
                <c:pt idx="20654">
                  <c:v>-2.7244544999999998E-2</c:v>
                </c:pt>
                <c:pt idx="20655">
                  <c:v>-2.7211078999999999E-2</c:v>
                </c:pt>
                <c:pt idx="20656">
                  <c:v>-2.7177613E-2</c:v>
                </c:pt>
                <c:pt idx="20657">
                  <c:v>-2.7144146000000001E-2</c:v>
                </c:pt>
                <c:pt idx="20658">
                  <c:v>-2.7110677E-2</c:v>
                </c:pt>
                <c:pt idx="20659">
                  <c:v>-2.7077206999999999E-2</c:v>
                </c:pt>
                <c:pt idx="20660">
                  <c:v>-2.7043737000000002E-2</c:v>
                </c:pt>
                <c:pt idx="20661">
                  <c:v>-2.7010264999999999E-2</c:v>
                </c:pt>
                <c:pt idx="20662">
                  <c:v>-2.6976791999999999E-2</c:v>
                </c:pt>
                <c:pt idx="20663">
                  <c:v>-2.6943318000000001E-2</c:v>
                </c:pt>
                <c:pt idx="20664">
                  <c:v>-2.6909842E-2</c:v>
                </c:pt>
                <c:pt idx="20665">
                  <c:v>-2.6876365999999999E-2</c:v>
                </c:pt>
                <c:pt idx="20666">
                  <c:v>-2.6842887999999999E-2</c:v>
                </c:pt>
                <c:pt idx="20667">
                  <c:v>-2.6809409999999999E-2</c:v>
                </c:pt>
                <c:pt idx="20668">
                  <c:v>-2.677593E-2</c:v>
                </c:pt>
                <c:pt idx="20669">
                  <c:v>-2.6742449000000001E-2</c:v>
                </c:pt>
                <c:pt idx="20670">
                  <c:v>-2.6708967E-2</c:v>
                </c:pt>
                <c:pt idx="20671">
                  <c:v>-2.6675483999999999E-2</c:v>
                </c:pt>
                <c:pt idx="20672">
                  <c:v>-2.6641999999999999E-2</c:v>
                </c:pt>
                <c:pt idx="20673">
                  <c:v>-2.6608514999999999E-2</c:v>
                </c:pt>
                <c:pt idx="20674">
                  <c:v>-2.6575029E-2</c:v>
                </c:pt>
                <c:pt idx="20675">
                  <c:v>-2.6541540999999998E-2</c:v>
                </c:pt>
                <c:pt idx="20676">
                  <c:v>-2.6508053E-2</c:v>
                </c:pt>
                <c:pt idx="20677">
                  <c:v>-2.6474563E-2</c:v>
                </c:pt>
                <c:pt idx="20678">
                  <c:v>-2.6441071999999999E-2</c:v>
                </c:pt>
                <c:pt idx="20679">
                  <c:v>-2.6407580999999999E-2</c:v>
                </c:pt>
                <c:pt idx="20680">
                  <c:v>-2.6374088E-2</c:v>
                </c:pt>
                <c:pt idx="20681">
                  <c:v>-2.6340593999999998E-2</c:v>
                </c:pt>
                <c:pt idx="20682">
                  <c:v>-2.6307099E-2</c:v>
                </c:pt>
                <c:pt idx="20683">
                  <c:v>-2.6273603E-2</c:v>
                </c:pt>
                <c:pt idx="20684">
                  <c:v>-2.6240105E-2</c:v>
                </c:pt>
                <c:pt idx="20685">
                  <c:v>-2.6206607E-2</c:v>
                </c:pt>
                <c:pt idx="20686">
                  <c:v>-2.6173108E-2</c:v>
                </c:pt>
                <c:pt idx="20687">
                  <c:v>-2.6139606999999999E-2</c:v>
                </c:pt>
                <c:pt idx="20688">
                  <c:v>-2.6106105000000001E-2</c:v>
                </c:pt>
                <c:pt idx="20689">
                  <c:v>-2.6072603E-2</c:v>
                </c:pt>
                <c:pt idx="20690">
                  <c:v>-2.6039099E-2</c:v>
                </c:pt>
                <c:pt idx="20691">
                  <c:v>-2.6005594E-2</c:v>
                </c:pt>
                <c:pt idx="20692">
                  <c:v>-2.5972088000000001E-2</c:v>
                </c:pt>
                <c:pt idx="20693">
                  <c:v>-2.5938580999999999E-2</c:v>
                </c:pt>
                <c:pt idx="20694">
                  <c:v>-2.5905073000000001E-2</c:v>
                </c:pt>
                <c:pt idx="20695">
                  <c:v>-2.5871564E-2</c:v>
                </c:pt>
                <c:pt idx="20696">
                  <c:v>-2.5838053999999999E-2</c:v>
                </c:pt>
                <c:pt idx="20697">
                  <c:v>-2.5804542999999999E-2</c:v>
                </c:pt>
                <c:pt idx="20698">
                  <c:v>-2.577103E-2</c:v>
                </c:pt>
                <c:pt idx="20699">
                  <c:v>-2.5737517000000001E-2</c:v>
                </c:pt>
                <c:pt idx="20700">
                  <c:v>-2.5704003E-2</c:v>
                </c:pt>
                <c:pt idx="20701">
                  <c:v>-2.5670486999999999E-2</c:v>
                </c:pt>
                <c:pt idx="20702">
                  <c:v>-2.5636971000000001E-2</c:v>
                </c:pt>
                <c:pt idx="20703">
                  <c:v>-2.5603453000000002E-2</c:v>
                </c:pt>
                <c:pt idx="20704">
                  <c:v>-2.5569933999999999E-2</c:v>
                </c:pt>
                <c:pt idx="20705">
                  <c:v>-2.5536415E-2</c:v>
                </c:pt>
                <c:pt idx="20706">
                  <c:v>-2.5502894000000002E-2</c:v>
                </c:pt>
                <c:pt idx="20707">
                  <c:v>-2.5469372000000001E-2</c:v>
                </c:pt>
                <c:pt idx="20708">
                  <c:v>-2.5435849E-2</c:v>
                </c:pt>
                <c:pt idx="20709">
                  <c:v>-2.5402325E-2</c:v>
                </c:pt>
                <c:pt idx="20710">
                  <c:v>-2.53688E-2</c:v>
                </c:pt>
                <c:pt idx="20711">
                  <c:v>-2.5335274000000001E-2</c:v>
                </c:pt>
                <c:pt idx="20712">
                  <c:v>-2.5301746999999999E-2</c:v>
                </c:pt>
                <c:pt idx="20713">
                  <c:v>-2.5268219000000001E-2</c:v>
                </c:pt>
                <c:pt idx="20714">
                  <c:v>-2.5234690000000001E-2</c:v>
                </c:pt>
                <c:pt idx="20715">
                  <c:v>-2.5201159000000001E-2</c:v>
                </c:pt>
                <c:pt idx="20716">
                  <c:v>-2.5167628000000001E-2</c:v>
                </c:pt>
                <c:pt idx="20717">
                  <c:v>-2.5134096000000002E-2</c:v>
                </c:pt>
                <c:pt idx="20718">
                  <c:v>-2.5100562E-2</c:v>
                </c:pt>
                <c:pt idx="20719">
                  <c:v>-2.5067028000000002E-2</c:v>
                </c:pt>
                <c:pt idx="20720">
                  <c:v>-2.5033493E-2</c:v>
                </c:pt>
                <c:pt idx="20721">
                  <c:v>-2.4999956E-2</c:v>
                </c:pt>
                <c:pt idx="20722">
                  <c:v>-2.4966419E-2</c:v>
                </c:pt>
                <c:pt idx="20723">
                  <c:v>-2.4932880000000001E-2</c:v>
                </c:pt>
                <c:pt idx="20724">
                  <c:v>-2.4899340999999998E-2</c:v>
                </c:pt>
                <c:pt idx="20725">
                  <c:v>-2.48658E-2</c:v>
                </c:pt>
                <c:pt idx="20726">
                  <c:v>-2.4832257999999999E-2</c:v>
                </c:pt>
                <c:pt idx="20727">
                  <c:v>-2.4798715999999998E-2</c:v>
                </c:pt>
                <c:pt idx="20728">
                  <c:v>-2.4765171999999998E-2</c:v>
                </c:pt>
                <c:pt idx="20729">
                  <c:v>-2.4731626999999999E-2</c:v>
                </c:pt>
                <c:pt idx="20730">
                  <c:v>-2.4698082E-2</c:v>
                </c:pt>
                <c:pt idx="20731">
                  <c:v>-2.4664535000000001E-2</c:v>
                </c:pt>
                <c:pt idx="20732">
                  <c:v>-2.4630987E-2</c:v>
                </c:pt>
                <c:pt idx="20733">
                  <c:v>-2.4597437999999999E-2</c:v>
                </c:pt>
                <c:pt idx="20734">
                  <c:v>-2.4563888999999998E-2</c:v>
                </c:pt>
                <c:pt idx="20735">
                  <c:v>-2.4530337999999999E-2</c:v>
                </c:pt>
                <c:pt idx="20736">
                  <c:v>-2.4496786E-2</c:v>
                </c:pt>
                <c:pt idx="20737">
                  <c:v>-2.4463233000000001E-2</c:v>
                </c:pt>
                <c:pt idx="20738">
                  <c:v>-2.4429678999999999E-2</c:v>
                </c:pt>
                <c:pt idx="20739">
                  <c:v>-2.4396124000000002E-2</c:v>
                </c:pt>
                <c:pt idx="20740">
                  <c:v>-2.4362568000000001E-2</c:v>
                </c:pt>
                <c:pt idx="20741">
                  <c:v>-2.4329012000000001E-2</c:v>
                </c:pt>
                <c:pt idx="20742">
                  <c:v>-2.4295454000000001E-2</c:v>
                </c:pt>
                <c:pt idx="20743">
                  <c:v>-2.4261894999999999E-2</c:v>
                </c:pt>
                <c:pt idx="20744">
                  <c:v>-2.4228335E-2</c:v>
                </c:pt>
                <c:pt idx="20745">
                  <c:v>-2.4194773999999999E-2</c:v>
                </c:pt>
                <c:pt idx="20746">
                  <c:v>-2.4161212000000001E-2</c:v>
                </c:pt>
                <c:pt idx="20747">
                  <c:v>-2.4127649000000001E-2</c:v>
                </c:pt>
                <c:pt idx="20748">
                  <c:v>-2.4094085000000001E-2</c:v>
                </c:pt>
                <c:pt idx="20749">
                  <c:v>-2.4060521000000001E-2</c:v>
                </c:pt>
                <c:pt idx="20750">
                  <c:v>-2.4026954999999999E-2</c:v>
                </c:pt>
                <c:pt idx="20751">
                  <c:v>-2.3993388000000001E-2</c:v>
                </c:pt>
                <c:pt idx="20752">
                  <c:v>-2.395982E-2</c:v>
                </c:pt>
                <c:pt idx="20753">
                  <c:v>-2.3926250999999999E-2</c:v>
                </c:pt>
                <c:pt idx="20754">
                  <c:v>-2.3892680999999999E-2</c:v>
                </c:pt>
                <c:pt idx="20755">
                  <c:v>-2.3859109999999999E-2</c:v>
                </c:pt>
                <c:pt idx="20756">
                  <c:v>-2.3825539E-2</c:v>
                </c:pt>
                <c:pt idx="20757">
                  <c:v>-2.3791966000000001E-2</c:v>
                </c:pt>
                <c:pt idx="20758">
                  <c:v>-2.3758392E-2</c:v>
                </c:pt>
                <c:pt idx="20759">
                  <c:v>-2.3724816999999999E-2</c:v>
                </c:pt>
                <c:pt idx="20760">
                  <c:v>-2.3691240999999998E-2</c:v>
                </c:pt>
                <c:pt idx="20761">
                  <c:v>-2.3657665000000001E-2</c:v>
                </c:pt>
                <c:pt idx="20762">
                  <c:v>-2.3624086999999998E-2</c:v>
                </c:pt>
                <c:pt idx="20763">
                  <c:v>-2.3590508E-2</c:v>
                </c:pt>
                <c:pt idx="20764">
                  <c:v>-2.3556928000000001E-2</c:v>
                </c:pt>
                <c:pt idx="20765">
                  <c:v>-2.3523347999999999E-2</c:v>
                </c:pt>
                <c:pt idx="20766">
                  <c:v>-2.3489765999999999E-2</c:v>
                </c:pt>
                <c:pt idx="20767">
                  <c:v>-2.3456184000000001E-2</c:v>
                </c:pt>
                <c:pt idx="20768">
                  <c:v>-2.3422599999999998E-2</c:v>
                </c:pt>
                <c:pt idx="20769">
                  <c:v>-2.3389015999999999E-2</c:v>
                </c:pt>
                <c:pt idx="20770">
                  <c:v>-2.335543E-2</c:v>
                </c:pt>
                <c:pt idx="20771">
                  <c:v>-2.3321844000000001E-2</c:v>
                </c:pt>
                <c:pt idx="20772">
                  <c:v>-2.3288256E-2</c:v>
                </c:pt>
                <c:pt idx="20773">
                  <c:v>-2.3254667999999999E-2</c:v>
                </c:pt>
                <c:pt idx="20774">
                  <c:v>-2.3221077999999999E-2</c:v>
                </c:pt>
                <c:pt idx="20775">
                  <c:v>-2.3187487999999999E-2</c:v>
                </c:pt>
                <c:pt idx="20776">
                  <c:v>-2.3153897E-2</c:v>
                </c:pt>
                <c:pt idx="20777">
                  <c:v>-2.3120305000000001E-2</c:v>
                </c:pt>
                <c:pt idx="20778">
                  <c:v>-2.3086711999999999E-2</c:v>
                </c:pt>
                <c:pt idx="20779">
                  <c:v>-2.3053117000000001E-2</c:v>
                </c:pt>
                <c:pt idx="20780">
                  <c:v>-2.3019522000000001E-2</c:v>
                </c:pt>
                <c:pt idx="20781">
                  <c:v>-2.2985926E-2</c:v>
                </c:pt>
                <c:pt idx="20782">
                  <c:v>-2.2952329E-2</c:v>
                </c:pt>
                <c:pt idx="20783">
                  <c:v>-2.2918731000000001E-2</c:v>
                </c:pt>
                <c:pt idx="20784">
                  <c:v>-2.2885131999999999E-2</c:v>
                </c:pt>
                <c:pt idx="20785">
                  <c:v>-2.2851532000000001E-2</c:v>
                </c:pt>
                <c:pt idx="20786">
                  <c:v>-2.2817931999999999E-2</c:v>
                </c:pt>
                <c:pt idx="20787">
                  <c:v>-2.2784329999999998E-2</c:v>
                </c:pt>
                <c:pt idx="20788">
                  <c:v>-2.2750726999999998E-2</c:v>
                </c:pt>
                <c:pt idx="20789">
                  <c:v>-2.2717124000000002E-2</c:v>
                </c:pt>
                <c:pt idx="20790">
                  <c:v>-2.2683518999999999E-2</c:v>
                </c:pt>
                <c:pt idx="20791">
                  <c:v>-2.2649914E-2</c:v>
                </c:pt>
                <c:pt idx="20792">
                  <c:v>-2.2616306999999999E-2</c:v>
                </c:pt>
                <c:pt idx="20793">
                  <c:v>-2.2582700000000001E-2</c:v>
                </c:pt>
                <c:pt idx="20794">
                  <c:v>-2.2549092E-2</c:v>
                </c:pt>
                <c:pt idx="20795">
                  <c:v>-2.2515482E-2</c:v>
                </c:pt>
                <c:pt idx="20796">
                  <c:v>-2.2481872E-2</c:v>
                </c:pt>
                <c:pt idx="20797">
                  <c:v>-2.2448261000000001E-2</c:v>
                </c:pt>
                <c:pt idx="20798">
                  <c:v>-2.2414648999999998E-2</c:v>
                </c:pt>
                <c:pt idx="20799">
                  <c:v>-2.2381036E-2</c:v>
                </c:pt>
                <c:pt idx="20800">
                  <c:v>-2.2347421999999999E-2</c:v>
                </c:pt>
                <c:pt idx="20801">
                  <c:v>-2.2313807000000001E-2</c:v>
                </c:pt>
                <c:pt idx="20802">
                  <c:v>-2.2280192000000001E-2</c:v>
                </c:pt>
                <c:pt idx="20803">
                  <c:v>-2.2246575000000001E-2</c:v>
                </c:pt>
                <c:pt idx="20804">
                  <c:v>-2.2212958000000001E-2</c:v>
                </c:pt>
                <c:pt idx="20805">
                  <c:v>-2.2179338999999999E-2</c:v>
                </c:pt>
                <c:pt idx="20806">
                  <c:v>-2.2145720000000001E-2</c:v>
                </c:pt>
                <c:pt idx="20807">
                  <c:v>-2.2112099E-2</c:v>
                </c:pt>
                <c:pt idx="20808">
                  <c:v>-2.2078477999999999E-2</c:v>
                </c:pt>
                <c:pt idx="20809">
                  <c:v>-2.2044856000000002E-2</c:v>
                </c:pt>
                <c:pt idx="20810">
                  <c:v>-2.2011233000000002E-2</c:v>
                </c:pt>
                <c:pt idx="20811">
                  <c:v>-2.1977608999999999E-2</c:v>
                </c:pt>
                <c:pt idx="20812">
                  <c:v>-2.1943984E-2</c:v>
                </c:pt>
                <c:pt idx="20813">
                  <c:v>-2.1910358000000001E-2</c:v>
                </c:pt>
                <c:pt idx="20814">
                  <c:v>-2.1876731E-2</c:v>
                </c:pt>
                <c:pt idx="20815">
                  <c:v>-2.1843103999999999E-2</c:v>
                </c:pt>
                <c:pt idx="20816">
                  <c:v>-2.1809474999999998E-2</c:v>
                </c:pt>
                <c:pt idx="20817">
                  <c:v>-2.1775846000000001E-2</c:v>
                </c:pt>
                <c:pt idx="20818">
                  <c:v>-2.1742216000000002E-2</c:v>
                </c:pt>
                <c:pt idx="20819">
                  <c:v>-2.1708584E-2</c:v>
                </c:pt>
                <c:pt idx="20820">
                  <c:v>-2.1674952000000001E-2</c:v>
                </c:pt>
                <c:pt idx="20821">
                  <c:v>-2.1641318999999999E-2</c:v>
                </c:pt>
                <c:pt idx="20822">
                  <c:v>-2.1607685000000001E-2</c:v>
                </c:pt>
                <c:pt idx="20823">
                  <c:v>-2.1574051E-2</c:v>
                </c:pt>
                <c:pt idx="20824">
                  <c:v>-2.1540415E-2</c:v>
                </c:pt>
                <c:pt idx="20825">
                  <c:v>-2.1506778000000001E-2</c:v>
                </c:pt>
                <c:pt idx="20826">
                  <c:v>-2.1473141000000001E-2</c:v>
                </c:pt>
                <c:pt idx="20827">
                  <c:v>-2.1439502999999999E-2</c:v>
                </c:pt>
                <c:pt idx="20828">
                  <c:v>-2.1405863000000001E-2</c:v>
                </c:pt>
                <c:pt idx="20829">
                  <c:v>-2.1372222999999999E-2</c:v>
                </c:pt>
                <c:pt idx="20830">
                  <c:v>-2.1338581999999998E-2</c:v>
                </c:pt>
                <c:pt idx="20831">
                  <c:v>-2.1304940000000001E-2</c:v>
                </c:pt>
                <c:pt idx="20832">
                  <c:v>-2.1271297000000002E-2</c:v>
                </c:pt>
                <c:pt idx="20833">
                  <c:v>-2.1237654000000002E-2</c:v>
                </c:pt>
                <c:pt idx="20834">
                  <c:v>-2.1204008999999999E-2</c:v>
                </c:pt>
                <c:pt idx="20835">
                  <c:v>-2.1170364000000001E-2</c:v>
                </c:pt>
                <c:pt idx="20836">
                  <c:v>-2.1136717999999999E-2</c:v>
                </c:pt>
                <c:pt idx="20837">
                  <c:v>-2.1103070000000002E-2</c:v>
                </c:pt>
                <c:pt idx="20838">
                  <c:v>-2.1069422000000001E-2</c:v>
                </c:pt>
                <c:pt idx="20839">
                  <c:v>-2.1035773000000001E-2</c:v>
                </c:pt>
                <c:pt idx="20840">
                  <c:v>-2.1002124E-2</c:v>
                </c:pt>
                <c:pt idx="20841">
                  <c:v>-2.0968473000000001E-2</c:v>
                </c:pt>
                <c:pt idx="20842">
                  <c:v>-2.0934821999999999E-2</c:v>
                </c:pt>
                <c:pt idx="20843">
                  <c:v>-2.0901169000000001E-2</c:v>
                </c:pt>
                <c:pt idx="20844">
                  <c:v>-2.0867515999999999E-2</c:v>
                </c:pt>
                <c:pt idx="20845">
                  <c:v>-2.0833862000000002E-2</c:v>
                </c:pt>
                <c:pt idx="20846">
                  <c:v>-2.0800207000000001E-2</c:v>
                </c:pt>
                <c:pt idx="20847">
                  <c:v>-2.0766551000000001E-2</c:v>
                </c:pt>
                <c:pt idx="20848">
                  <c:v>-2.0732894000000002E-2</c:v>
                </c:pt>
                <c:pt idx="20849">
                  <c:v>-2.0699236999999999E-2</c:v>
                </c:pt>
                <c:pt idx="20850">
                  <c:v>-2.0665578E-2</c:v>
                </c:pt>
                <c:pt idx="20851">
                  <c:v>-2.0631918999999999E-2</c:v>
                </c:pt>
                <c:pt idx="20852">
                  <c:v>-2.0598259000000001E-2</c:v>
                </c:pt>
                <c:pt idx="20853">
                  <c:v>-2.0564598E-2</c:v>
                </c:pt>
                <c:pt idx="20854">
                  <c:v>-2.0530936E-2</c:v>
                </c:pt>
                <c:pt idx="20855">
                  <c:v>-2.0497273999999999E-2</c:v>
                </c:pt>
                <c:pt idx="20856">
                  <c:v>-2.046361E-2</c:v>
                </c:pt>
                <c:pt idx="20857">
                  <c:v>-2.0429945000000001E-2</c:v>
                </c:pt>
                <c:pt idx="20858">
                  <c:v>-2.0396279999999999E-2</c:v>
                </c:pt>
                <c:pt idx="20859">
                  <c:v>-2.0362614000000001E-2</c:v>
                </c:pt>
                <c:pt idx="20860">
                  <c:v>-2.0328947E-2</c:v>
                </c:pt>
                <c:pt idx="20861">
                  <c:v>-2.0295279999999999E-2</c:v>
                </c:pt>
                <c:pt idx="20862">
                  <c:v>-2.0261610999999999E-2</c:v>
                </c:pt>
                <c:pt idx="20863">
                  <c:v>-2.0227941999999999E-2</c:v>
                </c:pt>
                <c:pt idx="20864">
                  <c:v>-2.0194271E-2</c:v>
                </c:pt>
                <c:pt idx="20865">
                  <c:v>-2.0160600000000001E-2</c:v>
                </c:pt>
                <c:pt idx="20866">
                  <c:v>-2.0126927999999999E-2</c:v>
                </c:pt>
                <c:pt idx="20867">
                  <c:v>-2.0093256E-2</c:v>
                </c:pt>
                <c:pt idx="20868">
                  <c:v>-2.0059581999999999E-2</c:v>
                </c:pt>
                <c:pt idx="20869">
                  <c:v>-2.0025907999999999E-2</c:v>
                </c:pt>
                <c:pt idx="20870">
                  <c:v>-1.9992231999999999E-2</c:v>
                </c:pt>
                <c:pt idx="20871">
                  <c:v>-1.9958555999999999E-2</c:v>
                </c:pt>
                <c:pt idx="20872">
                  <c:v>-1.9924879E-2</c:v>
                </c:pt>
                <c:pt idx="20873">
                  <c:v>-1.9891202E-2</c:v>
                </c:pt>
                <c:pt idx="20874">
                  <c:v>-1.9857522999999998E-2</c:v>
                </c:pt>
                <c:pt idx="20875">
                  <c:v>-1.9823844E-2</c:v>
                </c:pt>
                <c:pt idx="20876">
                  <c:v>-1.9790163999999999E-2</c:v>
                </c:pt>
                <c:pt idx="20877">
                  <c:v>-1.9756482999999998E-2</c:v>
                </c:pt>
                <c:pt idx="20878">
                  <c:v>-1.9722801000000002E-2</c:v>
                </c:pt>
                <c:pt idx="20879">
                  <c:v>-1.9689117999999999E-2</c:v>
                </c:pt>
                <c:pt idx="20880">
                  <c:v>-1.9655433999999999E-2</c:v>
                </c:pt>
                <c:pt idx="20881">
                  <c:v>-1.962175E-2</c:v>
                </c:pt>
                <c:pt idx="20882">
                  <c:v>-1.9588065000000002E-2</c:v>
                </c:pt>
                <c:pt idx="20883">
                  <c:v>-1.9554379E-2</c:v>
                </c:pt>
                <c:pt idx="20884">
                  <c:v>-1.9520691999999999E-2</c:v>
                </c:pt>
                <c:pt idx="20885">
                  <c:v>-1.9487005000000002E-2</c:v>
                </c:pt>
                <c:pt idx="20886">
                  <c:v>-1.9453317000000001E-2</c:v>
                </c:pt>
                <c:pt idx="20887">
                  <c:v>-1.9419628000000001E-2</c:v>
                </c:pt>
                <c:pt idx="20888">
                  <c:v>-1.9385937999999998E-2</c:v>
                </c:pt>
                <c:pt idx="20889">
                  <c:v>-1.9352247E-2</c:v>
                </c:pt>
                <c:pt idx="20890">
                  <c:v>-1.9318555000000001E-2</c:v>
                </c:pt>
                <c:pt idx="20891">
                  <c:v>-1.9284862999999999E-2</c:v>
                </c:pt>
                <c:pt idx="20892">
                  <c:v>-1.9251170000000001E-2</c:v>
                </c:pt>
                <c:pt idx="20893">
                  <c:v>-1.9217476000000001E-2</c:v>
                </c:pt>
                <c:pt idx="20894">
                  <c:v>-1.9183781E-2</c:v>
                </c:pt>
                <c:pt idx="20895">
                  <c:v>-1.9150086E-2</c:v>
                </c:pt>
                <c:pt idx="20896">
                  <c:v>-1.9116389000000001E-2</c:v>
                </c:pt>
                <c:pt idx="20897">
                  <c:v>-1.9082691999999998E-2</c:v>
                </c:pt>
                <c:pt idx="20898">
                  <c:v>-1.9048994E-2</c:v>
                </c:pt>
                <c:pt idx="20899">
                  <c:v>-1.9015296000000001E-2</c:v>
                </c:pt>
                <c:pt idx="20900">
                  <c:v>-1.8981596E-2</c:v>
                </c:pt>
                <c:pt idx="20901">
                  <c:v>-1.8947895999999999E-2</c:v>
                </c:pt>
                <c:pt idx="20902">
                  <c:v>-1.8914195000000002E-2</c:v>
                </c:pt>
                <c:pt idx="20903">
                  <c:v>-1.8880493000000002E-2</c:v>
                </c:pt>
                <c:pt idx="20904">
                  <c:v>-1.8846789999999999E-2</c:v>
                </c:pt>
                <c:pt idx="20905">
                  <c:v>-1.8813086999999999E-2</c:v>
                </c:pt>
                <c:pt idx="20906">
                  <c:v>-1.8779383E-2</c:v>
                </c:pt>
                <c:pt idx="20907">
                  <c:v>-1.8745678000000002E-2</c:v>
                </c:pt>
                <c:pt idx="20908">
                  <c:v>-1.8711972E-2</c:v>
                </c:pt>
                <c:pt idx="20909">
                  <c:v>-1.8678265999999999E-2</c:v>
                </c:pt>
                <c:pt idx="20910">
                  <c:v>-1.8644557999999999E-2</c:v>
                </c:pt>
                <c:pt idx="20911">
                  <c:v>-1.8610850000000002E-2</c:v>
                </c:pt>
                <c:pt idx="20912">
                  <c:v>-1.8577140999999998E-2</c:v>
                </c:pt>
                <c:pt idx="20913">
                  <c:v>-1.8543431999999999E-2</c:v>
                </c:pt>
                <c:pt idx="20914">
                  <c:v>-1.8509721999999999E-2</c:v>
                </c:pt>
                <c:pt idx="20915">
                  <c:v>-1.8476010000000001E-2</c:v>
                </c:pt>
                <c:pt idx="20916">
                  <c:v>-1.8442298999999999E-2</c:v>
                </c:pt>
                <c:pt idx="20917">
                  <c:v>-1.8408586000000001E-2</c:v>
                </c:pt>
                <c:pt idx="20918">
                  <c:v>-1.8374873E-2</c:v>
                </c:pt>
                <c:pt idx="20919">
                  <c:v>-1.8341158E-2</c:v>
                </c:pt>
                <c:pt idx="20920">
                  <c:v>-1.8307443E-2</c:v>
                </c:pt>
                <c:pt idx="20921">
                  <c:v>-1.8273727999999999E-2</c:v>
                </c:pt>
                <c:pt idx="20922">
                  <c:v>-1.8240011E-2</c:v>
                </c:pt>
                <c:pt idx="20923">
                  <c:v>-1.8206294000000001E-2</c:v>
                </c:pt>
                <c:pt idx="20924">
                  <c:v>-1.8172575999999999E-2</c:v>
                </c:pt>
                <c:pt idx="20925">
                  <c:v>-1.8138857000000001E-2</c:v>
                </c:pt>
                <c:pt idx="20926">
                  <c:v>-1.8105138E-2</c:v>
                </c:pt>
                <c:pt idx="20927">
                  <c:v>-1.8071417999999999E-2</c:v>
                </c:pt>
                <c:pt idx="20928">
                  <c:v>-1.8037696999999998E-2</c:v>
                </c:pt>
                <c:pt idx="20929">
                  <c:v>-1.8003974999999998E-2</c:v>
                </c:pt>
                <c:pt idx="20930">
                  <c:v>-1.7970251999999999E-2</c:v>
                </c:pt>
                <c:pt idx="20931">
                  <c:v>-1.7936529E-2</c:v>
                </c:pt>
                <c:pt idx="20932">
                  <c:v>-1.7902805000000001E-2</c:v>
                </c:pt>
                <c:pt idx="20933">
                  <c:v>-1.7869080999999998E-2</c:v>
                </c:pt>
                <c:pt idx="20934">
                  <c:v>-1.7835355000000001E-2</c:v>
                </c:pt>
                <c:pt idx="20935">
                  <c:v>-1.7801628999999999E-2</c:v>
                </c:pt>
                <c:pt idx="20936">
                  <c:v>-1.7767901999999999E-2</c:v>
                </c:pt>
                <c:pt idx="20937">
                  <c:v>-1.7734175000000001E-2</c:v>
                </c:pt>
                <c:pt idx="20938">
                  <c:v>-1.7700446000000002E-2</c:v>
                </c:pt>
                <c:pt idx="20939">
                  <c:v>-1.7666716999999998E-2</c:v>
                </c:pt>
                <c:pt idx="20940">
                  <c:v>-1.7632986999999999E-2</c:v>
                </c:pt>
                <c:pt idx="20941">
                  <c:v>-1.7599257E-2</c:v>
                </c:pt>
                <c:pt idx="20942">
                  <c:v>-1.7565526000000001E-2</c:v>
                </c:pt>
                <c:pt idx="20943">
                  <c:v>-1.7531794E-2</c:v>
                </c:pt>
                <c:pt idx="20944">
                  <c:v>-1.7498060999999999E-2</c:v>
                </c:pt>
                <c:pt idx="20945">
                  <c:v>-1.7464327000000002E-2</c:v>
                </c:pt>
                <c:pt idx="20946">
                  <c:v>-1.7430593000000001E-2</c:v>
                </c:pt>
                <c:pt idx="20947">
                  <c:v>-1.7396858000000001E-2</c:v>
                </c:pt>
                <c:pt idx="20948">
                  <c:v>-1.7363123000000001E-2</c:v>
                </c:pt>
                <c:pt idx="20949">
                  <c:v>-1.7329385999999999E-2</c:v>
                </c:pt>
                <c:pt idx="20950">
                  <c:v>-1.7295649E-2</c:v>
                </c:pt>
                <c:pt idx="20951">
                  <c:v>-1.7261911000000001E-2</c:v>
                </c:pt>
                <c:pt idx="20952">
                  <c:v>-1.7228172999999999E-2</c:v>
                </c:pt>
                <c:pt idx="20953">
                  <c:v>-1.7194432999999999E-2</c:v>
                </c:pt>
                <c:pt idx="20954">
                  <c:v>-1.7160694000000001E-2</c:v>
                </c:pt>
                <c:pt idx="20955">
                  <c:v>-1.7126953E-2</c:v>
                </c:pt>
                <c:pt idx="20956">
                  <c:v>-1.7093212E-2</c:v>
                </c:pt>
                <c:pt idx="20957">
                  <c:v>-1.705947E-2</c:v>
                </c:pt>
                <c:pt idx="20958">
                  <c:v>-1.7025727000000001E-2</c:v>
                </c:pt>
                <c:pt idx="20959">
                  <c:v>-1.6991982999999999E-2</c:v>
                </c:pt>
                <c:pt idx="20960">
                  <c:v>-1.6958239E-2</c:v>
                </c:pt>
                <c:pt idx="20961">
                  <c:v>-1.6924494000000002E-2</c:v>
                </c:pt>
                <c:pt idx="20962">
                  <c:v>-1.6890749E-2</c:v>
                </c:pt>
                <c:pt idx="20963">
                  <c:v>-1.6857001999999999E-2</c:v>
                </c:pt>
                <c:pt idx="20964">
                  <c:v>-1.6823254999999999E-2</c:v>
                </c:pt>
                <c:pt idx="20965">
                  <c:v>-1.6789508000000002E-2</c:v>
                </c:pt>
                <c:pt idx="20966">
                  <c:v>-1.6755758999999999E-2</c:v>
                </c:pt>
                <c:pt idx="20967">
                  <c:v>-1.6722009999999999E-2</c:v>
                </c:pt>
                <c:pt idx="20968">
                  <c:v>-1.6688260999999999E-2</c:v>
                </c:pt>
                <c:pt idx="20969">
                  <c:v>-1.6654510000000001E-2</c:v>
                </c:pt>
                <c:pt idx="20970">
                  <c:v>-1.6620758999999999E-2</c:v>
                </c:pt>
                <c:pt idx="20971">
                  <c:v>-1.6587007000000001E-2</c:v>
                </c:pt>
                <c:pt idx="20972">
                  <c:v>-1.6553254999999999E-2</c:v>
                </c:pt>
                <c:pt idx="20973">
                  <c:v>-1.6519501999999998E-2</c:v>
                </c:pt>
                <c:pt idx="20974">
                  <c:v>-1.6485748000000001E-2</c:v>
                </c:pt>
                <c:pt idx="20975">
                  <c:v>-1.6451993000000002E-2</c:v>
                </c:pt>
                <c:pt idx="20976">
                  <c:v>-1.6418238000000002E-2</c:v>
                </c:pt>
                <c:pt idx="20977">
                  <c:v>-1.6384481999999999E-2</c:v>
                </c:pt>
                <c:pt idx="20978">
                  <c:v>-1.6350725E-2</c:v>
                </c:pt>
                <c:pt idx="20979">
                  <c:v>-1.6316968000000001E-2</c:v>
                </c:pt>
                <c:pt idx="20980">
                  <c:v>-1.6283209999999999E-2</c:v>
                </c:pt>
                <c:pt idx="20981">
                  <c:v>-1.6249451000000002E-2</c:v>
                </c:pt>
                <c:pt idx="20982">
                  <c:v>-1.6215692E-2</c:v>
                </c:pt>
                <c:pt idx="20983">
                  <c:v>-1.6181932E-2</c:v>
                </c:pt>
                <c:pt idx="20984">
                  <c:v>-1.6148170999999999E-2</c:v>
                </c:pt>
                <c:pt idx="20985">
                  <c:v>-1.6114409999999999E-2</c:v>
                </c:pt>
                <c:pt idx="20986">
                  <c:v>-1.6080647999999999E-2</c:v>
                </c:pt>
                <c:pt idx="20987">
                  <c:v>-1.6046885E-2</c:v>
                </c:pt>
                <c:pt idx="20988">
                  <c:v>-1.6013122000000001E-2</c:v>
                </c:pt>
                <c:pt idx="20989">
                  <c:v>-1.5979357999999999E-2</c:v>
                </c:pt>
                <c:pt idx="20990">
                  <c:v>-1.5945593000000001E-2</c:v>
                </c:pt>
                <c:pt idx="20991">
                  <c:v>-1.5911827999999999E-2</c:v>
                </c:pt>
                <c:pt idx="20992">
                  <c:v>-1.5878061999999998E-2</c:v>
                </c:pt>
                <c:pt idx="20993">
                  <c:v>-1.5844296000000001E-2</c:v>
                </c:pt>
                <c:pt idx="20994">
                  <c:v>-1.5810528000000001E-2</c:v>
                </c:pt>
                <c:pt idx="20995">
                  <c:v>-1.5776760000000001E-2</c:v>
                </c:pt>
                <c:pt idx="20996">
                  <c:v>-1.5742992000000001E-2</c:v>
                </c:pt>
                <c:pt idx="20997">
                  <c:v>-1.5709223000000001E-2</c:v>
                </c:pt>
                <c:pt idx="20998">
                  <c:v>-1.5675452999999999E-2</c:v>
                </c:pt>
                <c:pt idx="20999">
                  <c:v>-1.5641682000000001E-2</c:v>
                </c:pt>
                <c:pt idx="21000">
                  <c:v>-1.5607911E-2</c:v>
                </c:pt>
                <c:pt idx="21001">
                  <c:v>-1.5574139000000001E-2</c:v>
                </c:pt>
                <c:pt idx="21002">
                  <c:v>-1.5540366E-2</c:v>
                </c:pt>
                <c:pt idx="21003">
                  <c:v>-1.5506593000000001E-2</c:v>
                </c:pt>
                <c:pt idx="21004">
                  <c:v>-1.547282E-2</c:v>
                </c:pt>
                <c:pt idx="21005">
                  <c:v>-1.5439045E-2</c:v>
                </c:pt>
                <c:pt idx="21006">
                  <c:v>-1.540527E-2</c:v>
                </c:pt>
                <c:pt idx="21007">
                  <c:v>-1.5371493999999999E-2</c:v>
                </c:pt>
                <c:pt idx="21008">
                  <c:v>-1.5337718E-2</c:v>
                </c:pt>
                <c:pt idx="21009">
                  <c:v>-1.5303941E-2</c:v>
                </c:pt>
                <c:pt idx="21010">
                  <c:v>-1.5270163999999999E-2</c:v>
                </c:pt>
                <c:pt idx="21011">
                  <c:v>-1.5236385E-2</c:v>
                </c:pt>
                <c:pt idx="21012">
                  <c:v>-1.5202607E-2</c:v>
                </c:pt>
                <c:pt idx="21013">
                  <c:v>-1.5168826999999999E-2</c:v>
                </c:pt>
                <c:pt idx="21014">
                  <c:v>-1.5135047E-2</c:v>
                </c:pt>
                <c:pt idx="21015">
                  <c:v>-1.5101266E-2</c:v>
                </c:pt>
                <c:pt idx="21016">
                  <c:v>-1.5067485E-2</c:v>
                </c:pt>
                <c:pt idx="21017">
                  <c:v>-1.5033703000000001E-2</c:v>
                </c:pt>
                <c:pt idx="21018">
                  <c:v>-1.499992E-2</c:v>
                </c:pt>
                <c:pt idx="21019">
                  <c:v>-1.4966136999999999E-2</c:v>
                </c:pt>
                <c:pt idx="21020">
                  <c:v>-1.4932353000000001E-2</c:v>
                </c:pt>
                <c:pt idx="21021">
                  <c:v>-1.4898569E-2</c:v>
                </c:pt>
                <c:pt idx="21022">
                  <c:v>-1.4864784000000001E-2</c:v>
                </c:pt>
                <c:pt idx="21023">
                  <c:v>-1.4830998E-2</c:v>
                </c:pt>
                <c:pt idx="21024">
                  <c:v>-1.4797210999999999E-2</c:v>
                </c:pt>
                <c:pt idx="21025">
                  <c:v>-1.4763424000000001E-2</c:v>
                </c:pt>
                <c:pt idx="21026">
                  <c:v>-1.4729637E-2</c:v>
                </c:pt>
                <c:pt idx="21027">
                  <c:v>-1.4695849E-2</c:v>
                </c:pt>
                <c:pt idx="21028">
                  <c:v>-1.4662059999999999E-2</c:v>
                </c:pt>
                <c:pt idx="21029">
                  <c:v>-1.4628271E-2</c:v>
                </c:pt>
                <c:pt idx="21030">
                  <c:v>-1.4594480999999999E-2</c:v>
                </c:pt>
                <c:pt idx="21031">
                  <c:v>-1.4560689999999999E-2</c:v>
                </c:pt>
                <c:pt idx="21032">
                  <c:v>-1.4526898999999999E-2</c:v>
                </c:pt>
                <c:pt idx="21033">
                  <c:v>-1.4493107E-2</c:v>
                </c:pt>
                <c:pt idx="21034">
                  <c:v>-1.4459315E-2</c:v>
                </c:pt>
                <c:pt idx="21035">
                  <c:v>-1.4425522E-2</c:v>
                </c:pt>
                <c:pt idx="21036">
                  <c:v>-1.4391727999999999E-2</c:v>
                </c:pt>
                <c:pt idx="21037">
                  <c:v>-1.4357933999999999E-2</c:v>
                </c:pt>
                <c:pt idx="21038">
                  <c:v>-1.4324139E-2</c:v>
                </c:pt>
                <c:pt idx="21039">
                  <c:v>-1.4290344E-2</c:v>
                </c:pt>
                <c:pt idx="21040">
                  <c:v>-1.4256548000000001E-2</c:v>
                </c:pt>
                <c:pt idx="21041">
                  <c:v>-1.4222751E-2</c:v>
                </c:pt>
                <c:pt idx="21042">
                  <c:v>-1.4188954E-2</c:v>
                </c:pt>
                <c:pt idx="21043">
                  <c:v>-1.4155156E-2</c:v>
                </c:pt>
                <c:pt idx="21044">
                  <c:v>-1.4121358000000001E-2</c:v>
                </c:pt>
                <c:pt idx="21045">
                  <c:v>-1.4087558999999999E-2</c:v>
                </c:pt>
                <c:pt idx="21046">
                  <c:v>-1.4053759000000001E-2</c:v>
                </c:pt>
                <c:pt idx="21047">
                  <c:v>-1.4019959E-2</c:v>
                </c:pt>
                <c:pt idx="21048">
                  <c:v>-1.3986159E-2</c:v>
                </c:pt>
                <c:pt idx="21049">
                  <c:v>-1.3952357E-2</c:v>
                </c:pt>
                <c:pt idx="21050">
                  <c:v>-1.3918555000000001E-2</c:v>
                </c:pt>
                <c:pt idx="21051">
                  <c:v>-1.3884753E-2</c:v>
                </c:pt>
                <c:pt idx="21052">
                  <c:v>-1.3850950000000001E-2</c:v>
                </c:pt>
                <c:pt idx="21053">
                  <c:v>-1.3817147E-2</c:v>
                </c:pt>
                <c:pt idx="21054">
                  <c:v>-1.3783342000000001E-2</c:v>
                </c:pt>
                <c:pt idx="21055">
                  <c:v>-1.3749538E-2</c:v>
                </c:pt>
                <c:pt idx="21056">
                  <c:v>-1.3715732E-2</c:v>
                </c:pt>
                <c:pt idx="21057">
                  <c:v>-1.3681927E-2</c:v>
                </c:pt>
                <c:pt idx="21058">
                  <c:v>-1.364812E-2</c:v>
                </c:pt>
                <c:pt idx="21059">
                  <c:v>-1.3614312999999999E-2</c:v>
                </c:pt>
                <c:pt idx="21060">
                  <c:v>-1.3580505999999999E-2</c:v>
                </c:pt>
                <c:pt idx="21061">
                  <c:v>-1.3546697999999999E-2</c:v>
                </c:pt>
                <c:pt idx="21062">
                  <c:v>-1.3512889E-2</c:v>
                </c:pt>
                <c:pt idx="21063">
                  <c:v>-1.3479079999999999E-2</c:v>
                </c:pt>
                <c:pt idx="21064">
                  <c:v>-1.344527E-2</c:v>
                </c:pt>
                <c:pt idx="21065">
                  <c:v>-1.341146E-2</c:v>
                </c:pt>
                <c:pt idx="21066">
                  <c:v>-1.3377649E-2</c:v>
                </c:pt>
                <c:pt idx="21067">
                  <c:v>-1.3343837000000001E-2</c:v>
                </c:pt>
                <c:pt idx="21068">
                  <c:v>-1.3310025E-2</c:v>
                </c:pt>
                <c:pt idx="21069">
                  <c:v>-1.3276213E-2</c:v>
                </c:pt>
                <c:pt idx="21070">
                  <c:v>-1.32424E-2</c:v>
                </c:pt>
                <c:pt idx="21071">
                  <c:v>-1.3208586E-2</c:v>
                </c:pt>
                <c:pt idx="21072">
                  <c:v>-1.3174772E-2</c:v>
                </c:pt>
                <c:pt idx="21073">
                  <c:v>-1.3140957E-2</c:v>
                </c:pt>
                <c:pt idx="21074">
                  <c:v>-1.3107142E-2</c:v>
                </c:pt>
                <c:pt idx="21075">
                  <c:v>-1.3073326E-2</c:v>
                </c:pt>
                <c:pt idx="21076">
                  <c:v>-1.3039508999999999E-2</c:v>
                </c:pt>
                <c:pt idx="21077">
                  <c:v>-1.3005691999999999E-2</c:v>
                </c:pt>
                <c:pt idx="21078">
                  <c:v>-1.2971875000000001E-2</c:v>
                </c:pt>
                <c:pt idx="21079">
                  <c:v>-1.2938056999999999E-2</c:v>
                </c:pt>
                <c:pt idx="21080">
                  <c:v>-1.2904238E-2</c:v>
                </c:pt>
                <c:pt idx="21081">
                  <c:v>-1.2870418999999999E-2</c:v>
                </c:pt>
                <c:pt idx="21082">
                  <c:v>-1.28366E-2</c:v>
                </c:pt>
                <c:pt idx="21083">
                  <c:v>-1.280278E-2</c:v>
                </c:pt>
                <c:pt idx="21084">
                  <c:v>-1.2768959E-2</c:v>
                </c:pt>
                <c:pt idx="21085">
                  <c:v>-1.2735138E-2</c:v>
                </c:pt>
                <c:pt idx="21086">
                  <c:v>-1.2701316000000001E-2</c:v>
                </c:pt>
                <c:pt idx="21087">
                  <c:v>-1.2667494E-2</c:v>
                </c:pt>
                <c:pt idx="21088">
                  <c:v>-1.2633671000000001E-2</c:v>
                </c:pt>
                <c:pt idx="21089">
                  <c:v>-1.2599848E-2</c:v>
                </c:pt>
                <c:pt idx="21090">
                  <c:v>-1.2566024E-2</c:v>
                </c:pt>
                <c:pt idx="21091">
                  <c:v>-1.25322E-2</c:v>
                </c:pt>
                <c:pt idx="21092">
                  <c:v>-1.2498375000000001E-2</c:v>
                </c:pt>
                <c:pt idx="21093">
                  <c:v>-1.2464549E-2</c:v>
                </c:pt>
                <c:pt idx="21094">
                  <c:v>-1.2430722999999999E-2</c:v>
                </c:pt>
                <c:pt idx="21095">
                  <c:v>-1.2396897E-2</c:v>
                </c:pt>
                <c:pt idx="21096">
                  <c:v>-1.236307E-2</c:v>
                </c:pt>
                <c:pt idx="21097">
                  <c:v>-1.2329242000000001E-2</c:v>
                </c:pt>
                <c:pt idx="21098">
                  <c:v>-1.2295415000000001E-2</c:v>
                </c:pt>
                <c:pt idx="21099">
                  <c:v>-1.2261586E-2</c:v>
                </c:pt>
                <c:pt idx="21100">
                  <c:v>-1.2227757000000001E-2</c:v>
                </c:pt>
                <c:pt idx="21101">
                  <c:v>-1.2193928E-2</c:v>
                </c:pt>
                <c:pt idx="21102">
                  <c:v>-1.2160097999999999E-2</c:v>
                </c:pt>
                <c:pt idx="21103">
                  <c:v>-1.2126267E-2</c:v>
                </c:pt>
                <c:pt idx="21104">
                  <c:v>-1.2092436E-2</c:v>
                </c:pt>
                <c:pt idx="21105">
                  <c:v>-1.2058605E-2</c:v>
                </c:pt>
                <c:pt idx="21106">
                  <c:v>-1.2024773000000001E-2</c:v>
                </c:pt>
                <c:pt idx="21107">
                  <c:v>-1.199094E-2</c:v>
                </c:pt>
                <c:pt idx="21108">
                  <c:v>-1.1957107E-2</c:v>
                </c:pt>
                <c:pt idx="21109">
                  <c:v>-1.1923273999999999E-2</c:v>
                </c:pt>
                <c:pt idx="21110">
                  <c:v>-1.1889439999999999E-2</c:v>
                </c:pt>
                <c:pt idx="21111">
                  <c:v>-1.1855605E-2</c:v>
                </c:pt>
                <c:pt idx="21112">
                  <c:v>-1.1821770000000001E-2</c:v>
                </c:pt>
                <c:pt idx="21113">
                  <c:v>-1.1787934999999999E-2</c:v>
                </c:pt>
                <c:pt idx="21114">
                  <c:v>-1.1754099E-2</c:v>
                </c:pt>
                <c:pt idx="21115">
                  <c:v>-1.1720262E-2</c:v>
                </c:pt>
                <c:pt idx="21116">
                  <c:v>-1.1686426E-2</c:v>
                </c:pt>
                <c:pt idx="21117">
                  <c:v>-1.1652588E-2</c:v>
                </c:pt>
                <c:pt idx="21118">
                  <c:v>-1.1618750000000001E-2</c:v>
                </c:pt>
                <c:pt idx="21119">
                  <c:v>-1.1584911999999999E-2</c:v>
                </c:pt>
                <c:pt idx="21120">
                  <c:v>-1.1551073E-2</c:v>
                </c:pt>
                <c:pt idx="21121">
                  <c:v>-1.1517233E-2</c:v>
                </c:pt>
                <c:pt idx="21122">
                  <c:v>-1.1483393999999999E-2</c:v>
                </c:pt>
                <c:pt idx="21123">
                  <c:v>-1.1449552999999999E-2</c:v>
                </c:pt>
                <c:pt idx="21124">
                  <c:v>-1.1415712999999999E-2</c:v>
                </c:pt>
                <c:pt idx="21125">
                  <c:v>-1.1381871E-2</c:v>
                </c:pt>
                <c:pt idx="21126">
                  <c:v>-1.134803E-2</c:v>
                </c:pt>
                <c:pt idx="21127">
                  <c:v>-1.1314187E-2</c:v>
                </c:pt>
                <c:pt idx="21128">
                  <c:v>-1.1280345000000001E-2</c:v>
                </c:pt>
                <c:pt idx="21129">
                  <c:v>-1.1246502E-2</c:v>
                </c:pt>
                <c:pt idx="21130">
                  <c:v>-1.1212658E-2</c:v>
                </c:pt>
                <c:pt idx="21131">
                  <c:v>-1.1178814E-2</c:v>
                </c:pt>
                <c:pt idx="21132">
                  <c:v>-1.1144968999999999E-2</c:v>
                </c:pt>
                <c:pt idx="21133">
                  <c:v>-1.1111124999999999E-2</c:v>
                </c:pt>
                <c:pt idx="21134">
                  <c:v>-1.1077279000000001E-2</c:v>
                </c:pt>
                <c:pt idx="21135">
                  <c:v>-1.1043433E-2</c:v>
                </c:pt>
                <c:pt idx="21136">
                  <c:v>-1.1009586999999999E-2</c:v>
                </c:pt>
                <c:pt idx="21137">
                  <c:v>-1.0975739999999999E-2</c:v>
                </c:pt>
                <c:pt idx="21138">
                  <c:v>-1.0941892999999999E-2</c:v>
                </c:pt>
                <c:pt idx="21139">
                  <c:v>-1.0908045E-2</c:v>
                </c:pt>
                <c:pt idx="21140">
                  <c:v>-1.0874197E-2</c:v>
                </c:pt>
                <c:pt idx="21141">
                  <c:v>-1.0840348E-2</c:v>
                </c:pt>
                <c:pt idx="21142">
                  <c:v>-1.0806499000000001E-2</c:v>
                </c:pt>
                <c:pt idx="21143">
                  <c:v>-1.077265E-2</c:v>
                </c:pt>
                <c:pt idx="21144">
                  <c:v>-1.0738799E-2</c:v>
                </c:pt>
                <c:pt idx="21145">
                  <c:v>-1.0704949E-2</c:v>
                </c:pt>
                <c:pt idx="21146">
                  <c:v>-1.0671098E-2</c:v>
                </c:pt>
                <c:pt idx="21147">
                  <c:v>-1.0637247000000001E-2</c:v>
                </c:pt>
                <c:pt idx="21148">
                  <c:v>-1.0603395E-2</c:v>
                </c:pt>
                <c:pt idx="21149">
                  <c:v>-1.0569543000000001E-2</c:v>
                </c:pt>
                <c:pt idx="21150">
                  <c:v>-1.053569E-2</c:v>
                </c:pt>
                <c:pt idx="21151">
                  <c:v>-1.0501837E-2</c:v>
                </c:pt>
                <c:pt idx="21152">
                  <c:v>-1.0467984E-2</c:v>
                </c:pt>
                <c:pt idx="21153">
                  <c:v>-1.043413E-2</c:v>
                </c:pt>
                <c:pt idx="21154">
                  <c:v>-1.0400275E-2</c:v>
                </c:pt>
                <c:pt idx="21155">
                  <c:v>-1.0366419999999999E-2</c:v>
                </c:pt>
                <c:pt idx="21156">
                  <c:v>-1.0332565E-2</c:v>
                </c:pt>
                <c:pt idx="21157">
                  <c:v>-1.0298710000000001E-2</c:v>
                </c:pt>
                <c:pt idx="21158">
                  <c:v>-1.0264853000000001E-2</c:v>
                </c:pt>
                <c:pt idx="21159">
                  <c:v>-1.0230997E-2</c:v>
                </c:pt>
                <c:pt idx="21160">
                  <c:v>-1.019714E-2</c:v>
                </c:pt>
                <c:pt idx="21161">
                  <c:v>-1.0163283E-2</c:v>
                </c:pt>
                <c:pt idx="21162">
                  <c:v>-1.0129424999999999E-2</c:v>
                </c:pt>
                <c:pt idx="21163">
                  <c:v>-1.0095567E-2</c:v>
                </c:pt>
                <c:pt idx="21164">
                  <c:v>-1.0061708000000001E-2</c:v>
                </c:pt>
                <c:pt idx="21165">
                  <c:v>-1.0027849E-2</c:v>
                </c:pt>
                <c:pt idx="21166">
                  <c:v>-9.9939899999999995E-3</c:v>
                </c:pt>
                <c:pt idx="21167">
                  <c:v>-9.9601299999999993E-3</c:v>
                </c:pt>
                <c:pt idx="21168">
                  <c:v>-9.9262689999999997E-3</c:v>
                </c:pt>
                <c:pt idx="21169">
                  <c:v>-9.8924080000000001E-3</c:v>
                </c:pt>
                <c:pt idx="21170">
                  <c:v>-9.8585470000000005E-3</c:v>
                </c:pt>
                <c:pt idx="21171">
                  <c:v>-9.8246859999999991E-3</c:v>
                </c:pt>
                <c:pt idx="21172">
                  <c:v>-9.7908240000000001E-3</c:v>
                </c:pt>
                <c:pt idx="21173">
                  <c:v>-9.7569609999999998E-3</c:v>
                </c:pt>
                <c:pt idx="21174">
                  <c:v>-9.7230990000000007E-3</c:v>
                </c:pt>
                <c:pt idx="21175">
                  <c:v>-9.6892360000000004E-3</c:v>
                </c:pt>
                <c:pt idx="21176">
                  <c:v>-9.6553720000000006E-3</c:v>
                </c:pt>
                <c:pt idx="21177">
                  <c:v>-9.6215080000000008E-3</c:v>
                </c:pt>
                <c:pt idx="21178">
                  <c:v>-9.5876439999999993E-3</c:v>
                </c:pt>
                <c:pt idx="21179">
                  <c:v>-9.5537790000000001E-3</c:v>
                </c:pt>
                <c:pt idx="21180">
                  <c:v>-9.5199140000000008E-3</c:v>
                </c:pt>
                <c:pt idx="21181">
                  <c:v>-9.4860480000000004E-3</c:v>
                </c:pt>
                <c:pt idx="21182">
                  <c:v>-9.4521819999999999E-3</c:v>
                </c:pt>
                <c:pt idx="21183">
                  <c:v>-9.4183159999999995E-3</c:v>
                </c:pt>
                <c:pt idx="21184">
                  <c:v>-9.3844489999999996E-3</c:v>
                </c:pt>
                <c:pt idx="21185">
                  <c:v>-9.3505819999999996E-3</c:v>
                </c:pt>
                <c:pt idx="21186">
                  <c:v>-9.3167149999999997E-3</c:v>
                </c:pt>
                <c:pt idx="21187">
                  <c:v>-9.2828470000000003E-3</c:v>
                </c:pt>
                <c:pt idx="21188">
                  <c:v>-9.2489779999999997E-3</c:v>
                </c:pt>
                <c:pt idx="21189">
                  <c:v>-9.2151100000000003E-3</c:v>
                </c:pt>
                <c:pt idx="21190">
                  <c:v>-9.1812409999999997E-3</c:v>
                </c:pt>
                <c:pt idx="21191">
                  <c:v>-9.1473709999999996E-3</c:v>
                </c:pt>
                <c:pt idx="21192">
                  <c:v>-9.1135009999999995E-3</c:v>
                </c:pt>
                <c:pt idx="21193">
                  <c:v>-9.0796309999999995E-3</c:v>
                </c:pt>
                <c:pt idx="21194">
                  <c:v>-9.0457609999999994E-3</c:v>
                </c:pt>
                <c:pt idx="21195">
                  <c:v>-9.0118899999999998E-3</c:v>
                </c:pt>
                <c:pt idx="21196">
                  <c:v>-8.9780180000000008E-3</c:v>
                </c:pt>
                <c:pt idx="21197">
                  <c:v>-8.9441469999999995E-3</c:v>
                </c:pt>
                <c:pt idx="21198">
                  <c:v>-8.9102750000000005E-3</c:v>
                </c:pt>
                <c:pt idx="21199">
                  <c:v>-8.8764020000000003E-3</c:v>
                </c:pt>
                <c:pt idx="21200">
                  <c:v>-8.842529E-3</c:v>
                </c:pt>
                <c:pt idx="21201">
                  <c:v>-8.8086559999999998E-3</c:v>
                </c:pt>
                <c:pt idx="21202">
                  <c:v>-8.7747829999999995E-3</c:v>
                </c:pt>
                <c:pt idx="21203">
                  <c:v>-8.7409089999999998E-3</c:v>
                </c:pt>
                <c:pt idx="21204">
                  <c:v>-8.7070340000000006E-3</c:v>
                </c:pt>
                <c:pt idx="21205">
                  <c:v>-8.6731599999999992E-3</c:v>
                </c:pt>
                <c:pt idx="21206">
                  <c:v>-8.639285E-3</c:v>
                </c:pt>
                <c:pt idx="21207">
                  <c:v>-8.6054089999999996E-3</c:v>
                </c:pt>
                <c:pt idx="21208">
                  <c:v>-8.5715340000000004E-3</c:v>
                </c:pt>
                <c:pt idx="21209">
                  <c:v>-8.5376580000000001E-3</c:v>
                </c:pt>
                <c:pt idx="21210">
                  <c:v>-8.5037810000000002E-3</c:v>
                </c:pt>
                <c:pt idx="21211">
                  <c:v>-8.4699040000000003E-3</c:v>
                </c:pt>
                <c:pt idx="21212">
                  <c:v>-8.4360270000000005E-3</c:v>
                </c:pt>
                <c:pt idx="21213">
                  <c:v>-8.4021500000000006E-3</c:v>
                </c:pt>
                <c:pt idx="21214">
                  <c:v>-8.3682719999999995E-3</c:v>
                </c:pt>
                <c:pt idx="21215">
                  <c:v>-8.3343940000000002E-3</c:v>
                </c:pt>
                <c:pt idx="21216">
                  <c:v>-8.3005149999999996E-3</c:v>
                </c:pt>
                <c:pt idx="21217">
                  <c:v>-8.2666360000000008E-3</c:v>
                </c:pt>
                <c:pt idx="21218">
                  <c:v>-8.2327570000000003E-3</c:v>
                </c:pt>
                <c:pt idx="21219">
                  <c:v>-8.1988779999999997E-3</c:v>
                </c:pt>
                <c:pt idx="21220">
                  <c:v>-8.1649979999999997E-3</c:v>
                </c:pt>
                <c:pt idx="21221">
                  <c:v>-8.1311170000000002E-3</c:v>
                </c:pt>
                <c:pt idx="21222">
                  <c:v>-8.0972370000000002E-3</c:v>
                </c:pt>
                <c:pt idx="21223">
                  <c:v>-8.0633560000000007E-3</c:v>
                </c:pt>
                <c:pt idx="21224">
                  <c:v>-8.0294749999999995E-3</c:v>
                </c:pt>
                <c:pt idx="21225">
                  <c:v>-7.9955930000000005E-3</c:v>
                </c:pt>
                <c:pt idx="21226">
                  <c:v>-7.9617109999999998E-3</c:v>
                </c:pt>
                <c:pt idx="21227">
                  <c:v>-7.9278290000000008E-3</c:v>
                </c:pt>
                <c:pt idx="21228">
                  <c:v>-7.8939460000000006E-3</c:v>
                </c:pt>
                <c:pt idx="21229">
                  <c:v>-7.8600639999999999E-3</c:v>
                </c:pt>
                <c:pt idx="21230">
                  <c:v>-7.8261800000000003E-3</c:v>
                </c:pt>
                <c:pt idx="21231">
                  <c:v>-7.7922970000000001E-3</c:v>
                </c:pt>
                <c:pt idx="21232">
                  <c:v>-7.7584129999999996E-3</c:v>
                </c:pt>
                <c:pt idx="21233">
                  <c:v>-7.7245289999999999E-3</c:v>
                </c:pt>
                <c:pt idx="21234">
                  <c:v>-7.690644E-3</c:v>
                </c:pt>
                <c:pt idx="21235">
                  <c:v>-7.656759E-3</c:v>
                </c:pt>
                <c:pt idx="21236">
                  <c:v>-7.622874E-3</c:v>
                </c:pt>
                <c:pt idx="21237">
                  <c:v>-7.588989E-3</c:v>
                </c:pt>
                <c:pt idx="21238">
                  <c:v>-7.5551029999999996E-3</c:v>
                </c:pt>
                <c:pt idx="21239">
                  <c:v>-7.5212170000000002E-3</c:v>
                </c:pt>
                <c:pt idx="21240">
                  <c:v>-7.4873300000000004E-3</c:v>
                </c:pt>
                <c:pt idx="21241">
                  <c:v>-7.4534429999999997E-3</c:v>
                </c:pt>
                <c:pt idx="21242">
                  <c:v>-7.4195559999999999E-3</c:v>
                </c:pt>
                <c:pt idx="21243">
                  <c:v>-7.3856690000000001E-3</c:v>
                </c:pt>
                <c:pt idx="21244">
                  <c:v>-7.3517809999999999E-3</c:v>
                </c:pt>
                <c:pt idx="21245">
                  <c:v>-7.3178929999999998E-3</c:v>
                </c:pt>
                <c:pt idx="21246">
                  <c:v>-7.2840049999999996E-3</c:v>
                </c:pt>
                <c:pt idx="21247">
                  <c:v>-7.2501170000000004E-3</c:v>
                </c:pt>
                <c:pt idx="21248">
                  <c:v>-7.2162279999999999E-3</c:v>
                </c:pt>
                <c:pt idx="21249">
                  <c:v>-7.1823390000000003E-3</c:v>
                </c:pt>
                <c:pt idx="21250">
                  <c:v>-7.1484490000000003E-3</c:v>
                </c:pt>
                <c:pt idx="21251">
                  <c:v>-7.1145590000000003E-3</c:v>
                </c:pt>
                <c:pt idx="21252">
                  <c:v>-7.0806690000000004E-3</c:v>
                </c:pt>
                <c:pt idx="21253">
                  <c:v>-7.0467790000000004E-3</c:v>
                </c:pt>
                <c:pt idx="21254">
                  <c:v>-7.0128880000000001E-3</c:v>
                </c:pt>
                <c:pt idx="21255">
                  <c:v>-6.9789969999999998E-3</c:v>
                </c:pt>
                <c:pt idx="21256">
                  <c:v>-6.9451060000000004E-3</c:v>
                </c:pt>
                <c:pt idx="21257">
                  <c:v>-6.9112139999999997E-3</c:v>
                </c:pt>
                <c:pt idx="21258">
                  <c:v>-6.8773230000000003E-3</c:v>
                </c:pt>
                <c:pt idx="21259">
                  <c:v>-6.8434309999999996E-3</c:v>
                </c:pt>
                <c:pt idx="21260">
                  <c:v>-6.8095380000000004E-3</c:v>
                </c:pt>
                <c:pt idx="21261">
                  <c:v>-6.7756450000000003E-3</c:v>
                </c:pt>
                <c:pt idx="21262">
                  <c:v>-6.7417529999999996E-3</c:v>
                </c:pt>
                <c:pt idx="21263">
                  <c:v>-6.707859E-3</c:v>
                </c:pt>
                <c:pt idx="21264">
                  <c:v>-6.6739659999999999E-3</c:v>
                </c:pt>
                <c:pt idx="21265">
                  <c:v>-6.6400720000000003E-3</c:v>
                </c:pt>
                <c:pt idx="21266">
                  <c:v>-6.6061779999999999E-3</c:v>
                </c:pt>
                <c:pt idx="21267">
                  <c:v>-6.5722829999999999E-3</c:v>
                </c:pt>
                <c:pt idx="21268">
                  <c:v>-6.5383890000000004E-3</c:v>
                </c:pt>
                <c:pt idx="21269">
                  <c:v>-6.5044940000000004E-3</c:v>
                </c:pt>
                <c:pt idx="21270">
                  <c:v>-6.4705989999999996E-3</c:v>
                </c:pt>
                <c:pt idx="21271">
                  <c:v>-6.4367030000000002E-3</c:v>
                </c:pt>
                <c:pt idx="21272">
                  <c:v>-6.4028080000000003E-3</c:v>
                </c:pt>
                <c:pt idx="21273">
                  <c:v>-6.368912E-3</c:v>
                </c:pt>
                <c:pt idx="21274">
                  <c:v>-6.3350150000000003E-3</c:v>
                </c:pt>
                <c:pt idx="21275">
                  <c:v>-6.301119E-3</c:v>
                </c:pt>
                <c:pt idx="21276">
                  <c:v>-6.2672220000000002E-3</c:v>
                </c:pt>
                <c:pt idx="21277">
                  <c:v>-6.2333249999999996E-3</c:v>
                </c:pt>
                <c:pt idx="21278">
                  <c:v>-6.1994279999999999E-3</c:v>
                </c:pt>
                <c:pt idx="21279">
                  <c:v>-6.1655299999999998E-3</c:v>
                </c:pt>
                <c:pt idx="21280">
                  <c:v>-6.1316319999999997E-3</c:v>
                </c:pt>
                <c:pt idx="21281">
                  <c:v>-6.0977339999999996E-3</c:v>
                </c:pt>
                <c:pt idx="21282">
                  <c:v>-6.0638360000000004E-3</c:v>
                </c:pt>
                <c:pt idx="21283">
                  <c:v>-6.0299380000000003E-3</c:v>
                </c:pt>
                <c:pt idx="21284">
                  <c:v>-5.9960389999999999E-3</c:v>
                </c:pt>
                <c:pt idx="21285">
                  <c:v>-5.9621400000000003E-3</c:v>
                </c:pt>
                <c:pt idx="21286">
                  <c:v>-5.9282400000000004E-3</c:v>
                </c:pt>
                <c:pt idx="21287">
                  <c:v>-5.894341E-3</c:v>
                </c:pt>
                <c:pt idx="21288">
                  <c:v>-5.8604410000000001E-3</c:v>
                </c:pt>
                <c:pt idx="21289">
                  <c:v>-5.8265410000000002E-3</c:v>
                </c:pt>
                <c:pt idx="21290">
                  <c:v>-5.7926399999999999E-3</c:v>
                </c:pt>
                <c:pt idx="21291">
                  <c:v>-5.75874E-3</c:v>
                </c:pt>
                <c:pt idx="21292">
                  <c:v>-5.7248389999999998E-3</c:v>
                </c:pt>
                <c:pt idx="21293">
                  <c:v>-5.6909380000000004E-3</c:v>
                </c:pt>
                <c:pt idx="21294">
                  <c:v>-5.6570370000000002E-3</c:v>
                </c:pt>
                <c:pt idx="21295">
                  <c:v>-5.6231349999999996E-3</c:v>
                </c:pt>
                <c:pt idx="21296">
                  <c:v>-5.5892340000000002E-3</c:v>
                </c:pt>
                <c:pt idx="21297">
                  <c:v>-5.5553319999999996E-3</c:v>
                </c:pt>
                <c:pt idx="21298">
                  <c:v>-5.5214289999999996E-3</c:v>
                </c:pt>
                <c:pt idx="21299">
                  <c:v>-5.4875269999999999E-3</c:v>
                </c:pt>
                <c:pt idx="21300">
                  <c:v>-5.4536239999999998E-3</c:v>
                </c:pt>
                <c:pt idx="21301">
                  <c:v>-5.4197220000000001E-3</c:v>
                </c:pt>
                <c:pt idx="21302">
                  <c:v>-5.3858179999999997E-3</c:v>
                </c:pt>
                <c:pt idx="21303">
                  <c:v>-5.3519149999999996E-3</c:v>
                </c:pt>
                <c:pt idx="21304">
                  <c:v>-5.3180120000000004E-3</c:v>
                </c:pt>
                <c:pt idx="21305">
                  <c:v>-5.284108E-3</c:v>
                </c:pt>
                <c:pt idx="21306">
                  <c:v>-5.2502039999999996E-3</c:v>
                </c:pt>
                <c:pt idx="21307">
                  <c:v>-5.2163000000000001E-3</c:v>
                </c:pt>
                <c:pt idx="21308">
                  <c:v>-5.1823950000000002E-3</c:v>
                </c:pt>
                <c:pt idx="21309">
                  <c:v>-5.1484900000000004E-3</c:v>
                </c:pt>
                <c:pt idx="21310">
                  <c:v>-5.114586E-3</c:v>
                </c:pt>
                <c:pt idx="21311">
                  <c:v>-5.0806810000000001E-3</c:v>
                </c:pt>
                <c:pt idx="21312">
                  <c:v>-5.0467749999999999E-3</c:v>
                </c:pt>
                <c:pt idx="21313">
                  <c:v>-5.01287E-3</c:v>
                </c:pt>
                <c:pt idx="21314">
                  <c:v>-4.9789639999999998E-3</c:v>
                </c:pt>
                <c:pt idx="21315">
                  <c:v>-4.9450579999999996E-3</c:v>
                </c:pt>
                <c:pt idx="21316">
                  <c:v>-4.9111520000000002E-3</c:v>
                </c:pt>
                <c:pt idx="21317">
                  <c:v>-4.8772449999999997E-3</c:v>
                </c:pt>
                <c:pt idx="21318">
                  <c:v>-4.8433390000000003E-3</c:v>
                </c:pt>
                <c:pt idx="21319">
                  <c:v>-4.8094319999999998E-3</c:v>
                </c:pt>
                <c:pt idx="21320">
                  <c:v>-4.7755250000000001E-3</c:v>
                </c:pt>
                <c:pt idx="21321">
                  <c:v>-4.7416180000000004E-3</c:v>
                </c:pt>
                <c:pt idx="21322">
                  <c:v>-4.7077109999999998E-3</c:v>
                </c:pt>
                <c:pt idx="21323">
                  <c:v>-4.6738029999999998E-3</c:v>
                </c:pt>
                <c:pt idx="21324">
                  <c:v>-4.6398960000000001E-3</c:v>
                </c:pt>
                <c:pt idx="21325">
                  <c:v>-4.6059880000000001E-3</c:v>
                </c:pt>
                <c:pt idx="21326">
                  <c:v>-4.5720789999999997E-3</c:v>
                </c:pt>
                <c:pt idx="21327">
                  <c:v>-4.5381709999999997E-3</c:v>
                </c:pt>
                <c:pt idx="21328">
                  <c:v>-4.5042629999999997E-3</c:v>
                </c:pt>
                <c:pt idx="21329">
                  <c:v>-4.4703540000000002E-3</c:v>
                </c:pt>
                <c:pt idx="21330">
                  <c:v>-4.4364449999999998E-3</c:v>
                </c:pt>
                <c:pt idx="21331">
                  <c:v>-4.4025360000000003E-3</c:v>
                </c:pt>
                <c:pt idx="21332">
                  <c:v>-4.3686269999999999E-3</c:v>
                </c:pt>
                <c:pt idx="21333">
                  <c:v>-4.3347170000000001E-3</c:v>
                </c:pt>
                <c:pt idx="21334">
                  <c:v>-4.3008079999999997E-3</c:v>
                </c:pt>
                <c:pt idx="21335">
                  <c:v>-4.2668979999999999E-3</c:v>
                </c:pt>
                <c:pt idx="21336">
                  <c:v>-4.232988E-3</c:v>
                </c:pt>
                <c:pt idx="21337">
                  <c:v>-4.1990780000000002E-3</c:v>
                </c:pt>
                <c:pt idx="21338">
                  <c:v>-4.165167E-3</c:v>
                </c:pt>
                <c:pt idx="21339">
                  <c:v>-4.1312570000000002E-3</c:v>
                </c:pt>
                <c:pt idx="21340">
                  <c:v>-4.097346E-3</c:v>
                </c:pt>
                <c:pt idx="21341">
                  <c:v>-4.0634349999999998E-3</c:v>
                </c:pt>
                <c:pt idx="21342">
                  <c:v>-4.0295239999999996E-3</c:v>
                </c:pt>
                <c:pt idx="21343">
                  <c:v>-3.9956130000000003E-3</c:v>
                </c:pt>
                <c:pt idx="21344">
                  <c:v>-3.9617020000000001E-3</c:v>
                </c:pt>
                <c:pt idx="21345">
                  <c:v>-3.9277899999999996E-3</c:v>
                </c:pt>
                <c:pt idx="21346">
                  <c:v>-3.8938789999999998E-3</c:v>
                </c:pt>
                <c:pt idx="21347">
                  <c:v>-3.8599670000000002E-3</c:v>
                </c:pt>
                <c:pt idx="21348">
                  <c:v>-3.8260550000000001E-3</c:v>
                </c:pt>
                <c:pt idx="21349">
                  <c:v>-3.792143E-3</c:v>
                </c:pt>
                <c:pt idx="21350">
                  <c:v>-3.75823E-3</c:v>
                </c:pt>
                <c:pt idx="21351">
                  <c:v>-3.7243179999999999E-3</c:v>
                </c:pt>
                <c:pt idx="21352">
                  <c:v>-3.6904049999999999E-3</c:v>
                </c:pt>
                <c:pt idx="21353">
                  <c:v>-3.6564919999999999E-3</c:v>
                </c:pt>
                <c:pt idx="21354">
                  <c:v>-3.6225789999999999E-3</c:v>
                </c:pt>
                <c:pt idx="21355">
                  <c:v>-3.5886659999999999E-3</c:v>
                </c:pt>
                <c:pt idx="21356">
                  <c:v>-3.5547529999999999E-3</c:v>
                </c:pt>
                <c:pt idx="21357">
                  <c:v>-3.5208399999999999E-3</c:v>
                </c:pt>
                <c:pt idx="21358">
                  <c:v>-3.486926E-3</c:v>
                </c:pt>
                <c:pt idx="21359">
                  <c:v>-3.4530120000000001E-3</c:v>
                </c:pt>
                <c:pt idx="21360">
                  <c:v>-3.4190980000000002E-3</c:v>
                </c:pt>
                <c:pt idx="21361">
                  <c:v>-3.3851839999999998E-3</c:v>
                </c:pt>
                <c:pt idx="21362">
                  <c:v>-3.3512699999999999E-3</c:v>
                </c:pt>
                <c:pt idx="21363">
                  <c:v>-3.317356E-3</c:v>
                </c:pt>
                <c:pt idx="21364">
                  <c:v>-3.2834420000000001E-3</c:v>
                </c:pt>
                <c:pt idx="21365">
                  <c:v>-3.2495269999999999E-3</c:v>
                </c:pt>
                <c:pt idx="21366">
                  <c:v>-3.2156120000000001E-3</c:v>
                </c:pt>
                <c:pt idx="21367">
                  <c:v>-3.1816980000000002E-3</c:v>
                </c:pt>
                <c:pt idx="21368">
                  <c:v>-3.1477829999999999E-3</c:v>
                </c:pt>
                <c:pt idx="21369">
                  <c:v>-3.1138680000000001E-3</c:v>
                </c:pt>
                <c:pt idx="21370">
                  <c:v>-3.079952E-3</c:v>
                </c:pt>
                <c:pt idx="21371">
                  <c:v>-3.0460370000000001E-3</c:v>
                </c:pt>
                <c:pt idx="21372">
                  <c:v>-3.0121219999999999E-3</c:v>
                </c:pt>
                <c:pt idx="21373">
                  <c:v>-2.9782060000000002E-3</c:v>
                </c:pt>
                <c:pt idx="21374">
                  <c:v>-2.94429E-3</c:v>
                </c:pt>
                <c:pt idx="21375">
                  <c:v>-2.9103739999999999E-3</c:v>
                </c:pt>
                <c:pt idx="21376">
                  <c:v>-2.8764580000000001E-3</c:v>
                </c:pt>
                <c:pt idx="21377">
                  <c:v>-2.842542E-3</c:v>
                </c:pt>
                <c:pt idx="21378">
                  <c:v>-2.8086259999999998E-3</c:v>
                </c:pt>
                <c:pt idx="21379">
                  <c:v>-2.7747100000000001E-3</c:v>
                </c:pt>
                <c:pt idx="21380">
                  <c:v>-2.740793E-3</c:v>
                </c:pt>
                <c:pt idx="21381">
                  <c:v>-2.7068769999999999E-3</c:v>
                </c:pt>
                <c:pt idx="21382">
                  <c:v>-2.6729599999999998E-3</c:v>
                </c:pt>
                <c:pt idx="21383">
                  <c:v>-2.6390430000000002E-3</c:v>
                </c:pt>
                <c:pt idx="21384">
                  <c:v>-2.6051260000000001E-3</c:v>
                </c:pt>
                <c:pt idx="21385">
                  <c:v>-2.5712090000000001E-3</c:v>
                </c:pt>
                <c:pt idx="21386">
                  <c:v>-2.537292E-3</c:v>
                </c:pt>
                <c:pt idx="21387">
                  <c:v>-2.503375E-3</c:v>
                </c:pt>
                <c:pt idx="21388">
                  <c:v>-2.469457E-3</c:v>
                </c:pt>
                <c:pt idx="21389">
                  <c:v>-2.4355399999999999E-3</c:v>
                </c:pt>
                <c:pt idx="21390">
                  <c:v>-2.401622E-3</c:v>
                </c:pt>
                <c:pt idx="21391">
                  <c:v>-2.3677049999999999E-3</c:v>
                </c:pt>
                <c:pt idx="21392">
                  <c:v>-2.3337869999999999E-3</c:v>
                </c:pt>
                <c:pt idx="21393">
                  <c:v>-2.299869E-3</c:v>
                </c:pt>
                <c:pt idx="21394">
                  <c:v>-2.265951E-3</c:v>
                </c:pt>
                <c:pt idx="21395">
                  <c:v>-2.232033E-3</c:v>
                </c:pt>
                <c:pt idx="21396">
                  <c:v>-2.1981150000000001E-3</c:v>
                </c:pt>
                <c:pt idx="21397">
                  <c:v>-2.1641970000000001E-3</c:v>
                </c:pt>
                <c:pt idx="21398">
                  <c:v>-2.1302790000000001E-3</c:v>
                </c:pt>
                <c:pt idx="21399">
                  <c:v>-2.0963599999999998E-3</c:v>
                </c:pt>
                <c:pt idx="21400">
                  <c:v>-2.0624419999999998E-3</c:v>
                </c:pt>
                <c:pt idx="21401">
                  <c:v>-2.028523E-3</c:v>
                </c:pt>
                <c:pt idx="21402">
                  <c:v>-1.9946040000000001E-3</c:v>
                </c:pt>
                <c:pt idx="21403">
                  <c:v>-1.9606860000000001E-3</c:v>
                </c:pt>
                <c:pt idx="21404">
                  <c:v>-1.926767E-3</c:v>
                </c:pt>
                <c:pt idx="21405">
                  <c:v>-1.8928479999999999E-3</c:v>
                </c:pt>
                <c:pt idx="21406">
                  <c:v>-1.8589290000000001E-3</c:v>
                </c:pt>
                <c:pt idx="21407">
                  <c:v>-1.82501E-3</c:v>
                </c:pt>
                <c:pt idx="21408">
                  <c:v>-1.79109E-3</c:v>
                </c:pt>
                <c:pt idx="21409">
                  <c:v>-1.7571710000000001E-3</c:v>
                </c:pt>
                <c:pt idx="21410">
                  <c:v>-1.723252E-3</c:v>
                </c:pt>
                <c:pt idx="21411">
                  <c:v>-1.6893329999999999E-3</c:v>
                </c:pt>
                <c:pt idx="21412">
                  <c:v>-1.6554129999999999E-3</c:v>
                </c:pt>
                <c:pt idx="21413">
                  <c:v>-1.621494E-3</c:v>
                </c:pt>
                <c:pt idx="21414">
                  <c:v>-1.587574E-3</c:v>
                </c:pt>
                <c:pt idx="21415">
                  <c:v>-1.553654E-3</c:v>
                </c:pt>
                <c:pt idx="21416">
                  <c:v>-1.5197349999999999E-3</c:v>
                </c:pt>
                <c:pt idx="21417">
                  <c:v>-1.4858149999999999E-3</c:v>
                </c:pt>
                <c:pt idx="21418">
                  <c:v>-1.4518949999999999E-3</c:v>
                </c:pt>
                <c:pt idx="21419">
                  <c:v>-1.4179749999999999E-3</c:v>
                </c:pt>
                <c:pt idx="21420">
                  <c:v>-1.3840549999999999E-3</c:v>
                </c:pt>
                <c:pt idx="21421">
                  <c:v>-1.3501349999999999E-3</c:v>
                </c:pt>
                <c:pt idx="21422">
                  <c:v>-1.3162149999999999E-3</c:v>
                </c:pt>
                <c:pt idx="21423">
                  <c:v>-1.2822949999999999E-3</c:v>
                </c:pt>
                <c:pt idx="21424">
                  <c:v>-1.248374E-3</c:v>
                </c:pt>
                <c:pt idx="21425">
                  <c:v>-1.214454E-3</c:v>
                </c:pt>
                <c:pt idx="21426">
                  <c:v>-1.180534E-3</c:v>
                </c:pt>
                <c:pt idx="21427">
                  <c:v>-1.146614E-3</c:v>
                </c:pt>
                <c:pt idx="21428">
                  <c:v>-1.1126930000000001E-3</c:v>
                </c:pt>
                <c:pt idx="21429">
                  <c:v>-1.0787730000000001E-3</c:v>
                </c:pt>
                <c:pt idx="21430">
                  <c:v>-1.044852E-3</c:v>
                </c:pt>
                <c:pt idx="21431">
                  <c:v>-1.010932E-3</c:v>
                </c:pt>
                <c:pt idx="21432">
                  <c:v>-9.7701100000000007E-4</c:v>
                </c:pt>
                <c:pt idx="21433">
                  <c:v>-9.4309000000000005E-4</c:v>
                </c:pt>
                <c:pt idx="21434">
                  <c:v>-9.0916900000000004E-4</c:v>
                </c:pt>
                <c:pt idx="21435">
                  <c:v>-8.7524900000000004E-4</c:v>
                </c:pt>
                <c:pt idx="21436">
                  <c:v>-8.4132800000000002E-4</c:v>
                </c:pt>
                <c:pt idx="21437">
                  <c:v>-8.07407E-4</c:v>
                </c:pt>
                <c:pt idx="21438">
                  <c:v>-7.7348599999999999E-4</c:v>
                </c:pt>
                <c:pt idx="21439">
                  <c:v>-7.3956499999999997E-4</c:v>
                </c:pt>
                <c:pt idx="21440">
                  <c:v>-7.0564399999999995E-4</c:v>
                </c:pt>
                <c:pt idx="21441">
                  <c:v>-6.7172300000000005E-4</c:v>
                </c:pt>
                <c:pt idx="21442">
                  <c:v>-6.3780200000000003E-4</c:v>
                </c:pt>
                <c:pt idx="21443">
                  <c:v>-6.0388100000000001E-4</c:v>
                </c:pt>
                <c:pt idx="21444">
                  <c:v>-5.6996E-4</c:v>
                </c:pt>
                <c:pt idx="21445">
                  <c:v>-5.3603899999999998E-4</c:v>
                </c:pt>
                <c:pt idx="21446">
                  <c:v>-5.0211799999999997E-4</c:v>
                </c:pt>
                <c:pt idx="21447">
                  <c:v>-4.68197E-4</c:v>
                </c:pt>
                <c:pt idx="21448">
                  <c:v>-4.3427599999999999E-4</c:v>
                </c:pt>
                <c:pt idx="21449">
                  <c:v>-4.0035500000000003E-4</c:v>
                </c:pt>
                <c:pt idx="21450">
                  <c:v>-3.6643400000000001E-4</c:v>
                </c:pt>
                <c:pt idx="21451">
                  <c:v>-3.3251299999999999E-4</c:v>
                </c:pt>
                <c:pt idx="21452">
                  <c:v>-2.9859100000000001E-4</c:v>
                </c:pt>
                <c:pt idx="21453">
                  <c:v>-2.6467E-4</c:v>
                </c:pt>
                <c:pt idx="21454">
                  <c:v>-2.3074900000000001E-4</c:v>
                </c:pt>
                <c:pt idx="21455">
                  <c:v>-1.9682799999999999E-4</c:v>
                </c:pt>
                <c:pt idx="21456">
                  <c:v>-1.6290599999999999E-4</c:v>
                </c:pt>
                <c:pt idx="21457">
                  <c:v>-1.28985E-4</c:v>
                </c:pt>
                <c:pt idx="21458">
                  <c:v>-9.5099999999999994E-5</c:v>
                </c:pt>
                <c:pt idx="21459">
                  <c:v>-6.1099999999999994E-5</c:v>
                </c:pt>
                <c:pt idx="21460">
                  <c:v>-2.72E-5</c:v>
                </c:pt>
                <c:pt idx="21461">
                  <c:v>6.7000000000000002E-6</c:v>
                </c:pt>
                <c:pt idx="21462">
                  <c:v>4.0599999999999998E-5</c:v>
                </c:pt>
                <c:pt idx="21463">
                  <c:v>7.4499999999999995E-5</c:v>
                </c:pt>
                <c:pt idx="21464">
                  <c:v>1.08464E-4</c:v>
                </c:pt>
                <c:pt idx="21465">
                  <c:v>1.42385E-4</c:v>
                </c:pt>
                <c:pt idx="21466">
                  <c:v>1.76307E-4</c:v>
                </c:pt>
                <c:pt idx="21467">
                  <c:v>2.1022799999999999E-4</c:v>
                </c:pt>
                <c:pt idx="21468">
                  <c:v>2.4414899999999998E-4</c:v>
                </c:pt>
                <c:pt idx="21469">
                  <c:v>2.7807E-4</c:v>
                </c:pt>
                <c:pt idx="21470">
                  <c:v>3.1199199999999998E-4</c:v>
                </c:pt>
                <c:pt idx="21471">
                  <c:v>3.4591299999999999E-4</c:v>
                </c:pt>
                <c:pt idx="21472">
                  <c:v>3.7983400000000001E-4</c:v>
                </c:pt>
                <c:pt idx="21473">
                  <c:v>4.1375500000000003E-4</c:v>
                </c:pt>
                <c:pt idx="21474">
                  <c:v>4.47677E-4</c:v>
                </c:pt>
                <c:pt idx="21475">
                  <c:v>4.8159800000000002E-4</c:v>
                </c:pt>
                <c:pt idx="21476">
                  <c:v>5.1551899999999998E-4</c:v>
                </c:pt>
                <c:pt idx="21477">
                  <c:v>5.4944E-4</c:v>
                </c:pt>
                <c:pt idx="21478">
                  <c:v>5.8336100000000001E-4</c:v>
                </c:pt>
                <c:pt idx="21479">
                  <c:v>6.1728200000000003E-4</c:v>
                </c:pt>
                <c:pt idx="21480">
                  <c:v>6.5120399999999995E-4</c:v>
                </c:pt>
                <c:pt idx="21481">
                  <c:v>6.8512499999999997E-4</c:v>
                </c:pt>
                <c:pt idx="21482">
                  <c:v>7.1904599999999999E-4</c:v>
                </c:pt>
                <c:pt idx="21483">
                  <c:v>7.52967E-4</c:v>
                </c:pt>
                <c:pt idx="21484">
                  <c:v>7.8688800000000002E-4</c:v>
                </c:pt>
                <c:pt idx="21485">
                  <c:v>8.2080900000000004E-4</c:v>
                </c:pt>
                <c:pt idx="21486">
                  <c:v>8.5473000000000005E-4</c:v>
                </c:pt>
                <c:pt idx="21487">
                  <c:v>8.8865000000000005E-4</c:v>
                </c:pt>
                <c:pt idx="21488">
                  <c:v>9.2257099999999996E-4</c:v>
                </c:pt>
                <c:pt idx="21489">
                  <c:v>9.5649199999999998E-4</c:v>
                </c:pt>
                <c:pt idx="21490">
                  <c:v>9.904130000000001E-4</c:v>
                </c:pt>
                <c:pt idx="21491">
                  <c:v>1.024334E-3</c:v>
                </c:pt>
                <c:pt idx="21492">
                  <c:v>1.058254E-3</c:v>
                </c:pt>
                <c:pt idx="21493">
                  <c:v>1.0921749999999999E-3</c:v>
                </c:pt>
                <c:pt idx="21494">
                  <c:v>1.126096E-3</c:v>
                </c:pt>
                <c:pt idx="21495">
                  <c:v>1.160016E-3</c:v>
                </c:pt>
                <c:pt idx="21496">
                  <c:v>1.1939369999999999E-3</c:v>
                </c:pt>
                <c:pt idx="21497">
                  <c:v>1.227857E-3</c:v>
                </c:pt>
                <c:pt idx="21498">
                  <c:v>1.2617780000000001E-3</c:v>
                </c:pt>
                <c:pt idx="21499">
                  <c:v>1.2956980000000001E-3</c:v>
                </c:pt>
                <c:pt idx="21500">
                  <c:v>1.3296180000000001E-3</c:v>
                </c:pt>
                <c:pt idx="21501">
                  <c:v>1.363539E-3</c:v>
                </c:pt>
                <c:pt idx="21502">
                  <c:v>1.397459E-3</c:v>
                </c:pt>
                <c:pt idx="21503">
                  <c:v>1.431379E-3</c:v>
                </c:pt>
                <c:pt idx="21504">
                  <c:v>1.465299E-3</c:v>
                </c:pt>
                <c:pt idx="21505">
                  <c:v>1.499219E-3</c:v>
                </c:pt>
                <c:pt idx="21506">
                  <c:v>1.533139E-3</c:v>
                </c:pt>
                <c:pt idx="21507">
                  <c:v>1.567059E-3</c:v>
                </c:pt>
                <c:pt idx="21508">
                  <c:v>1.600979E-3</c:v>
                </c:pt>
                <c:pt idx="21509">
                  <c:v>1.634899E-3</c:v>
                </c:pt>
                <c:pt idx="21510">
                  <c:v>1.668819E-3</c:v>
                </c:pt>
                <c:pt idx="21511">
                  <c:v>1.702739E-3</c:v>
                </c:pt>
                <c:pt idx="21512">
                  <c:v>1.7366580000000001E-3</c:v>
                </c:pt>
                <c:pt idx="21513">
                  <c:v>1.7705780000000001E-3</c:v>
                </c:pt>
                <c:pt idx="21514">
                  <c:v>1.804497E-3</c:v>
                </c:pt>
                <c:pt idx="21515">
                  <c:v>1.838417E-3</c:v>
                </c:pt>
                <c:pt idx="21516">
                  <c:v>1.8723360000000001E-3</c:v>
                </c:pt>
                <c:pt idx="21517">
                  <c:v>1.9062549999999999E-3</c:v>
                </c:pt>
                <c:pt idx="21518">
                  <c:v>1.940174E-3</c:v>
                </c:pt>
                <c:pt idx="21519">
                  <c:v>1.9740930000000001E-3</c:v>
                </c:pt>
                <c:pt idx="21520">
                  <c:v>2.008012E-3</c:v>
                </c:pt>
                <c:pt idx="21521">
                  <c:v>2.0419309999999999E-3</c:v>
                </c:pt>
                <c:pt idx="21522">
                  <c:v>2.0758500000000002E-3</c:v>
                </c:pt>
                <c:pt idx="21523">
                  <c:v>2.1097690000000001E-3</c:v>
                </c:pt>
                <c:pt idx="21524">
                  <c:v>2.1436879999999999E-3</c:v>
                </c:pt>
                <c:pt idx="21525">
                  <c:v>2.1776059999999999E-3</c:v>
                </c:pt>
                <c:pt idx="21526">
                  <c:v>2.2115250000000002E-3</c:v>
                </c:pt>
                <c:pt idx="21527">
                  <c:v>2.2454430000000002E-3</c:v>
                </c:pt>
                <c:pt idx="21528">
                  <c:v>2.2793620000000001E-3</c:v>
                </c:pt>
                <c:pt idx="21529">
                  <c:v>2.31328E-3</c:v>
                </c:pt>
                <c:pt idx="21530">
                  <c:v>2.347198E-3</c:v>
                </c:pt>
                <c:pt idx="21531">
                  <c:v>2.381116E-3</c:v>
                </c:pt>
                <c:pt idx="21532">
                  <c:v>2.4150339999999999E-3</c:v>
                </c:pt>
                <c:pt idx="21533">
                  <c:v>2.4489519999999999E-3</c:v>
                </c:pt>
                <c:pt idx="21534">
                  <c:v>2.4828699999999999E-3</c:v>
                </c:pt>
                <c:pt idx="21535">
                  <c:v>2.5167879999999998E-3</c:v>
                </c:pt>
                <c:pt idx="21536">
                  <c:v>2.5507049999999999E-3</c:v>
                </c:pt>
                <c:pt idx="21537">
                  <c:v>2.5846229999999999E-3</c:v>
                </c:pt>
                <c:pt idx="21538">
                  <c:v>2.6185399999999999E-3</c:v>
                </c:pt>
                <c:pt idx="21539">
                  <c:v>2.652457E-3</c:v>
                </c:pt>
                <c:pt idx="21540">
                  <c:v>2.6863740000000001E-3</c:v>
                </c:pt>
                <c:pt idx="21541">
                  <c:v>2.7202910000000001E-3</c:v>
                </c:pt>
                <c:pt idx="21542">
                  <c:v>2.7542080000000002E-3</c:v>
                </c:pt>
                <c:pt idx="21543">
                  <c:v>2.7881249999999998E-3</c:v>
                </c:pt>
                <c:pt idx="21544">
                  <c:v>2.8220419999999999E-3</c:v>
                </c:pt>
                <c:pt idx="21545">
                  <c:v>2.855958E-3</c:v>
                </c:pt>
                <c:pt idx="21546">
                  <c:v>2.8898750000000001E-3</c:v>
                </c:pt>
                <c:pt idx="21547">
                  <c:v>2.9237909999999998E-3</c:v>
                </c:pt>
                <c:pt idx="21548">
                  <c:v>2.9577079999999999E-3</c:v>
                </c:pt>
                <c:pt idx="21549">
                  <c:v>2.991624E-3</c:v>
                </c:pt>
                <c:pt idx="21550">
                  <c:v>3.0255400000000002E-3</c:v>
                </c:pt>
                <c:pt idx="21551">
                  <c:v>3.0594559999999999E-3</c:v>
                </c:pt>
                <c:pt idx="21552">
                  <c:v>3.0933710000000001E-3</c:v>
                </c:pt>
                <c:pt idx="21553">
                  <c:v>3.1272869999999999E-3</c:v>
                </c:pt>
                <c:pt idx="21554">
                  <c:v>3.161203E-3</c:v>
                </c:pt>
                <c:pt idx="21555">
                  <c:v>3.1951179999999998E-3</c:v>
                </c:pt>
                <c:pt idx="21556">
                  <c:v>3.2290330000000001E-3</c:v>
                </c:pt>
                <c:pt idx="21557">
                  <c:v>3.2629479999999999E-3</c:v>
                </c:pt>
                <c:pt idx="21558">
                  <c:v>3.2968630000000001E-3</c:v>
                </c:pt>
                <c:pt idx="21559">
                  <c:v>3.330778E-3</c:v>
                </c:pt>
                <c:pt idx="21560">
                  <c:v>3.3646930000000002E-3</c:v>
                </c:pt>
                <c:pt idx="21561">
                  <c:v>3.3986070000000001E-3</c:v>
                </c:pt>
                <c:pt idx="21562">
                  <c:v>3.4325219999999999E-3</c:v>
                </c:pt>
                <c:pt idx="21563">
                  <c:v>3.4664359999999998E-3</c:v>
                </c:pt>
                <c:pt idx="21564">
                  <c:v>3.5003500000000002E-3</c:v>
                </c:pt>
                <c:pt idx="21565">
                  <c:v>3.5342640000000001E-3</c:v>
                </c:pt>
                <c:pt idx="21566">
                  <c:v>3.568178E-3</c:v>
                </c:pt>
                <c:pt idx="21567">
                  <c:v>3.6020919999999999E-3</c:v>
                </c:pt>
                <c:pt idx="21568">
                  <c:v>3.6360059999999998E-3</c:v>
                </c:pt>
                <c:pt idx="21569">
                  <c:v>3.6699189999999998E-3</c:v>
                </c:pt>
                <c:pt idx="21570">
                  <c:v>3.7038319999999998E-3</c:v>
                </c:pt>
                <c:pt idx="21571">
                  <c:v>3.7377450000000002E-3</c:v>
                </c:pt>
                <c:pt idx="21572">
                  <c:v>3.7716580000000002E-3</c:v>
                </c:pt>
                <c:pt idx="21573">
                  <c:v>3.8055710000000002E-3</c:v>
                </c:pt>
                <c:pt idx="21574">
                  <c:v>3.8394840000000002E-3</c:v>
                </c:pt>
                <c:pt idx="21575">
                  <c:v>3.8733959999999999E-3</c:v>
                </c:pt>
                <c:pt idx="21576">
                  <c:v>3.9073090000000003E-3</c:v>
                </c:pt>
                <c:pt idx="21577">
                  <c:v>3.941221E-3</c:v>
                </c:pt>
                <c:pt idx="21578">
                  <c:v>3.9751329999999996E-3</c:v>
                </c:pt>
                <c:pt idx="21579">
                  <c:v>4.0090450000000001E-3</c:v>
                </c:pt>
                <c:pt idx="21580">
                  <c:v>4.0429569999999998E-3</c:v>
                </c:pt>
                <c:pt idx="21581">
                  <c:v>4.076868E-3</c:v>
                </c:pt>
                <c:pt idx="21582">
                  <c:v>4.1107799999999996E-3</c:v>
                </c:pt>
                <c:pt idx="21583">
                  <c:v>4.1446909999999998E-3</c:v>
                </c:pt>
                <c:pt idx="21584">
                  <c:v>4.178602E-3</c:v>
                </c:pt>
                <c:pt idx="21585">
                  <c:v>4.2125130000000002E-3</c:v>
                </c:pt>
                <c:pt idx="21586">
                  <c:v>4.2464240000000004E-3</c:v>
                </c:pt>
                <c:pt idx="21587">
                  <c:v>4.2803340000000002E-3</c:v>
                </c:pt>
                <c:pt idx="21588">
                  <c:v>4.3142450000000004E-3</c:v>
                </c:pt>
                <c:pt idx="21589">
                  <c:v>4.3481550000000002E-3</c:v>
                </c:pt>
                <c:pt idx="21590">
                  <c:v>4.3820650000000001E-3</c:v>
                </c:pt>
                <c:pt idx="21591">
                  <c:v>4.4159749999999999E-3</c:v>
                </c:pt>
                <c:pt idx="21592">
                  <c:v>4.4498840000000003E-3</c:v>
                </c:pt>
                <c:pt idx="21593">
                  <c:v>4.4837940000000001E-3</c:v>
                </c:pt>
                <c:pt idx="21594">
                  <c:v>4.5177029999999996E-3</c:v>
                </c:pt>
                <c:pt idx="21595">
                  <c:v>4.551612E-3</c:v>
                </c:pt>
                <c:pt idx="21596">
                  <c:v>4.5855210000000004E-3</c:v>
                </c:pt>
                <c:pt idx="21597">
                  <c:v>4.6194299999999999E-3</c:v>
                </c:pt>
                <c:pt idx="21598">
                  <c:v>4.6533379999999999E-3</c:v>
                </c:pt>
                <c:pt idx="21599">
                  <c:v>4.6872470000000003E-3</c:v>
                </c:pt>
                <c:pt idx="21600">
                  <c:v>4.7211550000000003E-3</c:v>
                </c:pt>
                <c:pt idx="21601">
                  <c:v>4.7550630000000003E-3</c:v>
                </c:pt>
                <c:pt idx="21602">
                  <c:v>4.7889710000000004E-3</c:v>
                </c:pt>
                <c:pt idx="21603">
                  <c:v>4.8228780000000001E-3</c:v>
                </c:pt>
                <c:pt idx="21604">
                  <c:v>4.8567860000000001E-3</c:v>
                </c:pt>
                <c:pt idx="21605">
                  <c:v>4.8906929999999998E-3</c:v>
                </c:pt>
                <c:pt idx="21606">
                  <c:v>4.9246000000000003E-3</c:v>
                </c:pt>
                <c:pt idx="21607">
                  <c:v>4.958507E-3</c:v>
                </c:pt>
                <c:pt idx="21608">
                  <c:v>4.9924130000000002E-3</c:v>
                </c:pt>
                <c:pt idx="21609">
                  <c:v>5.0263199999999999E-3</c:v>
                </c:pt>
                <c:pt idx="21610">
                  <c:v>5.0602260000000001E-3</c:v>
                </c:pt>
                <c:pt idx="21611">
                  <c:v>5.0941320000000003E-3</c:v>
                </c:pt>
                <c:pt idx="21612">
                  <c:v>5.1280379999999997E-3</c:v>
                </c:pt>
                <c:pt idx="21613">
                  <c:v>5.1619430000000004E-3</c:v>
                </c:pt>
                <c:pt idx="21614">
                  <c:v>5.1958489999999998E-3</c:v>
                </c:pt>
                <c:pt idx="21615">
                  <c:v>5.2297539999999997E-3</c:v>
                </c:pt>
                <c:pt idx="21616">
                  <c:v>5.2636590000000004E-3</c:v>
                </c:pt>
                <c:pt idx="21617">
                  <c:v>5.2975629999999999E-3</c:v>
                </c:pt>
                <c:pt idx="21618">
                  <c:v>5.3314679999999998E-3</c:v>
                </c:pt>
                <c:pt idx="21619">
                  <c:v>5.3653720000000002E-3</c:v>
                </c:pt>
                <c:pt idx="21620">
                  <c:v>5.3992759999999997E-3</c:v>
                </c:pt>
                <c:pt idx="21621">
                  <c:v>5.4331800000000001E-3</c:v>
                </c:pt>
                <c:pt idx="21622">
                  <c:v>5.4670839999999997E-3</c:v>
                </c:pt>
                <c:pt idx="21623">
                  <c:v>5.5009869999999997E-3</c:v>
                </c:pt>
                <c:pt idx="21624">
                  <c:v>5.5348899999999998E-3</c:v>
                </c:pt>
                <c:pt idx="21625">
                  <c:v>5.5687929999999998E-3</c:v>
                </c:pt>
                <c:pt idx="21626">
                  <c:v>5.6026959999999999E-3</c:v>
                </c:pt>
                <c:pt idx="21627">
                  <c:v>5.6365979999999996E-3</c:v>
                </c:pt>
                <c:pt idx="21628">
                  <c:v>5.6705009999999997E-3</c:v>
                </c:pt>
                <c:pt idx="21629">
                  <c:v>5.7044030000000003E-3</c:v>
                </c:pt>
                <c:pt idx="21630">
                  <c:v>5.7383039999999996E-3</c:v>
                </c:pt>
                <c:pt idx="21631">
                  <c:v>5.7722060000000002E-3</c:v>
                </c:pt>
                <c:pt idx="21632">
                  <c:v>5.8061069999999996E-3</c:v>
                </c:pt>
                <c:pt idx="21633">
                  <c:v>5.8400079999999998E-3</c:v>
                </c:pt>
                <c:pt idx="21634">
                  <c:v>5.8739090000000001E-3</c:v>
                </c:pt>
                <c:pt idx="21635">
                  <c:v>5.9078100000000003E-3</c:v>
                </c:pt>
                <c:pt idx="21636">
                  <c:v>5.9417100000000002E-3</c:v>
                </c:pt>
                <c:pt idx="21637">
                  <c:v>5.9756100000000001E-3</c:v>
                </c:pt>
                <c:pt idx="21638">
                  <c:v>6.00951E-3</c:v>
                </c:pt>
                <c:pt idx="21639">
                  <c:v>6.0434099999999999E-3</c:v>
                </c:pt>
                <c:pt idx="21640">
                  <c:v>6.0773090000000004E-3</c:v>
                </c:pt>
                <c:pt idx="21641">
                  <c:v>6.1112079999999999E-3</c:v>
                </c:pt>
                <c:pt idx="21642">
                  <c:v>6.1451070000000003E-3</c:v>
                </c:pt>
                <c:pt idx="21643">
                  <c:v>6.1790059999999999E-3</c:v>
                </c:pt>
                <c:pt idx="21644">
                  <c:v>6.212904E-3</c:v>
                </c:pt>
                <c:pt idx="21645">
                  <c:v>6.2468020000000001E-3</c:v>
                </c:pt>
                <c:pt idx="21646">
                  <c:v>6.2807000000000002E-3</c:v>
                </c:pt>
                <c:pt idx="21647">
                  <c:v>6.3145980000000003E-3</c:v>
                </c:pt>
                <c:pt idx="21648">
                  <c:v>6.348495E-3</c:v>
                </c:pt>
                <c:pt idx="21649">
                  <c:v>6.3823919999999998E-3</c:v>
                </c:pt>
                <c:pt idx="21650">
                  <c:v>6.4162890000000004E-3</c:v>
                </c:pt>
                <c:pt idx="21651">
                  <c:v>6.4501860000000001E-3</c:v>
                </c:pt>
                <c:pt idx="21652">
                  <c:v>6.4840820000000004E-3</c:v>
                </c:pt>
                <c:pt idx="21653">
                  <c:v>6.5179779999999998E-3</c:v>
                </c:pt>
                <c:pt idx="21654">
                  <c:v>6.5518740000000001E-3</c:v>
                </c:pt>
                <c:pt idx="21655">
                  <c:v>6.585769E-3</c:v>
                </c:pt>
                <c:pt idx="21656">
                  <c:v>6.6196650000000003E-3</c:v>
                </c:pt>
                <c:pt idx="21657">
                  <c:v>6.6535600000000002E-3</c:v>
                </c:pt>
                <c:pt idx="21658">
                  <c:v>6.6874539999999998E-3</c:v>
                </c:pt>
                <c:pt idx="21659">
                  <c:v>6.7213489999999997E-3</c:v>
                </c:pt>
                <c:pt idx="21660">
                  <c:v>6.7552430000000002E-3</c:v>
                </c:pt>
                <c:pt idx="21661">
                  <c:v>6.7891369999999998E-3</c:v>
                </c:pt>
                <c:pt idx="21662">
                  <c:v>6.8230299999999999E-3</c:v>
                </c:pt>
                <c:pt idx="21663">
                  <c:v>6.8569240000000004E-3</c:v>
                </c:pt>
                <c:pt idx="21664">
                  <c:v>6.8908169999999996E-3</c:v>
                </c:pt>
                <c:pt idx="21665">
                  <c:v>6.9247090000000002E-3</c:v>
                </c:pt>
                <c:pt idx="21666">
                  <c:v>6.9586020000000004E-3</c:v>
                </c:pt>
                <c:pt idx="21667">
                  <c:v>6.9924940000000001E-3</c:v>
                </c:pt>
                <c:pt idx="21668">
                  <c:v>7.0263859999999999E-3</c:v>
                </c:pt>
                <c:pt idx="21669">
                  <c:v>7.0602770000000002E-3</c:v>
                </c:pt>
                <c:pt idx="21670">
                  <c:v>7.094169E-3</c:v>
                </c:pt>
                <c:pt idx="21671">
                  <c:v>7.1280600000000003E-3</c:v>
                </c:pt>
                <c:pt idx="21672">
                  <c:v>7.1619509999999997E-3</c:v>
                </c:pt>
                <c:pt idx="21673">
                  <c:v>7.1958409999999997E-3</c:v>
                </c:pt>
                <c:pt idx="21674">
                  <c:v>7.2297309999999997E-3</c:v>
                </c:pt>
                <c:pt idx="21675">
                  <c:v>7.2636209999999996E-3</c:v>
                </c:pt>
                <c:pt idx="21676">
                  <c:v>7.2975109999999996E-3</c:v>
                </c:pt>
                <c:pt idx="21677">
                  <c:v>7.3314000000000001E-3</c:v>
                </c:pt>
                <c:pt idx="21678">
                  <c:v>7.3652889999999997E-3</c:v>
                </c:pt>
                <c:pt idx="21679">
                  <c:v>7.3991780000000002E-3</c:v>
                </c:pt>
                <c:pt idx="21680">
                  <c:v>7.4330660000000003E-3</c:v>
                </c:pt>
                <c:pt idx="21681">
                  <c:v>7.4669539999999996E-3</c:v>
                </c:pt>
                <c:pt idx="21682">
                  <c:v>7.5008419999999998E-3</c:v>
                </c:pt>
                <c:pt idx="21683">
                  <c:v>7.5347290000000004E-3</c:v>
                </c:pt>
                <c:pt idx="21684">
                  <c:v>7.5686160000000002E-3</c:v>
                </c:pt>
                <c:pt idx="21685">
                  <c:v>7.602503E-3</c:v>
                </c:pt>
                <c:pt idx="21686">
                  <c:v>7.6363890000000004E-3</c:v>
                </c:pt>
                <c:pt idx="21687">
                  <c:v>7.6702760000000002E-3</c:v>
                </c:pt>
                <c:pt idx="21688">
                  <c:v>7.7041619999999996E-3</c:v>
                </c:pt>
                <c:pt idx="21689">
                  <c:v>7.7380469999999996E-3</c:v>
                </c:pt>
                <c:pt idx="21690">
                  <c:v>7.7719319999999996E-3</c:v>
                </c:pt>
                <c:pt idx="21691">
                  <c:v>7.8058169999999996E-3</c:v>
                </c:pt>
                <c:pt idx="21692">
                  <c:v>7.8397020000000005E-3</c:v>
                </c:pt>
                <c:pt idx="21693">
                  <c:v>7.8735860000000001E-3</c:v>
                </c:pt>
                <c:pt idx="21694">
                  <c:v>7.9074699999999998E-3</c:v>
                </c:pt>
                <c:pt idx="21695">
                  <c:v>7.9413539999999994E-3</c:v>
                </c:pt>
                <c:pt idx="21696">
                  <c:v>7.9752369999999996E-3</c:v>
                </c:pt>
                <c:pt idx="21697">
                  <c:v>8.0091199999999998E-3</c:v>
                </c:pt>
                <c:pt idx="21698">
                  <c:v>8.043003E-3</c:v>
                </c:pt>
                <c:pt idx="21699">
                  <c:v>8.0768850000000007E-3</c:v>
                </c:pt>
                <c:pt idx="21700">
                  <c:v>8.1107669999999996E-3</c:v>
                </c:pt>
                <c:pt idx="21701">
                  <c:v>8.1446490000000003E-3</c:v>
                </c:pt>
                <c:pt idx="21702">
                  <c:v>8.1785299999999998E-3</c:v>
                </c:pt>
                <c:pt idx="21703">
                  <c:v>8.2124109999999993E-3</c:v>
                </c:pt>
                <c:pt idx="21704">
                  <c:v>8.2462920000000006E-3</c:v>
                </c:pt>
                <c:pt idx="21705">
                  <c:v>8.2801720000000006E-3</c:v>
                </c:pt>
                <c:pt idx="21706">
                  <c:v>8.3140520000000006E-3</c:v>
                </c:pt>
                <c:pt idx="21707">
                  <c:v>8.3479320000000006E-3</c:v>
                </c:pt>
                <c:pt idx="21708">
                  <c:v>8.3818109999999994E-3</c:v>
                </c:pt>
                <c:pt idx="21709">
                  <c:v>8.41569E-3</c:v>
                </c:pt>
                <c:pt idx="21710">
                  <c:v>8.4495690000000005E-3</c:v>
                </c:pt>
                <c:pt idx="21711">
                  <c:v>8.4834469999999999E-3</c:v>
                </c:pt>
                <c:pt idx="21712">
                  <c:v>8.5173249999999992E-3</c:v>
                </c:pt>
                <c:pt idx="21713">
                  <c:v>8.5512020000000008E-3</c:v>
                </c:pt>
                <c:pt idx="21714">
                  <c:v>8.5850800000000001E-3</c:v>
                </c:pt>
                <c:pt idx="21715">
                  <c:v>8.6189560000000005E-3</c:v>
                </c:pt>
                <c:pt idx="21716">
                  <c:v>8.6528330000000004E-3</c:v>
                </c:pt>
                <c:pt idx="21717">
                  <c:v>8.6867090000000008E-3</c:v>
                </c:pt>
                <c:pt idx="21718">
                  <c:v>8.7205849999999994E-3</c:v>
                </c:pt>
                <c:pt idx="21719">
                  <c:v>8.7544600000000004E-3</c:v>
                </c:pt>
                <c:pt idx="21720">
                  <c:v>8.7883360000000008E-3</c:v>
                </c:pt>
                <c:pt idx="21721">
                  <c:v>8.8222100000000005E-3</c:v>
                </c:pt>
                <c:pt idx="21722">
                  <c:v>8.8560849999999997E-3</c:v>
                </c:pt>
                <c:pt idx="21723">
                  <c:v>8.8899589999999994E-3</c:v>
                </c:pt>
                <c:pt idx="21724">
                  <c:v>8.9238319999999996E-3</c:v>
                </c:pt>
                <c:pt idx="21725">
                  <c:v>8.9577049999999998E-3</c:v>
                </c:pt>
                <c:pt idx="21726">
                  <c:v>8.9915780000000001E-3</c:v>
                </c:pt>
                <c:pt idx="21727">
                  <c:v>9.0254510000000003E-3</c:v>
                </c:pt>
                <c:pt idx="21728">
                  <c:v>9.0593229999999993E-3</c:v>
                </c:pt>
                <c:pt idx="21729">
                  <c:v>9.0931950000000001E-3</c:v>
                </c:pt>
                <c:pt idx="21730">
                  <c:v>9.1270659999999997E-3</c:v>
                </c:pt>
                <c:pt idx="21731">
                  <c:v>9.1609369999999992E-3</c:v>
                </c:pt>
                <c:pt idx="21732">
                  <c:v>9.1948080000000005E-3</c:v>
                </c:pt>
                <c:pt idx="21733">
                  <c:v>9.2286780000000006E-3</c:v>
                </c:pt>
                <c:pt idx="21734">
                  <c:v>9.2625480000000007E-3</c:v>
                </c:pt>
                <c:pt idx="21735">
                  <c:v>9.2964180000000007E-3</c:v>
                </c:pt>
                <c:pt idx="21736">
                  <c:v>9.3302869999999996E-3</c:v>
                </c:pt>
                <c:pt idx="21737">
                  <c:v>9.3641560000000002E-3</c:v>
                </c:pt>
                <c:pt idx="21738">
                  <c:v>9.3980239999999996E-3</c:v>
                </c:pt>
                <c:pt idx="21739">
                  <c:v>9.4318920000000007E-3</c:v>
                </c:pt>
                <c:pt idx="21740">
                  <c:v>9.4657600000000001E-3</c:v>
                </c:pt>
                <c:pt idx="21741">
                  <c:v>9.4996270000000001E-3</c:v>
                </c:pt>
                <c:pt idx="21742">
                  <c:v>9.533494E-3</c:v>
                </c:pt>
                <c:pt idx="21743">
                  <c:v>9.5673600000000004E-3</c:v>
                </c:pt>
                <c:pt idx="21744">
                  <c:v>9.6012259999999992E-3</c:v>
                </c:pt>
                <c:pt idx="21745">
                  <c:v>9.6350919999999996E-3</c:v>
                </c:pt>
                <c:pt idx="21746">
                  <c:v>9.6689570000000006E-3</c:v>
                </c:pt>
                <c:pt idx="21747">
                  <c:v>9.7028219999999998E-3</c:v>
                </c:pt>
                <c:pt idx="21748">
                  <c:v>9.7366859999999996E-3</c:v>
                </c:pt>
                <c:pt idx="21749">
                  <c:v>9.7705499999999994E-3</c:v>
                </c:pt>
                <c:pt idx="21750">
                  <c:v>9.8044139999999991E-3</c:v>
                </c:pt>
                <c:pt idx="21751">
                  <c:v>9.8382769999999994E-3</c:v>
                </c:pt>
                <c:pt idx="21752">
                  <c:v>9.8721399999999997E-3</c:v>
                </c:pt>
                <c:pt idx="21753">
                  <c:v>9.906003E-3</c:v>
                </c:pt>
                <c:pt idx="21754">
                  <c:v>9.9398650000000009E-3</c:v>
                </c:pt>
                <c:pt idx="21755">
                  <c:v>9.9737260000000005E-3</c:v>
                </c:pt>
                <c:pt idx="21756">
                  <c:v>1.0007588E-2</c:v>
                </c:pt>
                <c:pt idx="21757">
                  <c:v>1.0041448E-2</c:v>
                </c:pt>
                <c:pt idx="21758">
                  <c:v>1.0075308999999999E-2</c:v>
                </c:pt>
                <c:pt idx="21759">
                  <c:v>1.0109168999999999E-2</c:v>
                </c:pt>
                <c:pt idx="21760">
                  <c:v>1.0143028E-2</c:v>
                </c:pt>
                <c:pt idx="21761">
                  <c:v>1.0176888E-2</c:v>
                </c:pt>
                <c:pt idx="21762">
                  <c:v>1.0210746E-2</c:v>
                </c:pt>
                <c:pt idx="21763">
                  <c:v>1.0244605E-2</c:v>
                </c:pt>
                <c:pt idx="21764">
                  <c:v>1.0278462E-2</c:v>
                </c:pt>
                <c:pt idx="21765">
                  <c:v>1.031232E-2</c:v>
                </c:pt>
                <c:pt idx="21766">
                  <c:v>1.0346177E-2</c:v>
                </c:pt>
                <c:pt idx="21767">
                  <c:v>1.0380034E-2</c:v>
                </c:pt>
                <c:pt idx="21768">
                  <c:v>1.041389E-2</c:v>
                </c:pt>
                <c:pt idx="21769">
                  <c:v>1.0447746000000001E-2</c:v>
                </c:pt>
                <c:pt idx="21770">
                  <c:v>1.0481601E-2</c:v>
                </c:pt>
                <c:pt idx="21771">
                  <c:v>1.0515455999999999E-2</c:v>
                </c:pt>
                <c:pt idx="21772">
                  <c:v>1.0549311E-2</c:v>
                </c:pt>
                <c:pt idx="21773">
                  <c:v>1.0583165E-2</c:v>
                </c:pt>
                <c:pt idx="21774">
                  <c:v>1.0617018000000001E-2</c:v>
                </c:pt>
                <c:pt idx="21775">
                  <c:v>1.0650870999999999E-2</c:v>
                </c:pt>
                <c:pt idx="21776">
                  <c:v>1.0684724E-2</c:v>
                </c:pt>
                <c:pt idx="21777">
                  <c:v>1.0718576E-2</c:v>
                </c:pt>
                <c:pt idx="21778">
                  <c:v>1.0752428E-2</c:v>
                </c:pt>
                <c:pt idx="21779">
                  <c:v>1.0786280000000001E-2</c:v>
                </c:pt>
                <c:pt idx="21780">
                  <c:v>1.0820131E-2</c:v>
                </c:pt>
                <c:pt idx="21781">
                  <c:v>1.0853981E-2</c:v>
                </c:pt>
                <c:pt idx="21782">
                  <c:v>1.0887831000000001E-2</c:v>
                </c:pt>
                <c:pt idx="21783">
                  <c:v>1.0921681000000001E-2</c:v>
                </c:pt>
                <c:pt idx="21784">
                  <c:v>1.095553E-2</c:v>
                </c:pt>
                <c:pt idx="21785">
                  <c:v>1.0989379000000001E-2</c:v>
                </c:pt>
                <c:pt idx="21786">
                  <c:v>1.1023227E-2</c:v>
                </c:pt>
                <c:pt idx="21787">
                  <c:v>1.1057075E-2</c:v>
                </c:pt>
                <c:pt idx="21788">
                  <c:v>1.1090922E-2</c:v>
                </c:pt>
                <c:pt idx="21789">
                  <c:v>1.1124769E-2</c:v>
                </c:pt>
                <c:pt idx="21790">
                  <c:v>1.1158616E-2</c:v>
                </c:pt>
                <c:pt idx="21791">
                  <c:v>1.1192462E-2</c:v>
                </c:pt>
                <c:pt idx="21792">
                  <c:v>1.1226308000000001E-2</c:v>
                </c:pt>
                <c:pt idx="21793">
                  <c:v>1.1260153E-2</c:v>
                </c:pt>
                <c:pt idx="21794">
                  <c:v>1.1293997E-2</c:v>
                </c:pt>
                <c:pt idx="21795">
                  <c:v>1.1327841E-2</c:v>
                </c:pt>
                <c:pt idx="21796">
                  <c:v>1.1361685E-2</c:v>
                </c:pt>
                <c:pt idx="21797">
                  <c:v>1.1395528E-2</c:v>
                </c:pt>
                <c:pt idx="21798">
                  <c:v>1.1429371000000001E-2</c:v>
                </c:pt>
                <c:pt idx="21799">
                  <c:v>1.1463213E-2</c:v>
                </c:pt>
                <c:pt idx="21800">
                  <c:v>1.1497055000000001E-2</c:v>
                </c:pt>
                <c:pt idx="21801">
                  <c:v>1.1530897E-2</c:v>
                </c:pt>
                <c:pt idx="21802">
                  <c:v>1.1564738E-2</c:v>
                </c:pt>
                <c:pt idx="21803">
                  <c:v>1.1598578E-2</c:v>
                </c:pt>
                <c:pt idx="21804">
                  <c:v>1.1632418E-2</c:v>
                </c:pt>
                <c:pt idx="21805">
                  <c:v>1.1666256999999999E-2</c:v>
                </c:pt>
                <c:pt idx="21806">
                  <c:v>1.1700096E-2</c:v>
                </c:pt>
                <c:pt idx="21807">
                  <c:v>1.1733934999999999E-2</c:v>
                </c:pt>
                <c:pt idx="21808">
                  <c:v>1.1767773E-2</c:v>
                </c:pt>
                <c:pt idx="21809">
                  <c:v>1.1801610000000001E-2</c:v>
                </c:pt>
                <c:pt idx="21810">
                  <c:v>1.1835447000000001E-2</c:v>
                </c:pt>
                <c:pt idx="21811">
                  <c:v>1.1869284000000001E-2</c:v>
                </c:pt>
                <c:pt idx="21812">
                  <c:v>1.190312E-2</c:v>
                </c:pt>
                <c:pt idx="21813">
                  <c:v>1.1936956E-2</c:v>
                </c:pt>
                <c:pt idx="21814">
                  <c:v>1.1970791E-2</c:v>
                </c:pt>
                <c:pt idx="21815">
                  <c:v>1.2004625E-2</c:v>
                </c:pt>
                <c:pt idx="21816">
                  <c:v>1.2038460000000001E-2</c:v>
                </c:pt>
                <c:pt idx="21817">
                  <c:v>1.2072293E-2</c:v>
                </c:pt>
                <c:pt idx="21818">
                  <c:v>1.2106126E-2</c:v>
                </c:pt>
                <c:pt idx="21819">
                  <c:v>1.2139959000000001E-2</c:v>
                </c:pt>
                <c:pt idx="21820">
                  <c:v>1.2173791E-2</c:v>
                </c:pt>
                <c:pt idx="21821">
                  <c:v>1.2207623000000001E-2</c:v>
                </c:pt>
                <c:pt idx="21822">
                  <c:v>1.2241454000000001E-2</c:v>
                </c:pt>
                <c:pt idx="21823">
                  <c:v>1.2275283999999999E-2</c:v>
                </c:pt>
                <c:pt idx="21824">
                  <c:v>1.2309113999999999E-2</c:v>
                </c:pt>
                <c:pt idx="21825">
                  <c:v>1.2342944E-2</c:v>
                </c:pt>
                <c:pt idx="21826">
                  <c:v>1.2376773000000001E-2</c:v>
                </c:pt>
                <c:pt idx="21827">
                  <c:v>1.2410602E-2</c:v>
                </c:pt>
                <c:pt idx="21828">
                  <c:v>1.2444429999999999E-2</c:v>
                </c:pt>
                <c:pt idx="21829">
                  <c:v>1.2478257E-2</c:v>
                </c:pt>
                <c:pt idx="21830">
                  <c:v>1.2512084E-2</c:v>
                </c:pt>
                <c:pt idx="21831">
                  <c:v>1.2545911E-2</c:v>
                </c:pt>
                <c:pt idx="21832">
                  <c:v>1.2579737000000001E-2</c:v>
                </c:pt>
                <c:pt idx="21833">
                  <c:v>1.2613563E-2</c:v>
                </c:pt>
                <c:pt idx="21834">
                  <c:v>1.2647388000000001E-2</c:v>
                </c:pt>
                <c:pt idx="21835">
                  <c:v>1.2681212000000001E-2</c:v>
                </c:pt>
                <c:pt idx="21836">
                  <c:v>1.2715036000000001E-2</c:v>
                </c:pt>
                <c:pt idx="21837">
                  <c:v>1.2748859E-2</c:v>
                </c:pt>
                <c:pt idx="21838">
                  <c:v>1.2782682E-2</c:v>
                </c:pt>
                <c:pt idx="21839">
                  <c:v>1.2816505000000001E-2</c:v>
                </c:pt>
                <c:pt idx="21840">
                  <c:v>1.2850327E-2</c:v>
                </c:pt>
                <c:pt idx="21841">
                  <c:v>1.2884148E-2</c:v>
                </c:pt>
                <c:pt idx="21842">
                  <c:v>1.2917969E-2</c:v>
                </c:pt>
                <c:pt idx="21843">
                  <c:v>1.2951789E-2</c:v>
                </c:pt>
                <c:pt idx="21844">
                  <c:v>1.2985609E-2</c:v>
                </c:pt>
                <c:pt idx="21845">
                  <c:v>1.3019428E-2</c:v>
                </c:pt>
                <c:pt idx="21846">
                  <c:v>1.3053247E-2</c:v>
                </c:pt>
                <c:pt idx="21847">
                  <c:v>1.3087065E-2</c:v>
                </c:pt>
                <c:pt idx="21848">
                  <c:v>1.3120882E-2</c:v>
                </c:pt>
                <c:pt idx="21849">
                  <c:v>1.3154699000000001E-2</c:v>
                </c:pt>
                <c:pt idx="21850">
                  <c:v>1.3188516000000001E-2</c:v>
                </c:pt>
                <c:pt idx="21851">
                  <c:v>1.3222332E-2</c:v>
                </c:pt>
                <c:pt idx="21852">
                  <c:v>1.3256146999999999E-2</c:v>
                </c:pt>
                <c:pt idx="21853">
                  <c:v>1.3289962000000001E-2</c:v>
                </c:pt>
                <c:pt idx="21854">
                  <c:v>1.3323777E-2</c:v>
                </c:pt>
                <c:pt idx="21855">
                  <c:v>1.3357590000000001E-2</c:v>
                </c:pt>
                <c:pt idx="21856">
                  <c:v>1.3391404000000001E-2</c:v>
                </c:pt>
                <c:pt idx="21857">
                  <c:v>1.3425216E-2</c:v>
                </c:pt>
                <c:pt idx="21858">
                  <c:v>1.3459028E-2</c:v>
                </c:pt>
                <c:pt idx="21859">
                  <c:v>1.3492840000000001E-2</c:v>
                </c:pt>
                <c:pt idx="21860">
                  <c:v>1.3526651000000001E-2</c:v>
                </c:pt>
                <c:pt idx="21861">
                  <c:v>1.3560460999999999E-2</c:v>
                </c:pt>
                <c:pt idx="21862">
                  <c:v>1.3594271E-2</c:v>
                </c:pt>
                <c:pt idx="21863">
                  <c:v>1.3628081E-2</c:v>
                </c:pt>
                <c:pt idx="21864">
                  <c:v>1.3661889999999999E-2</c:v>
                </c:pt>
                <c:pt idx="21865">
                  <c:v>1.3695697999999999E-2</c:v>
                </c:pt>
                <c:pt idx="21866">
                  <c:v>1.3729506000000001E-2</c:v>
                </c:pt>
                <c:pt idx="21867">
                  <c:v>1.3763312999999999E-2</c:v>
                </c:pt>
                <c:pt idx="21868">
                  <c:v>1.3797119E-2</c:v>
                </c:pt>
                <c:pt idx="21869">
                  <c:v>1.3830925000000001E-2</c:v>
                </c:pt>
                <c:pt idx="21870">
                  <c:v>1.3864731E-2</c:v>
                </c:pt>
                <c:pt idx="21871">
                  <c:v>1.3898535E-2</c:v>
                </c:pt>
                <c:pt idx="21872">
                  <c:v>1.393234E-2</c:v>
                </c:pt>
                <c:pt idx="21873">
                  <c:v>1.3966143E-2</c:v>
                </c:pt>
                <c:pt idx="21874">
                  <c:v>1.3999945999999999E-2</c:v>
                </c:pt>
                <c:pt idx="21875">
                  <c:v>1.4033749E-2</c:v>
                </c:pt>
                <c:pt idx="21876">
                  <c:v>1.4067550999999999E-2</c:v>
                </c:pt>
                <c:pt idx="21877">
                  <c:v>1.4101351999999999E-2</c:v>
                </c:pt>
                <c:pt idx="21878">
                  <c:v>1.4135152999999999E-2</c:v>
                </c:pt>
                <c:pt idx="21879">
                  <c:v>1.4168953E-2</c:v>
                </c:pt>
                <c:pt idx="21880">
                  <c:v>1.4202753E-2</c:v>
                </c:pt>
                <c:pt idx="21881">
                  <c:v>1.4236552E-2</c:v>
                </c:pt>
                <c:pt idx="21882">
                  <c:v>1.4270351000000001E-2</c:v>
                </c:pt>
                <c:pt idx="21883">
                  <c:v>1.4304147999999999E-2</c:v>
                </c:pt>
                <c:pt idx="21884">
                  <c:v>1.4337946000000001E-2</c:v>
                </c:pt>
                <c:pt idx="21885">
                  <c:v>1.4371742E-2</c:v>
                </c:pt>
                <c:pt idx="21886">
                  <c:v>1.4405539E-2</c:v>
                </c:pt>
                <c:pt idx="21887">
                  <c:v>1.4439334E-2</c:v>
                </c:pt>
                <c:pt idx="21888">
                  <c:v>1.4473129E-2</c:v>
                </c:pt>
                <c:pt idx="21889">
                  <c:v>1.4506923E-2</c:v>
                </c:pt>
                <c:pt idx="21890">
                  <c:v>1.4540717E-2</c:v>
                </c:pt>
                <c:pt idx="21891">
                  <c:v>1.4574510000000001E-2</c:v>
                </c:pt>
                <c:pt idx="21892">
                  <c:v>1.4608303E-2</c:v>
                </c:pt>
                <c:pt idx="21893">
                  <c:v>1.4642095000000001E-2</c:v>
                </c:pt>
                <c:pt idx="21894">
                  <c:v>1.4675886000000001E-2</c:v>
                </c:pt>
                <c:pt idx="21895">
                  <c:v>1.4709677000000001E-2</c:v>
                </c:pt>
                <c:pt idx="21896">
                  <c:v>1.4743467E-2</c:v>
                </c:pt>
                <c:pt idx="21897">
                  <c:v>1.4777257E-2</c:v>
                </c:pt>
                <c:pt idx="21898">
                  <c:v>1.4811045E-2</c:v>
                </c:pt>
                <c:pt idx="21899">
                  <c:v>1.4844833999999999E-2</c:v>
                </c:pt>
                <c:pt idx="21900">
                  <c:v>1.4878621E-2</c:v>
                </c:pt>
                <c:pt idx="21901">
                  <c:v>1.4912409E-2</c:v>
                </c:pt>
                <c:pt idx="21902">
                  <c:v>1.4946195000000001E-2</c:v>
                </c:pt>
                <c:pt idx="21903">
                  <c:v>1.4979981E-2</c:v>
                </c:pt>
                <c:pt idx="21904">
                  <c:v>1.5013766E-2</c:v>
                </c:pt>
                <c:pt idx="21905">
                  <c:v>1.5047550999999999E-2</c:v>
                </c:pt>
                <c:pt idx="21906">
                  <c:v>1.5081335E-2</c:v>
                </c:pt>
                <c:pt idx="21907">
                  <c:v>1.5115118E-2</c:v>
                </c:pt>
                <c:pt idx="21908">
                  <c:v>1.5148900999999999E-2</c:v>
                </c:pt>
                <c:pt idx="21909">
                  <c:v>1.5182683000000001E-2</c:v>
                </c:pt>
                <c:pt idx="21910">
                  <c:v>1.5216465E-2</c:v>
                </c:pt>
                <c:pt idx="21911">
                  <c:v>1.5250245000000001E-2</c:v>
                </c:pt>
                <c:pt idx="21912">
                  <c:v>1.5284025999999999E-2</c:v>
                </c:pt>
                <c:pt idx="21913">
                  <c:v>1.5317806E-2</c:v>
                </c:pt>
                <c:pt idx="21914">
                  <c:v>1.5351584999999999E-2</c:v>
                </c:pt>
                <c:pt idx="21915">
                  <c:v>1.5385363000000001E-2</c:v>
                </c:pt>
                <c:pt idx="21916">
                  <c:v>1.5419141000000001E-2</c:v>
                </c:pt>
                <c:pt idx="21917">
                  <c:v>1.5452918E-2</c:v>
                </c:pt>
                <c:pt idx="21918">
                  <c:v>1.5486694000000001E-2</c:v>
                </c:pt>
                <c:pt idx="21919">
                  <c:v>1.552047E-2</c:v>
                </c:pt>
                <c:pt idx="21920">
                  <c:v>1.5554245E-2</c:v>
                </c:pt>
                <c:pt idx="21921">
                  <c:v>1.5588019999999999E-2</c:v>
                </c:pt>
                <c:pt idx="21922">
                  <c:v>1.5621794E-2</c:v>
                </c:pt>
                <c:pt idx="21923">
                  <c:v>1.5655566999999999E-2</c:v>
                </c:pt>
                <c:pt idx="21924">
                  <c:v>1.568934E-2</c:v>
                </c:pt>
                <c:pt idx="21925">
                  <c:v>1.5723112000000001E-2</c:v>
                </c:pt>
                <c:pt idx="21926">
                  <c:v>1.5756882999999999E-2</c:v>
                </c:pt>
                <c:pt idx="21927">
                  <c:v>1.5790654000000001E-2</c:v>
                </c:pt>
                <c:pt idx="21928">
                  <c:v>1.5824424E-2</c:v>
                </c:pt>
                <c:pt idx="21929">
                  <c:v>1.5858193E-2</c:v>
                </c:pt>
                <c:pt idx="21930">
                  <c:v>1.5891961999999999E-2</c:v>
                </c:pt>
                <c:pt idx="21931">
                  <c:v>1.5925729999999999E-2</c:v>
                </c:pt>
                <c:pt idx="21932">
                  <c:v>1.5959497E-2</c:v>
                </c:pt>
                <c:pt idx="21933">
                  <c:v>1.5993264E-2</c:v>
                </c:pt>
                <c:pt idx="21934">
                  <c:v>1.6027030000000001E-2</c:v>
                </c:pt>
                <c:pt idx="21935">
                  <c:v>1.6060795999999999E-2</c:v>
                </c:pt>
                <c:pt idx="21936">
                  <c:v>1.6094561E-2</c:v>
                </c:pt>
                <c:pt idx="21937">
                  <c:v>1.6128324999999999E-2</c:v>
                </c:pt>
                <c:pt idx="21938">
                  <c:v>1.6162088000000002E-2</c:v>
                </c:pt>
                <c:pt idx="21939">
                  <c:v>1.6195851000000001E-2</c:v>
                </c:pt>
                <c:pt idx="21940">
                  <c:v>1.6229613E-2</c:v>
                </c:pt>
                <c:pt idx="21941">
                  <c:v>1.6263375E-2</c:v>
                </c:pt>
                <c:pt idx="21942">
                  <c:v>1.6297136E-2</c:v>
                </c:pt>
                <c:pt idx="21943">
                  <c:v>1.6330896000000001E-2</c:v>
                </c:pt>
                <c:pt idx="21944">
                  <c:v>1.6364654999999999E-2</c:v>
                </c:pt>
                <c:pt idx="21945">
                  <c:v>1.6398414E-2</c:v>
                </c:pt>
                <c:pt idx="21946">
                  <c:v>1.6432171999999998E-2</c:v>
                </c:pt>
                <c:pt idx="21947">
                  <c:v>1.6465929000000001E-2</c:v>
                </c:pt>
                <c:pt idx="21948">
                  <c:v>1.6499686E-2</c:v>
                </c:pt>
                <c:pt idx="21949">
                  <c:v>1.6533441999999999E-2</c:v>
                </c:pt>
                <c:pt idx="21950">
                  <c:v>1.6567198000000002E-2</c:v>
                </c:pt>
                <c:pt idx="21951">
                  <c:v>1.6600951999999999E-2</c:v>
                </c:pt>
                <c:pt idx="21952">
                  <c:v>1.6634705999999999E-2</c:v>
                </c:pt>
                <c:pt idx="21953">
                  <c:v>1.666846E-2</c:v>
                </c:pt>
                <c:pt idx="21954">
                  <c:v>1.6702213E-2</c:v>
                </c:pt>
                <c:pt idx="21955">
                  <c:v>1.6735963999999999E-2</c:v>
                </c:pt>
                <c:pt idx="21956">
                  <c:v>1.6769716E-2</c:v>
                </c:pt>
                <c:pt idx="21957">
                  <c:v>1.6803466E-2</c:v>
                </c:pt>
                <c:pt idx="21958">
                  <c:v>1.6837215999999999E-2</c:v>
                </c:pt>
                <c:pt idx="21959">
                  <c:v>1.6870966000000001E-2</c:v>
                </c:pt>
                <c:pt idx="21960">
                  <c:v>1.6904714000000001E-2</c:v>
                </c:pt>
                <c:pt idx="21961">
                  <c:v>1.6938462000000001E-2</c:v>
                </c:pt>
                <c:pt idx="21962">
                  <c:v>1.6972208999999999E-2</c:v>
                </c:pt>
                <c:pt idx="21963">
                  <c:v>1.7005955999999999E-2</c:v>
                </c:pt>
                <c:pt idx="21964">
                  <c:v>1.7039701000000001E-2</c:v>
                </c:pt>
                <c:pt idx="21965">
                  <c:v>1.7073445999999999E-2</c:v>
                </c:pt>
                <c:pt idx="21966">
                  <c:v>1.7107191000000001E-2</c:v>
                </c:pt>
                <c:pt idx="21967">
                  <c:v>1.7140934E-2</c:v>
                </c:pt>
                <c:pt idx="21968">
                  <c:v>1.7174676999999999E-2</c:v>
                </c:pt>
                <c:pt idx="21969">
                  <c:v>1.7208419999999999E-2</c:v>
                </c:pt>
                <c:pt idx="21970">
                  <c:v>1.7242160999999999E-2</c:v>
                </c:pt>
                <c:pt idx="21971">
                  <c:v>1.7275901999999999E-2</c:v>
                </c:pt>
                <c:pt idx="21972">
                  <c:v>1.7309642E-2</c:v>
                </c:pt>
                <c:pt idx="21973">
                  <c:v>1.7343381000000001E-2</c:v>
                </c:pt>
                <c:pt idx="21974">
                  <c:v>1.7377119999999999E-2</c:v>
                </c:pt>
                <c:pt idx="21975">
                  <c:v>1.7410858000000001E-2</c:v>
                </c:pt>
                <c:pt idx="21976">
                  <c:v>1.7444595E-2</c:v>
                </c:pt>
                <c:pt idx="21977">
                  <c:v>1.7478331999999999E-2</c:v>
                </c:pt>
                <c:pt idx="21978">
                  <c:v>1.7512066999999999E-2</c:v>
                </c:pt>
                <c:pt idx="21979">
                  <c:v>1.7545802999999999E-2</c:v>
                </c:pt>
                <c:pt idx="21980">
                  <c:v>1.7579536999999999E-2</c:v>
                </c:pt>
                <c:pt idx="21981">
                  <c:v>1.7613271E-2</c:v>
                </c:pt>
                <c:pt idx="21982">
                  <c:v>1.7647003000000001E-2</c:v>
                </c:pt>
                <c:pt idx="21983">
                  <c:v>1.7680735999999999E-2</c:v>
                </c:pt>
                <c:pt idx="21984">
                  <c:v>1.7714467000000001E-2</c:v>
                </c:pt>
                <c:pt idx="21985">
                  <c:v>1.7748198E-2</c:v>
                </c:pt>
                <c:pt idx="21986">
                  <c:v>1.7781927999999999E-2</c:v>
                </c:pt>
                <c:pt idx="21987">
                  <c:v>1.7815656999999999E-2</c:v>
                </c:pt>
                <c:pt idx="21988">
                  <c:v>1.7849385999999998E-2</c:v>
                </c:pt>
                <c:pt idx="21989">
                  <c:v>1.7883113999999999E-2</c:v>
                </c:pt>
                <c:pt idx="21990">
                  <c:v>1.7916840999999999E-2</c:v>
                </c:pt>
                <c:pt idx="21991">
                  <c:v>1.7950567000000001E-2</c:v>
                </c:pt>
                <c:pt idx="21992">
                  <c:v>1.7984292999999998E-2</c:v>
                </c:pt>
                <c:pt idx="21993">
                  <c:v>1.8018017000000001E-2</c:v>
                </c:pt>
                <c:pt idx="21994">
                  <c:v>1.8051741E-2</c:v>
                </c:pt>
                <c:pt idx="21995">
                  <c:v>1.8085464999999998E-2</c:v>
                </c:pt>
                <c:pt idx="21996">
                  <c:v>1.8119186999999998E-2</c:v>
                </c:pt>
                <c:pt idx="21997">
                  <c:v>1.8152908999999998E-2</c:v>
                </c:pt>
                <c:pt idx="21998">
                  <c:v>1.8186629999999999E-2</c:v>
                </c:pt>
                <c:pt idx="21999">
                  <c:v>1.8220350999999999E-2</c:v>
                </c:pt>
                <c:pt idx="22000">
                  <c:v>1.8254070000000001E-2</c:v>
                </c:pt>
                <c:pt idx="22001">
                  <c:v>1.8287788999999999E-2</c:v>
                </c:pt>
                <c:pt idx="22002">
                  <c:v>1.8321507000000001E-2</c:v>
                </c:pt>
                <c:pt idx="22003">
                  <c:v>1.8355224999999999E-2</c:v>
                </c:pt>
                <c:pt idx="22004">
                  <c:v>1.8388940999999999E-2</c:v>
                </c:pt>
                <c:pt idx="22005">
                  <c:v>1.8422656999999999E-2</c:v>
                </c:pt>
                <c:pt idx="22006">
                  <c:v>1.8456371999999999E-2</c:v>
                </c:pt>
                <c:pt idx="22007">
                  <c:v>1.8490086999999999E-2</c:v>
                </c:pt>
                <c:pt idx="22008">
                  <c:v>1.8523800999999999E-2</c:v>
                </c:pt>
                <c:pt idx="22009">
                  <c:v>1.8557513000000001E-2</c:v>
                </c:pt>
                <c:pt idx="22010">
                  <c:v>1.8591224999999999E-2</c:v>
                </c:pt>
                <c:pt idx="22011">
                  <c:v>1.8624937000000001E-2</c:v>
                </c:pt>
                <c:pt idx="22012">
                  <c:v>1.8658647E-2</c:v>
                </c:pt>
                <c:pt idx="22013">
                  <c:v>1.8692357E-2</c:v>
                </c:pt>
                <c:pt idx="22014">
                  <c:v>1.8726066E-2</c:v>
                </c:pt>
                <c:pt idx="22015">
                  <c:v>1.8759774E-2</c:v>
                </c:pt>
                <c:pt idx="22016">
                  <c:v>1.8793482E-2</c:v>
                </c:pt>
                <c:pt idx="22017">
                  <c:v>1.8827188000000002E-2</c:v>
                </c:pt>
                <c:pt idx="22018">
                  <c:v>1.8860894E-2</c:v>
                </c:pt>
                <c:pt idx="22019">
                  <c:v>1.8894599000000002E-2</c:v>
                </c:pt>
                <c:pt idx="22020">
                  <c:v>1.8928304E-2</c:v>
                </c:pt>
                <c:pt idx="22021">
                  <c:v>1.8962006999999999E-2</c:v>
                </c:pt>
                <c:pt idx="22022">
                  <c:v>1.8995709999999999E-2</c:v>
                </c:pt>
                <c:pt idx="22023">
                  <c:v>1.9029411999999999E-2</c:v>
                </c:pt>
                <c:pt idx="22024">
                  <c:v>1.9063113E-2</c:v>
                </c:pt>
                <c:pt idx="22025">
                  <c:v>1.9096814E-2</c:v>
                </c:pt>
                <c:pt idx="22026">
                  <c:v>1.9130512999999998E-2</c:v>
                </c:pt>
                <c:pt idx="22027">
                  <c:v>1.9164212E-2</c:v>
                </c:pt>
                <c:pt idx="22028">
                  <c:v>1.9197909999999999E-2</c:v>
                </c:pt>
                <c:pt idx="22029">
                  <c:v>1.9231608000000001E-2</c:v>
                </c:pt>
                <c:pt idx="22030">
                  <c:v>1.9265304E-2</c:v>
                </c:pt>
                <c:pt idx="22031">
                  <c:v>1.9299E-2</c:v>
                </c:pt>
                <c:pt idx="22032">
                  <c:v>1.9332695E-2</c:v>
                </c:pt>
                <c:pt idx="22033">
                  <c:v>1.9366389000000001E-2</c:v>
                </c:pt>
                <c:pt idx="22034">
                  <c:v>1.9400081999999999E-2</c:v>
                </c:pt>
                <c:pt idx="22035">
                  <c:v>1.9433775E-2</c:v>
                </c:pt>
                <c:pt idx="22036">
                  <c:v>1.9467466999999999E-2</c:v>
                </c:pt>
                <c:pt idx="22037">
                  <c:v>1.9501157000000002E-2</c:v>
                </c:pt>
                <c:pt idx="22038">
                  <c:v>1.9534848E-2</c:v>
                </c:pt>
                <c:pt idx="22039">
                  <c:v>1.9568537E-2</c:v>
                </c:pt>
                <c:pt idx="22040">
                  <c:v>1.9602225000000001E-2</c:v>
                </c:pt>
                <c:pt idx="22041">
                  <c:v>1.9635913000000001E-2</c:v>
                </c:pt>
                <c:pt idx="22042">
                  <c:v>1.9669599999999999E-2</c:v>
                </c:pt>
                <c:pt idx="22043">
                  <c:v>1.9703286E-2</c:v>
                </c:pt>
                <c:pt idx="22044">
                  <c:v>1.9736970999999999E-2</c:v>
                </c:pt>
                <c:pt idx="22045">
                  <c:v>1.9770656000000001E-2</c:v>
                </c:pt>
                <c:pt idx="22046">
                  <c:v>1.9804339000000001E-2</c:v>
                </c:pt>
                <c:pt idx="22047">
                  <c:v>1.9838022E-2</c:v>
                </c:pt>
                <c:pt idx="22048">
                  <c:v>1.9871704E-2</c:v>
                </c:pt>
                <c:pt idx="22049">
                  <c:v>1.9905385000000001E-2</c:v>
                </c:pt>
                <c:pt idx="22050">
                  <c:v>1.9939065999999998E-2</c:v>
                </c:pt>
                <c:pt idx="22051">
                  <c:v>1.9972745E-2</c:v>
                </c:pt>
                <c:pt idx="22052">
                  <c:v>2.0006423999999998E-2</c:v>
                </c:pt>
                <c:pt idx="22053">
                  <c:v>2.0040102000000001E-2</c:v>
                </c:pt>
                <c:pt idx="22054">
                  <c:v>2.0073779E-2</c:v>
                </c:pt>
                <c:pt idx="22055">
                  <c:v>2.0107455E-2</c:v>
                </c:pt>
                <c:pt idx="22056">
                  <c:v>2.0141131E-2</c:v>
                </c:pt>
                <c:pt idx="22057">
                  <c:v>2.0174806E-2</c:v>
                </c:pt>
                <c:pt idx="22058">
                  <c:v>2.0208479000000001E-2</c:v>
                </c:pt>
                <c:pt idx="22059">
                  <c:v>2.0242151999999999E-2</c:v>
                </c:pt>
                <c:pt idx="22060">
                  <c:v>2.0275824000000001E-2</c:v>
                </c:pt>
                <c:pt idx="22061">
                  <c:v>2.0309496E-2</c:v>
                </c:pt>
                <c:pt idx="22062">
                  <c:v>2.0343165999999999E-2</c:v>
                </c:pt>
                <c:pt idx="22063">
                  <c:v>2.0376835999999999E-2</c:v>
                </c:pt>
                <c:pt idx="22064">
                  <c:v>2.0410504999999999E-2</c:v>
                </c:pt>
                <c:pt idx="22065">
                  <c:v>2.0444172E-2</c:v>
                </c:pt>
                <c:pt idx="22066">
                  <c:v>2.0477840000000001E-2</c:v>
                </c:pt>
                <c:pt idx="22067">
                  <c:v>2.0511505999999999E-2</c:v>
                </c:pt>
                <c:pt idx="22068">
                  <c:v>2.0545171000000001E-2</c:v>
                </c:pt>
                <c:pt idx="22069">
                  <c:v>2.0578836E-2</c:v>
                </c:pt>
                <c:pt idx="22070">
                  <c:v>2.0612498999999999E-2</c:v>
                </c:pt>
                <c:pt idx="22071">
                  <c:v>2.0646161999999999E-2</c:v>
                </c:pt>
                <c:pt idx="22072">
                  <c:v>2.0679823999999999E-2</c:v>
                </c:pt>
                <c:pt idx="22073">
                  <c:v>2.0713486E-2</c:v>
                </c:pt>
                <c:pt idx="22074">
                  <c:v>2.0747146000000001E-2</c:v>
                </c:pt>
                <c:pt idx="22075">
                  <c:v>2.0780804999999999E-2</c:v>
                </c:pt>
                <c:pt idx="22076">
                  <c:v>2.0814464000000001E-2</c:v>
                </c:pt>
                <c:pt idx="22077">
                  <c:v>2.0848122E-2</c:v>
                </c:pt>
                <c:pt idx="22078">
                  <c:v>2.0881778E-2</c:v>
                </c:pt>
                <c:pt idx="22079">
                  <c:v>2.0915435E-2</c:v>
                </c:pt>
                <c:pt idx="22080">
                  <c:v>2.094909E-2</c:v>
                </c:pt>
                <c:pt idx="22081">
                  <c:v>2.0982744000000001E-2</c:v>
                </c:pt>
                <c:pt idx="22082">
                  <c:v>2.1016397999999999E-2</c:v>
                </c:pt>
                <c:pt idx="22083">
                  <c:v>2.1050050000000001E-2</c:v>
                </c:pt>
                <c:pt idx="22084">
                  <c:v>2.1083701999999999E-2</c:v>
                </c:pt>
                <c:pt idx="22085">
                  <c:v>2.1117352999999998E-2</c:v>
                </c:pt>
                <c:pt idx="22086">
                  <c:v>2.1151003000000002E-2</c:v>
                </c:pt>
                <c:pt idx="22087">
                  <c:v>2.1184652000000002E-2</c:v>
                </c:pt>
                <c:pt idx="22088">
                  <c:v>2.1218299999999999E-2</c:v>
                </c:pt>
                <c:pt idx="22089">
                  <c:v>2.1251947E-2</c:v>
                </c:pt>
                <c:pt idx="22090">
                  <c:v>2.1285594000000001E-2</c:v>
                </c:pt>
                <c:pt idx="22091">
                  <c:v>2.1319239E-2</c:v>
                </c:pt>
                <c:pt idx="22092">
                  <c:v>2.1352883999999999E-2</c:v>
                </c:pt>
                <c:pt idx="22093">
                  <c:v>2.1386527999999998E-2</c:v>
                </c:pt>
                <c:pt idx="22094">
                  <c:v>2.1420170999999998E-2</c:v>
                </c:pt>
                <c:pt idx="22095">
                  <c:v>2.1453812999999999E-2</c:v>
                </c:pt>
                <c:pt idx="22096">
                  <c:v>2.1487454E-2</c:v>
                </c:pt>
                <c:pt idx="22097">
                  <c:v>2.1521095000000001E-2</c:v>
                </c:pt>
                <c:pt idx="22098">
                  <c:v>2.1554733999999999E-2</c:v>
                </c:pt>
                <c:pt idx="22099">
                  <c:v>2.1588373000000001E-2</c:v>
                </c:pt>
                <c:pt idx="22100">
                  <c:v>2.1622010000000001E-2</c:v>
                </c:pt>
                <c:pt idx="22101">
                  <c:v>2.1655647E-2</c:v>
                </c:pt>
                <c:pt idx="22102">
                  <c:v>2.1689283E-2</c:v>
                </c:pt>
                <c:pt idx="22103">
                  <c:v>2.1722918000000001E-2</c:v>
                </c:pt>
                <c:pt idx="22104">
                  <c:v>2.1756551999999998E-2</c:v>
                </c:pt>
                <c:pt idx="22105">
                  <c:v>2.1790185E-2</c:v>
                </c:pt>
                <c:pt idx="22106">
                  <c:v>2.1823817999999998E-2</c:v>
                </c:pt>
                <c:pt idx="22107">
                  <c:v>2.1857449000000001E-2</c:v>
                </c:pt>
                <c:pt idx="22108">
                  <c:v>2.189108E-2</c:v>
                </c:pt>
                <c:pt idx="22109">
                  <c:v>2.1924709000000001E-2</c:v>
                </c:pt>
                <c:pt idx="22110">
                  <c:v>2.1958338000000001E-2</c:v>
                </c:pt>
                <c:pt idx="22111">
                  <c:v>2.1991966000000002E-2</c:v>
                </c:pt>
                <c:pt idx="22112">
                  <c:v>2.2025593E-2</c:v>
                </c:pt>
                <c:pt idx="22113">
                  <c:v>2.2059219000000001E-2</c:v>
                </c:pt>
                <c:pt idx="22114">
                  <c:v>2.2092844E-2</c:v>
                </c:pt>
                <c:pt idx="22115">
                  <c:v>2.2126468E-2</c:v>
                </c:pt>
                <c:pt idx="22116">
                  <c:v>2.2160091E-2</c:v>
                </c:pt>
                <c:pt idx="22117">
                  <c:v>2.2193713E-2</c:v>
                </c:pt>
                <c:pt idx="22118">
                  <c:v>2.2227335000000001E-2</c:v>
                </c:pt>
                <c:pt idx="22119">
                  <c:v>2.2260954999999999E-2</c:v>
                </c:pt>
                <c:pt idx="22120">
                  <c:v>2.2294575000000001E-2</c:v>
                </c:pt>
                <c:pt idx="22121">
                  <c:v>2.2328193999999999E-2</c:v>
                </c:pt>
                <c:pt idx="22122">
                  <c:v>2.2361810999999999E-2</c:v>
                </c:pt>
                <c:pt idx="22123">
                  <c:v>2.2395427999999998E-2</c:v>
                </c:pt>
                <c:pt idx="22124">
                  <c:v>2.2429043999999999E-2</c:v>
                </c:pt>
                <c:pt idx="22125">
                  <c:v>2.2462658999999999E-2</c:v>
                </c:pt>
                <c:pt idx="22126">
                  <c:v>2.2496273000000001E-2</c:v>
                </c:pt>
                <c:pt idx="22127">
                  <c:v>2.2529885999999999E-2</c:v>
                </c:pt>
                <c:pt idx="22128">
                  <c:v>2.2563499000000001E-2</c:v>
                </c:pt>
                <c:pt idx="22129">
                  <c:v>2.259711E-2</c:v>
                </c:pt>
                <c:pt idx="22130">
                  <c:v>2.263072E-2</c:v>
                </c:pt>
                <c:pt idx="22131">
                  <c:v>2.266433E-2</c:v>
                </c:pt>
                <c:pt idx="22132">
                  <c:v>2.2697938000000001E-2</c:v>
                </c:pt>
                <c:pt idx="22133">
                  <c:v>2.2731545999999998E-2</c:v>
                </c:pt>
                <c:pt idx="22134">
                  <c:v>2.2765153E-2</c:v>
                </c:pt>
                <c:pt idx="22135">
                  <c:v>2.2798757999999999E-2</c:v>
                </c:pt>
                <c:pt idx="22136">
                  <c:v>2.2832363000000001E-2</c:v>
                </c:pt>
                <c:pt idx="22137">
                  <c:v>2.2865967000000001E-2</c:v>
                </c:pt>
                <c:pt idx="22138">
                  <c:v>2.2899570000000001E-2</c:v>
                </c:pt>
                <c:pt idx="22139">
                  <c:v>2.2933172000000002E-2</c:v>
                </c:pt>
                <c:pt idx="22140">
                  <c:v>2.2966772999999999E-2</c:v>
                </c:pt>
                <c:pt idx="22141">
                  <c:v>2.3000373000000001E-2</c:v>
                </c:pt>
                <c:pt idx="22142">
                  <c:v>2.3033972E-2</c:v>
                </c:pt>
                <c:pt idx="22143">
                  <c:v>2.3067569999999999E-2</c:v>
                </c:pt>
                <c:pt idx="22144">
                  <c:v>2.3101166999999999E-2</c:v>
                </c:pt>
                <c:pt idx="22145">
                  <c:v>2.3134762999999999E-2</c:v>
                </c:pt>
                <c:pt idx="22146">
                  <c:v>2.3168358999999999E-2</c:v>
                </c:pt>
                <c:pt idx="22147">
                  <c:v>2.3201953000000001E-2</c:v>
                </c:pt>
                <c:pt idx="22148">
                  <c:v>2.3235545999999999E-2</c:v>
                </c:pt>
                <c:pt idx="22149">
                  <c:v>2.3269139000000001E-2</c:v>
                </c:pt>
                <c:pt idx="22150">
                  <c:v>2.3302730000000001E-2</c:v>
                </c:pt>
                <c:pt idx="22151">
                  <c:v>2.3336321E-2</c:v>
                </c:pt>
                <c:pt idx="22152">
                  <c:v>2.3369911E-2</c:v>
                </c:pt>
                <c:pt idx="22153">
                  <c:v>2.3403499000000001E-2</c:v>
                </c:pt>
                <c:pt idx="22154">
                  <c:v>2.3437086999999999E-2</c:v>
                </c:pt>
                <c:pt idx="22155">
                  <c:v>2.3470673000000001E-2</c:v>
                </c:pt>
                <c:pt idx="22156">
                  <c:v>2.3504259E-2</c:v>
                </c:pt>
                <c:pt idx="22157">
                  <c:v>2.3537843999999999E-2</c:v>
                </c:pt>
                <c:pt idx="22158">
                  <c:v>2.3571427999999998E-2</c:v>
                </c:pt>
                <c:pt idx="22159">
                  <c:v>2.3605009999999999E-2</c:v>
                </c:pt>
                <c:pt idx="22160">
                  <c:v>2.3638592E-2</c:v>
                </c:pt>
                <c:pt idx="22161">
                  <c:v>2.3672173000000001E-2</c:v>
                </c:pt>
                <c:pt idx="22162">
                  <c:v>2.3705753E-2</c:v>
                </c:pt>
                <c:pt idx="22163">
                  <c:v>2.3739331999999998E-2</c:v>
                </c:pt>
                <c:pt idx="22164">
                  <c:v>2.3772910000000001E-2</c:v>
                </c:pt>
                <c:pt idx="22165">
                  <c:v>2.3806487000000001E-2</c:v>
                </c:pt>
                <c:pt idx="22166">
                  <c:v>2.3840063000000002E-2</c:v>
                </c:pt>
                <c:pt idx="22167">
                  <c:v>2.3873637999999999E-2</c:v>
                </c:pt>
                <c:pt idx="22168">
                  <c:v>2.3907212000000001E-2</c:v>
                </c:pt>
                <c:pt idx="22169">
                  <c:v>2.3940784999999999E-2</c:v>
                </c:pt>
                <c:pt idx="22170">
                  <c:v>2.3974357000000002E-2</c:v>
                </c:pt>
                <c:pt idx="22171">
                  <c:v>2.4007928000000001E-2</c:v>
                </c:pt>
                <c:pt idx="22172">
                  <c:v>2.4041498000000001E-2</c:v>
                </c:pt>
                <c:pt idx="22173">
                  <c:v>2.4075066999999999E-2</c:v>
                </c:pt>
                <c:pt idx="22174">
                  <c:v>2.4108635E-2</c:v>
                </c:pt>
                <c:pt idx="22175">
                  <c:v>2.4142202000000001E-2</c:v>
                </c:pt>
                <c:pt idx="22176">
                  <c:v>2.4175768E-2</c:v>
                </c:pt>
                <c:pt idx="22177">
                  <c:v>2.4209333E-2</c:v>
                </c:pt>
                <c:pt idx="22178">
                  <c:v>2.4242897999999999E-2</c:v>
                </c:pt>
                <c:pt idx="22179">
                  <c:v>2.4276460999999999E-2</c:v>
                </c:pt>
                <c:pt idx="22180">
                  <c:v>2.4310023E-2</c:v>
                </c:pt>
                <c:pt idx="22181">
                  <c:v>2.4343584000000001E-2</c:v>
                </c:pt>
                <c:pt idx="22182">
                  <c:v>2.4377144E-2</c:v>
                </c:pt>
                <c:pt idx="22183">
                  <c:v>2.4410702999999999E-2</c:v>
                </c:pt>
                <c:pt idx="22184">
                  <c:v>2.4444260999999998E-2</c:v>
                </c:pt>
                <c:pt idx="22185">
                  <c:v>2.4477817999999998E-2</c:v>
                </c:pt>
                <c:pt idx="22186">
                  <c:v>2.4511373999999999E-2</c:v>
                </c:pt>
                <c:pt idx="22187">
                  <c:v>2.4544929E-2</c:v>
                </c:pt>
                <c:pt idx="22188">
                  <c:v>2.4578483000000002E-2</c:v>
                </c:pt>
                <c:pt idx="22189">
                  <c:v>2.4612037E-2</c:v>
                </c:pt>
                <c:pt idx="22190">
                  <c:v>2.4645588999999999E-2</c:v>
                </c:pt>
                <c:pt idx="22191">
                  <c:v>2.4679139999999999E-2</c:v>
                </c:pt>
                <c:pt idx="22192">
                  <c:v>2.4712689999999999E-2</c:v>
                </c:pt>
                <c:pt idx="22193">
                  <c:v>2.4746239E-2</c:v>
                </c:pt>
                <c:pt idx="22194">
                  <c:v>2.4779787000000001E-2</c:v>
                </c:pt>
                <c:pt idx="22195">
                  <c:v>2.4813333999999999E-2</c:v>
                </c:pt>
                <c:pt idx="22196">
                  <c:v>2.4846878999999999E-2</c:v>
                </c:pt>
                <c:pt idx="22197">
                  <c:v>2.4880424000000002E-2</c:v>
                </c:pt>
                <c:pt idx="22198">
                  <c:v>2.4913968000000002E-2</c:v>
                </c:pt>
                <c:pt idx="22199">
                  <c:v>2.4947510999999999E-2</c:v>
                </c:pt>
                <c:pt idx="22200">
                  <c:v>2.4981053E-2</c:v>
                </c:pt>
                <c:pt idx="22201">
                  <c:v>2.5014594000000001E-2</c:v>
                </c:pt>
                <c:pt idx="22202">
                  <c:v>2.5048134E-2</c:v>
                </c:pt>
                <c:pt idx="22203">
                  <c:v>2.5081671999999999E-2</c:v>
                </c:pt>
                <c:pt idx="22204">
                  <c:v>2.5115209999999999E-2</c:v>
                </c:pt>
                <c:pt idx="22205">
                  <c:v>2.5148746999999999E-2</c:v>
                </c:pt>
                <c:pt idx="22206">
                  <c:v>2.5182282E-2</c:v>
                </c:pt>
                <c:pt idx="22207">
                  <c:v>2.5215817000000001E-2</c:v>
                </c:pt>
                <c:pt idx="22208">
                  <c:v>2.5249351E-2</c:v>
                </c:pt>
                <c:pt idx="22209">
                  <c:v>2.5282882999999999E-2</c:v>
                </c:pt>
                <c:pt idx="22210">
                  <c:v>2.5316414999999998E-2</c:v>
                </c:pt>
                <c:pt idx="22211">
                  <c:v>2.5349944999999999E-2</c:v>
                </c:pt>
                <c:pt idx="22212">
                  <c:v>2.5383474999999999E-2</c:v>
                </c:pt>
                <c:pt idx="22213">
                  <c:v>2.5417003000000001E-2</c:v>
                </c:pt>
                <c:pt idx="22214">
                  <c:v>2.5450529999999999E-2</c:v>
                </c:pt>
                <c:pt idx="22215">
                  <c:v>2.5484056000000001E-2</c:v>
                </c:pt>
                <c:pt idx="22216">
                  <c:v>2.5517582E-2</c:v>
                </c:pt>
                <c:pt idx="22217">
                  <c:v>2.5551106000000001E-2</c:v>
                </c:pt>
                <c:pt idx="22218">
                  <c:v>2.5584629000000001E-2</c:v>
                </c:pt>
                <c:pt idx="22219">
                  <c:v>2.5618150999999999E-2</c:v>
                </c:pt>
                <c:pt idx="22220">
                  <c:v>2.5651672E-2</c:v>
                </c:pt>
                <c:pt idx="22221">
                  <c:v>2.5685191999999999E-2</c:v>
                </c:pt>
                <c:pt idx="22222">
                  <c:v>2.5718710999999998E-2</c:v>
                </c:pt>
                <c:pt idx="22223">
                  <c:v>2.5752229000000001E-2</c:v>
                </c:pt>
                <c:pt idx="22224">
                  <c:v>2.5785745999999998E-2</c:v>
                </c:pt>
                <c:pt idx="22225">
                  <c:v>2.5819261E-2</c:v>
                </c:pt>
                <c:pt idx="22226">
                  <c:v>2.5852776000000001E-2</c:v>
                </c:pt>
                <c:pt idx="22227">
                  <c:v>2.5886289999999999E-2</c:v>
                </c:pt>
                <c:pt idx="22228">
                  <c:v>2.5919801999999999E-2</c:v>
                </c:pt>
                <c:pt idx="22229">
                  <c:v>2.5953314000000002E-2</c:v>
                </c:pt>
                <c:pt idx="22230">
                  <c:v>2.5986823999999999E-2</c:v>
                </c:pt>
                <c:pt idx="22231">
                  <c:v>2.6020333E-2</c:v>
                </c:pt>
                <c:pt idx="22232">
                  <c:v>2.6053842000000001E-2</c:v>
                </c:pt>
                <c:pt idx="22233">
                  <c:v>2.6087348999999999E-2</c:v>
                </c:pt>
                <c:pt idx="22234">
                  <c:v>2.6120854999999998E-2</c:v>
                </c:pt>
                <c:pt idx="22235">
                  <c:v>2.6154360000000001E-2</c:v>
                </c:pt>
                <c:pt idx="22236">
                  <c:v>2.6187864000000002E-2</c:v>
                </c:pt>
                <c:pt idx="22237">
                  <c:v>2.6221366999999999E-2</c:v>
                </c:pt>
                <c:pt idx="22238">
                  <c:v>2.6254869E-2</c:v>
                </c:pt>
                <c:pt idx="22239">
                  <c:v>2.6288368999999999E-2</c:v>
                </c:pt>
                <c:pt idx="22240">
                  <c:v>2.6321869000000001E-2</c:v>
                </c:pt>
                <c:pt idx="22241">
                  <c:v>2.6355367000000001E-2</c:v>
                </c:pt>
                <c:pt idx="22242">
                  <c:v>2.6388865000000001E-2</c:v>
                </c:pt>
                <c:pt idx="22243">
                  <c:v>2.6422360999999998E-2</c:v>
                </c:pt>
                <c:pt idx="22244">
                  <c:v>2.6455856999999999E-2</c:v>
                </c:pt>
                <c:pt idx="22245">
                  <c:v>2.6489351000000001E-2</c:v>
                </c:pt>
                <c:pt idx="22246">
                  <c:v>2.6522844E-2</c:v>
                </c:pt>
                <c:pt idx="22247">
                  <c:v>2.6556336E-2</c:v>
                </c:pt>
                <c:pt idx="22248">
                  <c:v>2.6589827E-2</c:v>
                </c:pt>
                <c:pt idx="22249">
                  <c:v>2.6623317000000001E-2</c:v>
                </c:pt>
                <c:pt idx="22250">
                  <c:v>2.6656806000000002E-2</c:v>
                </c:pt>
                <c:pt idx="22251">
                  <c:v>2.6690293E-2</c:v>
                </c:pt>
                <c:pt idx="22252">
                  <c:v>2.6723779999999999E-2</c:v>
                </c:pt>
                <c:pt idx="22253">
                  <c:v>2.6757264999999999E-2</c:v>
                </c:pt>
                <c:pt idx="22254">
                  <c:v>2.6790749999999999E-2</c:v>
                </c:pt>
                <c:pt idx="22255">
                  <c:v>2.6824232999999999E-2</c:v>
                </c:pt>
                <c:pt idx="22256">
                  <c:v>2.6857715000000001E-2</c:v>
                </c:pt>
                <c:pt idx="22257">
                  <c:v>2.6891195999999999E-2</c:v>
                </c:pt>
                <c:pt idx="22258">
                  <c:v>2.6924676000000002E-2</c:v>
                </c:pt>
                <c:pt idx="22259">
                  <c:v>2.6958155000000001E-2</c:v>
                </c:pt>
                <c:pt idx="22260">
                  <c:v>2.6991632000000002E-2</c:v>
                </c:pt>
                <c:pt idx="22261">
                  <c:v>2.7025108999999999E-2</c:v>
                </c:pt>
                <c:pt idx="22262">
                  <c:v>2.7058585E-2</c:v>
                </c:pt>
                <c:pt idx="22263">
                  <c:v>2.7092059000000002E-2</c:v>
                </c:pt>
                <c:pt idx="22264">
                  <c:v>2.7125532000000001E-2</c:v>
                </c:pt>
                <c:pt idx="22265">
                  <c:v>2.7159004E-2</c:v>
                </c:pt>
                <c:pt idx="22266">
                  <c:v>2.7192475000000001E-2</c:v>
                </c:pt>
                <c:pt idx="22267">
                  <c:v>2.7225945000000001E-2</c:v>
                </c:pt>
                <c:pt idx="22268">
                  <c:v>2.7259413999999999E-2</c:v>
                </c:pt>
                <c:pt idx="22269">
                  <c:v>2.7292882000000001E-2</c:v>
                </c:pt>
                <c:pt idx="22270">
                  <c:v>2.7326348E-2</c:v>
                </c:pt>
                <c:pt idx="22271">
                  <c:v>2.7359814E-2</c:v>
                </c:pt>
                <c:pt idx="22272">
                  <c:v>2.7393278E-2</c:v>
                </c:pt>
                <c:pt idx="22273">
                  <c:v>2.7426741000000001E-2</c:v>
                </c:pt>
                <c:pt idx="22274">
                  <c:v>2.7460202999999999E-2</c:v>
                </c:pt>
                <c:pt idx="22275">
                  <c:v>2.7493664000000001E-2</c:v>
                </c:pt>
                <c:pt idx="22276">
                  <c:v>2.7527124E-2</c:v>
                </c:pt>
                <c:pt idx="22277">
                  <c:v>2.7560583E-2</c:v>
                </c:pt>
                <c:pt idx="22278">
                  <c:v>2.759404E-2</c:v>
                </c:pt>
                <c:pt idx="22279">
                  <c:v>2.7627497000000001E-2</c:v>
                </c:pt>
                <c:pt idx="22280">
                  <c:v>2.7660951999999999E-2</c:v>
                </c:pt>
                <c:pt idx="22281">
                  <c:v>2.7694406000000001E-2</c:v>
                </c:pt>
                <c:pt idx="22282">
                  <c:v>2.7727859000000001E-2</c:v>
                </c:pt>
                <c:pt idx="22283">
                  <c:v>2.7761311E-2</c:v>
                </c:pt>
                <c:pt idx="22284">
                  <c:v>2.7794761000000001E-2</c:v>
                </c:pt>
                <c:pt idx="22285">
                  <c:v>2.7828210999999999E-2</c:v>
                </c:pt>
                <c:pt idx="22286">
                  <c:v>2.7861659E-2</c:v>
                </c:pt>
                <c:pt idx="22287">
                  <c:v>2.7895105999999999E-2</c:v>
                </c:pt>
                <c:pt idx="22288">
                  <c:v>2.7928552999999998E-2</c:v>
                </c:pt>
                <c:pt idx="22289">
                  <c:v>2.7961996999999999E-2</c:v>
                </c:pt>
                <c:pt idx="22290">
                  <c:v>2.7995440999999999E-2</c:v>
                </c:pt>
                <c:pt idx="22291">
                  <c:v>2.8028884E-2</c:v>
                </c:pt>
                <c:pt idx="22292">
                  <c:v>2.8062324999999999E-2</c:v>
                </c:pt>
                <c:pt idx="22293">
                  <c:v>2.8095766000000001E-2</c:v>
                </c:pt>
                <c:pt idx="22294">
                  <c:v>2.8129205000000001E-2</c:v>
                </c:pt>
                <c:pt idx="22295">
                  <c:v>2.8162643000000001E-2</c:v>
                </c:pt>
                <c:pt idx="22296">
                  <c:v>2.8196079999999998E-2</c:v>
                </c:pt>
                <c:pt idx="22297">
                  <c:v>2.8229516E-2</c:v>
                </c:pt>
                <c:pt idx="22298">
                  <c:v>2.8262949999999998E-2</c:v>
                </c:pt>
                <c:pt idx="22299">
                  <c:v>2.8296383000000001E-2</c:v>
                </c:pt>
                <c:pt idx="22300">
                  <c:v>2.8329816000000001E-2</c:v>
                </c:pt>
                <c:pt idx="22301">
                  <c:v>2.8363247000000001E-2</c:v>
                </c:pt>
                <c:pt idx="22302">
                  <c:v>2.8396676999999999E-2</c:v>
                </c:pt>
                <c:pt idx="22303">
                  <c:v>2.8430105000000001E-2</c:v>
                </c:pt>
                <c:pt idx="22304">
                  <c:v>2.8463532999999999E-2</c:v>
                </c:pt>
                <c:pt idx="22305">
                  <c:v>2.8496958999999999E-2</c:v>
                </c:pt>
                <c:pt idx="22306">
                  <c:v>2.8530383999999999E-2</c:v>
                </c:pt>
                <c:pt idx="22307">
                  <c:v>2.8563808E-2</c:v>
                </c:pt>
                <c:pt idx="22308">
                  <c:v>2.8597231000000001E-2</c:v>
                </c:pt>
                <c:pt idx="22309">
                  <c:v>2.8630652999999999E-2</c:v>
                </c:pt>
                <c:pt idx="22310">
                  <c:v>2.8664073000000002E-2</c:v>
                </c:pt>
                <c:pt idx="22311">
                  <c:v>2.8697493000000001E-2</c:v>
                </c:pt>
                <c:pt idx="22312">
                  <c:v>2.8730911000000001E-2</c:v>
                </c:pt>
                <c:pt idx="22313">
                  <c:v>2.8764327999999999E-2</c:v>
                </c:pt>
                <c:pt idx="22314">
                  <c:v>2.8797744E-2</c:v>
                </c:pt>
                <c:pt idx="22315">
                  <c:v>2.8831157999999999E-2</c:v>
                </c:pt>
                <c:pt idx="22316">
                  <c:v>2.8864572000000002E-2</c:v>
                </c:pt>
                <c:pt idx="22317">
                  <c:v>2.8897984000000002E-2</c:v>
                </c:pt>
                <c:pt idx="22318">
                  <c:v>2.8931394999999999E-2</c:v>
                </c:pt>
                <c:pt idx="22319">
                  <c:v>2.8964805E-2</c:v>
                </c:pt>
                <c:pt idx="22320">
                  <c:v>2.8998212999999998E-2</c:v>
                </c:pt>
                <c:pt idx="22321">
                  <c:v>2.9031621000000001E-2</c:v>
                </c:pt>
                <c:pt idx="22322">
                  <c:v>2.9065027E-2</c:v>
                </c:pt>
                <c:pt idx="22323">
                  <c:v>2.9098432E-2</c:v>
                </c:pt>
                <c:pt idx="22324">
                  <c:v>2.9131836000000001E-2</c:v>
                </c:pt>
                <c:pt idx="22325">
                  <c:v>2.9165238999999999E-2</c:v>
                </c:pt>
                <c:pt idx="22326">
                  <c:v>2.9198640000000001E-2</c:v>
                </c:pt>
                <c:pt idx="22327">
                  <c:v>2.9232040000000001E-2</c:v>
                </c:pt>
                <c:pt idx="22328">
                  <c:v>2.9265439000000001E-2</c:v>
                </c:pt>
                <c:pt idx="22329">
                  <c:v>2.9298837000000001E-2</c:v>
                </c:pt>
                <c:pt idx="22330">
                  <c:v>2.9332233999999999E-2</c:v>
                </c:pt>
                <c:pt idx="22331">
                  <c:v>2.9365629000000001E-2</c:v>
                </c:pt>
                <c:pt idx="22332">
                  <c:v>2.9399023E-2</c:v>
                </c:pt>
                <c:pt idx="22333">
                  <c:v>2.9432415999999999E-2</c:v>
                </c:pt>
                <c:pt idx="22334">
                  <c:v>2.9465808E-2</c:v>
                </c:pt>
                <c:pt idx="22335">
                  <c:v>2.9499199E-2</c:v>
                </c:pt>
                <c:pt idx="22336">
                  <c:v>2.9532587999999999E-2</c:v>
                </c:pt>
                <c:pt idx="22337">
                  <c:v>2.9565976000000001E-2</c:v>
                </c:pt>
                <c:pt idx="22338">
                  <c:v>2.9599363E-2</c:v>
                </c:pt>
                <c:pt idx="22339">
                  <c:v>2.9632749E-2</c:v>
                </c:pt>
                <c:pt idx="22340">
                  <c:v>2.9666133000000001E-2</c:v>
                </c:pt>
                <c:pt idx="22341">
                  <c:v>2.9699517000000002E-2</c:v>
                </c:pt>
                <c:pt idx="22342">
                  <c:v>2.9732899E-2</c:v>
                </c:pt>
                <c:pt idx="22343">
                  <c:v>2.9766279999999999E-2</c:v>
                </c:pt>
                <c:pt idx="22344">
                  <c:v>2.9799658999999999E-2</c:v>
                </c:pt>
                <c:pt idx="22345">
                  <c:v>2.9833037999999999E-2</c:v>
                </c:pt>
                <c:pt idx="22346">
                  <c:v>2.9866415E-2</c:v>
                </c:pt>
                <c:pt idx="22347">
                  <c:v>2.9899790999999998E-2</c:v>
                </c:pt>
                <c:pt idx="22348">
                  <c:v>2.9933166000000001E-2</c:v>
                </c:pt>
                <c:pt idx="22349">
                  <c:v>2.9966539E-2</c:v>
                </c:pt>
                <c:pt idx="22350">
                  <c:v>2.9999911000000001E-2</c:v>
                </c:pt>
                <c:pt idx="22351">
                  <c:v>3.0033282000000001E-2</c:v>
                </c:pt>
                <c:pt idx="22352">
                  <c:v>3.0066651999999999E-2</c:v>
                </c:pt>
                <c:pt idx="22353">
                  <c:v>3.0100021000000001E-2</c:v>
                </c:pt>
                <c:pt idx="22354">
                  <c:v>3.0133388000000001E-2</c:v>
                </c:pt>
                <c:pt idx="22355">
                  <c:v>3.0166754E-2</c:v>
                </c:pt>
                <c:pt idx="22356">
                  <c:v>3.0200119000000001E-2</c:v>
                </c:pt>
                <c:pt idx="22357">
                  <c:v>3.0233481999999999E-2</c:v>
                </c:pt>
                <c:pt idx="22358">
                  <c:v>3.0266845000000001E-2</c:v>
                </c:pt>
                <c:pt idx="22359">
                  <c:v>3.0300206E-2</c:v>
                </c:pt>
                <c:pt idx="22360">
                  <c:v>3.0333565999999999E-2</c:v>
                </c:pt>
                <c:pt idx="22361">
                  <c:v>3.0366924E-2</c:v>
                </c:pt>
                <c:pt idx="22362">
                  <c:v>3.0400281000000001E-2</c:v>
                </c:pt>
                <c:pt idx="22363">
                  <c:v>3.0433636999999999E-2</c:v>
                </c:pt>
                <c:pt idx="22364">
                  <c:v>3.0466991999999998E-2</c:v>
                </c:pt>
                <c:pt idx="22365">
                  <c:v>3.0500346000000001E-2</c:v>
                </c:pt>
                <c:pt idx="22366">
                  <c:v>3.0533698000000001E-2</c:v>
                </c:pt>
                <c:pt idx="22367">
                  <c:v>3.0567048999999999E-2</c:v>
                </c:pt>
                <c:pt idx="22368">
                  <c:v>3.0600399E-2</c:v>
                </c:pt>
                <c:pt idx="22369">
                  <c:v>3.0633747999999999E-2</c:v>
                </c:pt>
                <c:pt idx="22370">
                  <c:v>3.0667094999999998E-2</c:v>
                </c:pt>
                <c:pt idx="22371">
                  <c:v>3.0700440999999998E-2</c:v>
                </c:pt>
                <c:pt idx="22372">
                  <c:v>3.0733785999999999E-2</c:v>
                </c:pt>
                <c:pt idx="22373">
                  <c:v>3.0767129000000001E-2</c:v>
                </c:pt>
                <c:pt idx="22374">
                  <c:v>3.0800471999999999E-2</c:v>
                </c:pt>
                <c:pt idx="22375">
                  <c:v>3.0833813000000002E-2</c:v>
                </c:pt>
                <c:pt idx="22376">
                  <c:v>3.0867151999999998E-2</c:v>
                </c:pt>
                <c:pt idx="22377">
                  <c:v>3.0900490999999999E-2</c:v>
                </c:pt>
                <c:pt idx="22378">
                  <c:v>3.0933828E-2</c:v>
                </c:pt>
                <c:pt idx="22379">
                  <c:v>3.0967163999999998E-2</c:v>
                </c:pt>
                <c:pt idx="22380">
                  <c:v>3.1000498000000001E-2</c:v>
                </c:pt>
                <c:pt idx="22381">
                  <c:v>3.1033832000000001E-2</c:v>
                </c:pt>
                <c:pt idx="22382">
                  <c:v>3.1067164000000001E-2</c:v>
                </c:pt>
                <c:pt idx="22383">
                  <c:v>3.1100493999999999E-2</c:v>
                </c:pt>
                <c:pt idx="22384">
                  <c:v>3.1133824000000001E-2</c:v>
                </c:pt>
                <c:pt idx="22385">
                  <c:v>3.1167152E-2</c:v>
                </c:pt>
                <c:pt idx="22386">
                  <c:v>3.1200479E-2</c:v>
                </c:pt>
                <c:pt idx="22387">
                  <c:v>3.1233805E-2</c:v>
                </c:pt>
                <c:pt idx="22388">
                  <c:v>3.1267128999999998E-2</c:v>
                </c:pt>
                <c:pt idx="22389">
                  <c:v>3.1300451999999999E-2</c:v>
                </c:pt>
                <c:pt idx="22390">
                  <c:v>3.1333774000000002E-2</c:v>
                </c:pt>
                <c:pt idx="22391">
                  <c:v>3.1367093999999998E-2</c:v>
                </c:pt>
                <c:pt idx="22392">
                  <c:v>3.1400414000000001E-2</c:v>
                </c:pt>
                <c:pt idx="22393">
                  <c:v>3.1433731999999999E-2</c:v>
                </c:pt>
                <c:pt idx="22394">
                  <c:v>3.1467047999999997E-2</c:v>
                </c:pt>
                <c:pt idx="22395">
                  <c:v>3.1500364000000003E-2</c:v>
                </c:pt>
                <c:pt idx="22396">
                  <c:v>3.1533678000000002E-2</c:v>
                </c:pt>
                <c:pt idx="22397">
                  <c:v>3.1566990000000003E-2</c:v>
                </c:pt>
                <c:pt idx="22398">
                  <c:v>3.1600301999999997E-2</c:v>
                </c:pt>
                <c:pt idx="22399">
                  <c:v>3.1633611999999998E-2</c:v>
                </c:pt>
                <c:pt idx="22400">
                  <c:v>3.1666921000000001E-2</c:v>
                </c:pt>
                <c:pt idx="22401">
                  <c:v>3.1700227999999997E-2</c:v>
                </c:pt>
                <c:pt idx="22402">
                  <c:v>3.1733535E-2</c:v>
                </c:pt>
                <c:pt idx="22403">
                  <c:v>3.1766838999999998E-2</c:v>
                </c:pt>
                <c:pt idx="22404">
                  <c:v>3.1800143000000003E-2</c:v>
                </c:pt>
                <c:pt idx="22405">
                  <c:v>3.1833445000000002E-2</c:v>
                </c:pt>
                <c:pt idx="22406">
                  <c:v>3.1866746000000001E-2</c:v>
                </c:pt>
                <c:pt idx="22407">
                  <c:v>3.1900046000000001E-2</c:v>
                </c:pt>
                <c:pt idx="22408">
                  <c:v>3.1933344000000002E-2</c:v>
                </c:pt>
                <c:pt idx="22409">
                  <c:v>3.1966642000000003E-2</c:v>
                </c:pt>
                <c:pt idx="22410">
                  <c:v>3.1999936999999999E-2</c:v>
                </c:pt>
                <c:pt idx="22411">
                  <c:v>3.2033232000000002E-2</c:v>
                </c:pt>
                <c:pt idx="22412">
                  <c:v>3.2066524999999999E-2</c:v>
                </c:pt>
                <c:pt idx="22413">
                  <c:v>3.2099817000000003E-2</c:v>
                </c:pt>
                <c:pt idx="22414">
                  <c:v>3.2133107000000001E-2</c:v>
                </c:pt>
                <c:pt idx="22415">
                  <c:v>3.2166396E-2</c:v>
                </c:pt>
                <c:pt idx="22416">
                  <c:v>3.2199683999999999E-2</c:v>
                </c:pt>
                <c:pt idx="22417">
                  <c:v>3.2232970999999999E-2</c:v>
                </c:pt>
                <c:pt idx="22418">
                  <c:v>3.2266256E-2</c:v>
                </c:pt>
                <c:pt idx="22419">
                  <c:v>3.2299540000000002E-2</c:v>
                </c:pt>
                <c:pt idx="22420">
                  <c:v>3.2332821999999997E-2</c:v>
                </c:pt>
                <c:pt idx="22421">
                  <c:v>3.2366103E-2</c:v>
                </c:pt>
                <c:pt idx="22422">
                  <c:v>3.2399382999999997E-2</c:v>
                </c:pt>
                <c:pt idx="22423">
                  <c:v>3.2432662000000001E-2</c:v>
                </c:pt>
                <c:pt idx="22424">
                  <c:v>3.2465938999999999E-2</c:v>
                </c:pt>
                <c:pt idx="22425">
                  <c:v>3.2499214999999998E-2</c:v>
                </c:pt>
                <c:pt idx="22426">
                  <c:v>3.2532488999999998E-2</c:v>
                </c:pt>
                <c:pt idx="22427">
                  <c:v>3.2565761999999998E-2</c:v>
                </c:pt>
                <c:pt idx="22428">
                  <c:v>3.2599033999999999E-2</c:v>
                </c:pt>
                <c:pt idx="22429">
                  <c:v>3.2632305E-2</c:v>
                </c:pt>
                <c:pt idx="22430">
                  <c:v>3.2665574000000003E-2</c:v>
                </c:pt>
                <c:pt idx="22431">
                  <c:v>3.2698841999999999E-2</c:v>
                </c:pt>
                <c:pt idx="22432">
                  <c:v>3.2732108000000003E-2</c:v>
                </c:pt>
                <c:pt idx="22433">
                  <c:v>3.2765373E-2</c:v>
                </c:pt>
                <c:pt idx="22434">
                  <c:v>3.2798636999999999E-2</c:v>
                </c:pt>
                <c:pt idx="22435">
                  <c:v>3.2831899999999997E-2</c:v>
                </c:pt>
                <c:pt idx="22436">
                  <c:v>3.2865160999999997E-2</c:v>
                </c:pt>
                <c:pt idx="22437">
                  <c:v>3.2898419999999998E-2</c:v>
                </c:pt>
                <c:pt idx="22438">
                  <c:v>3.2931678999999998E-2</c:v>
                </c:pt>
                <c:pt idx="22439">
                  <c:v>3.2964936E-2</c:v>
                </c:pt>
                <c:pt idx="22440">
                  <c:v>3.2998191000000003E-2</c:v>
                </c:pt>
                <c:pt idx="22441">
                  <c:v>3.3031445999999999E-2</c:v>
                </c:pt>
                <c:pt idx="22442">
                  <c:v>3.3064699000000003E-2</c:v>
                </c:pt>
                <c:pt idx="22443">
                  <c:v>3.3097950000000001E-2</c:v>
                </c:pt>
                <c:pt idx="22444">
                  <c:v>3.3131200999999999E-2</c:v>
                </c:pt>
                <c:pt idx="22445">
                  <c:v>3.3164448999999999E-2</c:v>
                </c:pt>
                <c:pt idx="22446">
                  <c:v>3.3197696999999998E-2</c:v>
                </c:pt>
                <c:pt idx="22447">
                  <c:v>3.3230942999999999E-2</c:v>
                </c:pt>
                <c:pt idx="22448">
                  <c:v>3.3264188E-2</c:v>
                </c:pt>
                <c:pt idx="22449">
                  <c:v>3.3297431000000002E-2</c:v>
                </c:pt>
                <c:pt idx="22450">
                  <c:v>3.3330672999999998E-2</c:v>
                </c:pt>
                <c:pt idx="22451">
                  <c:v>3.3363914000000001E-2</c:v>
                </c:pt>
                <c:pt idx="22452">
                  <c:v>3.3397152999999999E-2</c:v>
                </c:pt>
                <c:pt idx="22453">
                  <c:v>3.3430390999999997E-2</c:v>
                </c:pt>
                <c:pt idx="22454">
                  <c:v>3.3463627000000003E-2</c:v>
                </c:pt>
                <c:pt idx="22455">
                  <c:v>3.3496863000000002E-2</c:v>
                </c:pt>
                <c:pt idx="22456">
                  <c:v>3.3530096000000002E-2</c:v>
                </c:pt>
                <c:pt idx="22457">
                  <c:v>3.3563329000000003E-2</c:v>
                </c:pt>
                <c:pt idx="22458">
                  <c:v>3.3596559999999998E-2</c:v>
                </c:pt>
                <c:pt idx="22459">
                  <c:v>3.3629789E-2</c:v>
                </c:pt>
                <c:pt idx="22460">
                  <c:v>3.3663018000000003E-2</c:v>
                </c:pt>
                <c:pt idx="22461">
                  <c:v>3.3696244E-2</c:v>
                </c:pt>
                <c:pt idx="22462">
                  <c:v>3.3729469999999998E-2</c:v>
                </c:pt>
                <c:pt idx="22463">
                  <c:v>3.3762694000000003E-2</c:v>
                </c:pt>
                <c:pt idx="22464">
                  <c:v>3.3795917000000002E-2</c:v>
                </c:pt>
                <c:pt idx="22465">
                  <c:v>3.3829138000000002E-2</c:v>
                </c:pt>
                <c:pt idx="22466">
                  <c:v>3.3862358000000002E-2</c:v>
                </c:pt>
                <c:pt idx="22467">
                  <c:v>3.3895577000000003E-2</c:v>
                </c:pt>
                <c:pt idx="22468">
                  <c:v>3.3928793999999998E-2</c:v>
                </c:pt>
                <c:pt idx="22469">
                  <c:v>3.3962009000000001E-2</c:v>
                </c:pt>
                <c:pt idx="22470">
                  <c:v>3.3995223999999997E-2</c:v>
                </c:pt>
                <c:pt idx="22471">
                  <c:v>3.4028437000000002E-2</c:v>
                </c:pt>
                <c:pt idx="22472">
                  <c:v>3.4061648E-2</c:v>
                </c:pt>
                <c:pt idx="22473">
                  <c:v>3.4094857999999999E-2</c:v>
                </c:pt>
                <c:pt idx="22474">
                  <c:v>3.4128066999999998E-2</c:v>
                </c:pt>
                <c:pt idx="22475">
                  <c:v>3.4161273999999998E-2</c:v>
                </c:pt>
                <c:pt idx="22476">
                  <c:v>3.4194479999999999E-2</c:v>
                </c:pt>
                <c:pt idx="22477">
                  <c:v>3.4227685000000001E-2</c:v>
                </c:pt>
                <c:pt idx="22478">
                  <c:v>3.4260888000000003E-2</c:v>
                </c:pt>
                <c:pt idx="22479">
                  <c:v>3.4294089999999999E-2</c:v>
                </c:pt>
                <c:pt idx="22480">
                  <c:v>3.4327290000000003E-2</c:v>
                </c:pt>
                <c:pt idx="22481">
                  <c:v>3.4360489000000001E-2</c:v>
                </c:pt>
                <c:pt idx="22482">
                  <c:v>3.4393686E-2</c:v>
                </c:pt>
                <c:pt idx="22483">
                  <c:v>3.4426881999999999E-2</c:v>
                </c:pt>
                <c:pt idx="22484">
                  <c:v>3.4460076999999999E-2</c:v>
                </c:pt>
                <c:pt idx="22485">
                  <c:v>3.4493269999999999E-2</c:v>
                </c:pt>
                <c:pt idx="22486">
                  <c:v>3.4526462000000001E-2</c:v>
                </c:pt>
                <c:pt idx="22487">
                  <c:v>3.4559652000000003E-2</c:v>
                </c:pt>
                <c:pt idx="22488">
                  <c:v>3.4592840999999999E-2</c:v>
                </c:pt>
                <c:pt idx="22489">
                  <c:v>3.4626029000000003E-2</c:v>
                </c:pt>
                <c:pt idx="22490">
                  <c:v>3.4659215E-2</c:v>
                </c:pt>
                <c:pt idx="22491">
                  <c:v>3.4692399999999998E-2</c:v>
                </c:pt>
                <c:pt idx="22492">
                  <c:v>3.4725582999999997E-2</c:v>
                </c:pt>
                <c:pt idx="22493">
                  <c:v>3.4758764999999997E-2</c:v>
                </c:pt>
                <c:pt idx="22494">
                  <c:v>3.4791944999999998E-2</c:v>
                </c:pt>
                <c:pt idx="22495">
                  <c:v>3.4825123999999999E-2</c:v>
                </c:pt>
                <c:pt idx="22496">
                  <c:v>3.4858302000000001E-2</c:v>
                </c:pt>
                <c:pt idx="22497">
                  <c:v>3.4891477999999997E-2</c:v>
                </c:pt>
                <c:pt idx="22498">
                  <c:v>3.4924652E-2</c:v>
                </c:pt>
                <c:pt idx="22499">
                  <c:v>3.4957825999999997E-2</c:v>
                </c:pt>
                <c:pt idx="22500">
                  <c:v>3.4990997000000003E-2</c:v>
                </c:pt>
                <c:pt idx="22501">
                  <c:v>3.5024168000000001E-2</c:v>
                </c:pt>
                <c:pt idx="22502">
                  <c:v>3.5057337000000001E-2</c:v>
                </c:pt>
                <c:pt idx="22503">
                  <c:v>3.5090504000000002E-2</c:v>
                </c:pt>
                <c:pt idx="22504">
                  <c:v>3.5123670000000003E-2</c:v>
                </c:pt>
                <c:pt idx="22505">
                  <c:v>3.5156834999999997E-2</c:v>
                </c:pt>
                <c:pt idx="22506">
                  <c:v>3.5189998E-2</c:v>
                </c:pt>
                <c:pt idx="22507">
                  <c:v>3.5223160000000003E-2</c:v>
                </c:pt>
                <c:pt idx="22508">
                  <c:v>3.5256320000000001E-2</c:v>
                </c:pt>
                <c:pt idx="22509">
                  <c:v>3.5289478999999999E-2</c:v>
                </c:pt>
                <c:pt idx="22510">
                  <c:v>3.5322635999999998E-2</c:v>
                </c:pt>
                <c:pt idx="22511">
                  <c:v>3.5355791999999997E-2</c:v>
                </c:pt>
                <c:pt idx="22512">
                  <c:v>3.5388945999999998E-2</c:v>
                </c:pt>
                <c:pt idx="22513">
                  <c:v>3.5422098999999999E-2</c:v>
                </c:pt>
                <c:pt idx="22514">
                  <c:v>3.5455251E-2</c:v>
                </c:pt>
                <c:pt idx="22515">
                  <c:v>3.5488401000000003E-2</c:v>
                </c:pt>
                <c:pt idx="22516">
                  <c:v>3.5521549999999999E-2</c:v>
                </c:pt>
                <c:pt idx="22517">
                  <c:v>3.5554697000000003E-2</c:v>
                </c:pt>
                <c:pt idx="22518">
                  <c:v>3.5587842000000001E-2</c:v>
                </c:pt>
                <c:pt idx="22519">
                  <c:v>3.5620987E-2</c:v>
                </c:pt>
                <c:pt idx="22520">
                  <c:v>3.5654129E-2</c:v>
                </c:pt>
                <c:pt idx="22521">
                  <c:v>3.5687271E-2</c:v>
                </c:pt>
                <c:pt idx="22522">
                  <c:v>3.5720410000000001E-2</c:v>
                </c:pt>
                <c:pt idx="22523">
                  <c:v>3.5753549000000003E-2</c:v>
                </c:pt>
                <c:pt idx="22524">
                  <c:v>3.5786685999999998E-2</c:v>
                </c:pt>
                <c:pt idx="22525">
                  <c:v>3.5819821000000002E-2</c:v>
                </c:pt>
                <c:pt idx="22526">
                  <c:v>3.5852954999999999E-2</c:v>
                </c:pt>
                <c:pt idx="22527">
                  <c:v>3.5886086999999997E-2</c:v>
                </c:pt>
                <c:pt idx="22528">
                  <c:v>3.5919218000000003E-2</c:v>
                </c:pt>
                <c:pt idx="22529">
                  <c:v>3.5952348000000002E-2</c:v>
                </c:pt>
                <c:pt idx="22530">
                  <c:v>3.5985476000000002E-2</c:v>
                </c:pt>
                <c:pt idx="22531">
                  <c:v>3.6018601999999997E-2</c:v>
                </c:pt>
                <c:pt idx="22532">
                  <c:v>3.6051726999999999E-2</c:v>
                </c:pt>
                <c:pt idx="22533">
                  <c:v>3.6084851000000001E-2</c:v>
                </c:pt>
                <c:pt idx="22534">
                  <c:v>3.6117972999999998E-2</c:v>
                </c:pt>
                <c:pt idx="22535">
                  <c:v>3.6151094000000002E-2</c:v>
                </c:pt>
                <c:pt idx="22536">
                  <c:v>3.6184213E-2</c:v>
                </c:pt>
                <c:pt idx="22537">
                  <c:v>3.6217330999999998E-2</c:v>
                </c:pt>
                <c:pt idx="22538">
                  <c:v>3.6250446999999998E-2</c:v>
                </c:pt>
                <c:pt idx="22539">
                  <c:v>3.6283560999999999E-2</c:v>
                </c:pt>
                <c:pt idx="22540">
                  <c:v>3.6316674E-2</c:v>
                </c:pt>
                <c:pt idx="22541">
                  <c:v>3.6349786000000002E-2</c:v>
                </c:pt>
                <c:pt idx="22542">
                  <c:v>3.6382895999999998E-2</c:v>
                </c:pt>
                <c:pt idx="22543">
                  <c:v>3.6416005000000001E-2</c:v>
                </c:pt>
                <c:pt idx="22544">
                  <c:v>3.6449111999999999E-2</c:v>
                </c:pt>
                <c:pt idx="22545">
                  <c:v>3.6482217999999997E-2</c:v>
                </c:pt>
                <c:pt idx="22546">
                  <c:v>3.6515322000000003E-2</c:v>
                </c:pt>
                <c:pt idx="22547">
                  <c:v>3.6548425000000002E-2</c:v>
                </c:pt>
                <c:pt idx="22548">
                  <c:v>3.6581526000000003E-2</c:v>
                </c:pt>
                <c:pt idx="22549">
                  <c:v>3.6614624999999998E-2</c:v>
                </c:pt>
                <c:pt idx="22550">
                  <c:v>3.6647724E-2</c:v>
                </c:pt>
                <c:pt idx="22551">
                  <c:v>3.6680820000000003E-2</c:v>
                </c:pt>
                <c:pt idx="22552">
                  <c:v>3.6713915E-2</c:v>
                </c:pt>
                <c:pt idx="22553">
                  <c:v>3.6747008999999997E-2</c:v>
                </c:pt>
                <c:pt idx="22554">
                  <c:v>3.6780101000000003E-2</c:v>
                </c:pt>
                <c:pt idx="22555">
                  <c:v>3.6813192000000002E-2</c:v>
                </c:pt>
                <c:pt idx="22556">
                  <c:v>3.6846281000000002E-2</c:v>
                </c:pt>
                <c:pt idx="22557">
                  <c:v>3.6879368000000003E-2</c:v>
                </c:pt>
                <c:pt idx="22558">
                  <c:v>3.6912453999999997E-2</c:v>
                </c:pt>
                <c:pt idx="22559">
                  <c:v>3.6945538999999999E-2</c:v>
                </c:pt>
                <c:pt idx="22560">
                  <c:v>3.6978622000000003E-2</c:v>
                </c:pt>
                <c:pt idx="22561">
                  <c:v>3.7011703999999999E-2</c:v>
                </c:pt>
                <c:pt idx="22562">
                  <c:v>3.7044783999999997E-2</c:v>
                </c:pt>
                <c:pt idx="22563">
                  <c:v>3.7077862000000003E-2</c:v>
                </c:pt>
                <c:pt idx="22564">
                  <c:v>3.7110939000000003E-2</c:v>
                </c:pt>
                <c:pt idx="22565">
                  <c:v>3.7144014000000003E-2</c:v>
                </c:pt>
                <c:pt idx="22566">
                  <c:v>3.7177087999999997E-2</c:v>
                </c:pt>
                <c:pt idx="22567">
                  <c:v>3.7210160999999999E-2</c:v>
                </c:pt>
                <c:pt idx="22568">
                  <c:v>3.7243231000000002E-2</c:v>
                </c:pt>
                <c:pt idx="22569">
                  <c:v>3.7276300999999998E-2</c:v>
                </c:pt>
                <c:pt idx="22570">
                  <c:v>3.7309369000000002E-2</c:v>
                </c:pt>
                <c:pt idx="22571">
                  <c:v>3.7342435E-2</c:v>
                </c:pt>
                <c:pt idx="22572">
                  <c:v>3.7375499E-2</c:v>
                </c:pt>
                <c:pt idx="22573">
                  <c:v>3.7408562999999999E-2</c:v>
                </c:pt>
                <c:pt idx="22574">
                  <c:v>3.7441624E-2</c:v>
                </c:pt>
                <c:pt idx="22575">
                  <c:v>3.7474684000000001E-2</c:v>
                </c:pt>
                <c:pt idx="22576">
                  <c:v>3.7507743000000003E-2</c:v>
                </c:pt>
                <c:pt idx="22577">
                  <c:v>3.7540799999999999E-2</c:v>
                </c:pt>
                <c:pt idx="22578">
                  <c:v>3.7573855000000003E-2</c:v>
                </c:pt>
                <c:pt idx="22579">
                  <c:v>3.7606909000000001E-2</c:v>
                </c:pt>
                <c:pt idx="22580">
                  <c:v>3.7639961E-2</c:v>
                </c:pt>
                <c:pt idx="22581">
                  <c:v>3.7673011999999999E-2</c:v>
                </c:pt>
                <c:pt idx="22582">
                  <c:v>3.7706061999999999E-2</c:v>
                </c:pt>
                <c:pt idx="22583">
                  <c:v>3.7739109E-2</c:v>
                </c:pt>
                <c:pt idx="22584">
                  <c:v>3.7772156000000001E-2</c:v>
                </c:pt>
                <c:pt idx="22585">
                  <c:v>3.7805199999999997E-2</c:v>
                </c:pt>
                <c:pt idx="22586">
                  <c:v>3.7838243000000001E-2</c:v>
                </c:pt>
                <c:pt idx="22587">
                  <c:v>3.7871284999999998E-2</c:v>
                </c:pt>
                <c:pt idx="22588">
                  <c:v>3.7904325000000003E-2</c:v>
                </c:pt>
                <c:pt idx="22589">
                  <c:v>3.7937363000000002E-2</c:v>
                </c:pt>
                <c:pt idx="22590">
                  <c:v>3.7970400000000001E-2</c:v>
                </c:pt>
                <c:pt idx="22591">
                  <c:v>3.8003435000000002E-2</c:v>
                </c:pt>
                <c:pt idx="22592">
                  <c:v>3.8036469000000003E-2</c:v>
                </c:pt>
                <c:pt idx="22593">
                  <c:v>3.8069500999999999E-2</c:v>
                </c:pt>
                <c:pt idx="22594">
                  <c:v>3.8102531000000002E-2</c:v>
                </c:pt>
                <c:pt idx="22595">
                  <c:v>3.8135559999999999E-2</c:v>
                </c:pt>
                <c:pt idx="22596">
                  <c:v>3.8168588000000003E-2</c:v>
                </c:pt>
                <c:pt idx="22597">
                  <c:v>3.8201614000000002E-2</c:v>
                </c:pt>
                <c:pt idx="22598">
                  <c:v>3.8234638000000001E-2</c:v>
                </c:pt>
                <c:pt idx="22599">
                  <c:v>3.8267661000000001E-2</c:v>
                </c:pt>
                <c:pt idx="22600">
                  <c:v>3.8300682000000003E-2</c:v>
                </c:pt>
                <c:pt idx="22601">
                  <c:v>3.8333700999999998E-2</c:v>
                </c:pt>
                <c:pt idx="22602">
                  <c:v>3.8366719000000001E-2</c:v>
                </c:pt>
                <c:pt idx="22603">
                  <c:v>3.8399735999999997E-2</c:v>
                </c:pt>
                <c:pt idx="22604">
                  <c:v>3.8432751000000001E-2</c:v>
                </c:pt>
                <c:pt idx="22605">
                  <c:v>3.8465764E-2</c:v>
                </c:pt>
                <c:pt idx="22606">
                  <c:v>3.8498774999999999E-2</c:v>
                </c:pt>
                <c:pt idx="22607">
                  <c:v>3.8531785999999998E-2</c:v>
                </c:pt>
                <c:pt idx="22608">
                  <c:v>3.8564793999999999E-2</c:v>
                </c:pt>
                <c:pt idx="22609">
                  <c:v>3.8597801000000001E-2</c:v>
                </c:pt>
                <c:pt idx="22610">
                  <c:v>3.8630805999999997E-2</c:v>
                </c:pt>
                <c:pt idx="22611">
                  <c:v>3.866381E-2</c:v>
                </c:pt>
                <c:pt idx="22612">
                  <c:v>3.8696811999999997E-2</c:v>
                </c:pt>
                <c:pt idx="22613">
                  <c:v>3.8729813000000002E-2</c:v>
                </c:pt>
                <c:pt idx="22614">
                  <c:v>3.8762812000000001E-2</c:v>
                </c:pt>
                <c:pt idx="22615">
                  <c:v>3.8795809000000001E-2</c:v>
                </c:pt>
                <c:pt idx="22616">
                  <c:v>3.8828805000000001E-2</c:v>
                </c:pt>
                <c:pt idx="22617">
                  <c:v>3.8861799000000002E-2</c:v>
                </c:pt>
                <c:pt idx="22618">
                  <c:v>3.8894791999999997E-2</c:v>
                </c:pt>
                <c:pt idx="22619">
                  <c:v>3.8927783000000001E-2</c:v>
                </c:pt>
                <c:pt idx="22620">
                  <c:v>3.8960771999999998E-2</c:v>
                </c:pt>
                <c:pt idx="22621">
                  <c:v>3.8993760000000002E-2</c:v>
                </c:pt>
                <c:pt idx="22622">
                  <c:v>3.9026746000000001E-2</c:v>
                </c:pt>
                <c:pt idx="22623">
                  <c:v>3.9059731E-2</c:v>
                </c:pt>
                <c:pt idx="22624">
                  <c:v>3.9092714000000001E-2</c:v>
                </c:pt>
                <c:pt idx="22625">
                  <c:v>3.9125695000000002E-2</c:v>
                </c:pt>
                <c:pt idx="22626">
                  <c:v>3.9158674999999997E-2</c:v>
                </c:pt>
                <c:pt idx="22627">
                  <c:v>3.9191653E-2</c:v>
                </c:pt>
                <c:pt idx="22628">
                  <c:v>3.9224628999999997E-2</c:v>
                </c:pt>
                <c:pt idx="22629">
                  <c:v>3.9257604000000001E-2</c:v>
                </c:pt>
                <c:pt idx="22630">
                  <c:v>3.9290578E-2</c:v>
                </c:pt>
                <c:pt idx="22631">
                  <c:v>3.9323548999999999E-2</c:v>
                </c:pt>
                <c:pt idx="22632">
                  <c:v>3.9356519E-2</c:v>
                </c:pt>
                <c:pt idx="22633">
                  <c:v>3.9389488E-2</c:v>
                </c:pt>
                <c:pt idx="22634">
                  <c:v>3.9422455000000002E-2</c:v>
                </c:pt>
                <c:pt idx="22635">
                  <c:v>3.9455419999999998E-2</c:v>
                </c:pt>
                <c:pt idx="22636">
                  <c:v>3.9488384000000001E-2</c:v>
                </c:pt>
                <c:pt idx="22637">
                  <c:v>3.9521344999999999E-2</c:v>
                </c:pt>
                <c:pt idx="22638">
                  <c:v>3.9554305999999997E-2</c:v>
                </c:pt>
                <c:pt idx="22639">
                  <c:v>3.9587265000000003E-2</c:v>
                </c:pt>
                <c:pt idx="22640">
                  <c:v>3.9620221999999997E-2</c:v>
                </c:pt>
                <c:pt idx="22641">
                  <c:v>3.9653176999999998E-2</c:v>
                </c:pt>
                <c:pt idx="22642">
                  <c:v>3.9686130999999999E-2</c:v>
                </c:pt>
                <c:pt idx="22643">
                  <c:v>3.9719083000000002E-2</c:v>
                </c:pt>
                <c:pt idx="22644">
                  <c:v>3.9752033999999999E-2</c:v>
                </c:pt>
                <c:pt idx="22645">
                  <c:v>3.9784983000000003E-2</c:v>
                </c:pt>
                <c:pt idx="22646">
                  <c:v>3.9817930000000001E-2</c:v>
                </c:pt>
                <c:pt idx="22647">
                  <c:v>3.9850876E-2</c:v>
                </c:pt>
                <c:pt idx="22648">
                  <c:v>3.988382E-2</c:v>
                </c:pt>
                <c:pt idx="22649">
                  <c:v>3.9916762000000001E-2</c:v>
                </c:pt>
                <c:pt idx="22650">
                  <c:v>3.9949703000000003E-2</c:v>
                </c:pt>
                <c:pt idx="22651">
                  <c:v>3.9982641999999999E-2</c:v>
                </c:pt>
                <c:pt idx="22652">
                  <c:v>4.0015579000000003E-2</c:v>
                </c:pt>
                <c:pt idx="22653">
                  <c:v>4.0048515E-2</c:v>
                </c:pt>
                <c:pt idx="22654">
                  <c:v>4.0081448999999998E-2</c:v>
                </c:pt>
                <c:pt idx="22655">
                  <c:v>4.0114381999999997E-2</c:v>
                </c:pt>
                <c:pt idx="22656">
                  <c:v>4.0147312999999997E-2</c:v>
                </c:pt>
                <c:pt idx="22657">
                  <c:v>4.0180241999999998E-2</c:v>
                </c:pt>
                <c:pt idx="22658">
                  <c:v>4.0213169E-2</c:v>
                </c:pt>
                <c:pt idx="22659">
                  <c:v>4.0246095000000003E-2</c:v>
                </c:pt>
                <c:pt idx="22660">
                  <c:v>4.0279019999999999E-2</c:v>
                </c:pt>
                <c:pt idx="22661">
                  <c:v>4.0311942000000003E-2</c:v>
                </c:pt>
                <c:pt idx="22662">
                  <c:v>4.0344863000000002E-2</c:v>
                </c:pt>
                <c:pt idx="22663">
                  <c:v>4.0377782000000001E-2</c:v>
                </c:pt>
                <c:pt idx="22664">
                  <c:v>4.0410700000000001E-2</c:v>
                </c:pt>
                <c:pt idx="22665">
                  <c:v>4.0443616000000002E-2</c:v>
                </c:pt>
                <c:pt idx="22666">
                  <c:v>4.0476529999999997E-2</c:v>
                </c:pt>
                <c:pt idx="22667">
                  <c:v>4.0509442999999999E-2</c:v>
                </c:pt>
                <c:pt idx="22668">
                  <c:v>4.0542354000000003E-2</c:v>
                </c:pt>
                <c:pt idx="22669">
                  <c:v>4.0575263E-2</c:v>
                </c:pt>
                <c:pt idx="22670">
                  <c:v>4.0608170999999998E-2</c:v>
                </c:pt>
                <c:pt idx="22671">
                  <c:v>4.0641076999999998E-2</c:v>
                </c:pt>
                <c:pt idx="22672">
                  <c:v>4.0673980999999998E-2</c:v>
                </c:pt>
                <c:pt idx="22673">
                  <c:v>4.0706883999999999E-2</c:v>
                </c:pt>
                <c:pt idx="22674">
                  <c:v>4.0739785000000001E-2</c:v>
                </c:pt>
                <c:pt idx="22675">
                  <c:v>4.0772683999999997E-2</c:v>
                </c:pt>
                <c:pt idx="22676">
                  <c:v>4.0805582E-2</c:v>
                </c:pt>
                <c:pt idx="22677">
                  <c:v>4.0838476999999998E-2</c:v>
                </c:pt>
                <c:pt idx="22678">
                  <c:v>4.0871372000000003E-2</c:v>
                </c:pt>
                <c:pt idx="22679">
                  <c:v>4.0904264000000003E-2</c:v>
                </c:pt>
                <c:pt idx="22680">
                  <c:v>4.0937155000000003E-2</c:v>
                </c:pt>
                <c:pt idx="22681">
                  <c:v>4.0970043999999997E-2</c:v>
                </c:pt>
                <c:pt idx="22682">
                  <c:v>4.1002931999999999E-2</c:v>
                </c:pt>
                <c:pt idx="22683">
                  <c:v>4.1035818000000002E-2</c:v>
                </c:pt>
                <c:pt idx="22684">
                  <c:v>4.1068701999999999E-2</c:v>
                </c:pt>
                <c:pt idx="22685">
                  <c:v>4.1101583999999997E-2</c:v>
                </c:pt>
                <c:pt idx="22686">
                  <c:v>4.1134465000000002E-2</c:v>
                </c:pt>
                <c:pt idx="22687">
                  <c:v>4.1167344000000002E-2</c:v>
                </c:pt>
                <c:pt idx="22688">
                  <c:v>4.1200222000000002E-2</c:v>
                </c:pt>
                <c:pt idx="22689">
                  <c:v>4.1233097000000003E-2</c:v>
                </c:pt>
                <c:pt idx="22690">
                  <c:v>4.1265970999999999E-2</c:v>
                </c:pt>
                <c:pt idx="22691">
                  <c:v>4.1298844000000001E-2</c:v>
                </c:pt>
                <c:pt idx="22692">
                  <c:v>4.1331713999999999E-2</c:v>
                </c:pt>
                <c:pt idx="22693">
                  <c:v>4.1364583000000003E-2</c:v>
                </c:pt>
                <c:pt idx="22694">
                  <c:v>4.1397450000000002E-2</c:v>
                </c:pt>
                <c:pt idx="22695">
                  <c:v>4.1430316000000002E-2</c:v>
                </c:pt>
                <c:pt idx="22696">
                  <c:v>4.1463180000000002E-2</c:v>
                </c:pt>
                <c:pt idx="22697">
                  <c:v>4.1496041999999997E-2</c:v>
                </c:pt>
                <c:pt idx="22698">
                  <c:v>4.1528901999999999E-2</c:v>
                </c:pt>
                <c:pt idx="22699">
                  <c:v>4.1561761000000003E-2</c:v>
                </c:pt>
                <c:pt idx="22700">
                  <c:v>4.1594618E-2</c:v>
                </c:pt>
                <c:pt idx="22701">
                  <c:v>4.1627472999999998E-2</c:v>
                </c:pt>
                <c:pt idx="22702">
                  <c:v>4.1660325999999998E-2</c:v>
                </c:pt>
                <c:pt idx="22703">
                  <c:v>4.1693177999999997E-2</c:v>
                </c:pt>
                <c:pt idx="22704">
                  <c:v>4.1726028999999998E-2</c:v>
                </c:pt>
                <c:pt idx="22705">
                  <c:v>4.1758877E-2</c:v>
                </c:pt>
                <c:pt idx="22706">
                  <c:v>4.1791724000000002E-2</c:v>
                </c:pt>
                <c:pt idx="22707">
                  <c:v>4.1824568999999999E-2</c:v>
                </c:pt>
                <c:pt idx="22708">
                  <c:v>4.1857411999999997E-2</c:v>
                </c:pt>
                <c:pt idx="22709">
                  <c:v>4.1890253000000002E-2</c:v>
                </c:pt>
                <c:pt idx="22710">
                  <c:v>4.1923093000000002E-2</c:v>
                </c:pt>
                <c:pt idx="22711">
                  <c:v>4.1955931000000002E-2</c:v>
                </c:pt>
                <c:pt idx="22712">
                  <c:v>4.1988768000000003E-2</c:v>
                </c:pt>
                <c:pt idx="22713">
                  <c:v>4.2021601999999998E-2</c:v>
                </c:pt>
                <c:pt idx="22714">
                  <c:v>4.2054435000000001E-2</c:v>
                </c:pt>
                <c:pt idx="22715">
                  <c:v>4.2087265999999998E-2</c:v>
                </c:pt>
                <c:pt idx="22716">
                  <c:v>4.2120096000000003E-2</c:v>
                </c:pt>
                <c:pt idx="22717">
                  <c:v>4.2152924000000001E-2</c:v>
                </c:pt>
                <c:pt idx="22718">
                  <c:v>4.2185750000000001E-2</c:v>
                </c:pt>
                <c:pt idx="22719">
                  <c:v>4.2218574000000002E-2</c:v>
                </c:pt>
                <c:pt idx="22720">
                  <c:v>4.2251395999999997E-2</c:v>
                </c:pt>
                <c:pt idx="22721">
                  <c:v>4.2284216999999999E-2</c:v>
                </c:pt>
                <c:pt idx="22722">
                  <c:v>4.2317036000000002E-2</c:v>
                </c:pt>
                <c:pt idx="22723">
                  <c:v>4.2349853E-2</c:v>
                </c:pt>
                <c:pt idx="22724">
                  <c:v>4.2382668999999998E-2</c:v>
                </c:pt>
                <c:pt idx="22725">
                  <c:v>4.2415482999999997E-2</c:v>
                </c:pt>
                <c:pt idx="22726">
                  <c:v>4.2448294999999997E-2</c:v>
                </c:pt>
                <c:pt idx="22727">
                  <c:v>4.2481104999999998E-2</c:v>
                </c:pt>
                <c:pt idx="22728">
                  <c:v>4.2513914E-2</c:v>
                </c:pt>
                <c:pt idx="22729">
                  <c:v>4.2546721000000003E-2</c:v>
                </c:pt>
                <c:pt idx="22730">
                  <c:v>4.2579525999999999E-2</c:v>
                </c:pt>
                <c:pt idx="22731">
                  <c:v>4.2612328999999997E-2</c:v>
                </c:pt>
                <c:pt idx="22732">
                  <c:v>4.2645131000000003E-2</c:v>
                </c:pt>
                <c:pt idx="22733">
                  <c:v>4.2677931000000002E-2</c:v>
                </c:pt>
                <c:pt idx="22734">
                  <c:v>4.2710729000000003E-2</c:v>
                </c:pt>
                <c:pt idx="22735">
                  <c:v>4.2743524999999997E-2</c:v>
                </c:pt>
                <c:pt idx="22736">
                  <c:v>4.277632E-2</c:v>
                </c:pt>
                <c:pt idx="22737">
                  <c:v>4.2809113000000003E-2</c:v>
                </c:pt>
                <c:pt idx="22738">
                  <c:v>4.2841904E-2</c:v>
                </c:pt>
                <c:pt idx="22739">
                  <c:v>4.2874692999999998E-2</c:v>
                </c:pt>
                <c:pt idx="22740">
                  <c:v>4.2907479999999998E-2</c:v>
                </c:pt>
                <c:pt idx="22741">
                  <c:v>4.2940265999999998E-2</c:v>
                </c:pt>
                <c:pt idx="22742">
                  <c:v>4.2973049999999999E-2</c:v>
                </c:pt>
                <c:pt idx="22743">
                  <c:v>4.3005832000000001E-2</c:v>
                </c:pt>
                <c:pt idx="22744">
                  <c:v>4.3038613000000003E-2</c:v>
                </c:pt>
                <c:pt idx="22745">
                  <c:v>4.3071392E-2</c:v>
                </c:pt>
                <c:pt idx="22746">
                  <c:v>4.3104168999999998E-2</c:v>
                </c:pt>
                <c:pt idx="22747">
                  <c:v>4.3136944000000003E-2</c:v>
                </c:pt>
                <c:pt idx="22748">
                  <c:v>4.3169717000000003E-2</c:v>
                </c:pt>
                <c:pt idx="22749">
                  <c:v>4.3202488999999997E-2</c:v>
                </c:pt>
                <c:pt idx="22750">
                  <c:v>4.3235258999999998E-2</c:v>
                </c:pt>
                <c:pt idx="22751">
                  <c:v>4.3268027000000001E-2</c:v>
                </c:pt>
                <c:pt idx="22752">
                  <c:v>4.3300792999999997E-2</c:v>
                </c:pt>
                <c:pt idx="22753">
                  <c:v>4.3333558000000001E-2</c:v>
                </c:pt>
                <c:pt idx="22754">
                  <c:v>4.336632E-2</c:v>
                </c:pt>
                <c:pt idx="22755">
                  <c:v>4.3399080999999999E-2</c:v>
                </c:pt>
                <c:pt idx="22756">
                  <c:v>4.3431839999999999E-2</c:v>
                </c:pt>
                <c:pt idx="22757">
                  <c:v>4.3464598E-2</c:v>
                </c:pt>
                <c:pt idx="22758">
                  <c:v>4.3497353000000002E-2</c:v>
                </c:pt>
                <c:pt idx="22759">
                  <c:v>4.3530106999999998E-2</c:v>
                </c:pt>
                <c:pt idx="22760">
                  <c:v>4.3562859000000002E-2</c:v>
                </c:pt>
                <c:pt idx="22761">
                  <c:v>4.3595609E-2</c:v>
                </c:pt>
                <c:pt idx="22762">
                  <c:v>4.3628357999999999E-2</c:v>
                </c:pt>
                <c:pt idx="22763">
                  <c:v>4.3661103999999999E-2</c:v>
                </c:pt>
                <c:pt idx="22764">
                  <c:v>4.3693849E-2</c:v>
                </c:pt>
                <c:pt idx="22765">
                  <c:v>4.3726592000000002E-2</c:v>
                </c:pt>
                <c:pt idx="22766">
                  <c:v>4.3759333999999997E-2</c:v>
                </c:pt>
                <c:pt idx="22767">
                  <c:v>4.3792073000000001E-2</c:v>
                </c:pt>
                <c:pt idx="22768">
                  <c:v>4.3824810999999998E-2</c:v>
                </c:pt>
                <c:pt idx="22769">
                  <c:v>4.3857546999999997E-2</c:v>
                </c:pt>
                <c:pt idx="22770">
                  <c:v>4.3890281000000003E-2</c:v>
                </c:pt>
                <c:pt idx="22771">
                  <c:v>4.3923012999999997E-2</c:v>
                </c:pt>
                <c:pt idx="22772">
                  <c:v>4.3955742999999999E-2</c:v>
                </c:pt>
                <c:pt idx="22773">
                  <c:v>4.3988472000000001E-2</c:v>
                </c:pt>
                <c:pt idx="22774">
                  <c:v>4.4021198999999997E-2</c:v>
                </c:pt>
                <c:pt idx="22775">
                  <c:v>4.4053924000000001E-2</c:v>
                </c:pt>
                <c:pt idx="22776">
                  <c:v>4.4086647E-2</c:v>
                </c:pt>
                <c:pt idx="22777">
                  <c:v>4.4119368999999999E-2</c:v>
                </c:pt>
                <c:pt idx="22778">
                  <c:v>4.4152087999999999E-2</c:v>
                </c:pt>
                <c:pt idx="22779">
                  <c:v>4.4184806E-2</c:v>
                </c:pt>
                <c:pt idx="22780">
                  <c:v>4.4217522000000002E-2</c:v>
                </c:pt>
                <c:pt idx="22781">
                  <c:v>4.4250235999999998E-2</c:v>
                </c:pt>
                <c:pt idx="22782">
                  <c:v>4.4282948000000003E-2</c:v>
                </c:pt>
                <c:pt idx="22783">
                  <c:v>4.4315659E-2</c:v>
                </c:pt>
                <c:pt idx="22784">
                  <c:v>4.4348367999999999E-2</c:v>
                </c:pt>
                <c:pt idx="22785">
                  <c:v>4.4381074E-2</c:v>
                </c:pt>
                <c:pt idx="22786">
                  <c:v>4.4413779E-2</c:v>
                </c:pt>
                <c:pt idx="22787">
                  <c:v>4.4446483000000002E-2</c:v>
                </c:pt>
                <c:pt idx="22788">
                  <c:v>4.4479183999999998E-2</c:v>
                </c:pt>
                <c:pt idx="22789">
                  <c:v>4.4511884000000002E-2</c:v>
                </c:pt>
                <c:pt idx="22790">
                  <c:v>4.4544581E-2</c:v>
                </c:pt>
                <c:pt idx="22791">
                  <c:v>4.4577276999999998E-2</c:v>
                </c:pt>
                <c:pt idx="22792">
                  <c:v>4.4609970999999998E-2</c:v>
                </c:pt>
                <c:pt idx="22793">
                  <c:v>4.4642663999999999E-2</c:v>
                </c:pt>
                <c:pt idx="22794">
                  <c:v>4.4675354E-2</c:v>
                </c:pt>
                <c:pt idx="22795">
                  <c:v>4.4708043000000003E-2</c:v>
                </c:pt>
                <c:pt idx="22796">
                  <c:v>4.4740729E-2</c:v>
                </c:pt>
                <c:pt idx="22797">
                  <c:v>4.4773413999999997E-2</c:v>
                </c:pt>
                <c:pt idx="22798">
                  <c:v>4.4806097000000003E-2</c:v>
                </c:pt>
                <c:pt idx="22799">
                  <c:v>4.4838778000000003E-2</c:v>
                </c:pt>
                <c:pt idx="22800">
                  <c:v>4.4871458000000003E-2</c:v>
                </c:pt>
                <c:pt idx="22801">
                  <c:v>4.4904134999999998E-2</c:v>
                </c:pt>
                <c:pt idx="22802">
                  <c:v>4.4936811E-2</c:v>
                </c:pt>
                <c:pt idx="22803">
                  <c:v>4.4969484999999997E-2</c:v>
                </c:pt>
                <c:pt idx="22804">
                  <c:v>4.5002157000000001E-2</c:v>
                </c:pt>
                <c:pt idx="22805">
                  <c:v>4.5034826999999999E-2</c:v>
                </c:pt>
                <c:pt idx="22806">
                  <c:v>4.5067494999999999E-2</c:v>
                </c:pt>
                <c:pt idx="22807">
                  <c:v>4.5100161999999999E-2</c:v>
                </c:pt>
                <c:pt idx="22808">
                  <c:v>4.5132826000000001E-2</c:v>
                </c:pt>
                <c:pt idx="22809">
                  <c:v>4.5165489000000003E-2</c:v>
                </c:pt>
                <c:pt idx="22810">
                  <c:v>4.5198149999999999E-2</c:v>
                </c:pt>
                <c:pt idx="22811">
                  <c:v>4.5230808999999997E-2</c:v>
                </c:pt>
                <c:pt idx="22812">
                  <c:v>4.5263466000000002E-2</c:v>
                </c:pt>
                <c:pt idx="22813">
                  <c:v>4.5296121000000002E-2</c:v>
                </c:pt>
                <c:pt idx="22814">
                  <c:v>4.5328775000000002E-2</c:v>
                </c:pt>
                <c:pt idx="22815">
                  <c:v>4.5361427000000003E-2</c:v>
                </c:pt>
                <c:pt idx="22816">
                  <c:v>4.5394075999999998E-2</c:v>
                </c:pt>
                <c:pt idx="22817">
                  <c:v>4.5426724000000002E-2</c:v>
                </c:pt>
                <c:pt idx="22818">
                  <c:v>4.5459369999999999E-2</c:v>
                </c:pt>
                <c:pt idx="22819">
                  <c:v>4.5492013999999997E-2</c:v>
                </c:pt>
                <c:pt idx="22820">
                  <c:v>4.5524655999999997E-2</c:v>
                </c:pt>
                <c:pt idx="22821">
                  <c:v>4.5557296999999997E-2</c:v>
                </c:pt>
                <c:pt idx="22822">
                  <c:v>4.5589934999999998E-2</c:v>
                </c:pt>
                <c:pt idx="22823">
                  <c:v>4.5622572E-2</c:v>
                </c:pt>
                <c:pt idx="22824">
                  <c:v>4.5655207000000003E-2</c:v>
                </c:pt>
                <c:pt idx="22825">
                  <c:v>4.568784E-2</c:v>
                </c:pt>
                <c:pt idx="22826">
                  <c:v>4.5720470999999999E-2</c:v>
                </c:pt>
                <c:pt idx="22827">
                  <c:v>4.5753099999999998E-2</c:v>
                </c:pt>
                <c:pt idx="22828">
                  <c:v>4.5785726999999998E-2</c:v>
                </c:pt>
                <c:pt idx="22829">
                  <c:v>4.5818352E-2</c:v>
                </c:pt>
                <c:pt idx="22830">
                  <c:v>4.5850976000000002E-2</c:v>
                </c:pt>
                <c:pt idx="22831">
                  <c:v>4.5883597999999998E-2</c:v>
                </c:pt>
                <c:pt idx="22832">
                  <c:v>4.5916217000000002E-2</c:v>
                </c:pt>
                <c:pt idx="22833">
                  <c:v>4.5948835E-2</c:v>
                </c:pt>
                <c:pt idx="22834">
                  <c:v>4.5981451E-2</c:v>
                </c:pt>
                <c:pt idx="22835">
                  <c:v>4.6014065E-2</c:v>
                </c:pt>
                <c:pt idx="22836">
                  <c:v>4.6046677000000001E-2</c:v>
                </c:pt>
                <c:pt idx="22837">
                  <c:v>4.6079288000000003E-2</c:v>
                </c:pt>
                <c:pt idx="22838">
                  <c:v>4.6111895999999999E-2</c:v>
                </c:pt>
                <c:pt idx="22839">
                  <c:v>4.6144501999999997E-2</c:v>
                </c:pt>
                <c:pt idx="22840">
                  <c:v>4.6177107000000002E-2</c:v>
                </c:pt>
                <c:pt idx="22841">
                  <c:v>4.6209710000000001E-2</c:v>
                </c:pt>
                <c:pt idx="22842">
                  <c:v>4.6242311000000001E-2</c:v>
                </c:pt>
                <c:pt idx="22843">
                  <c:v>4.6274909000000003E-2</c:v>
                </c:pt>
                <c:pt idx="22844">
                  <c:v>4.6307505999999998E-2</c:v>
                </c:pt>
                <c:pt idx="22845">
                  <c:v>4.6340102000000001E-2</c:v>
                </c:pt>
                <c:pt idx="22846">
                  <c:v>4.6372694999999998E-2</c:v>
                </c:pt>
                <c:pt idx="22847">
                  <c:v>4.6405285999999997E-2</c:v>
                </c:pt>
                <c:pt idx="22848">
                  <c:v>4.6437875000000003E-2</c:v>
                </c:pt>
                <c:pt idx="22849">
                  <c:v>4.6470462999999997E-2</c:v>
                </c:pt>
                <c:pt idx="22850">
                  <c:v>4.6503048999999998E-2</c:v>
                </c:pt>
                <c:pt idx="22851">
                  <c:v>4.6535632E-2</c:v>
                </c:pt>
                <c:pt idx="22852">
                  <c:v>4.6568213999999997E-2</c:v>
                </c:pt>
                <c:pt idx="22853">
                  <c:v>4.6600794000000001E-2</c:v>
                </c:pt>
                <c:pt idx="22854">
                  <c:v>4.6633371999999999E-2</c:v>
                </c:pt>
                <c:pt idx="22855">
                  <c:v>4.6665947999999999E-2</c:v>
                </c:pt>
                <c:pt idx="22856">
                  <c:v>4.6698521999999999E-2</c:v>
                </c:pt>
                <c:pt idx="22857">
                  <c:v>4.6731094000000001E-2</c:v>
                </c:pt>
                <c:pt idx="22858">
                  <c:v>4.6763664000000003E-2</c:v>
                </c:pt>
                <c:pt idx="22859">
                  <c:v>4.6796233E-2</c:v>
                </c:pt>
                <c:pt idx="22860">
                  <c:v>4.6828798999999997E-2</c:v>
                </c:pt>
                <c:pt idx="22861">
                  <c:v>4.6861363000000003E-2</c:v>
                </c:pt>
                <c:pt idx="22862">
                  <c:v>4.6893926000000002E-2</c:v>
                </c:pt>
                <c:pt idx="22863">
                  <c:v>4.6926487000000003E-2</c:v>
                </c:pt>
                <c:pt idx="22864">
                  <c:v>4.6959044999999998E-2</c:v>
                </c:pt>
                <c:pt idx="22865">
                  <c:v>4.6991602E-2</c:v>
                </c:pt>
                <c:pt idx="22866">
                  <c:v>4.7024156999999997E-2</c:v>
                </c:pt>
                <c:pt idx="22867">
                  <c:v>4.7056710000000002E-2</c:v>
                </c:pt>
                <c:pt idx="22868">
                  <c:v>4.7089261E-2</c:v>
                </c:pt>
                <c:pt idx="22869">
                  <c:v>4.712181E-2</c:v>
                </c:pt>
                <c:pt idx="22870">
                  <c:v>4.7154357000000001E-2</c:v>
                </c:pt>
                <c:pt idx="22871">
                  <c:v>4.7186902000000003E-2</c:v>
                </c:pt>
                <c:pt idx="22872">
                  <c:v>4.7219445999999998E-2</c:v>
                </c:pt>
                <c:pt idx="22873">
                  <c:v>4.7251987000000002E-2</c:v>
                </c:pt>
                <c:pt idx="22874">
                  <c:v>4.7284526E-2</c:v>
                </c:pt>
                <c:pt idx="22875">
                  <c:v>4.7317063999999999E-2</c:v>
                </c:pt>
                <c:pt idx="22876">
                  <c:v>4.7349598999999999E-2</c:v>
                </c:pt>
                <c:pt idx="22877">
                  <c:v>4.7382133E-2</c:v>
                </c:pt>
                <c:pt idx="22878">
                  <c:v>4.7414664000000002E-2</c:v>
                </c:pt>
                <c:pt idx="22879">
                  <c:v>4.7447193999999998E-2</c:v>
                </c:pt>
                <c:pt idx="22880">
                  <c:v>4.7479722000000002E-2</c:v>
                </c:pt>
                <c:pt idx="22881">
                  <c:v>4.7512247000000001E-2</c:v>
                </c:pt>
                <c:pt idx="22882">
                  <c:v>4.7544771E-2</c:v>
                </c:pt>
                <c:pt idx="22883">
                  <c:v>4.7577293E-2</c:v>
                </c:pt>
                <c:pt idx="22884">
                  <c:v>4.7609813000000001E-2</c:v>
                </c:pt>
                <c:pt idx="22885">
                  <c:v>4.7642331000000003E-2</c:v>
                </c:pt>
                <c:pt idx="22886">
                  <c:v>4.7674846999999999E-2</c:v>
                </c:pt>
                <c:pt idx="22887">
                  <c:v>4.7707360999999997E-2</c:v>
                </c:pt>
                <c:pt idx="22888">
                  <c:v>4.7739873000000002E-2</c:v>
                </c:pt>
                <c:pt idx="22889">
                  <c:v>4.7772383000000002E-2</c:v>
                </c:pt>
                <c:pt idx="22890">
                  <c:v>4.7804891000000002E-2</c:v>
                </c:pt>
                <c:pt idx="22891">
                  <c:v>4.7837396999999997E-2</c:v>
                </c:pt>
                <c:pt idx="22892">
                  <c:v>4.7869900999999999E-2</c:v>
                </c:pt>
                <c:pt idx="22893">
                  <c:v>4.7902404000000003E-2</c:v>
                </c:pt>
                <c:pt idx="22894">
                  <c:v>4.7934904E-2</c:v>
                </c:pt>
                <c:pt idx="22895">
                  <c:v>4.7967401999999999E-2</c:v>
                </c:pt>
                <c:pt idx="22896">
                  <c:v>4.7999898999999999E-2</c:v>
                </c:pt>
                <c:pt idx="22897">
                  <c:v>4.8032393E-2</c:v>
                </c:pt>
                <c:pt idx="22898">
                  <c:v>4.8064885000000002E-2</c:v>
                </c:pt>
                <c:pt idx="22899">
                  <c:v>4.8097375999999997E-2</c:v>
                </c:pt>
                <c:pt idx="22900">
                  <c:v>4.8129864000000001E-2</c:v>
                </c:pt>
                <c:pt idx="22901">
                  <c:v>4.8162350999999999E-2</c:v>
                </c:pt>
                <c:pt idx="22902">
                  <c:v>4.8194834999999998E-2</c:v>
                </c:pt>
                <c:pt idx="22903">
                  <c:v>4.8227317999999998E-2</c:v>
                </c:pt>
                <c:pt idx="22904">
                  <c:v>4.8259798E-2</c:v>
                </c:pt>
                <c:pt idx="22905">
                  <c:v>4.8292277000000002E-2</c:v>
                </c:pt>
                <c:pt idx="22906">
                  <c:v>4.8324752999999998E-2</c:v>
                </c:pt>
                <c:pt idx="22907">
                  <c:v>4.8357228000000002E-2</c:v>
                </c:pt>
                <c:pt idx="22908">
                  <c:v>4.8389700000000001E-2</c:v>
                </c:pt>
                <c:pt idx="22909">
                  <c:v>4.8422171E-2</c:v>
                </c:pt>
                <c:pt idx="22910">
                  <c:v>4.845464E-2</c:v>
                </c:pt>
                <c:pt idx="22911">
                  <c:v>4.8487106000000002E-2</c:v>
                </c:pt>
                <c:pt idx="22912">
                  <c:v>4.8519570999999997E-2</c:v>
                </c:pt>
                <c:pt idx="22913">
                  <c:v>4.8552034000000001E-2</c:v>
                </c:pt>
                <c:pt idx="22914">
                  <c:v>4.8584493999999999E-2</c:v>
                </c:pt>
                <c:pt idx="22915">
                  <c:v>4.8616952999999997E-2</c:v>
                </c:pt>
                <c:pt idx="22916">
                  <c:v>4.8649409999999997E-2</c:v>
                </c:pt>
                <c:pt idx="22917">
                  <c:v>4.8681863999999998E-2</c:v>
                </c:pt>
                <c:pt idx="22918">
                  <c:v>4.8714317E-2</c:v>
                </c:pt>
                <c:pt idx="22919">
                  <c:v>4.8746768000000003E-2</c:v>
                </c:pt>
                <c:pt idx="22920">
                  <c:v>4.8779216E-2</c:v>
                </c:pt>
                <c:pt idx="22921">
                  <c:v>4.8811662999999998E-2</c:v>
                </c:pt>
                <c:pt idx="22922">
                  <c:v>4.8844107999999997E-2</c:v>
                </c:pt>
                <c:pt idx="22923">
                  <c:v>4.8876549999999998E-2</c:v>
                </c:pt>
                <c:pt idx="22924">
                  <c:v>4.8908990999999999E-2</c:v>
                </c:pt>
                <c:pt idx="22925">
                  <c:v>4.8941430000000001E-2</c:v>
                </c:pt>
                <c:pt idx="22926">
                  <c:v>4.8973865999999998E-2</c:v>
                </c:pt>
                <c:pt idx="22927">
                  <c:v>4.9006301000000002E-2</c:v>
                </c:pt>
                <c:pt idx="22928">
                  <c:v>4.9038733000000001E-2</c:v>
                </c:pt>
                <c:pt idx="22929">
                  <c:v>4.9071164E-2</c:v>
                </c:pt>
                <c:pt idx="22930">
                  <c:v>4.9103593000000001E-2</c:v>
                </c:pt>
                <c:pt idx="22931">
                  <c:v>4.9136019000000003E-2</c:v>
                </c:pt>
                <c:pt idx="22932">
                  <c:v>4.9168443999999999E-2</c:v>
                </c:pt>
                <c:pt idx="22933">
                  <c:v>4.9200866000000003E-2</c:v>
                </c:pt>
                <c:pt idx="22934">
                  <c:v>4.9233287000000001E-2</c:v>
                </c:pt>
                <c:pt idx="22935">
                  <c:v>4.9265705E-2</c:v>
                </c:pt>
                <c:pt idx="22936">
                  <c:v>4.9298122E-2</c:v>
                </c:pt>
                <c:pt idx="22937">
                  <c:v>4.9330536000000001E-2</c:v>
                </c:pt>
                <c:pt idx="22938">
                  <c:v>4.9362949000000003E-2</c:v>
                </c:pt>
                <c:pt idx="22939">
                  <c:v>4.9395359E-2</c:v>
                </c:pt>
                <c:pt idx="22940">
                  <c:v>4.9427766999999997E-2</c:v>
                </c:pt>
                <c:pt idx="22941">
                  <c:v>4.9460174000000003E-2</c:v>
                </c:pt>
                <c:pt idx="22942">
                  <c:v>4.9492578000000002E-2</c:v>
                </c:pt>
                <c:pt idx="22943">
                  <c:v>4.9524980000000003E-2</c:v>
                </c:pt>
                <c:pt idx="22944">
                  <c:v>4.9557380999999998E-2</c:v>
                </c:pt>
                <c:pt idx="22945">
                  <c:v>4.9589779E-2</c:v>
                </c:pt>
                <c:pt idx="22946">
                  <c:v>4.9622174999999998E-2</c:v>
                </c:pt>
                <c:pt idx="22947">
                  <c:v>4.9654569000000003E-2</c:v>
                </c:pt>
                <c:pt idx="22948">
                  <c:v>4.9686961000000002E-2</c:v>
                </c:pt>
                <c:pt idx="22949">
                  <c:v>4.9719351000000002E-2</c:v>
                </c:pt>
                <c:pt idx="22950">
                  <c:v>4.9751739000000003E-2</c:v>
                </c:pt>
                <c:pt idx="22951">
                  <c:v>4.9784124999999999E-2</c:v>
                </c:pt>
                <c:pt idx="22952">
                  <c:v>4.9816509000000002E-2</c:v>
                </c:pt>
                <c:pt idx="22953">
                  <c:v>4.9848890999999999E-2</c:v>
                </c:pt>
                <c:pt idx="22954">
                  <c:v>4.9881270999999998E-2</c:v>
                </c:pt>
                <c:pt idx="22955">
                  <c:v>4.9913648999999997E-2</c:v>
                </c:pt>
                <c:pt idx="22956">
                  <c:v>4.9946023999999999E-2</c:v>
                </c:pt>
                <c:pt idx="22957">
                  <c:v>4.9978398E-2</c:v>
                </c:pt>
                <c:pt idx="22958">
                  <c:v>5.0010770000000003E-2</c:v>
                </c:pt>
                <c:pt idx="22959">
                  <c:v>5.0043139E-2</c:v>
                </c:pt>
                <c:pt idx="22960">
                  <c:v>5.0075506999999998E-2</c:v>
                </c:pt>
                <c:pt idx="22961">
                  <c:v>5.0107871999999998E-2</c:v>
                </c:pt>
                <c:pt idx="22962">
                  <c:v>5.0140235999999998E-2</c:v>
                </c:pt>
                <c:pt idx="22963">
                  <c:v>5.0172596999999999E-2</c:v>
                </c:pt>
                <c:pt idx="22964">
                  <c:v>5.0204956000000002E-2</c:v>
                </c:pt>
                <c:pt idx="22965">
                  <c:v>5.0237313999999998E-2</c:v>
                </c:pt>
                <c:pt idx="22966">
                  <c:v>5.0269669000000003E-2</c:v>
                </c:pt>
                <c:pt idx="22967">
                  <c:v>5.0302022000000002E-2</c:v>
                </c:pt>
                <c:pt idx="22968">
                  <c:v>5.0334373000000002E-2</c:v>
                </c:pt>
                <c:pt idx="22969">
                  <c:v>5.0366722000000003E-2</c:v>
                </c:pt>
                <c:pt idx="22970">
                  <c:v>5.0399068999999998E-2</c:v>
                </c:pt>
                <c:pt idx="22971">
                  <c:v>5.0431414000000001E-2</c:v>
                </c:pt>
                <c:pt idx="22972">
                  <c:v>5.0463756999999998E-2</c:v>
                </c:pt>
                <c:pt idx="22973">
                  <c:v>5.0496096999999997E-2</c:v>
                </c:pt>
                <c:pt idx="22974">
                  <c:v>5.0528436000000003E-2</c:v>
                </c:pt>
                <c:pt idx="22975">
                  <c:v>5.0560771999999997E-2</c:v>
                </c:pt>
                <c:pt idx="22976">
                  <c:v>5.0593106999999998E-2</c:v>
                </c:pt>
                <c:pt idx="22977">
                  <c:v>5.0625439000000001E-2</c:v>
                </c:pt>
                <c:pt idx="22978">
                  <c:v>5.0657769999999998E-2</c:v>
                </c:pt>
                <c:pt idx="22979">
                  <c:v>5.0690098000000003E-2</c:v>
                </c:pt>
                <c:pt idx="22980">
                  <c:v>5.0722424000000002E-2</c:v>
                </c:pt>
                <c:pt idx="22981">
                  <c:v>5.0754748000000002E-2</c:v>
                </c:pt>
                <c:pt idx="22982">
                  <c:v>5.0787069999999997E-2</c:v>
                </c:pt>
                <c:pt idx="22983">
                  <c:v>5.0819389999999999E-2</c:v>
                </c:pt>
                <c:pt idx="22984">
                  <c:v>5.0851708000000002E-2</c:v>
                </c:pt>
                <c:pt idx="22985">
                  <c:v>5.0884024E-2</c:v>
                </c:pt>
                <c:pt idx="22986">
                  <c:v>5.0916336999999999E-2</c:v>
                </c:pt>
                <c:pt idx="22987">
                  <c:v>5.0948648999999999E-2</c:v>
                </c:pt>
                <c:pt idx="22988">
                  <c:v>5.0980958E-2</c:v>
                </c:pt>
                <c:pt idx="22989">
                  <c:v>5.1013266000000002E-2</c:v>
                </c:pt>
                <c:pt idx="22990">
                  <c:v>5.1045570999999998E-2</c:v>
                </c:pt>
                <c:pt idx="22991">
                  <c:v>5.1077874000000002E-2</c:v>
                </c:pt>
                <c:pt idx="22992">
                  <c:v>5.1110175000000001E-2</c:v>
                </c:pt>
                <c:pt idx="22993">
                  <c:v>5.1142474E-2</c:v>
                </c:pt>
                <c:pt idx="22994">
                  <c:v>5.1174771000000001E-2</c:v>
                </c:pt>
                <c:pt idx="22995">
                  <c:v>5.1207066000000002E-2</c:v>
                </c:pt>
                <c:pt idx="22996">
                  <c:v>5.1239358999999998E-2</c:v>
                </c:pt>
                <c:pt idx="22997">
                  <c:v>5.1271649000000002E-2</c:v>
                </c:pt>
                <c:pt idx="22998">
                  <c:v>5.1303938E-2</c:v>
                </c:pt>
                <c:pt idx="22999">
                  <c:v>5.1336224E-2</c:v>
                </c:pt>
                <c:pt idx="23000">
                  <c:v>5.1368509E-2</c:v>
                </c:pt>
                <c:pt idx="23001">
                  <c:v>5.1400791000000001E-2</c:v>
                </c:pt>
                <c:pt idx="23002">
                  <c:v>5.1433070999999997E-2</c:v>
                </c:pt>
                <c:pt idx="23003">
                  <c:v>5.1465349000000001E-2</c:v>
                </c:pt>
                <c:pt idx="23004">
                  <c:v>5.1497624999999998E-2</c:v>
                </c:pt>
                <c:pt idx="23005">
                  <c:v>5.1529897999999998E-2</c:v>
                </c:pt>
                <c:pt idx="23006">
                  <c:v>5.1562169999999997E-2</c:v>
                </c:pt>
                <c:pt idx="23007">
                  <c:v>5.1594439999999998E-2</c:v>
                </c:pt>
                <c:pt idx="23008">
                  <c:v>5.1626707000000001E-2</c:v>
                </c:pt>
                <c:pt idx="23009">
                  <c:v>5.1658971999999997E-2</c:v>
                </c:pt>
                <c:pt idx="23010">
                  <c:v>5.1691235000000002E-2</c:v>
                </c:pt>
                <c:pt idx="23011">
                  <c:v>5.1723496000000001E-2</c:v>
                </c:pt>
                <c:pt idx="23012">
                  <c:v>5.1755755000000001E-2</c:v>
                </c:pt>
                <c:pt idx="23013">
                  <c:v>5.1788012000000001E-2</c:v>
                </c:pt>
                <c:pt idx="23014">
                  <c:v>5.1820267000000003E-2</c:v>
                </c:pt>
                <c:pt idx="23015">
                  <c:v>5.1852519E-2</c:v>
                </c:pt>
                <c:pt idx="23016">
                  <c:v>5.1884769999999997E-2</c:v>
                </c:pt>
                <c:pt idx="23017">
                  <c:v>5.1917018000000002E-2</c:v>
                </c:pt>
                <c:pt idx="23018">
                  <c:v>5.1949264000000002E-2</c:v>
                </c:pt>
                <c:pt idx="23019">
                  <c:v>5.1981508000000003E-2</c:v>
                </c:pt>
                <c:pt idx="23020">
                  <c:v>5.2013749999999997E-2</c:v>
                </c:pt>
                <c:pt idx="23021">
                  <c:v>5.204599E-2</c:v>
                </c:pt>
                <c:pt idx="23022">
                  <c:v>5.2078226999999998E-2</c:v>
                </c:pt>
                <c:pt idx="23023">
                  <c:v>5.2110463000000003E-2</c:v>
                </c:pt>
                <c:pt idx="23024">
                  <c:v>5.2142696000000002E-2</c:v>
                </c:pt>
                <c:pt idx="23025">
                  <c:v>5.2174927000000003E-2</c:v>
                </c:pt>
                <c:pt idx="23026">
                  <c:v>5.2207155999999998E-2</c:v>
                </c:pt>
                <c:pt idx="23027">
                  <c:v>5.2239383E-2</c:v>
                </c:pt>
                <c:pt idx="23028">
                  <c:v>5.2271607999999997E-2</c:v>
                </c:pt>
                <c:pt idx="23029">
                  <c:v>5.2303831000000002E-2</c:v>
                </c:pt>
                <c:pt idx="23030">
                  <c:v>5.2336051000000001E-2</c:v>
                </c:pt>
                <c:pt idx="23031">
                  <c:v>5.2368269000000002E-2</c:v>
                </c:pt>
                <c:pt idx="23032">
                  <c:v>5.2400486000000003E-2</c:v>
                </c:pt>
                <c:pt idx="23033">
                  <c:v>5.2432699999999999E-2</c:v>
                </c:pt>
                <c:pt idx="23034">
                  <c:v>5.2464912000000002E-2</c:v>
                </c:pt>
                <c:pt idx="23035">
                  <c:v>5.2497121000000001E-2</c:v>
                </c:pt>
                <c:pt idx="23036">
                  <c:v>5.2529329E-2</c:v>
                </c:pt>
                <c:pt idx="23037">
                  <c:v>5.2561534E-2</c:v>
                </c:pt>
                <c:pt idx="23038">
                  <c:v>5.2593738000000001E-2</c:v>
                </c:pt>
                <c:pt idx="23039">
                  <c:v>5.2625938999999997E-2</c:v>
                </c:pt>
                <c:pt idx="23040">
                  <c:v>5.2658138E-2</c:v>
                </c:pt>
                <c:pt idx="23041">
                  <c:v>5.2690333999999998E-2</c:v>
                </c:pt>
                <c:pt idx="23042">
                  <c:v>5.2722528999999997E-2</c:v>
                </c:pt>
                <c:pt idx="23043">
                  <c:v>5.2754721999999997E-2</c:v>
                </c:pt>
                <c:pt idx="23044">
                  <c:v>5.2786911999999998E-2</c:v>
                </c:pt>
                <c:pt idx="23045">
                  <c:v>5.2819100000000001E-2</c:v>
                </c:pt>
                <c:pt idx="23046">
                  <c:v>5.2851285999999997E-2</c:v>
                </c:pt>
                <c:pt idx="23047">
                  <c:v>5.2883470000000002E-2</c:v>
                </c:pt>
                <c:pt idx="23048">
                  <c:v>5.2915651000000001E-2</c:v>
                </c:pt>
                <c:pt idx="23049">
                  <c:v>5.2947831000000001E-2</c:v>
                </c:pt>
                <c:pt idx="23050">
                  <c:v>5.2980008000000002E-2</c:v>
                </c:pt>
                <c:pt idx="23051">
                  <c:v>5.3012182999999997E-2</c:v>
                </c:pt>
                <c:pt idx="23052">
                  <c:v>5.3044356000000001E-2</c:v>
                </c:pt>
                <c:pt idx="23053">
                  <c:v>5.3076526999999998E-2</c:v>
                </c:pt>
                <c:pt idx="23054">
                  <c:v>5.3108694999999997E-2</c:v>
                </c:pt>
                <c:pt idx="23055">
                  <c:v>5.3140861999999997E-2</c:v>
                </c:pt>
                <c:pt idx="23056">
                  <c:v>5.3173025999999998E-2</c:v>
                </c:pt>
                <c:pt idx="23057">
                  <c:v>5.3205188E-2</c:v>
                </c:pt>
                <c:pt idx="23058">
                  <c:v>5.3237347999999997E-2</c:v>
                </c:pt>
                <c:pt idx="23059">
                  <c:v>5.3269506000000001E-2</c:v>
                </c:pt>
                <c:pt idx="23060">
                  <c:v>5.3301661E-2</c:v>
                </c:pt>
                <c:pt idx="23061">
                  <c:v>5.3333814E-2</c:v>
                </c:pt>
                <c:pt idx="23062">
                  <c:v>5.3365966000000001E-2</c:v>
                </c:pt>
                <c:pt idx="23063">
                  <c:v>5.3398114000000003E-2</c:v>
                </c:pt>
                <c:pt idx="23064">
                  <c:v>5.3430261E-2</c:v>
                </c:pt>
                <c:pt idx="23065">
                  <c:v>5.3462405999999997E-2</c:v>
                </c:pt>
                <c:pt idx="23066">
                  <c:v>5.3494548000000003E-2</c:v>
                </c:pt>
                <c:pt idx="23067">
                  <c:v>5.3526688000000003E-2</c:v>
                </c:pt>
                <c:pt idx="23068">
                  <c:v>5.3558825999999997E-2</c:v>
                </c:pt>
                <c:pt idx="23069">
                  <c:v>5.3590961999999999E-2</c:v>
                </c:pt>
                <c:pt idx="23070">
                  <c:v>5.3623096000000002E-2</c:v>
                </c:pt>
                <c:pt idx="23071">
                  <c:v>5.3655227E-2</c:v>
                </c:pt>
                <c:pt idx="23072">
                  <c:v>5.3687355999999999E-2</c:v>
                </c:pt>
                <c:pt idx="23073">
                  <c:v>5.3719482999999998E-2</c:v>
                </c:pt>
                <c:pt idx="23074">
                  <c:v>5.3751607999999999E-2</c:v>
                </c:pt>
                <c:pt idx="23075">
                  <c:v>5.3783730000000002E-2</c:v>
                </c:pt>
                <c:pt idx="23076">
                  <c:v>5.3815850999999998E-2</c:v>
                </c:pt>
                <c:pt idx="23077">
                  <c:v>5.3847969000000002E-2</c:v>
                </c:pt>
                <c:pt idx="23078">
                  <c:v>5.3880085000000001E-2</c:v>
                </c:pt>
                <c:pt idx="23079">
                  <c:v>5.3912199000000001E-2</c:v>
                </c:pt>
                <c:pt idx="23080">
                  <c:v>5.3944310000000002E-2</c:v>
                </c:pt>
                <c:pt idx="23081">
                  <c:v>5.3976418999999998E-2</c:v>
                </c:pt>
                <c:pt idx="23082">
                  <c:v>5.4008526000000001E-2</c:v>
                </c:pt>
                <c:pt idx="23083">
                  <c:v>5.4040630999999999E-2</c:v>
                </c:pt>
                <c:pt idx="23084">
                  <c:v>5.4072733999999997E-2</c:v>
                </c:pt>
                <c:pt idx="23085">
                  <c:v>5.4104833999999997E-2</c:v>
                </c:pt>
                <c:pt idx="23086">
                  <c:v>5.4136932999999998E-2</c:v>
                </c:pt>
                <c:pt idx="23087">
                  <c:v>5.4169029E-2</c:v>
                </c:pt>
                <c:pt idx="23088">
                  <c:v>5.4201121999999997E-2</c:v>
                </c:pt>
                <c:pt idx="23089">
                  <c:v>5.4233214000000002E-2</c:v>
                </c:pt>
                <c:pt idx="23090">
                  <c:v>5.4265303000000001E-2</c:v>
                </c:pt>
                <c:pt idx="23091">
                  <c:v>5.4297390000000001E-2</c:v>
                </c:pt>
                <c:pt idx="23092">
                  <c:v>5.4329475000000002E-2</c:v>
                </c:pt>
                <c:pt idx="23093">
                  <c:v>5.4361557999999997E-2</c:v>
                </c:pt>
                <c:pt idx="23094">
                  <c:v>5.4393638000000001E-2</c:v>
                </c:pt>
                <c:pt idx="23095">
                  <c:v>5.4425716999999998E-2</c:v>
                </c:pt>
                <c:pt idx="23096">
                  <c:v>5.4457792999999997E-2</c:v>
                </c:pt>
                <c:pt idx="23097">
                  <c:v>5.4489865999999998E-2</c:v>
                </c:pt>
                <c:pt idx="23098">
                  <c:v>5.4521937999999999E-2</c:v>
                </c:pt>
                <c:pt idx="23099">
                  <c:v>5.4554007000000002E-2</c:v>
                </c:pt>
                <c:pt idx="23100">
                  <c:v>5.4586073999999998E-2</c:v>
                </c:pt>
                <c:pt idx="23101">
                  <c:v>5.4618139000000003E-2</c:v>
                </c:pt>
                <c:pt idx="23102">
                  <c:v>5.4650201000000002E-2</c:v>
                </c:pt>
                <c:pt idx="23103">
                  <c:v>5.4682262000000002E-2</c:v>
                </c:pt>
                <c:pt idx="23104">
                  <c:v>5.4714319999999997E-2</c:v>
                </c:pt>
                <c:pt idx="23105">
                  <c:v>5.4746375E-2</c:v>
                </c:pt>
                <c:pt idx="23106">
                  <c:v>5.4778428999999997E-2</c:v>
                </c:pt>
                <c:pt idx="23107">
                  <c:v>5.4810480000000002E-2</c:v>
                </c:pt>
                <c:pt idx="23108">
                  <c:v>5.4842529000000001E-2</c:v>
                </c:pt>
                <c:pt idx="23109">
                  <c:v>5.4874576000000001E-2</c:v>
                </c:pt>
                <c:pt idx="23110">
                  <c:v>5.4906621000000003E-2</c:v>
                </c:pt>
                <c:pt idx="23111">
                  <c:v>5.4938662999999999E-2</c:v>
                </c:pt>
                <c:pt idx="23112">
                  <c:v>5.4970703000000003E-2</c:v>
                </c:pt>
                <c:pt idx="23113">
                  <c:v>5.5002741000000001E-2</c:v>
                </c:pt>
                <c:pt idx="23114">
                  <c:v>5.5034777E-2</c:v>
                </c:pt>
                <c:pt idx="23115">
                  <c:v>5.5066810000000001E-2</c:v>
                </c:pt>
                <c:pt idx="23116">
                  <c:v>5.5098841000000003E-2</c:v>
                </c:pt>
                <c:pt idx="23117">
                  <c:v>5.5130869999999998E-2</c:v>
                </c:pt>
                <c:pt idx="23118">
                  <c:v>5.5162896000000003E-2</c:v>
                </c:pt>
                <c:pt idx="23119">
                  <c:v>5.5194920000000001E-2</c:v>
                </c:pt>
                <c:pt idx="23120">
                  <c:v>5.5226942000000001E-2</c:v>
                </c:pt>
                <c:pt idx="23121">
                  <c:v>5.5258962000000002E-2</c:v>
                </c:pt>
                <c:pt idx="23122">
                  <c:v>5.5290980000000003E-2</c:v>
                </c:pt>
                <c:pt idx="23123">
                  <c:v>5.5322995E-2</c:v>
                </c:pt>
                <c:pt idx="23124">
                  <c:v>5.5355007999999997E-2</c:v>
                </c:pt>
                <c:pt idx="23125">
                  <c:v>5.5387018000000003E-2</c:v>
                </c:pt>
                <c:pt idx="23126">
                  <c:v>5.5419027000000003E-2</c:v>
                </c:pt>
                <c:pt idx="23127">
                  <c:v>5.5451032999999997E-2</c:v>
                </c:pt>
                <c:pt idx="23128">
                  <c:v>5.5483036999999999E-2</c:v>
                </c:pt>
                <c:pt idx="23129">
                  <c:v>5.5515038000000003E-2</c:v>
                </c:pt>
                <c:pt idx="23130">
                  <c:v>5.5547038E-2</c:v>
                </c:pt>
                <c:pt idx="23131">
                  <c:v>5.5579034999999999E-2</c:v>
                </c:pt>
                <c:pt idx="23132">
                  <c:v>5.5611028999999999E-2</c:v>
                </c:pt>
                <c:pt idx="23133">
                  <c:v>5.5643022E-2</c:v>
                </c:pt>
                <c:pt idx="23134">
                  <c:v>5.5675012000000003E-2</c:v>
                </c:pt>
                <c:pt idx="23135">
                  <c:v>5.5707E-2</c:v>
                </c:pt>
                <c:pt idx="23136">
                  <c:v>5.5738985999999997E-2</c:v>
                </c:pt>
                <c:pt idx="23137">
                  <c:v>5.5770968999999997E-2</c:v>
                </c:pt>
                <c:pt idx="23138">
                  <c:v>5.5802949999999997E-2</c:v>
                </c:pt>
                <c:pt idx="23139">
                  <c:v>5.5834928999999998E-2</c:v>
                </c:pt>
                <c:pt idx="23140">
                  <c:v>5.5866905000000001E-2</c:v>
                </c:pt>
                <c:pt idx="23141">
                  <c:v>5.5898878999999999E-2</c:v>
                </c:pt>
                <c:pt idx="23142">
                  <c:v>5.5930850999999997E-2</c:v>
                </c:pt>
                <c:pt idx="23143">
                  <c:v>5.5962821000000003E-2</c:v>
                </c:pt>
                <c:pt idx="23144">
                  <c:v>5.5994787999999997E-2</c:v>
                </c:pt>
                <c:pt idx="23145">
                  <c:v>5.6026752999999999E-2</c:v>
                </c:pt>
                <c:pt idx="23146">
                  <c:v>5.6058716000000001E-2</c:v>
                </c:pt>
                <c:pt idx="23147">
                  <c:v>5.6090675999999999E-2</c:v>
                </c:pt>
                <c:pt idx="23148">
                  <c:v>5.6122633999999998E-2</c:v>
                </c:pt>
                <c:pt idx="23149">
                  <c:v>5.6154589999999997E-2</c:v>
                </c:pt>
                <c:pt idx="23150">
                  <c:v>5.6186542999999999E-2</c:v>
                </c:pt>
                <c:pt idx="23151">
                  <c:v>5.6218495E-2</c:v>
                </c:pt>
                <c:pt idx="23152">
                  <c:v>5.6250443999999997E-2</c:v>
                </c:pt>
                <c:pt idx="23153">
                  <c:v>5.6282390000000002E-2</c:v>
                </c:pt>
                <c:pt idx="23154">
                  <c:v>5.6314334000000001E-2</c:v>
                </c:pt>
                <c:pt idx="23155">
                  <c:v>5.6346276000000001E-2</c:v>
                </c:pt>
                <c:pt idx="23156">
                  <c:v>5.6378216000000002E-2</c:v>
                </c:pt>
                <c:pt idx="23157">
                  <c:v>5.6410152999999998E-2</c:v>
                </c:pt>
                <c:pt idx="23158">
                  <c:v>5.6442088000000001E-2</c:v>
                </c:pt>
                <c:pt idx="23159">
                  <c:v>5.6474020999999999E-2</c:v>
                </c:pt>
                <c:pt idx="23160">
                  <c:v>5.6505951999999998E-2</c:v>
                </c:pt>
                <c:pt idx="23161">
                  <c:v>5.6537879999999999E-2</c:v>
                </c:pt>
                <c:pt idx="23162">
                  <c:v>5.6569805000000001E-2</c:v>
                </c:pt>
                <c:pt idx="23163">
                  <c:v>5.6601729000000003E-2</c:v>
                </c:pt>
                <c:pt idx="23164">
                  <c:v>5.6633650000000001E-2</c:v>
                </c:pt>
                <c:pt idx="23165">
                  <c:v>5.6665568999999999E-2</c:v>
                </c:pt>
                <c:pt idx="23166">
                  <c:v>5.6697484999999999E-2</c:v>
                </c:pt>
                <c:pt idx="23167">
                  <c:v>5.6729399E-2</c:v>
                </c:pt>
                <c:pt idx="23168">
                  <c:v>5.6761311000000002E-2</c:v>
                </c:pt>
                <c:pt idx="23169">
                  <c:v>5.6793220999999998E-2</c:v>
                </c:pt>
                <c:pt idx="23170">
                  <c:v>5.6825128000000003E-2</c:v>
                </c:pt>
                <c:pt idx="23171">
                  <c:v>5.6857033000000001E-2</c:v>
                </c:pt>
                <c:pt idx="23172">
                  <c:v>5.6888935000000002E-2</c:v>
                </c:pt>
                <c:pt idx="23173">
                  <c:v>5.6920836000000002E-2</c:v>
                </c:pt>
                <c:pt idx="23174">
                  <c:v>5.6952732999999998E-2</c:v>
                </c:pt>
                <c:pt idx="23175">
                  <c:v>5.6984629000000002E-2</c:v>
                </c:pt>
                <c:pt idx="23176">
                  <c:v>5.7016522E-2</c:v>
                </c:pt>
                <c:pt idx="23177">
                  <c:v>5.7048412999999999E-2</c:v>
                </c:pt>
                <c:pt idx="23178">
                  <c:v>5.7080301E-2</c:v>
                </c:pt>
                <c:pt idx="23179">
                  <c:v>5.7112188000000001E-2</c:v>
                </c:pt>
                <c:pt idx="23180">
                  <c:v>5.7144070999999998E-2</c:v>
                </c:pt>
                <c:pt idx="23181">
                  <c:v>5.7175953000000002E-2</c:v>
                </c:pt>
                <c:pt idx="23182">
                  <c:v>5.7207832E-2</c:v>
                </c:pt>
                <c:pt idx="23183">
                  <c:v>5.7239709E-2</c:v>
                </c:pt>
                <c:pt idx="23184">
                  <c:v>5.7271583000000001E-2</c:v>
                </c:pt>
                <c:pt idx="23185">
                  <c:v>5.7303455000000003E-2</c:v>
                </c:pt>
                <c:pt idx="23186">
                  <c:v>5.7335324999999999E-2</c:v>
                </c:pt>
                <c:pt idx="23187">
                  <c:v>5.7367192999999997E-2</c:v>
                </c:pt>
                <c:pt idx="23188">
                  <c:v>5.7399058000000003E-2</c:v>
                </c:pt>
                <c:pt idx="23189">
                  <c:v>5.7430920000000003E-2</c:v>
                </c:pt>
                <c:pt idx="23190">
                  <c:v>5.7462780999999997E-2</c:v>
                </c:pt>
                <c:pt idx="23191">
                  <c:v>5.7494639E-2</c:v>
                </c:pt>
                <c:pt idx="23192">
                  <c:v>5.7526493999999997E-2</c:v>
                </c:pt>
                <c:pt idx="23193">
                  <c:v>5.7558348000000002E-2</c:v>
                </c:pt>
                <c:pt idx="23194">
                  <c:v>5.7590199000000002E-2</c:v>
                </c:pt>
                <c:pt idx="23195">
                  <c:v>5.7622047000000003E-2</c:v>
                </c:pt>
                <c:pt idx="23196">
                  <c:v>5.7653892999999998E-2</c:v>
                </c:pt>
                <c:pt idx="23197">
                  <c:v>5.7685737000000001E-2</c:v>
                </c:pt>
                <c:pt idx="23198">
                  <c:v>5.7717578999999998E-2</c:v>
                </c:pt>
                <c:pt idx="23199">
                  <c:v>5.7749417999999997E-2</c:v>
                </c:pt>
                <c:pt idx="23200">
                  <c:v>5.7781253999999997E-2</c:v>
                </c:pt>
                <c:pt idx="23201">
                  <c:v>5.7813088999999998E-2</c:v>
                </c:pt>
                <c:pt idx="23202">
                  <c:v>5.7844921000000001E-2</c:v>
                </c:pt>
                <c:pt idx="23203">
                  <c:v>5.7876749999999998E-2</c:v>
                </c:pt>
                <c:pt idx="23204">
                  <c:v>5.7908578000000002E-2</c:v>
                </c:pt>
                <c:pt idx="23205">
                  <c:v>5.7940403000000001E-2</c:v>
                </c:pt>
                <c:pt idx="23206">
                  <c:v>5.7972225000000002E-2</c:v>
                </c:pt>
                <c:pt idx="23207">
                  <c:v>5.8004044999999997E-2</c:v>
                </c:pt>
                <c:pt idx="23208">
                  <c:v>5.8035863E-2</c:v>
                </c:pt>
                <c:pt idx="23209">
                  <c:v>5.8067677999999998E-2</c:v>
                </c:pt>
                <c:pt idx="23210">
                  <c:v>5.8099491000000003E-2</c:v>
                </c:pt>
                <c:pt idx="23211">
                  <c:v>5.8131302000000003E-2</c:v>
                </c:pt>
                <c:pt idx="23212">
                  <c:v>5.8163109999999997E-2</c:v>
                </c:pt>
                <c:pt idx="23213">
                  <c:v>5.8194915999999999E-2</c:v>
                </c:pt>
                <c:pt idx="23214">
                  <c:v>5.8226720000000003E-2</c:v>
                </c:pt>
                <c:pt idx="23215">
                  <c:v>5.8258521000000001E-2</c:v>
                </c:pt>
                <c:pt idx="23216">
                  <c:v>5.8290319E-2</c:v>
                </c:pt>
                <c:pt idx="23217">
                  <c:v>5.8322116E-2</c:v>
                </c:pt>
                <c:pt idx="23218">
                  <c:v>5.8353910000000002E-2</c:v>
                </c:pt>
                <c:pt idx="23219">
                  <c:v>5.8385700999999998E-2</c:v>
                </c:pt>
                <c:pt idx="23220">
                  <c:v>5.8417490000000002E-2</c:v>
                </c:pt>
                <c:pt idx="23221">
                  <c:v>5.8449277000000001E-2</c:v>
                </c:pt>
                <c:pt idx="23222">
                  <c:v>5.8481061000000001E-2</c:v>
                </c:pt>
                <c:pt idx="23223">
                  <c:v>5.8512843000000002E-2</c:v>
                </c:pt>
                <c:pt idx="23224">
                  <c:v>5.8544622999999997E-2</c:v>
                </c:pt>
                <c:pt idx="23225">
                  <c:v>5.8576400000000001E-2</c:v>
                </c:pt>
                <c:pt idx="23226">
                  <c:v>5.8608174999999998E-2</c:v>
                </c:pt>
                <c:pt idx="23227">
                  <c:v>5.8639946999999998E-2</c:v>
                </c:pt>
                <c:pt idx="23228">
                  <c:v>5.8671716999999998E-2</c:v>
                </c:pt>
                <c:pt idx="23229">
                  <c:v>5.8703485E-2</c:v>
                </c:pt>
                <c:pt idx="23230">
                  <c:v>5.8735250000000003E-2</c:v>
                </c:pt>
                <c:pt idx="23231">
                  <c:v>5.8767013E-2</c:v>
                </c:pt>
                <c:pt idx="23232">
                  <c:v>5.8798772999999999E-2</c:v>
                </c:pt>
                <c:pt idx="23233">
                  <c:v>5.8830530999999998E-2</c:v>
                </c:pt>
                <c:pt idx="23234">
                  <c:v>5.8862286E-2</c:v>
                </c:pt>
                <c:pt idx="23235">
                  <c:v>5.8894040000000002E-2</c:v>
                </c:pt>
                <c:pt idx="23236">
                  <c:v>5.8925789999999999E-2</c:v>
                </c:pt>
                <c:pt idx="23237">
                  <c:v>5.8957537999999997E-2</c:v>
                </c:pt>
                <c:pt idx="23238">
                  <c:v>5.8989284000000003E-2</c:v>
                </c:pt>
                <c:pt idx="23239">
                  <c:v>5.9021028000000003E-2</c:v>
                </c:pt>
                <c:pt idx="23240">
                  <c:v>5.9052768999999998E-2</c:v>
                </c:pt>
                <c:pt idx="23241">
                  <c:v>5.9084507000000001E-2</c:v>
                </c:pt>
                <c:pt idx="23242">
                  <c:v>5.9116243999999998E-2</c:v>
                </c:pt>
                <c:pt idx="23243">
                  <c:v>5.9147976999999997E-2</c:v>
                </c:pt>
                <c:pt idx="23244">
                  <c:v>5.9179708999999997E-2</c:v>
                </c:pt>
                <c:pt idx="23245">
                  <c:v>5.9211437999999998E-2</c:v>
                </c:pt>
                <c:pt idx="23246">
                  <c:v>5.9243164000000001E-2</c:v>
                </c:pt>
                <c:pt idx="23247">
                  <c:v>5.9274887999999998E-2</c:v>
                </c:pt>
                <c:pt idx="23248">
                  <c:v>5.9306610000000003E-2</c:v>
                </c:pt>
                <c:pt idx="23249">
                  <c:v>5.9338329000000002E-2</c:v>
                </c:pt>
                <c:pt idx="23250">
                  <c:v>5.9370046000000003E-2</c:v>
                </c:pt>
                <c:pt idx="23251">
                  <c:v>5.9401759999999998E-2</c:v>
                </c:pt>
                <c:pt idx="23252">
                  <c:v>5.9433472000000001E-2</c:v>
                </c:pt>
                <c:pt idx="23253">
                  <c:v>5.9465180999999999E-2</c:v>
                </c:pt>
                <c:pt idx="23254">
                  <c:v>5.9496887999999998E-2</c:v>
                </c:pt>
                <c:pt idx="23255">
                  <c:v>5.9528592999999998E-2</c:v>
                </c:pt>
                <c:pt idx="23256">
                  <c:v>5.9560294999999999E-2</c:v>
                </c:pt>
                <c:pt idx="23257">
                  <c:v>5.9591995000000002E-2</c:v>
                </c:pt>
                <c:pt idx="23258">
                  <c:v>5.9623691999999999E-2</c:v>
                </c:pt>
                <c:pt idx="23259">
                  <c:v>5.9655386999999997E-2</c:v>
                </c:pt>
                <c:pt idx="23260">
                  <c:v>5.9687078999999997E-2</c:v>
                </c:pt>
                <c:pt idx="23261">
                  <c:v>5.9718768999999998E-2</c:v>
                </c:pt>
                <c:pt idx="23262">
                  <c:v>5.9750457E-2</c:v>
                </c:pt>
                <c:pt idx="23263">
                  <c:v>5.9782142000000003E-2</c:v>
                </c:pt>
                <c:pt idx="23264">
                  <c:v>5.9813825000000001E-2</c:v>
                </c:pt>
                <c:pt idx="23265">
                  <c:v>5.9845505E-2</c:v>
                </c:pt>
                <c:pt idx="23266">
                  <c:v>5.9877182000000001E-2</c:v>
                </c:pt>
                <c:pt idx="23267">
                  <c:v>5.9908858000000002E-2</c:v>
                </c:pt>
                <c:pt idx="23268">
                  <c:v>5.9940529999999999E-2</c:v>
                </c:pt>
                <c:pt idx="23269">
                  <c:v>5.9972201000000003E-2</c:v>
                </c:pt>
                <c:pt idx="23270">
                  <c:v>6.0003869000000001E-2</c:v>
                </c:pt>
                <c:pt idx="23271">
                  <c:v>6.0035534000000002E-2</c:v>
                </c:pt>
                <c:pt idx="23272">
                  <c:v>6.0067197000000003E-2</c:v>
                </c:pt>
                <c:pt idx="23273">
                  <c:v>6.0098857999999998E-2</c:v>
                </c:pt>
                <c:pt idx="23274">
                  <c:v>6.0130516000000002E-2</c:v>
                </c:pt>
                <c:pt idx="23275">
                  <c:v>6.0162171E-2</c:v>
                </c:pt>
                <c:pt idx="23276">
                  <c:v>6.0193824E-2</c:v>
                </c:pt>
                <c:pt idx="23277">
                  <c:v>6.0225475000000001E-2</c:v>
                </c:pt>
                <c:pt idx="23278">
                  <c:v>6.0257123000000003E-2</c:v>
                </c:pt>
                <c:pt idx="23279">
                  <c:v>6.0288768999999999E-2</c:v>
                </c:pt>
                <c:pt idx="23280">
                  <c:v>6.0320411999999997E-2</c:v>
                </c:pt>
                <c:pt idx="23281">
                  <c:v>6.0352053000000003E-2</c:v>
                </c:pt>
                <c:pt idx="23282">
                  <c:v>6.0383691000000003E-2</c:v>
                </c:pt>
                <c:pt idx="23283">
                  <c:v>6.0415326999999998E-2</c:v>
                </c:pt>
                <c:pt idx="23284">
                  <c:v>6.0446960000000001E-2</c:v>
                </c:pt>
                <c:pt idx="23285">
                  <c:v>6.0478590999999998E-2</c:v>
                </c:pt>
                <c:pt idx="23286">
                  <c:v>6.0510220000000003E-2</c:v>
                </c:pt>
                <c:pt idx="23287">
                  <c:v>6.0541846000000003E-2</c:v>
                </c:pt>
                <c:pt idx="23288">
                  <c:v>6.0573468999999998E-2</c:v>
                </c:pt>
                <c:pt idx="23289">
                  <c:v>6.060509E-2</c:v>
                </c:pt>
                <c:pt idx="23290">
                  <c:v>6.0636708999999997E-2</c:v>
                </c:pt>
                <c:pt idx="23291">
                  <c:v>6.0668325000000002E-2</c:v>
                </c:pt>
                <c:pt idx="23292">
                  <c:v>6.0699938000000002E-2</c:v>
                </c:pt>
                <c:pt idx="23293">
                  <c:v>6.0731549000000003E-2</c:v>
                </c:pt>
                <c:pt idx="23294">
                  <c:v>6.0763157999999998E-2</c:v>
                </c:pt>
                <c:pt idx="23295">
                  <c:v>6.0794764000000001E-2</c:v>
                </c:pt>
                <c:pt idx="23296">
                  <c:v>6.0826366999999999E-2</c:v>
                </c:pt>
                <c:pt idx="23297">
                  <c:v>6.0857967999999998E-2</c:v>
                </c:pt>
                <c:pt idx="23298">
                  <c:v>6.0889566999999999E-2</c:v>
                </c:pt>
                <c:pt idx="23299">
                  <c:v>6.0921163E-2</c:v>
                </c:pt>
                <c:pt idx="23300">
                  <c:v>6.0952757000000003E-2</c:v>
                </c:pt>
                <c:pt idx="23301">
                  <c:v>6.0984348000000001E-2</c:v>
                </c:pt>
                <c:pt idx="23302">
                  <c:v>6.1015936E-2</c:v>
                </c:pt>
                <c:pt idx="23303">
                  <c:v>6.1047522E-2</c:v>
                </c:pt>
                <c:pt idx="23304">
                  <c:v>6.1079106000000001E-2</c:v>
                </c:pt>
                <c:pt idx="23305">
                  <c:v>6.1110686999999997E-2</c:v>
                </c:pt>
                <c:pt idx="23306">
                  <c:v>6.1142266000000001E-2</c:v>
                </c:pt>
                <c:pt idx="23307">
                  <c:v>6.1173841999999999E-2</c:v>
                </c:pt>
                <c:pt idx="23308">
                  <c:v>6.1205414999999999E-2</c:v>
                </c:pt>
                <c:pt idx="23309">
                  <c:v>6.1236987E-2</c:v>
                </c:pt>
                <c:pt idx="23310">
                  <c:v>6.1268555000000002E-2</c:v>
                </c:pt>
                <c:pt idx="23311">
                  <c:v>6.1300120999999999E-2</c:v>
                </c:pt>
                <c:pt idx="23312">
                  <c:v>6.1331684999999997E-2</c:v>
                </c:pt>
                <c:pt idx="23313">
                  <c:v>6.1363246000000003E-2</c:v>
                </c:pt>
                <c:pt idx="23314">
                  <c:v>6.1394803999999997E-2</c:v>
                </c:pt>
                <c:pt idx="23315">
                  <c:v>6.1426359999999999E-2</c:v>
                </c:pt>
                <c:pt idx="23316">
                  <c:v>6.1457914000000002E-2</c:v>
                </c:pt>
                <c:pt idx="23317">
                  <c:v>6.1489465E-2</c:v>
                </c:pt>
                <c:pt idx="23318">
                  <c:v>6.1521012999999999E-2</c:v>
                </c:pt>
                <c:pt idx="23319">
                  <c:v>6.1552559E-2</c:v>
                </c:pt>
                <c:pt idx="23320">
                  <c:v>6.1584103000000001E-2</c:v>
                </c:pt>
                <c:pt idx="23321">
                  <c:v>6.1615643999999997E-2</c:v>
                </c:pt>
                <c:pt idx="23322">
                  <c:v>6.1647182000000002E-2</c:v>
                </c:pt>
                <c:pt idx="23323">
                  <c:v>6.1678718E-2</c:v>
                </c:pt>
                <c:pt idx="23324">
                  <c:v>6.1710251000000001E-2</c:v>
                </c:pt>
                <c:pt idx="23325">
                  <c:v>6.1741782000000002E-2</c:v>
                </c:pt>
                <c:pt idx="23326">
                  <c:v>6.1773309999999998E-2</c:v>
                </c:pt>
                <c:pt idx="23327">
                  <c:v>6.1804836000000002E-2</c:v>
                </c:pt>
                <c:pt idx="23328">
                  <c:v>6.1836359E-2</c:v>
                </c:pt>
                <c:pt idx="23329">
                  <c:v>6.186788E-2</c:v>
                </c:pt>
                <c:pt idx="23330">
                  <c:v>6.1899398000000001E-2</c:v>
                </c:pt>
                <c:pt idx="23331">
                  <c:v>6.1930913999999997E-2</c:v>
                </c:pt>
                <c:pt idx="23332">
                  <c:v>6.1962427E-2</c:v>
                </c:pt>
                <c:pt idx="23333">
                  <c:v>6.1993936999999999E-2</c:v>
                </c:pt>
                <c:pt idx="23334">
                  <c:v>6.2025444999999998E-2</c:v>
                </c:pt>
                <c:pt idx="23335">
                  <c:v>6.2056950999999999E-2</c:v>
                </c:pt>
                <c:pt idx="23336">
                  <c:v>6.2088454000000001E-2</c:v>
                </c:pt>
                <c:pt idx="23337">
                  <c:v>6.2119953999999998E-2</c:v>
                </c:pt>
                <c:pt idx="23338">
                  <c:v>6.2151452000000003E-2</c:v>
                </c:pt>
                <c:pt idx="23339">
                  <c:v>6.2182947000000002E-2</c:v>
                </c:pt>
                <c:pt idx="23340">
                  <c:v>6.2214440000000003E-2</c:v>
                </c:pt>
                <c:pt idx="23341">
                  <c:v>6.2245929999999998E-2</c:v>
                </c:pt>
                <c:pt idx="23342">
                  <c:v>6.2277418000000001E-2</c:v>
                </c:pt>
                <c:pt idx="23343">
                  <c:v>6.2308902999999999E-2</c:v>
                </c:pt>
                <c:pt idx="23344">
                  <c:v>6.2340385999999998E-2</c:v>
                </c:pt>
                <c:pt idx="23345">
                  <c:v>6.2371865999999998E-2</c:v>
                </c:pt>
                <c:pt idx="23346">
                  <c:v>6.2403343E-2</c:v>
                </c:pt>
                <c:pt idx="23347">
                  <c:v>6.2434818000000003E-2</c:v>
                </c:pt>
                <c:pt idx="23348">
                  <c:v>6.2466290000000001E-2</c:v>
                </c:pt>
                <c:pt idx="23349">
                  <c:v>6.2497759999999999E-2</c:v>
                </c:pt>
                <c:pt idx="23350">
                  <c:v>6.2529227000000007E-2</c:v>
                </c:pt>
                <c:pt idx="23351">
                  <c:v>6.2560692000000001E-2</c:v>
                </c:pt>
                <c:pt idx="23352">
                  <c:v>6.2592153999999997E-2</c:v>
                </c:pt>
                <c:pt idx="23353">
                  <c:v>6.2623613999999994E-2</c:v>
                </c:pt>
                <c:pt idx="23354">
                  <c:v>6.2655071000000007E-2</c:v>
                </c:pt>
                <c:pt idx="23355">
                  <c:v>6.2686525000000007E-2</c:v>
                </c:pt>
                <c:pt idx="23356">
                  <c:v>6.2717976999999994E-2</c:v>
                </c:pt>
                <c:pt idx="23357">
                  <c:v>6.2749425999999997E-2</c:v>
                </c:pt>
                <c:pt idx="23358">
                  <c:v>6.2780873000000001E-2</c:v>
                </c:pt>
                <c:pt idx="23359">
                  <c:v>6.2812317000000006E-2</c:v>
                </c:pt>
                <c:pt idx="23360">
                  <c:v>6.2843758999999999E-2</c:v>
                </c:pt>
                <c:pt idx="23361">
                  <c:v>6.2875197999999993E-2</c:v>
                </c:pt>
                <c:pt idx="23362">
                  <c:v>6.2906634000000003E-2</c:v>
                </c:pt>
                <c:pt idx="23363">
                  <c:v>6.2938068E-2</c:v>
                </c:pt>
                <c:pt idx="23364">
                  <c:v>6.2969499999999998E-2</c:v>
                </c:pt>
                <c:pt idx="23365">
                  <c:v>6.3000927999999998E-2</c:v>
                </c:pt>
                <c:pt idx="23366">
                  <c:v>6.3032353999999999E-2</c:v>
                </c:pt>
                <c:pt idx="23367">
                  <c:v>6.3063778000000001E-2</c:v>
                </c:pt>
                <c:pt idx="23368">
                  <c:v>6.3095199000000005E-2</c:v>
                </c:pt>
                <c:pt idx="23369">
                  <c:v>6.3126616999999996E-2</c:v>
                </c:pt>
                <c:pt idx="23370">
                  <c:v>6.3158033000000002E-2</c:v>
                </c:pt>
                <c:pt idx="23371">
                  <c:v>6.3189445999999996E-2</c:v>
                </c:pt>
                <c:pt idx="23372">
                  <c:v>6.3220857000000005E-2</c:v>
                </c:pt>
                <c:pt idx="23373">
                  <c:v>6.3252265000000002E-2</c:v>
                </c:pt>
                <c:pt idx="23374">
                  <c:v>6.328367E-2</c:v>
                </c:pt>
                <c:pt idx="23375">
                  <c:v>6.3315072999999999E-2</c:v>
                </c:pt>
                <c:pt idx="23376">
                  <c:v>6.3346474E-2</c:v>
                </c:pt>
                <c:pt idx="23377">
                  <c:v>6.3377871000000002E-2</c:v>
                </c:pt>
                <c:pt idx="23378">
                  <c:v>6.3409266000000006E-2</c:v>
                </c:pt>
                <c:pt idx="23379">
                  <c:v>6.3440658999999996E-2</c:v>
                </c:pt>
                <c:pt idx="23380">
                  <c:v>6.3472049000000003E-2</c:v>
                </c:pt>
                <c:pt idx="23381">
                  <c:v>6.3503435999999996E-2</c:v>
                </c:pt>
                <c:pt idx="23382">
                  <c:v>6.3534821000000005E-2</c:v>
                </c:pt>
                <c:pt idx="23383">
                  <c:v>6.3566203000000002E-2</c:v>
                </c:pt>
                <c:pt idx="23384">
                  <c:v>6.3597582E-2</c:v>
                </c:pt>
                <c:pt idx="23385">
                  <c:v>6.3628958999999999E-2</c:v>
                </c:pt>
                <c:pt idx="23386">
                  <c:v>6.3660333999999999E-2</c:v>
                </c:pt>
                <c:pt idx="23387">
                  <c:v>6.3691705000000001E-2</c:v>
                </c:pt>
                <c:pt idx="23388">
                  <c:v>6.3723074000000005E-2</c:v>
                </c:pt>
                <c:pt idx="23389">
                  <c:v>6.3754440999999995E-2</c:v>
                </c:pt>
                <c:pt idx="23390">
                  <c:v>6.3785805000000001E-2</c:v>
                </c:pt>
                <c:pt idx="23391">
                  <c:v>6.3817165999999995E-2</c:v>
                </c:pt>
                <c:pt idx="23392">
                  <c:v>6.3848525000000003E-2</c:v>
                </c:pt>
                <c:pt idx="23393">
                  <c:v>6.3879880999999999E-2</c:v>
                </c:pt>
                <c:pt idx="23394">
                  <c:v>6.3911233999999997E-2</c:v>
                </c:pt>
                <c:pt idx="23395">
                  <c:v>6.3942584999999996E-2</c:v>
                </c:pt>
                <c:pt idx="23396">
                  <c:v>6.3973932999999997E-2</c:v>
                </c:pt>
                <c:pt idx="23397">
                  <c:v>6.4005278999999998E-2</c:v>
                </c:pt>
                <c:pt idx="23398">
                  <c:v>6.4036622000000001E-2</c:v>
                </c:pt>
                <c:pt idx="23399">
                  <c:v>6.4067962000000006E-2</c:v>
                </c:pt>
                <c:pt idx="23400">
                  <c:v>6.4099299999999998E-2</c:v>
                </c:pt>
                <c:pt idx="23401">
                  <c:v>6.4130635000000005E-2</c:v>
                </c:pt>
                <c:pt idx="23402">
                  <c:v>6.4161967E-2</c:v>
                </c:pt>
                <c:pt idx="23403">
                  <c:v>6.4193296999999996E-2</c:v>
                </c:pt>
                <c:pt idx="23404">
                  <c:v>6.4224623999999994E-2</c:v>
                </c:pt>
                <c:pt idx="23405">
                  <c:v>6.4255949000000007E-2</c:v>
                </c:pt>
                <c:pt idx="23406">
                  <c:v>6.4287271000000007E-2</c:v>
                </c:pt>
                <c:pt idx="23407">
                  <c:v>6.4318589999999995E-2</c:v>
                </c:pt>
                <c:pt idx="23408">
                  <c:v>6.4349906999999998E-2</c:v>
                </c:pt>
                <c:pt idx="23409">
                  <c:v>6.4381221000000002E-2</c:v>
                </c:pt>
                <c:pt idx="23410">
                  <c:v>6.4412531999999995E-2</c:v>
                </c:pt>
                <c:pt idx="23411">
                  <c:v>6.4443841000000002E-2</c:v>
                </c:pt>
                <c:pt idx="23412">
                  <c:v>6.4475146999999997E-2</c:v>
                </c:pt>
                <c:pt idx="23413">
                  <c:v>6.4506451000000006E-2</c:v>
                </c:pt>
                <c:pt idx="23414">
                  <c:v>6.4537752000000004E-2</c:v>
                </c:pt>
                <c:pt idx="23415">
                  <c:v>6.4569050000000003E-2</c:v>
                </c:pt>
                <c:pt idx="23416">
                  <c:v>6.4600345000000003E-2</c:v>
                </c:pt>
                <c:pt idx="23417">
                  <c:v>6.4631638000000005E-2</c:v>
                </c:pt>
                <c:pt idx="23418">
                  <c:v>6.4662928999999994E-2</c:v>
                </c:pt>
                <c:pt idx="23419">
                  <c:v>6.4694215999999999E-2</c:v>
                </c:pt>
                <c:pt idx="23420">
                  <c:v>6.4725501000000005E-2</c:v>
                </c:pt>
                <c:pt idx="23421">
                  <c:v>6.4756783999999998E-2</c:v>
                </c:pt>
                <c:pt idx="23422">
                  <c:v>6.4788063000000007E-2</c:v>
                </c:pt>
                <c:pt idx="23423">
                  <c:v>6.4819340000000003E-2</c:v>
                </c:pt>
                <c:pt idx="23424">
                  <c:v>6.4850615E-2</c:v>
                </c:pt>
                <c:pt idx="23425">
                  <c:v>6.4881886999999999E-2</c:v>
                </c:pt>
                <c:pt idx="23426">
                  <c:v>6.4913156E-2</c:v>
                </c:pt>
                <c:pt idx="23427">
                  <c:v>6.4944422000000002E-2</c:v>
                </c:pt>
                <c:pt idx="23428">
                  <c:v>6.4975686000000005E-2</c:v>
                </c:pt>
                <c:pt idx="23429">
                  <c:v>6.5006946999999995E-2</c:v>
                </c:pt>
                <c:pt idx="23430">
                  <c:v>6.5038206000000001E-2</c:v>
                </c:pt>
                <c:pt idx="23431">
                  <c:v>6.5069461999999995E-2</c:v>
                </c:pt>
                <c:pt idx="23432">
                  <c:v>6.5100715000000003E-2</c:v>
                </c:pt>
                <c:pt idx="23433">
                  <c:v>6.5131965E-2</c:v>
                </c:pt>
                <c:pt idx="23434">
                  <c:v>6.5163212999999998E-2</c:v>
                </c:pt>
                <c:pt idx="23435">
                  <c:v>6.5194457999999997E-2</c:v>
                </c:pt>
                <c:pt idx="23436">
                  <c:v>6.5225700999999997E-2</c:v>
                </c:pt>
                <c:pt idx="23437">
                  <c:v>6.5256939999999999E-2</c:v>
                </c:pt>
                <c:pt idx="23438">
                  <c:v>6.5288178000000002E-2</c:v>
                </c:pt>
                <c:pt idx="23439">
                  <c:v>6.5319411999999993E-2</c:v>
                </c:pt>
                <c:pt idx="23440">
                  <c:v>6.5350643999999999E-2</c:v>
                </c:pt>
                <c:pt idx="23441">
                  <c:v>6.5381872999999993E-2</c:v>
                </c:pt>
                <c:pt idx="23442">
                  <c:v>6.5413100000000002E-2</c:v>
                </c:pt>
                <c:pt idx="23443">
                  <c:v>6.5444322999999999E-2</c:v>
                </c:pt>
                <c:pt idx="23444">
                  <c:v>6.5475543999999997E-2</c:v>
                </c:pt>
                <c:pt idx="23445">
                  <c:v>6.5506762999999996E-2</c:v>
                </c:pt>
                <c:pt idx="23446">
                  <c:v>6.5537978999999996E-2</c:v>
                </c:pt>
                <c:pt idx="23447">
                  <c:v>6.5569191999999998E-2</c:v>
                </c:pt>
                <c:pt idx="23448">
                  <c:v>6.5600402000000002E-2</c:v>
                </c:pt>
                <c:pt idx="23449">
                  <c:v>6.5631610000000007E-2</c:v>
                </c:pt>
                <c:pt idx="23450">
                  <c:v>6.5662814999999999E-2</c:v>
                </c:pt>
                <c:pt idx="23451">
                  <c:v>6.5694016999999993E-2</c:v>
                </c:pt>
                <c:pt idx="23452">
                  <c:v>6.5725217000000002E-2</c:v>
                </c:pt>
                <c:pt idx="23453">
                  <c:v>6.5756413999999999E-2</c:v>
                </c:pt>
                <c:pt idx="23454">
                  <c:v>6.5787607999999997E-2</c:v>
                </c:pt>
                <c:pt idx="23455">
                  <c:v>6.5818799999999997E-2</c:v>
                </c:pt>
                <c:pt idx="23456">
                  <c:v>6.5849988999999998E-2</c:v>
                </c:pt>
                <c:pt idx="23457">
                  <c:v>6.5881175E-2</c:v>
                </c:pt>
                <c:pt idx="23458">
                  <c:v>6.5912358000000004E-2</c:v>
                </c:pt>
                <c:pt idx="23459">
                  <c:v>6.5943538999999995E-2</c:v>
                </c:pt>
                <c:pt idx="23460">
                  <c:v>6.5974717000000002E-2</c:v>
                </c:pt>
                <c:pt idx="23461">
                  <c:v>6.6005892999999996E-2</c:v>
                </c:pt>
                <c:pt idx="23462">
                  <c:v>6.6037065000000006E-2</c:v>
                </c:pt>
                <c:pt idx="23463">
                  <c:v>6.6068235000000003E-2</c:v>
                </c:pt>
                <c:pt idx="23464">
                  <c:v>6.6099403000000001E-2</c:v>
                </c:pt>
                <c:pt idx="23465">
                  <c:v>6.6130567000000001E-2</c:v>
                </c:pt>
                <c:pt idx="23466">
                  <c:v>6.6161729000000002E-2</c:v>
                </c:pt>
                <c:pt idx="23467">
                  <c:v>6.6192889000000005E-2</c:v>
                </c:pt>
                <c:pt idx="23468">
                  <c:v>6.6224044999999995E-2</c:v>
                </c:pt>
                <c:pt idx="23469">
                  <c:v>6.6255199000000001E-2</c:v>
                </c:pt>
                <c:pt idx="23470">
                  <c:v>6.6286349999999994E-2</c:v>
                </c:pt>
                <c:pt idx="23471">
                  <c:v>6.6317498000000003E-2</c:v>
                </c:pt>
                <c:pt idx="23472">
                  <c:v>6.6348643999999998E-2</c:v>
                </c:pt>
                <c:pt idx="23473">
                  <c:v>6.6379786999999996E-2</c:v>
                </c:pt>
                <c:pt idx="23474">
                  <c:v>6.6410926999999995E-2</c:v>
                </c:pt>
                <c:pt idx="23475">
                  <c:v>6.6442064999999995E-2</c:v>
                </c:pt>
                <c:pt idx="23476">
                  <c:v>6.6473198999999997E-2</c:v>
                </c:pt>
                <c:pt idx="23477">
                  <c:v>6.6504331999999999E-2</c:v>
                </c:pt>
                <c:pt idx="23478">
                  <c:v>6.6535461000000004E-2</c:v>
                </c:pt>
                <c:pt idx="23479">
                  <c:v>6.6566587999999996E-2</c:v>
                </c:pt>
                <c:pt idx="23480">
                  <c:v>6.6597711000000004E-2</c:v>
                </c:pt>
                <c:pt idx="23481">
                  <c:v>6.6628832999999998E-2</c:v>
                </c:pt>
                <c:pt idx="23482">
                  <c:v>6.6659950999999995E-2</c:v>
                </c:pt>
                <c:pt idx="23483">
                  <c:v>6.6691067000000007E-2</c:v>
                </c:pt>
                <c:pt idx="23484">
                  <c:v>6.6722180000000006E-2</c:v>
                </c:pt>
                <c:pt idx="23485">
                  <c:v>6.6753290000000007E-2</c:v>
                </c:pt>
                <c:pt idx="23486">
                  <c:v>6.6784397999999995E-2</c:v>
                </c:pt>
                <c:pt idx="23487">
                  <c:v>6.6815502999999998E-2</c:v>
                </c:pt>
                <c:pt idx="23488">
                  <c:v>6.6846605000000003E-2</c:v>
                </c:pt>
                <c:pt idx="23489">
                  <c:v>6.6877703999999996E-2</c:v>
                </c:pt>
                <c:pt idx="23490">
                  <c:v>6.6908801000000004E-2</c:v>
                </c:pt>
                <c:pt idx="23491">
                  <c:v>6.6939894999999999E-2</c:v>
                </c:pt>
                <c:pt idx="23492">
                  <c:v>6.6970985999999996E-2</c:v>
                </c:pt>
                <c:pt idx="23493">
                  <c:v>6.7002073999999995E-2</c:v>
                </c:pt>
                <c:pt idx="23494">
                  <c:v>6.7033159999999994E-2</c:v>
                </c:pt>
                <c:pt idx="23495">
                  <c:v>6.7064242999999996E-2</c:v>
                </c:pt>
                <c:pt idx="23496">
                  <c:v>6.7095322999999998E-2</c:v>
                </c:pt>
                <c:pt idx="23497">
                  <c:v>6.7126401000000002E-2</c:v>
                </c:pt>
                <c:pt idx="23498">
                  <c:v>6.7157474999999994E-2</c:v>
                </c:pt>
                <c:pt idx="23499">
                  <c:v>6.7188547000000001E-2</c:v>
                </c:pt>
                <c:pt idx="23500">
                  <c:v>6.7219615999999996E-2</c:v>
                </c:pt>
                <c:pt idx="23501">
                  <c:v>6.7250683000000006E-2</c:v>
                </c:pt>
                <c:pt idx="23502">
                  <c:v>6.7281747000000003E-2</c:v>
                </c:pt>
                <c:pt idx="23503">
                  <c:v>6.7312808000000002E-2</c:v>
                </c:pt>
                <c:pt idx="23504">
                  <c:v>6.7343866000000002E-2</c:v>
                </c:pt>
                <c:pt idx="23505">
                  <c:v>6.7374921000000004E-2</c:v>
                </c:pt>
                <c:pt idx="23506">
                  <c:v>6.7405973999999994E-2</c:v>
                </c:pt>
                <c:pt idx="23507">
                  <c:v>6.7437023999999998E-2</c:v>
                </c:pt>
                <c:pt idx="23508">
                  <c:v>6.7468071000000004E-2</c:v>
                </c:pt>
                <c:pt idx="23509">
                  <c:v>6.7499115999999998E-2</c:v>
                </c:pt>
                <c:pt idx="23510">
                  <c:v>6.7530156999999993E-2</c:v>
                </c:pt>
                <c:pt idx="23511">
                  <c:v>6.7561196000000004E-2</c:v>
                </c:pt>
                <c:pt idx="23512">
                  <c:v>6.7592232000000002E-2</c:v>
                </c:pt>
                <c:pt idx="23513">
                  <c:v>6.7623266000000001E-2</c:v>
                </c:pt>
                <c:pt idx="23514">
                  <c:v>6.7654296000000003E-2</c:v>
                </c:pt>
                <c:pt idx="23515">
                  <c:v>6.7685324000000005E-2</c:v>
                </c:pt>
                <c:pt idx="23516">
                  <c:v>6.7716348999999995E-2</c:v>
                </c:pt>
                <c:pt idx="23517">
                  <c:v>6.7747372E-2</c:v>
                </c:pt>
                <c:pt idx="23518">
                  <c:v>6.7778390999999993E-2</c:v>
                </c:pt>
                <c:pt idx="23519">
                  <c:v>6.7809408000000002E-2</c:v>
                </c:pt>
                <c:pt idx="23520">
                  <c:v>6.7840421999999997E-2</c:v>
                </c:pt>
                <c:pt idx="23521">
                  <c:v>6.7871432999999995E-2</c:v>
                </c:pt>
                <c:pt idx="23522">
                  <c:v>6.7902441999999993E-2</c:v>
                </c:pt>
                <c:pt idx="23523">
                  <c:v>6.7933447999999994E-2</c:v>
                </c:pt>
                <c:pt idx="23524">
                  <c:v>6.7964449999999996E-2</c:v>
                </c:pt>
                <c:pt idx="23525">
                  <c:v>6.7995450999999998E-2</c:v>
                </c:pt>
                <c:pt idx="23526">
                  <c:v>6.8026448000000003E-2</c:v>
                </c:pt>
                <c:pt idx="23527">
                  <c:v>6.8057442999999995E-2</c:v>
                </c:pt>
                <c:pt idx="23528">
                  <c:v>6.8088434000000003E-2</c:v>
                </c:pt>
                <c:pt idx="23529">
                  <c:v>6.8119422999999998E-2</c:v>
                </c:pt>
                <c:pt idx="23530">
                  <c:v>6.8150409999999995E-2</c:v>
                </c:pt>
                <c:pt idx="23531">
                  <c:v>6.8181393000000007E-2</c:v>
                </c:pt>
                <c:pt idx="23532">
                  <c:v>6.8212374000000006E-2</c:v>
                </c:pt>
                <c:pt idx="23533">
                  <c:v>6.8243351999999993E-2</c:v>
                </c:pt>
                <c:pt idx="23534">
                  <c:v>6.8274326999999996E-2</c:v>
                </c:pt>
                <c:pt idx="23535">
                  <c:v>6.8305299E-2</c:v>
                </c:pt>
                <c:pt idx="23536">
                  <c:v>6.8336268000000006E-2</c:v>
                </c:pt>
                <c:pt idx="23537">
                  <c:v>6.8367234999999998E-2</c:v>
                </c:pt>
                <c:pt idx="23538">
                  <c:v>6.8398199000000007E-2</c:v>
                </c:pt>
                <c:pt idx="23539">
                  <c:v>6.8429160000000003E-2</c:v>
                </c:pt>
                <c:pt idx="23540">
                  <c:v>6.8460119E-2</c:v>
                </c:pt>
                <c:pt idx="23541">
                  <c:v>6.8491073999999999E-2</c:v>
                </c:pt>
                <c:pt idx="23542">
                  <c:v>6.8522026999999999E-2</c:v>
                </c:pt>
                <c:pt idx="23543">
                  <c:v>6.8552977000000001E-2</c:v>
                </c:pt>
                <c:pt idx="23544">
                  <c:v>6.8583924000000004E-2</c:v>
                </c:pt>
                <c:pt idx="23545">
                  <c:v>6.8614867999999996E-2</c:v>
                </c:pt>
                <c:pt idx="23546">
                  <c:v>6.8645810000000002E-2</c:v>
                </c:pt>
                <c:pt idx="23547">
                  <c:v>6.8676748999999995E-2</c:v>
                </c:pt>
                <c:pt idx="23548">
                  <c:v>6.8707684000000005E-2</c:v>
                </c:pt>
                <c:pt idx="23549">
                  <c:v>6.8738618000000001E-2</c:v>
                </c:pt>
                <c:pt idx="23550">
                  <c:v>6.8769548E-2</c:v>
                </c:pt>
                <c:pt idx="23551">
                  <c:v>6.8800475E-2</c:v>
                </c:pt>
                <c:pt idx="23552">
                  <c:v>6.8831400000000001E-2</c:v>
                </c:pt>
                <c:pt idx="23553">
                  <c:v>6.8862322000000004E-2</c:v>
                </c:pt>
                <c:pt idx="23554">
                  <c:v>6.8893240999999994E-2</c:v>
                </c:pt>
                <c:pt idx="23555">
                  <c:v>6.8924157E-2</c:v>
                </c:pt>
                <c:pt idx="23556">
                  <c:v>6.8955071000000007E-2</c:v>
                </c:pt>
                <c:pt idx="23557">
                  <c:v>6.8985981000000002E-2</c:v>
                </c:pt>
                <c:pt idx="23558">
                  <c:v>6.9016888999999998E-2</c:v>
                </c:pt>
                <c:pt idx="23559">
                  <c:v>6.9047793999999996E-2</c:v>
                </c:pt>
                <c:pt idx="23560">
                  <c:v>6.9078695999999995E-2</c:v>
                </c:pt>
                <c:pt idx="23561">
                  <c:v>6.9109594999999996E-2</c:v>
                </c:pt>
                <c:pt idx="23562">
                  <c:v>6.9140491999999998E-2</c:v>
                </c:pt>
                <c:pt idx="23563">
                  <c:v>6.9171385000000002E-2</c:v>
                </c:pt>
                <c:pt idx="23564">
                  <c:v>6.9202275999999993E-2</c:v>
                </c:pt>
                <c:pt idx="23565">
                  <c:v>6.9233164E-2</c:v>
                </c:pt>
                <c:pt idx="23566">
                  <c:v>6.9264049999999994E-2</c:v>
                </c:pt>
                <c:pt idx="23567">
                  <c:v>6.9294932000000004E-2</c:v>
                </c:pt>
                <c:pt idx="23568">
                  <c:v>6.9325811000000001E-2</c:v>
                </c:pt>
                <c:pt idx="23569">
                  <c:v>6.9356688E-2</c:v>
                </c:pt>
                <c:pt idx="23570">
                  <c:v>6.9387562E-2</c:v>
                </c:pt>
                <c:pt idx="23571">
                  <c:v>6.9418433000000002E-2</c:v>
                </c:pt>
                <c:pt idx="23572">
                  <c:v>6.9449301000000005E-2</c:v>
                </c:pt>
                <c:pt idx="23573">
                  <c:v>6.9480166999999995E-2</c:v>
                </c:pt>
                <c:pt idx="23574">
                  <c:v>6.9511029000000002E-2</c:v>
                </c:pt>
                <c:pt idx="23575">
                  <c:v>6.9541888999999996E-2</c:v>
                </c:pt>
                <c:pt idx="23576">
                  <c:v>6.9572746000000005E-2</c:v>
                </c:pt>
                <c:pt idx="23577">
                  <c:v>6.9603600000000002E-2</c:v>
                </c:pt>
                <c:pt idx="23578">
                  <c:v>6.9634451E-2</c:v>
                </c:pt>
                <c:pt idx="23579">
                  <c:v>6.9665299E-2</c:v>
                </c:pt>
                <c:pt idx="23580">
                  <c:v>6.9696144000000002E-2</c:v>
                </c:pt>
                <c:pt idx="23581">
                  <c:v>6.9726987000000004E-2</c:v>
                </c:pt>
                <c:pt idx="23582">
                  <c:v>6.9757826999999994E-2</c:v>
                </c:pt>
                <c:pt idx="23583">
                  <c:v>6.9788664E-2</c:v>
                </c:pt>
                <c:pt idx="23584">
                  <c:v>6.9819497999999994E-2</c:v>
                </c:pt>
                <c:pt idx="23585">
                  <c:v>6.9850329000000003E-2</c:v>
                </c:pt>
                <c:pt idx="23586">
                  <c:v>6.9881156999999999E-2</c:v>
                </c:pt>
                <c:pt idx="23587">
                  <c:v>6.9911982999999997E-2</c:v>
                </c:pt>
                <c:pt idx="23588">
                  <c:v>6.9942804999999997E-2</c:v>
                </c:pt>
                <c:pt idx="23589">
                  <c:v>6.9973624999999998E-2</c:v>
                </c:pt>
                <c:pt idx="23590">
                  <c:v>7.0004442E-2</c:v>
                </c:pt>
                <c:pt idx="23591">
                  <c:v>7.0035256000000004E-2</c:v>
                </c:pt>
                <c:pt idx="23592">
                  <c:v>7.0066066999999996E-2</c:v>
                </c:pt>
                <c:pt idx="23593">
                  <c:v>7.0096876000000002E-2</c:v>
                </c:pt>
                <c:pt idx="23594">
                  <c:v>7.0127680999999997E-2</c:v>
                </c:pt>
                <c:pt idx="23595">
                  <c:v>7.0158483999999993E-2</c:v>
                </c:pt>
                <c:pt idx="23596">
                  <c:v>7.0189284000000005E-2</c:v>
                </c:pt>
                <c:pt idx="23597">
                  <c:v>7.0220081000000004E-2</c:v>
                </c:pt>
                <c:pt idx="23598">
                  <c:v>7.0250875000000004E-2</c:v>
                </c:pt>
                <c:pt idx="23599">
                  <c:v>7.0281666000000007E-2</c:v>
                </c:pt>
                <c:pt idx="23600">
                  <c:v>7.0312453999999996E-2</c:v>
                </c:pt>
                <c:pt idx="23601">
                  <c:v>7.0343239000000002E-2</c:v>
                </c:pt>
                <c:pt idx="23602">
                  <c:v>7.0374021999999994E-2</c:v>
                </c:pt>
                <c:pt idx="23603">
                  <c:v>7.0404802000000002E-2</c:v>
                </c:pt>
                <c:pt idx="23604">
                  <c:v>7.0435577999999999E-2</c:v>
                </c:pt>
                <c:pt idx="23605">
                  <c:v>7.0466351999999996E-2</c:v>
                </c:pt>
                <c:pt idx="23606">
                  <c:v>7.0497122999999995E-2</c:v>
                </c:pt>
                <c:pt idx="23607">
                  <c:v>7.0527890999999995E-2</c:v>
                </c:pt>
                <c:pt idx="23608">
                  <c:v>7.0558656999999997E-2</c:v>
                </c:pt>
                <c:pt idx="23609">
                  <c:v>7.0589419E-2</c:v>
                </c:pt>
                <c:pt idx="23610">
                  <c:v>7.0620179000000005E-2</c:v>
                </c:pt>
                <c:pt idx="23611">
                  <c:v>7.0650934999999998E-2</c:v>
                </c:pt>
                <c:pt idx="23612">
                  <c:v>7.0681689000000006E-2</c:v>
                </c:pt>
                <c:pt idx="23613">
                  <c:v>7.0712440000000001E-2</c:v>
                </c:pt>
                <c:pt idx="23614">
                  <c:v>7.0743187999999999E-2</c:v>
                </c:pt>
                <c:pt idx="23615">
                  <c:v>7.0773932999999997E-2</c:v>
                </c:pt>
                <c:pt idx="23616">
                  <c:v>7.0804674999999997E-2</c:v>
                </c:pt>
                <c:pt idx="23617">
                  <c:v>7.0835413999999999E-2</c:v>
                </c:pt>
                <c:pt idx="23618">
                  <c:v>7.0866151000000002E-2</c:v>
                </c:pt>
                <c:pt idx="23619">
                  <c:v>7.0896883999999993E-2</c:v>
                </c:pt>
                <c:pt idx="23620">
                  <c:v>7.0927614999999999E-2</c:v>
                </c:pt>
                <c:pt idx="23621">
                  <c:v>7.0958342999999993E-2</c:v>
                </c:pt>
                <c:pt idx="23622">
                  <c:v>7.0989067000000003E-2</c:v>
                </c:pt>
                <c:pt idx="23623">
                  <c:v>7.1019789E-2</c:v>
                </c:pt>
                <c:pt idx="23624">
                  <c:v>7.1050507999999998E-2</c:v>
                </c:pt>
                <c:pt idx="23625">
                  <c:v>7.1081223999999998E-2</c:v>
                </c:pt>
                <c:pt idx="23626">
                  <c:v>7.1111938E-2</c:v>
                </c:pt>
                <c:pt idx="23627">
                  <c:v>7.1142648000000003E-2</c:v>
                </c:pt>
                <c:pt idx="23628">
                  <c:v>7.1173354999999994E-2</c:v>
                </c:pt>
                <c:pt idx="23629">
                  <c:v>7.120406E-2</c:v>
                </c:pt>
                <c:pt idx="23630">
                  <c:v>7.1234760999999994E-2</c:v>
                </c:pt>
                <c:pt idx="23631">
                  <c:v>7.1265460000000003E-2</c:v>
                </c:pt>
                <c:pt idx="23632">
                  <c:v>7.1296155999999999E-2</c:v>
                </c:pt>
                <c:pt idx="23633">
                  <c:v>7.1326848999999998E-2</c:v>
                </c:pt>
                <c:pt idx="23634">
                  <c:v>7.1357538999999998E-2</c:v>
                </c:pt>
                <c:pt idx="23635">
                  <c:v>7.1388225999999999E-2</c:v>
                </c:pt>
                <c:pt idx="23636">
                  <c:v>7.1418910000000002E-2</c:v>
                </c:pt>
                <c:pt idx="23637">
                  <c:v>7.1449591000000007E-2</c:v>
                </c:pt>
                <c:pt idx="23638">
                  <c:v>7.1480268999999999E-2</c:v>
                </c:pt>
                <c:pt idx="23639">
                  <c:v>7.1510945000000006E-2</c:v>
                </c:pt>
                <c:pt idx="23640">
                  <c:v>7.1541617000000002E-2</c:v>
                </c:pt>
                <c:pt idx="23641">
                  <c:v>7.1572286999999998E-2</c:v>
                </c:pt>
                <c:pt idx="23642">
                  <c:v>7.1602952999999997E-2</c:v>
                </c:pt>
                <c:pt idx="23643">
                  <c:v>7.1633616999999997E-2</c:v>
                </c:pt>
                <c:pt idx="23644">
                  <c:v>7.1664277999999998E-2</c:v>
                </c:pt>
                <c:pt idx="23645">
                  <c:v>7.1694935000000001E-2</c:v>
                </c:pt>
                <c:pt idx="23646">
                  <c:v>7.1725590000000006E-2</c:v>
                </c:pt>
                <c:pt idx="23647">
                  <c:v>7.1756241999999998E-2</c:v>
                </c:pt>
                <c:pt idx="23648">
                  <c:v>7.1786891000000005E-2</c:v>
                </c:pt>
                <c:pt idx="23649">
                  <c:v>7.1817537000000001E-2</c:v>
                </c:pt>
                <c:pt idx="23650">
                  <c:v>7.1848180999999997E-2</c:v>
                </c:pt>
                <c:pt idx="23651">
                  <c:v>7.1878820999999996E-2</c:v>
                </c:pt>
                <c:pt idx="23652">
                  <c:v>7.1909457999999996E-2</c:v>
                </c:pt>
                <c:pt idx="23653">
                  <c:v>7.1940092999999997E-2</c:v>
                </c:pt>
                <c:pt idx="23654">
                  <c:v>7.1970724E-2</c:v>
                </c:pt>
                <c:pt idx="23655">
                  <c:v>7.2001352000000005E-2</c:v>
                </c:pt>
                <c:pt idx="23656">
                  <c:v>7.2031977999999997E-2</c:v>
                </c:pt>
                <c:pt idx="23657">
                  <c:v>7.2062601000000004E-2</c:v>
                </c:pt>
                <c:pt idx="23658">
                  <c:v>7.209322E-2</c:v>
                </c:pt>
                <c:pt idx="23659">
                  <c:v>7.2123836999999996E-2</c:v>
                </c:pt>
                <c:pt idx="23660">
                  <c:v>7.2154450999999994E-2</c:v>
                </c:pt>
                <c:pt idx="23661">
                  <c:v>7.2185061999999994E-2</c:v>
                </c:pt>
                <c:pt idx="23662">
                  <c:v>7.2215669999999996E-2</c:v>
                </c:pt>
                <c:pt idx="23663">
                  <c:v>7.2246274999999999E-2</c:v>
                </c:pt>
                <c:pt idx="23664">
                  <c:v>7.2276877000000003E-2</c:v>
                </c:pt>
                <c:pt idx="23665">
                  <c:v>7.2307475999999996E-2</c:v>
                </c:pt>
                <c:pt idx="23666">
                  <c:v>7.2338072000000003E-2</c:v>
                </c:pt>
                <c:pt idx="23667">
                  <c:v>7.2368664999999999E-2</c:v>
                </c:pt>
                <c:pt idx="23668">
                  <c:v>7.2399254999999996E-2</c:v>
                </c:pt>
                <c:pt idx="23669">
                  <c:v>7.2429841999999994E-2</c:v>
                </c:pt>
                <c:pt idx="23670">
                  <c:v>7.2460426999999994E-2</c:v>
                </c:pt>
                <c:pt idx="23671">
                  <c:v>7.2491007999999996E-2</c:v>
                </c:pt>
                <c:pt idx="23672">
                  <c:v>7.2521585999999999E-2</c:v>
                </c:pt>
                <c:pt idx="23673">
                  <c:v>7.2552162000000003E-2</c:v>
                </c:pt>
                <c:pt idx="23674">
                  <c:v>7.2582733999999996E-2</c:v>
                </c:pt>
                <c:pt idx="23675">
                  <c:v>7.2613304000000004E-2</c:v>
                </c:pt>
                <c:pt idx="23676">
                  <c:v>7.2643869999999999E-2</c:v>
                </c:pt>
                <c:pt idx="23677">
                  <c:v>7.2674433999999996E-2</c:v>
                </c:pt>
                <c:pt idx="23678">
                  <c:v>7.2704993999999995E-2</c:v>
                </c:pt>
                <c:pt idx="23679">
                  <c:v>7.2735551999999995E-2</c:v>
                </c:pt>
                <c:pt idx="23680">
                  <c:v>7.2766106999999997E-2</c:v>
                </c:pt>
                <c:pt idx="23681">
                  <c:v>7.2796658E-2</c:v>
                </c:pt>
                <c:pt idx="23682">
                  <c:v>7.2827207000000005E-2</c:v>
                </c:pt>
                <c:pt idx="23683">
                  <c:v>7.2857752999999997E-2</c:v>
                </c:pt>
                <c:pt idx="23684">
                  <c:v>7.2888295000000006E-2</c:v>
                </c:pt>
                <c:pt idx="23685">
                  <c:v>7.2918835000000001E-2</c:v>
                </c:pt>
                <c:pt idx="23686">
                  <c:v>7.2949371999999998E-2</c:v>
                </c:pt>
                <c:pt idx="23687">
                  <c:v>7.2979905999999997E-2</c:v>
                </c:pt>
                <c:pt idx="23688">
                  <c:v>7.3010436999999997E-2</c:v>
                </c:pt>
                <c:pt idx="23689">
                  <c:v>7.3040964999999999E-2</c:v>
                </c:pt>
                <c:pt idx="23690">
                  <c:v>7.3071490000000003E-2</c:v>
                </c:pt>
                <c:pt idx="23691">
                  <c:v>7.3102011999999994E-2</c:v>
                </c:pt>
                <c:pt idx="23692">
                  <c:v>7.3132530000000001E-2</c:v>
                </c:pt>
                <c:pt idx="23693">
                  <c:v>7.3163045999999995E-2</c:v>
                </c:pt>
                <c:pt idx="23694">
                  <c:v>7.3193559000000005E-2</c:v>
                </c:pt>
                <c:pt idx="23695">
                  <c:v>7.3224069000000003E-2</c:v>
                </c:pt>
                <c:pt idx="23696">
                  <c:v>7.3254576000000002E-2</c:v>
                </c:pt>
                <c:pt idx="23697">
                  <c:v>7.3285080000000002E-2</c:v>
                </c:pt>
                <c:pt idx="23698">
                  <c:v>7.3315581000000005E-2</c:v>
                </c:pt>
                <c:pt idx="23699">
                  <c:v>7.3346078999999995E-2</c:v>
                </c:pt>
                <c:pt idx="23700">
                  <c:v>7.3376574E-2</c:v>
                </c:pt>
                <c:pt idx="23701">
                  <c:v>7.3407066000000007E-2</c:v>
                </c:pt>
                <c:pt idx="23702">
                  <c:v>7.3437555000000002E-2</c:v>
                </c:pt>
                <c:pt idx="23703">
                  <c:v>7.3468040999999998E-2</c:v>
                </c:pt>
                <c:pt idx="23704">
                  <c:v>7.3498523999999996E-2</c:v>
                </c:pt>
                <c:pt idx="23705">
                  <c:v>7.3529004999999995E-2</c:v>
                </c:pt>
                <c:pt idx="23706">
                  <c:v>7.3559481999999995E-2</c:v>
                </c:pt>
                <c:pt idx="23707">
                  <c:v>7.3589955999999998E-2</c:v>
                </c:pt>
                <c:pt idx="23708">
                  <c:v>7.3620427000000002E-2</c:v>
                </c:pt>
                <c:pt idx="23709">
                  <c:v>7.3650894999999994E-2</c:v>
                </c:pt>
                <c:pt idx="23710">
                  <c:v>7.3681360000000001E-2</c:v>
                </c:pt>
                <c:pt idx="23711">
                  <c:v>7.3711821999999996E-2</c:v>
                </c:pt>
                <c:pt idx="23712">
                  <c:v>7.3742281000000007E-2</c:v>
                </c:pt>
                <c:pt idx="23713">
                  <c:v>7.3772737000000005E-2</c:v>
                </c:pt>
                <c:pt idx="23714">
                  <c:v>7.3803190000000005E-2</c:v>
                </c:pt>
                <c:pt idx="23715">
                  <c:v>7.3833640000000006E-2</c:v>
                </c:pt>
                <c:pt idx="23716">
                  <c:v>7.3864086999999995E-2</c:v>
                </c:pt>
                <c:pt idx="23717">
                  <c:v>7.3894530999999999E-2</c:v>
                </c:pt>
                <c:pt idx="23718">
                  <c:v>7.3924972000000005E-2</c:v>
                </c:pt>
                <c:pt idx="23719">
                  <c:v>7.3955409999999999E-2</c:v>
                </c:pt>
                <c:pt idx="23720">
                  <c:v>7.3985844999999995E-2</c:v>
                </c:pt>
                <c:pt idx="23721">
                  <c:v>7.4016276000000006E-2</c:v>
                </c:pt>
                <c:pt idx="23722">
                  <c:v>7.4046705000000004E-2</c:v>
                </c:pt>
                <c:pt idx="23723">
                  <c:v>7.4077131000000004E-2</c:v>
                </c:pt>
                <c:pt idx="23724">
                  <c:v>7.4107554000000006E-2</c:v>
                </c:pt>
                <c:pt idx="23725">
                  <c:v>7.4137973999999995E-2</c:v>
                </c:pt>
                <c:pt idx="23726">
                  <c:v>7.4168391E-2</c:v>
                </c:pt>
                <c:pt idx="23727">
                  <c:v>7.4198803999999993E-2</c:v>
                </c:pt>
                <c:pt idx="23728">
                  <c:v>7.4229215000000001E-2</c:v>
                </c:pt>
                <c:pt idx="23729">
                  <c:v>7.4259622999999997E-2</c:v>
                </c:pt>
                <c:pt idx="23730">
                  <c:v>7.4290026999999995E-2</c:v>
                </c:pt>
                <c:pt idx="23731">
                  <c:v>7.4320428999999993E-2</c:v>
                </c:pt>
                <c:pt idx="23732">
                  <c:v>7.4350827999999994E-2</c:v>
                </c:pt>
                <c:pt idx="23733">
                  <c:v>7.4381222999999996E-2</c:v>
                </c:pt>
                <c:pt idx="23734">
                  <c:v>7.4411616E-2</c:v>
                </c:pt>
                <c:pt idx="23735">
                  <c:v>7.4442005000000006E-2</c:v>
                </c:pt>
                <c:pt idx="23736">
                  <c:v>7.4472391999999998E-2</c:v>
                </c:pt>
                <c:pt idx="23737">
                  <c:v>7.4502774999999993E-2</c:v>
                </c:pt>
                <c:pt idx="23738">
                  <c:v>7.4533156000000003E-2</c:v>
                </c:pt>
                <c:pt idx="23739">
                  <c:v>7.4563533000000001E-2</c:v>
                </c:pt>
                <c:pt idx="23740">
                  <c:v>7.4593907000000001E-2</c:v>
                </c:pt>
                <c:pt idx="23741">
                  <c:v>7.4624279000000002E-2</c:v>
                </c:pt>
                <c:pt idx="23742">
                  <c:v>7.4654647000000005E-2</c:v>
                </c:pt>
                <c:pt idx="23743">
                  <c:v>7.4685011999999995E-2</c:v>
                </c:pt>
                <c:pt idx="23744">
                  <c:v>7.4715374000000001E-2</c:v>
                </c:pt>
                <c:pt idx="23745">
                  <c:v>7.4745732999999995E-2</c:v>
                </c:pt>
                <c:pt idx="23746">
                  <c:v>7.4776089000000004E-2</c:v>
                </c:pt>
                <c:pt idx="23747">
                  <c:v>7.4806442000000001E-2</c:v>
                </c:pt>
                <c:pt idx="23748">
                  <c:v>7.4836791999999999E-2</c:v>
                </c:pt>
                <c:pt idx="23749">
                  <c:v>7.4867138999999999E-2</c:v>
                </c:pt>
                <c:pt idx="23750">
                  <c:v>7.4897483000000001E-2</c:v>
                </c:pt>
                <c:pt idx="23751">
                  <c:v>7.4927824000000004E-2</c:v>
                </c:pt>
                <c:pt idx="23752">
                  <c:v>7.4958160999999995E-2</c:v>
                </c:pt>
                <c:pt idx="23753">
                  <c:v>7.4988496000000002E-2</c:v>
                </c:pt>
                <c:pt idx="23754">
                  <c:v>7.5018827999999996E-2</c:v>
                </c:pt>
                <c:pt idx="23755">
                  <c:v>7.5049156000000006E-2</c:v>
                </c:pt>
                <c:pt idx="23756">
                  <c:v>7.5079482000000003E-2</c:v>
                </c:pt>
                <c:pt idx="23757">
                  <c:v>7.5109804000000002E-2</c:v>
                </c:pt>
                <c:pt idx="23758">
                  <c:v>7.5140124000000003E-2</c:v>
                </c:pt>
                <c:pt idx="23759">
                  <c:v>7.5170440000000005E-2</c:v>
                </c:pt>
                <c:pt idx="23760">
                  <c:v>7.5200752999999995E-2</c:v>
                </c:pt>
                <c:pt idx="23761">
                  <c:v>7.5231063000000001E-2</c:v>
                </c:pt>
                <c:pt idx="23762">
                  <c:v>7.5261369999999994E-2</c:v>
                </c:pt>
                <c:pt idx="23763">
                  <c:v>7.5291674000000003E-2</c:v>
                </c:pt>
                <c:pt idx="23764">
                  <c:v>7.5321974999999999E-2</c:v>
                </c:pt>
                <c:pt idx="23765">
                  <c:v>7.5352272999999997E-2</c:v>
                </c:pt>
                <c:pt idx="23766">
                  <c:v>7.5382567999999997E-2</c:v>
                </c:pt>
                <c:pt idx="23767">
                  <c:v>7.5412859999999998E-2</c:v>
                </c:pt>
                <c:pt idx="23768">
                  <c:v>7.5443148000000002E-2</c:v>
                </c:pt>
                <c:pt idx="23769">
                  <c:v>7.5473434000000006E-2</c:v>
                </c:pt>
                <c:pt idx="23770">
                  <c:v>7.5503716999999998E-2</c:v>
                </c:pt>
                <c:pt idx="23771">
                  <c:v>7.5533996000000006E-2</c:v>
                </c:pt>
                <c:pt idx="23772">
                  <c:v>7.5564272000000002E-2</c:v>
                </c:pt>
                <c:pt idx="23773">
                  <c:v>7.5594545999999999E-2</c:v>
                </c:pt>
                <c:pt idx="23774">
                  <c:v>7.5624815999999997E-2</c:v>
                </c:pt>
                <c:pt idx="23775">
                  <c:v>7.5655082999999998E-2</c:v>
                </c:pt>
                <c:pt idx="23776">
                  <c:v>7.5685347E-2</c:v>
                </c:pt>
                <c:pt idx="23777">
                  <c:v>7.5715608000000004E-2</c:v>
                </c:pt>
                <c:pt idx="23778">
                  <c:v>7.5745865999999995E-2</c:v>
                </c:pt>
                <c:pt idx="23779">
                  <c:v>7.5776120000000002E-2</c:v>
                </c:pt>
                <c:pt idx="23780">
                  <c:v>7.5806371999999997E-2</c:v>
                </c:pt>
                <c:pt idx="23781">
                  <c:v>7.5836621000000007E-2</c:v>
                </c:pt>
                <c:pt idx="23782">
                  <c:v>7.5866866000000005E-2</c:v>
                </c:pt>
                <c:pt idx="23783">
                  <c:v>7.5897109000000004E-2</c:v>
                </c:pt>
                <c:pt idx="23784">
                  <c:v>7.5927348000000006E-2</c:v>
                </c:pt>
                <c:pt idx="23785">
                  <c:v>7.5957583999999995E-2</c:v>
                </c:pt>
                <c:pt idx="23786">
                  <c:v>7.5987816999999999E-2</c:v>
                </c:pt>
                <c:pt idx="23787">
                  <c:v>7.6018047000000005E-2</c:v>
                </c:pt>
                <c:pt idx="23788">
                  <c:v>7.6048273999999999E-2</c:v>
                </c:pt>
                <c:pt idx="23789">
                  <c:v>7.6078497999999994E-2</c:v>
                </c:pt>
                <c:pt idx="23790">
                  <c:v>7.6108719000000005E-2</c:v>
                </c:pt>
                <c:pt idx="23791">
                  <c:v>7.6138936000000004E-2</c:v>
                </c:pt>
                <c:pt idx="23792">
                  <c:v>7.6169151000000004E-2</c:v>
                </c:pt>
                <c:pt idx="23793">
                  <c:v>7.6199362000000007E-2</c:v>
                </c:pt>
                <c:pt idx="23794">
                  <c:v>7.6229570999999996E-2</c:v>
                </c:pt>
                <c:pt idx="23795">
                  <c:v>7.6259776000000001E-2</c:v>
                </c:pt>
                <c:pt idx="23796">
                  <c:v>7.6289977999999994E-2</c:v>
                </c:pt>
                <c:pt idx="23797">
                  <c:v>7.6320177000000003E-2</c:v>
                </c:pt>
                <c:pt idx="23798">
                  <c:v>7.6350372999999999E-2</c:v>
                </c:pt>
                <c:pt idx="23799">
                  <c:v>7.6380564999999997E-2</c:v>
                </c:pt>
                <c:pt idx="23800">
                  <c:v>7.6410754999999997E-2</c:v>
                </c:pt>
                <c:pt idx="23801">
                  <c:v>7.6440940999999998E-2</c:v>
                </c:pt>
                <c:pt idx="23802">
                  <c:v>7.6471125000000001E-2</c:v>
                </c:pt>
                <c:pt idx="23803">
                  <c:v>7.6501305000000006E-2</c:v>
                </c:pt>
                <c:pt idx="23804">
                  <c:v>7.6531481999999998E-2</c:v>
                </c:pt>
                <c:pt idx="23805">
                  <c:v>7.6561656000000006E-2</c:v>
                </c:pt>
                <c:pt idx="23806">
                  <c:v>7.6591827000000001E-2</c:v>
                </c:pt>
                <c:pt idx="23807">
                  <c:v>7.6621994999999998E-2</c:v>
                </c:pt>
                <c:pt idx="23808">
                  <c:v>7.6652159999999997E-2</c:v>
                </c:pt>
                <c:pt idx="23809">
                  <c:v>7.6682320999999998E-2</c:v>
                </c:pt>
                <c:pt idx="23810">
                  <c:v>7.671248E-2</c:v>
                </c:pt>
                <c:pt idx="23811">
                  <c:v>7.6742635000000003E-2</c:v>
                </c:pt>
                <c:pt idx="23812">
                  <c:v>7.6772786999999995E-2</c:v>
                </c:pt>
                <c:pt idx="23813">
                  <c:v>7.6802936000000002E-2</c:v>
                </c:pt>
                <c:pt idx="23814">
                  <c:v>7.6833081999999997E-2</c:v>
                </c:pt>
                <c:pt idx="23815">
                  <c:v>7.6863224999999993E-2</c:v>
                </c:pt>
                <c:pt idx="23816">
                  <c:v>7.6893365000000005E-2</c:v>
                </c:pt>
                <c:pt idx="23817">
                  <c:v>7.6923501000000005E-2</c:v>
                </c:pt>
                <c:pt idx="23818">
                  <c:v>7.6953635000000006E-2</c:v>
                </c:pt>
                <c:pt idx="23819">
                  <c:v>7.6983764999999996E-2</c:v>
                </c:pt>
                <c:pt idx="23820">
                  <c:v>7.7013892E-2</c:v>
                </c:pt>
                <c:pt idx="23821">
                  <c:v>7.7044016000000007E-2</c:v>
                </c:pt>
                <c:pt idx="23822">
                  <c:v>7.7074137000000001E-2</c:v>
                </c:pt>
                <c:pt idx="23823">
                  <c:v>7.7104253999999997E-2</c:v>
                </c:pt>
                <c:pt idx="23824">
                  <c:v>7.7134368999999994E-2</c:v>
                </c:pt>
                <c:pt idx="23825">
                  <c:v>7.7164479999999994E-2</c:v>
                </c:pt>
                <c:pt idx="23826">
                  <c:v>7.7194588999999994E-2</c:v>
                </c:pt>
                <c:pt idx="23827">
                  <c:v>7.7224693999999997E-2</c:v>
                </c:pt>
                <c:pt idx="23828">
                  <c:v>7.7254796000000001E-2</c:v>
                </c:pt>
                <c:pt idx="23829">
                  <c:v>7.7284894000000007E-2</c:v>
                </c:pt>
                <c:pt idx="23830">
                  <c:v>7.731499E-2</c:v>
                </c:pt>
                <c:pt idx="23831">
                  <c:v>7.7345082999999995E-2</c:v>
                </c:pt>
                <c:pt idx="23832">
                  <c:v>7.7375172000000006E-2</c:v>
                </c:pt>
                <c:pt idx="23833">
                  <c:v>7.7405258000000005E-2</c:v>
                </c:pt>
                <c:pt idx="23834">
                  <c:v>7.7435341000000005E-2</c:v>
                </c:pt>
                <c:pt idx="23835">
                  <c:v>7.7465421000000007E-2</c:v>
                </c:pt>
                <c:pt idx="23836">
                  <c:v>7.7495497999999996E-2</c:v>
                </c:pt>
                <c:pt idx="23837">
                  <c:v>7.7525572000000001E-2</c:v>
                </c:pt>
                <c:pt idx="23838">
                  <c:v>7.7555641999999994E-2</c:v>
                </c:pt>
                <c:pt idx="23839">
                  <c:v>7.7585709000000003E-2</c:v>
                </c:pt>
                <c:pt idx="23840">
                  <c:v>7.7615772999999999E-2</c:v>
                </c:pt>
                <c:pt idx="23841">
                  <c:v>7.7645833999999997E-2</c:v>
                </c:pt>
                <c:pt idx="23842">
                  <c:v>7.7675891999999996E-2</c:v>
                </c:pt>
                <c:pt idx="23843">
                  <c:v>7.7705946999999997E-2</c:v>
                </c:pt>
                <c:pt idx="23844">
                  <c:v>7.7735998000000001E-2</c:v>
                </c:pt>
                <c:pt idx="23845">
                  <c:v>7.7766046000000005E-2</c:v>
                </c:pt>
                <c:pt idx="23846">
                  <c:v>7.7796091999999997E-2</c:v>
                </c:pt>
                <c:pt idx="23847">
                  <c:v>7.7826133000000006E-2</c:v>
                </c:pt>
                <c:pt idx="23848">
                  <c:v>7.7856172000000001E-2</c:v>
                </c:pt>
                <c:pt idx="23849">
                  <c:v>7.7886207999999998E-2</c:v>
                </c:pt>
                <c:pt idx="23850">
                  <c:v>7.7916239999999998E-2</c:v>
                </c:pt>
                <c:pt idx="23851">
                  <c:v>7.7946268999999999E-2</c:v>
                </c:pt>
                <c:pt idx="23852">
                  <c:v>7.7976296E-2</c:v>
                </c:pt>
                <c:pt idx="23853">
                  <c:v>7.8006318000000005E-2</c:v>
                </c:pt>
                <c:pt idx="23854">
                  <c:v>7.8036337999999997E-2</c:v>
                </c:pt>
                <c:pt idx="23855">
                  <c:v>7.8066355000000004E-2</c:v>
                </c:pt>
                <c:pt idx="23856">
                  <c:v>7.8096367999999999E-2</c:v>
                </c:pt>
                <c:pt idx="23857">
                  <c:v>7.8126377999999996E-2</c:v>
                </c:pt>
                <c:pt idx="23858">
                  <c:v>7.8156384999999995E-2</c:v>
                </c:pt>
                <c:pt idx="23859">
                  <c:v>7.8186388999999995E-2</c:v>
                </c:pt>
                <c:pt idx="23860">
                  <c:v>7.8216389999999997E-2</c:v>
                </c:pt>
                <c:pt idx="23861">
                  <c:v>7.8246387000000001E-2</c:v>
                </c:pt>
                <c:pt idx="23862">
                  <c:v>7.8276381000000006E-2</c:v>
                </c:pt>
                <c:pt idx="23863">
                  <c:v>7.8306372999999999E-2</c:v>
                </c:pt>
                <c:pt idx="23864">
                  <c:v>7.8336359999999994E-2</c:v>
                </c:pt>
                <c:pt idx="23865">
                  <c:v>7.8366345000000004E-2</c:v>
                </c:pt>
                <c:pt idx="23866">
                  <c:v>7.8396327000000002E-2</c:v>
                </c:pt>
                <c:pt idx="23867">
                  <c:v>7.8426305000000002E-2</c:v>
                </c:pt>
                <c:pt idx="23868">
                  <c:v>7.8456280000000003E-2</c:v>
                </c:pt>
                <c:pt idx="23869">
                  <c:v>7.8486252000000006E-2</c:v>
                </c:pt>
                <c:pt idx="23870">
                  <c:v>7.8516220999999997E-2</c:v>
                </c:pt>
                <c:pt idx="23871">
                  <c:v>7.8546186000000004E-2</c:v>
                </c:pt>
                <c:pt idx="23872">
                  <c:v>7.8576147999999998E-2</c:v>
                </c:pt>
                <c:pt idx="23873">
                  <c:v>7.8606107999999994E-2</c:v>
                </c:pt>
                <c:pt idx="23874">
                  <c:v>7.8636063000000006E-2</c:v>
                </c:pt>
                <c:pt idx="23875">
                  <c:v>7.8666016000000005E-2</c:v>
                </c:pt>
                <c:pt idx="23876">
                  <c:v>7.8695966000000006E-2</c:v>
                </c:pt>
                <c:pt idx="23877">
                  <c:v>7.8725911999999995E-2</c:v>
                </c:pt>
                <c:pt idx="23878">
                  <c:v>7.8755855E-2</c:v>
                </c:pt>
                <c:pt idx="23879">
                  <c:v>7.8785795000000006E-2</c:v>
                </c:pt>
                <c:pt idx="23880">
                  <c:v>7.8815731999999999E-2</c:v>
                </c:pt>
                <c:pt idx="23881">
                  <c:v>7.8845664999999995E-2</c:v>
                </c:pt>
                <c:pt idx="23882">
                  <c:v>7.8875595000000007E-2</c:v>
                </c:pt>
                <c:pt idx="23883">
                  <c:v>7.8905522000000006E-2</c:v>
                </c:pt>
                <c:pt idx="23884">
                  <c:v>7.8935446000000006E-2</c:v>
                </c:pt>
                <c:pt idx="23885">
                  <c:v>7.8965366999999995E-2</c:v>
                </c:pt>
                <c:pt idx="23886">
                  <c:v>7.8995283999999999E-2</c:v>
                </c:pt>
                <c:pt idx="23887">
                  <c:v>7.9025198000000005E-2</c:v>
                </c:pt>
                <c:pt idx="23888">
                  <c:v>7.9055108999999998E-2</c:v>
                </c:pt>
                <c:pt idx="23889">
                  <c:v>7.9085016999999994E-2</c:v>
                </c:pt>
                <c:pt idx="23890">
                  <c:v>7.9114922000000004E-2</c:v>
                </c:pt>
                <c:pt idx="23891">
                  <c:v>7.9144823000000003E-2</c:v>
                </c:pt>
                <c:pt idx="23892">
                  <c:v>7.9174721000000003E-2</c:v>
                </c:pt>
                <c:pt idx="23893">
                  <c:v>7.9204616000000005E-2</c:v>
                </c:pt>
                <c:pt idx="23894">
                  <c:v>7.9234507999999995E-2</c:v>
                </c:pt>
                <c:pt idx="23895">
                  <c:v>7.9264396000000001E-2</c:v>
                </c:pt>
                <c:pt idx="23896">
                  <c:v>7.9294280999999994E-2</c:v>
                </c:pt>
                <c:pt idx="23897">
                  <c:v>7.9324163000000003E-2</c:v>
                </c:pt>
                <c:pt idx="23898">
                  <c:v>7.9354042E-2</c:v>
                </c:pt>
                <c:pt idx="23899">
                  <c:v>7.9383916999999998E-2</c:v>
                </c:pt>
                <c:pt idx="23900">
                  <c:v>7.9413788999999999E-2</c:v>
                </c:pt>
                <c:pt idx="23901">
                  <c:v>7.9443658E-2</c:v>
                </c:pt>
                <c:pt idx="23902">
                  <c:v>7.9473524000000004E-2</c:v>
                </c:pt>
                <c:pt idx="23903">
                  <c:v>7.9503386999999995E-2</c:v>
                </c:pt>
                <c:pt idx="23904">
                  <c:v>7.9533246000000002E-2</c:v>
                </c:pt>
                <c:pt idx="23905">
                  <c:v>7.9563101999999997E-2</c:v>
                </c:pt>
                <c:pt idx="23906">
                  <c:v>7.9592955000000007E-2</c:v>
                </c:pt>
                <c:pt idx="23907">
                  <c:v>7.9622805000000005E-2</c:v>
                </c:pt>
                <c:pt idx="23908">
                  <c:v>7.9652651000000005E-2</c:v>
                </c:pt>
                <c:pt idx="23909">
                  <c:v>7.9682494000000006E-2</c:v>
                </c:pt>
                <c:pt idx="23910">
                  <c:v>7.9712333999999996E-2</c:v>
                </c:pt>
                <c:pt idx="23911">
                  <c:v>7.9742171000000001E-2</c:v>
                </c:pt>
                <c:pt idx="23912">
                  <c:v>7.9772003999999994E-2</c:v>
                </c:pt>
                <c:pt idx="23913">
                  <c:v>7.9801834000000002E-2</c:v>
                </c:pt>
                <c:pt idx="23914">
                  <c:v>7.9831660999999998E-2</c:v>
                </c:pt>
                <c:pt idx="23915">
                  <c:v>7.9861484999999996E-2</c:v>
                </c:pt>
                <c:pt idx="23916">
                  <c:v>7.9891304999999996E-2</c:v>
                </c:pt>
                <c:pt idx="23917">
                  <c:v>7.9921121999999997E-2</c:v>
                </c:pt>
                <c:pt idx="23918">
                  <c:v>7.9950936E-2</c:v>
                </c:pt>
                <c:pt idx="23919">
                  <c:v>7.9980747000000005E-2</c:v>
                </c:pt>
                <c:pt idx="23920">
                  <c:v>8.0010553999999998E-2</c:v>
                </c:pt>
                <c:pt idx="23921">
                  <c:v>8.0040358000000006E-2</c:v>
                </c:pt>
                <c:pt idx="23922">
                  <c:v>8.0070159000000002E-2</c:v>
                </c:pt>
                <c:pt idx="23923">
                  <c:v>8.0099956E-2</c:v>
                </c:pt>
                <c:pt idx="23924">
                  <c:v>8.0129750999999999E-2</c:v>
                </c:pt>
                <c:pt idx="23925">
                  <c:v>8.0159542E-2</c:v>
                </c:pt>
                <c:pt idx="23926">
                  <c:v>8.0189330000000003E-2</c:v>
                </c:pt>
                <c:pt idx="23927">
                  <c:v>8.0219113999999994E-2</c:v>
                </c:pt>
                <c:pt idx="23928">
                  <c:v>8.0248895000000001E-2</c:v>
                </c:pt>
                <c:pt idx="23929">
                  <c:v>8.0278672999999995E-2</c:v>
                </c:pt>
                <c:pt idx="23930">
                  <c:v>8.0308448000000004E-2</c:v>
                </c:pt>
                <c:pt idx="23931">
                  <c:v>8.0338220000000002E-2</c:v>
                </c:pt>
                <c:pt idx="23932">
                  <c:v>8.0367988000000001E-2</c:v>
                </c:pt>
                <c:pt idx="23933">
                  <c:v>8.0397753000000002E-2</c:v>
                </c:pt>
                <c:pt idx="23934">
                  <c:v>8.0427514000000006E-2</c:v>
                </c:pt>
                <c:pt idx="23935">
                  <c:v>8.0457272999999996E-2</c:v>
                </c:pt>
                <c:pt idx="23936">
                  <c:v>8.0487028000000002E-2</c:v>
                </c:pt>
                <c:pt idx="23937">
                  <c:v>8.0516779999999996E-2</c:v>
                </c:pt>
                <c:pt idx="23938">
                  <c:v>8.0546528000000006E-2</c:v>
                </c:pt>
                <c:pt idx="23939">
                  <c:v>8.0576273000000004E-2</c:v>
                </c:pt>
                <c:pt idx="23940">
                  <c:v>8.0606015000000003E-2</c:v>
                </c:pt>
                <c:pt idx="23941">
                  <c:v>8.0635754000000004E-2</c:v>
                </c:pt>
                <c:pt idx="23942">
                  <c:v>8.0665489000000007E-2</c:v>
                </c:pt>
                <c:pt idx="23943">
                  <c:v>8.0695221999999997E-2</c:v>
                </c:pt>
                <c:pt idx="23944">
                  <c:v>8.0724950000000004E-2</c:v>
                </c:pt>
                <c:pt idx="23945">
                  <c:v>8.0754675999999997E-2</c:v>
                </c:pt>
                <c:pt idx="23946">
                  <c:v>8.0784397999999993E-2</c:v>
                </c:pt>
                <c:pt idx="23947">
                  <c:v>8.0814117000000005E-2</c:v>
                </c:pt>
                <c:pt idx="23948">
                  <c:v>8.0843833000000004E-2</c:v>
                </c:pt>
                <c:pt idx="23949">
                  <c:v>8.0873545000000005E-2</c:v>
                </c:pt>
                <c:pt idx="23950">
                  <c:v>8.0903254999999993E-2</c:v>
                </c:pt>
                <c:pt idx="23951">
                  <c:v>8.0932959999999998E-2</c:v>
                </c:pt>
                <c:pt idx="23952">
                  <c:v>8.0962663000000004E-2</c:v>
                </c:pt>
                <c:pt idx="23953">
                  <c:v>8.0992361999999998E-2</c:v>
                </c:pt>
                <c:pt idx="23954">
                  <c:v>8.1022057999999994E-2</c:v>
                </c:pt>
                <c:pt idx="23955">
                  <c:v>8.1051751000000005E-2</c:v>
                </c:pt>
                <c:pt idx="23956">
                  <c:v>8.1081440000000005E-2</c:v>
                </c:pt>
                <c:pt idx="23957">
                  <c:v>8.1111126000000006E-2</c:v>
                </c:pt>
                <c:pt idx="23958">
                  <c:v>8.1140808999999994E-2</c:v>
                </c:pt>
                <c:pt idx="23959">
                  <c:v>8.1170487999999999E-2</c:v>
                </c:pt>
                <c:pt idx="23960">
                  <c:v>8.1200164000000005E-2</c:v>
                </c:pt>
                <c:pt idx="23961">
                  <c:v>8.1229836999999999E-2</c:v>
                </c:pt>
                <c:pt idx="23962">
                  <c:v>8.1259506999999995E-2</c:v>
                </c:pt>
                <c:pt idx="23963">
                  <c:v>8.1289173000000006E-2</c:v>
                </c:pt>
                <c:pt idx="23964">
                  <c:v>8.1318836000000005E-2</c:v>
                </c:pt>
                <c:pt idx="23965">
                  <c:v>8.1348496000000006E-2</c:v>
                </c:pt>
                <c:pt idx="23966">
                  <c:v>8.1378151999999995E-2</c:v>
                </c:pt>
                <c:pt idx="23967">
                  <c:v>8.1407805E-2</c:v>
                </c:pt>
                <c:pt idx="23968">
                  <c:v>8.1437455000000006E-2</c:v>
                </c:pt>
                <c:pt idx="23969">
                  <c:v>8.1467101E-2</c:v>
                </c:pt>
                <c:pt idx="23970">
                  <c:v>8.1496743999999996E-2</c:v>
                </c:pt>
                <c:pt idx="23971">
                  <c:v>8.1526383999999993E-2</c:v>
                </c:pt>
                <c:pt idx="23972">
                  <c:v>8.1556020000000007E-2</c:v>
                </c:pt>
                <c:pt idx="23973">
                  <c:v>8.1585652999999994E-2</c:v>
                </c:pt>
                <c:pt idx="23974">
                  <c:v>8.1615282999999997E-2</c:v>
                </c:pt>
                <c:pt idx="23975">
                  <c:v>8.1644909000000002E-2</c:v>
                </c:pt>
                <c:pt idx="23976">
                  <c:v>8.1674532999999994E-2</c:v>
                </c:pt>
                <c:pt idx="23977">
                  <c:v>8.1704152000000002E-2</c:v>
                </c:pt>
                <c:pt idx="23978">
                  <c:v>8.1733768999999998E-2</c:v>
                </c:pt>
                <c:pt idx="23979">
                  <c:v>8.1763381999999996E-2</c:v>
                </c:pt>
                <c:pt idx="23980">
                  <c:v>8.1792991999999995E-2</c:v>
                </c:pt>
                <c:pt idx="23981">
                  <c:v>8.1822597999999996E-2</c:v>
                </c:pt>
                <c:pt idx="23982">
                  <c:v>8.1852201999999999E-2</c:v>
                </c:pt>
                <c:pt idx="23983">
                  <c:v>8.1881801000000004E-2</c:v>
                </c:pt>
                <c:pt idx="23984">
                  <c:v>8.1911397999999996E-2</c:v>
                </c:pt>
                <c:pt idx="23985">
                  <c:v>8.1940991000000005E-2</c:v>
                </c:pt>
                <c:pt idx="23986">
                  <c:v>8.1970581000000001E-2</c:v>
                </c:pt>
                <c:pt idx="23987">
                  <c:v>8.2000167999999998E-2</c:v>
                </c:pt>
                <c:pt idx="23988">
                  <c:v>8.2029750999999998E-2</c:v>
                </c:pt>
                <c:pt idx="23989">
                  <c:v>8.2059330999999999E-2</c:v>
                </c:pt>
                <c:pt idx="23990">
                  <c:v>8.2088907000000003E-2</c:v>
                </c:pt>
                <c:pt idx="23991">
                  <c:v>8.2118479999999994E-2</c:v>
                </c:pt>
                <c:pt idx="23992">
                  <c:v>8.214805E-2</c:v>
                </c:pt>
                <c:pt idx="23993">
                  <c:v>8.2177616999999994E-2</c:v>
                </c:pt>
                <c:pt idx="23994">
                  <c:v>8.2207180000000005E-2</c:v>
                </c:pt>
                <c:pt idx="23995">
                  <c:v>8.2236739000000003E-2</c:v>
                </c:pt>
                <c:pt idx="23996">
                  <c:v>8.2266296000000003E-2</c:v>
                </c:pt>
                <c:pt idx="23997">
                  <c:v>8.2295849000000004E-2</c:v>
                </c:pt>
                <c:pt idx="23998">
                  <c:v>8.2325398999999994E-2</c:v>
                </c:pt>
                <c:pt idx="23999">
                  <c:v>8.2354944999999999E-2</c:v>
                </c:pt>
                <c:pt idx="24000">
                  <c:v>8.2384488000000006E-2</c:v>
                </c:pt>
                <c:pt idx="24001">
                  <c:v>8.2414028E-2</c:v>
                </c:pt>
                <c:pt idx="24002">
                  <c:v>8.2443563999999997E-2</c:v>
                </c:pt>
                <c:pt idx="24003">
                  <c:v>8.2473096999999995E-2</c:v>
                </c:pt>
                <c:pt idx="24004">
                  <c:v>8.2502626999999995E-2</c:v>
                </c:pt>
                <c:pt idx="24005">
                  <c:v>8.2532152999999997E-2</c:v>
                </c:pt>
                <c:pt idx="24006">
                  <c:v>8.2561676000000001E-2</c:v>
                </c:pt>
                <c:pt idx="24007">
                  <c:v>8.2591196000000006E-2</c:v>
                </c:pt>
                <c:pt idx="24008">
                  <c:v>8.2620711999999999E-2</c:v>
                </c:pt>
                <c:pt idx="24009">
                  <c:v>8.2650224999999994E-2</c:v>
                </c:pt>
                <c:pt idx="24010">
                  <c:v>8.2679734000000005E-2</c:v>
                </c:pt>
                <c:pt idx="24011">
                  <c:v>8.2709241000000003E-2</c:v>
                </c:pt>
                <c:pt idx="24012">
                  <c:v>8.2738743000000003E-2</c:v>
                </c:pt>
                <c:pt idx="24013">
                  <c:v>8.2768243000000005E-2</c:v>
                </c:pt>
                <c:pt idx="24014">
                  <c:v>8.2797738999999995E-2</c:v>
                </c:pt>
                <c:pt idx="24015">
                  <c:v>8.2827231000000001E-2</c:v>
                </c:pt>
                <c:pt idx="24016">
                  <c:v>8.2856720999999994E-2</c:v>
                </c:pt>
                <c:pt idx="24017">
                  <c:v>8.2886207000000003E-2</c:v>
                </c:pt>
                <c:pt idx="24018">
                  <c:v>8.2915689000000001E-2</c:v>
                </c:pt>
                <c:pt idx="24019">
                  <c:v>8.2945168E-2</c:v>
                </c:pt>
                <c:pt idx="24020">
                  <c:v>8.2974644E-2</c:v>
                </c:pt>
                <c:pt idx="24021">
                  <c:v>8.3004117000000002E-2</c:v>
                </c:pt>
                <c:pt idx="24022">
                  <c:v>8.3033586000000006E-2</c:v>
                </c:pt>
                <c:pt idx="24023">
                  <c:v>8.3063050999999999E-2</c:v>
                </c:pt>
                <c:pt idx="24024">
                  <c:v>8.3092514000000006E-2</c:v>
                </c:pt>
                <c:pt idx="24025">
                  <c:v>8.3121973000000002E-2</c:v>
                </c:pt>
                <c:pt idx="24026">
                  <c:v>8.3151427999999999E-2</c:v>
                </c:pt>
                <c:pt idx="24027">
                  <c:v>8.3180880999999998E-2</c:v>
                </c:pt>
                <c:pt idx="24028">
                  <c:v>8.3210329E-2</c:v>
                </c:pt>
                <c:pt idx="24029">
                  <c:v>8.3239775000000002E-2</c:v>
                </c:pt>
                <c:pt idx="24030">
                  <c:v>8.3269217000000006E-2</c:v>
                </c:pt>
                <c:pt idx="24031">
                  <c:v>8.3298654999999999E-2</c:v>
                </c:pt>
                <c:pt idx="24032">
                  <c:v>8.3328091000000007E-2</c:v>
                </c:pt>
                <c:pt idx="24033">
                  <c:v>8.3357523000000003E-2</c:v>
                </c:pt>
                <c:pt idx="24034">
                  <c:v>8.3386951000000001E-2</c:v>
                </c:pt>
                <c:pt idx="24035">
                  <c:v>8.3416376E-2</c:v>
                </c:pt>
                <c:pt idx="24036">
                  <c:v>8.3445798000000002E-2</c:v>
                </c:pt>
                <c:pt idx="24037">
                  <c:v>8.3475216000000005E-2</c:v>
                </c:pt>
                <c:pt idx="24038">
                  <c:v>8.3504630999999996E-2</c:v>
                </c:pt>
                <c:pt idx="24039">
                  <c:v>8.3534043000000002E-2</c:v>
                </c:pt>
                <c:pt idx="24040">
                  <c:v>8.3563450999999997E-2</c:v>
                </c:pt>
                <c:pt idx="24041">
                  <c:v>8.3592854999999994E-2</c:v>
                </c:pt>
                <c:pt idx="24042">
                  <c:v>8.3622257000000005E-2</c:v>
                </c:pt>
                <c:pt idx="24043">
                  <c:v>8.3651655000000005E-2</c:v>
                </c:pt>
                <c:pt idx="24044">
                  <c:v>8.3681048999999993E-2</c:v>
                </c:pt>
                <c:pt idx="24045">
                  <c:v>8.3710439999999997E-2</c:v>
                </c:pt>
                <c:pt idx="24046">
                  <c:v>8.3739828000000002E-2</c:v>
                </c:pt>
                <c:pt idx="24047">
                  <c:v>8.3769211999999996E-2</c:v>
                </c:pt>
                <c:pt idx="24048">
                  <c:v>8.3798593000000005E-2</c:v>
                </c:pt>
                <c:pt idx="24049">
                  <c:v>8.3827971000000001E-2</c:v>
                </c:pt>
                <c:pt idx="24050">
                  <c:v>8.3857345E-2</c:v>
                </c:pt>
                <c:pt idx="24051">
                  <c:v>8.3886715000000001E-2</c:v>
                </c:pt>
                <c:pt idx="24052">
                  <c:v>8.3916083000000002E-2</c:v>
                </c:pt>
                <c:pt idx="24053">
                  <c:v>8.3945447000000006E-2</c:v>
                </c:pt>
                <c:pt idx="24054">
                  <c:v>8.3974806999999999E-2</c:v>
                </c:pt>
                <c:pt idx="24055">
                  <c:v>8.4004164000000006E-2</c:v>
                </c:pt>
                <c:pt idx="24056">
                  <c:v>8.4033518000000001E-2</c:v>
                </c:pt>
                <c:pt idx="24057">
                  <c:v>8.4062867999999999E-2</c:v>
                </c:pt>
                <c:pt idx="24058">
                  <c:v>8.4092214999999998E-2</c:v>
                </c:pt>
                <c:pt idx="24059">
                  <c:v>8.4121557999999999E-2</c:v>
                </c:pt>
                <c:pt idx="24060">
                  <c:v>8.4150898000000002E-2</c:v>
                </c:pt>
                <c:pt idx="24061">
                  <c:v>8.4180235000000006E-2</c:v>
                </c:pt>
                <c:pt idx="24062">
                  <c:v>8.4209567999999999E-2</c:v>
                </c:pt>
                <c:pt idx="24063">
                  <c:v>8.4238896999999993E-2</c:v>
                </c:pt>
                <c:pt idx="24064">
                  <c:v>8.4268224000000003E-2</c:v>
                </c:pt>
                <c:pt idx="24065">
                  <c:v>8.4297546000000001E-2</c:v>
                </c:pt>
                <c:pt idx="24066">
                  <c:v>8.4326866E-2</c:v>
                </c:pt>
                <c:pt idx="24067">
                  <c:v>8.4356182000000002E-2</c:v>
                </c:pt>
                <c:pt idx="24068">
                  <c:v>8.4385494000000005E-2</c:v>
                </c:pt>
                <c:pt idx="24069">
                  <c:v>8.4414803999999996E-2</c:v>
                </c:pt>
                <c:pt idx="24070">
                  <c:v>8.4444109000000003E-2</c:v>
                </c:pt>
                <c:pt idx="24071">
                  <c:v>8.4473411999999998E-2</c:v>
                </c:pt>
                <c:pt idx="24072">
                  <c:v>8.4502709999999995E-2</c:v>
                </c:pt>
                <c:pt idx="24073">
                  <c:v>8.4532006000000007E-2</c:v>
                </c:pt>
                <c:pt idx="24074">
                  <c:v>8.4561297999999993E-2</c:v>
                </c:pt>
                <c:pt idx="24075">
                  <c:v>8.4590585999999995E-2</c:v>
                </c:pt>
                <c:pt idx="24076">
                  <c:v>8.4619870999999999E-2</c:v>
                </c:pt>
                <c:pt idx="24077">
                  <c:v>8.4649153000000005E-2</c:v>
                </c:pt>
                <c:pt idx="24078">
                  <c:v>8.4678430999999998E-2</c:v>
                </c:pt>
                <c:pt idx="24079">
                  <c:v>8.4707705999999994E-2</c:v>
                </c:pt>
                <c:pt idx="24080">
                  <c:v>8.4736977000000005E-2</c:v>
                </c:pt>
                <c:pt idx="24081">
                  <c:v>8.4766245000000004E-2</c:v>
                </c:pt>
                <c:pt idx="24082">
                  <c:v>8.4795510000000004E-2</c:v>
                </c:pt>
                <c:pt idx="24083">
                  <c:v>8.4824770999999993E-2</c:v>
                </c:pt>
                <c:pt idx="24084">
                  <c:v>8.4854027999999998E-2</c:v>
                </c:pt>
                <c:pt idx="24085">
                  <c:v>8.4883282000000004E-2</c:v>
                </c:pt>
                <c:pt idx="24086">
                  <c:v>8.4912532999999998E-2</c:v>
                </c:pt>
                <c:pt idx="24087">
                  <c:v>8.4941779999999995E-2</c:v>
                </c:pt>
                <c:pt idx="24088">
                  <c:v>8.4971024000000006E-2</c:v>
                </c:pt>
                <c:pt idx="24089">
                  <c:v>8.5000264000000006E-2</c:v>
                </c:pt>
                <c:pt idx="24090">
                  <c:v>8.5029500999999993E-2</c:v>
                </c:pt>
                <c:pt idx="24091">
                  <c:v>8.5058733999999997E-2</c:v>
                </c:pt>
                <c:pt idx="24092">
                  <c:v>8.5087964000000002E-2</c:v>
                </c:pt>
                <c:pt idx="24093">
                  <c:v>8.5117190999999995E-2</c:v>
                </c:pt>
                <c:pt idx="24094">
                  <c:v>8.5146414000000004E-2</c:v>
                </c:pt>
                <c:pt idx="24095">
                  <c:v>8.5175633000000001E-2</c:v>
                </c:pt>
                <c:pt idx="24096">
                  <c:v>8.5204848999999999E-2</c:v>
                </c:pt>
                <c:pt idx="24097">
                  <c:v>8.5234061999999999E-2</c:v>
                </c:pt>
                <c:pt idx="24098">
                  <c:v>8.5263271000000002E-2</c:v>
                </c:pt>
                <c:pt idx="24099">
                  <c:v>8.5292477000000005E-2</c:v>
                </c:pt>
                <c:pt idx="24100">
                  <c:v>8.5321678999999997E-2</c:v>
                </c:pt>
                <c:pt idx="24101">
                  <c:v>8.5350878000000005E-2</c:v>
                </c:pt>
                <c:pt idx="24102">
                  <c:v>8.5380073000000001E-2</c:v>
                </c:pt>
                <c:pt idx="24103">
                  <c:v>8.5409264999999998E-2</c:v>
                </c:pt>
                <c:pt idx="24104">
                  <c:v>8.5438452999999998E-2</c:v>
                </c:pt>
                <c:pt idx="24105">
                  <c:v>8.5467637999999999E-2</c:v>
                </c:pt>
                <c:pt idx="24106">
                  <c:v>8.5496820000000001E-2</c:v>
                </c:pt>
                <c:pt idx="24107">
                  <c:v>8.5525998000000006E-2</c:v>
                </c:pt>
                <c:pt idx="24108">
                  <c:v>8.5555171999999999E-2</c:v>
                </c:pt>
                <c:pt idx="24109">
                  <c:v>8.5584342999999993E-2</c:v>
                </c:pt>
                <c:pt idx="24110">
                  <c:v>8.5613511000000003E-2</c:v>
                </c:pt>
                <c:pt idx="24111">
                  <c:v>8.5642675000000001E-2</c:v>
                </c:pt>
                <c:pt idx="24112">
                  <c:v>8.5671835000000002E-2</c:v>
                </c:pt>
                <c:pt idx="24113">
                  <c:v>8.5700992000000004E-2</c:v>
                </c:pt>
                <c:pt idx="24114">
                  <c:v>8.5730145999999993E-2</c:v>
                </c:pt>
                <c:pt idx="24115">
                  <c:v>8.5759295999999999E-2</c:v>
                </c:pt>
                <c:pt idx="24116">
                  <c:v>8.5788443000000006E-2</c:v>
                </c:pt>
                <c:pt idx="24117">
                  <c:v>8.5817586000000001E-2</c:v>
                </c:pt>
                <c:pt idx="24118">
                  <c:v>8.5846725999999998E-2</c:v>
                </c:pt>
                <c:pt idx="24119">
                  <c:v>8.5875861999999997E-2</c:v>
                </c:pt>
                <c:pt idx="24120">
                  <c:v>8.5904994999999998E-2</c:v>
                </c:pt>
                <c:pt idx="24121">
                  <c:v>8.5934124000000001E-2</c:v>
                </c:pt>
                <c:pt idx="24122">
                  <c:v>8.5963249000000005E-2</c:v>
                </c:pt>
                <c:pt idx="24123">
                  <c:v>8.5992371999999997E-2</c:v>
                </c:pt>
                <c:pt idx="24124">
                  <c:v>8.6021490000000006E-2</c:v>
                </c:pt>
                <c:pt idx="24125">
                  <c:v>8.6050606000000002E-2</c:v>
                </c:pt>
                <c:pt idx="24126">
                  <c:v>8.6079717E-2</c:v>
                </c:pt>
                <c:pt idx="24127">
                  <c:v>8.6108825999999999E-2</c:v>
                </c:pt>
                <c:pt idx="24128">
                  <c:v>8.6137930000000001E-2</c:v>
                </c:pt>
                <c:pt idx="24129">
                  <c:v>8.6167032000000005E-2</c:v>
                </c:pt>
                <c:pt idx="24130">
                  <c:v>8.6196128999999996E-2</c:v>
                </c:pt>
                <c:pt idx="24131">
                  <c:v>8.6225224000000003E-2</c:v>
                </c:pt>
                <c:pt idx="24132">
                  <c:v>8.6254313999999999E-2</c:v>
                </c:pt>
                <c:pt idx="24133">
                  <c:v>8.6283401999999995E-2</c:v>
                </c:pt>
                <c:pt idx="24134">
                  <c:v>8.6312484999999994E-2</c:v>
                </c:pt>
                <c:pt idx="24135">
                  <c:v>8.6341565999999995E-2</c:v>
                </c:pt>
                <c:pt idx="24136">
                  <c:v>8.6370641999999997E-2</c:v>
                </c:pt>
                <c:pt idx="24137">
                  <c:v>8.6399716000000001E-2</c:v>
                </c:pt>
                <c:pt idx="24138">
                  <c:v>8.6428784999999994E-2</c:v>
                </c:pt>
                <c:pt idx="24139">
                  <c:v>8.6457851000000002E-2</c:v>
                </c:pt>
                <c:pt idx="24140">
                  <c:v>8.6486913999999998E-2</c:v>
                </c:pt>
                <c:pt idx="24141">
                  <c:v>8.6515972999999996E-2</c:v>
                </c:pt>
                <c:pt idx="24142">
                  <c:v>8.6545028999999996E-2</c:v>
                </c:pt>
                <c:pt idx="24143">
                  <c:v>8.6574080999999997E-2</c:v>
                </c:pt>
                <c:pt idx="24144">
                  <c:v>8.660313E-2</c:v>
                </c:pt>
                <c:pt idx="24145">
                  <c:v>8.6632175000000006E-2</c:v>
                </c:pt>
                <c:pt idx="24146">
                  <c:v>8.6661216999999999E-2</c:v>
                </c:pt>
                <c:pt idx="24147">
                  <c:v>8.6690254999999994E-2</c:v>
                </c:pt>
                <c:pt idx="24148">
                  <c:v>8.6719289000000005E-2</c:v>
                </c:pt>
                <c:pt idx="24149">
                  <c:v>8.6748320000000004E-2</c:v>
                </c:pt>
                <c:pt idx="24150">
                  <c:v>8.6777348000000004E-2</c:v>
                </c:pt>
                <c:pt idx="24151">
                  <c:v>8.6806372000000007E-2</c:v>
                </c:pt>
                <c:pt idx="24152">
                  <c:v>8.6835391999999997E-2</c:v>
                </c:pt>
                <c:pt idx="24153">
                  <c:v>8.6864409000000004E-2</c:v>
                </c:pt>
                <c:pt idx="24154">
                  <c:v>8.6893422999999997E-2</c:v>
                </c:pt>
                <c:pt idx="24155">
                  <c:v>8.6922431999999994E-2</c:v>
                </c:pt>
                <c:pt idx="24156">
                  <c:v>8.6951439000000005E-2</c:v>
                </c:pt>
                <c:pt idx="24157">
                  <c:v>8.6980442000000005E-2</c:v>
                </c:pt>
                <c:pt idx="24158">
                  <c:v>8.7009441000000007E-2</c:v>
                </c:pt>
                <c:pt idx="24159">
                  <c:v>8.7038436999999996E-2</c:v>
                </c:pt>
                <c:pt idx="24160">
                  <c:v>8.7067429000000002E-2</c:v>
                </c:pt>
                <c:pt idx="24161">
                  <c:v>8.7096417999999995E-2</c:v>
                </c:pt>
                <c:pt idx="24162">
                  <c:v>8.7125403000000004E-2</c:v>
                </c:pt>
                <c:pt idx="24163">
                  <c:v>8.7154384000000001E-2</c:v>
                </c:pt>
                <c:pt idx="24164">
                  <c:v>8.7183363E-2</c:v>
                </c:pt>
                <c:pt idx="24165">
                  <c:v>8.7212337000000001E-2</c:v>
                </c:pt>
                <c:pt idx="24166">
                  <c:v>8.7241308000000004E-2</c:v>
                </c:pt>
                <c:pt idx="24167">
                  <c:v>8.7270275999999994E-2</c:v>
                </c:pt>
                <c:pt idx="24168">
                  <c:v>8.729924E-2</c:v>
                </c:pt>
                <c:pt idx="24169">
                  <c:v>8.7328199999999995E-2</c:v>
                </c:pt>
                <c:pt idx="24170">
                  <c:v>8.7357157000000005E-2</c:v>
                </c:pt>
                <c:pt idx="24171">
                  <c:v>8.7386110000000003E-2</c:v>
                </c:pt>
                <c:pt idx="24172">
                  <c:v>8.7415060000000003E-2</c:v>
                </c:pt>
                <c:pt idx="24173">
                  <c:v>8.7444006000000005E-2</c:v>
                </c:pt>
                <c:pt idx="24174">
                  <c:v>8.7472948999999994E-2</c:v>
                </c:pt>
                <c:pt idx="24175">
                  <c:v>8.7501888E-2</c:v>
                </c:pt>
                <c:pt idx="24176">
                  <c:v>8.7530822999999994E-2</c:v>
                </c:pt>
                <c:pt idx="24177">
                  <c:v>8.7559755000000003E-2</c:v>
                </c:pt>
                <c:pt idx="24178">
                  <c:v>8.7588684E-2</c:v>
                </c:pt>
                <c:pt idx="24179">
                  <c:v>8.7617608999999999E-2</c:v>
                </c:pt>
                <c:pt idx="24180">
                  <c:v>8.764653E-2</c:v>
                </c:pt>
                <c:pt idx="24181">
                  <c:v>8.7675448000000003E-2</c:v>
                </c:pt>
                <c:pt idx="24182">
                  <c:v>8.7704361999999994E-2</c:v>
                </c:pt>
                <c:pt idx="24183">
                  <c:v>8.7733273000000001E-2</c:v>
                </c:pt>
                <c:pt idx="24184">
                  <c:v>8.7762179999999995E-2</c:v>
                </c:pt>
                <c:pt idx="24185">
                  <c:v>8.7791083000000006E-2</c:v>
                </c:pt>
                <c:pt idx="24186">
                  <c:v>8.7819983000000004E-2</c:v>
                </c:pt>
                <c:pt idx="24187">
                  <c:v>8.7848880000000004E-2</c:v>
                </c:pt>
                <c:pt idx="24188">
                  <c:v>8.7877772000000007E-2</c:v>
                </c:pt>
                <c:pt idx="24189">
                  <c:v>8.7906661999999997E-2</c:v>
                </c:pt>
                <c:pt idx="24190">
                  <c:v>8.7935547000000003E-2</c:v>
                </c:pt>
                <c:pt idx="24191">
                  <c:v>8.7964428999999997E-2</c:v>
                </c:pt>
                <c:pt idx="24192">
                  <c:v>8.7993308000000006E-2</c:v>
                </c:pt>
                <c:pt idx="24193">
                  <c:v>8.8022183000000004E-2</c:v>
                </c:pt>
                <c:pt idx="24194">
                  <c:v>8.8051054000000004E-2</c:v>
                </c:pt>
                <c:pt idx="24195">
                  <c:v>8.8079922000000005E-2</c:v>
                </c:pt>
                <c:pt idx="24196">
                  <c:v>8.8108786999999994E-2</c:v>
                </c:pt>
                <c:pt idx="24197">
                  <c:v>8.8137647E-2</c:v>
                </c:pt>
                <c:pt idx="24198">
                  <c:v>8.8166504000000007E-2</c:v>
                </c:pt>
                <c:pt idx="24199">
                  <c:v>8.8195358000000001E-2</c:v>
                </c:pt>
                <c:pt idx="24200">
                  <c:v>8.8224207999999998E-2</c:v>
                </c:pt>
                <c:pt idx="24201">
                  <c:v>8.8253053999999997E-2</c:v>
                </c:pt>
                <c:pt idx="24202">
                  <c:v>8.8281896999999998E-2</c:v>
                </c:pt>
                <c:pt idx="24203">
                  <c:v>8.8310736000000001E-2</c:v>
                </c:pt>
                <c:pt idx="24204">
                  <c:v>8.8339572000000005E-2</c:v>
                </c:pt>
                <c:pt idx="24205">
                  <c:v>8.8368403999999998E-2</c:v>
                </c:pt>
                <c:pt idx="24206">
                  <c:v>8.8397232000000006E-2</c:v>
                </c:pt>
                <c:pt idx="24207">
                  <c:v>8.8426057000000002E-2</c:v>
                </c:pt>
                <c:pt idx="24208">
                  <c:v>8.8454879E-2</c:v>
                </c:pt>
                <c:pt idx="24209">
                  <c:v>8.8483696000000001E-2</c:v>
                </c:pt>
                <c:pt idx="24210">
                  <c:v>8.8512510000000003E-2</c:v>
                </c:pt>
                <c:pt idx="24211">
                  <c:v>8.8541321000000006E-2</c:v>
                </c:pt>
                <c:pt idx="24212">
                  <c:v>8.8570127999999998E-2</c:v>
                </c:pt>
                <c:pt idx="24213">
                  <c:v>8.8598931000000006E-2</c:v>
                </c:pt>
                <c:pt idx="24214">
                  <c:v>8.8627731000000001E-2</c:v>
                </c:pt>
                <c:pt idx="24215">
                  <c:v>8.8656526999999999E-2</c:v>
                </c:pt>
                <c:pt idx="24216">
                  <c:v>8.8685319999999998E-2</c:v>
                </c:pt>
                <c:pt idx="24217">
                  <c:v>8.8714108999999999E-2</c:v>
                </c:pt>
                <c:pt idx="24218">
                  <c:v>8.8742894000000003E-2</c:v>
                </c:pt>
                <c:pt idx="24219">
                  <c:v>8.8771675999999994E-2</c:v>
                </c:pt>
                <c:pt idx="24220">
                  <c:v>8.8800454000000001E-2</c:v>
                </c:pt>
                <c:pt idx="24221">
                  <c:v>8.8829227999999996E-2</c:v>
                </c:pt>
                <c:pt idx="24222">
                  <c:v>8.8857998999999993E-2</c:v>
                </c:pt>
                <c:pt idx="24223">
                  <c:v>8.8886767000000005E-2</c:v>
                </c:pt>
                <c:pt idx="24224">
                  <c:v>8.8915530000000007E-2</c:v>
                </c:pt>
                <c:pt idx="24225">
                  <c:v>8.8944290999999995E-2</c:v>
                </c:pt>
                <c:pt idx="24226">
                  <c:v>8.8973047E-2</c:v>
                </c:pt>
                <c:pt idx="24227">
                  <c:v>8.9001800000000006E-2</c:v>
                </c:pt>
                <c:pt idx="24228">
                  <c:v>8.9030549E-2</c:v>
                </c:pt>
                <c:pt idx="24229">
                  <c:v>8.9059294999999997E-2</c:v>
                </c:pt>
                <c:pt idx="24230">
                  <c:v>8.9088036999999995E-2</c:v>
                </c:pt>
                <c:pt idx="24231">
                  <c:v>8.9116775999999995E-2</c:v>
                </c:pt>
                <c:pt idx="24232">
                  <c:v>8.9145509999999997E-2</c:v>
                </c:pt>
                <c:pt idx="24233">
                  <c:v>8.9174242000000001E-2</c:v>
                </c:pt>
                <c:pt idx="24234">
                  <c:v>8.9202968999999993E-2</c:v>
                </c:pt>
                <c:pt idx="24235">
                  <c:v>8.9231693000000001E-2</c:v>
                </c:pt>
                <c:pt idx="24236">
                  <c:v>8.9260413999999996E-2</c:v>
                </c:pt>
                <c:pt idx="24237">
                  <c:v>8.9289129999999994E-2</c:v>
                </c:pt>
                <c:pt idx="24238">
                  <c:v>8.9317843999999993E-2</c:v>
                </c:pt>
                <c:pt idx="24239">
                  <c:v>8.9346552999999995E-2</c:v>
                </c:pt>
                <c:pt idx="24240">
                  <c:v>8.9375258999999999E-2</c:v>
                </c:pt>
                <c:pt idx="24241">
                  <c:v>8.9403961000000004E-2</c:v>
                </c:pt>
                <c:pt idx="24242">
                  <c:v>8.9432659999999997E-2</c:v>
                </c:pt>
                <c:pt idx="24243">
                  <c:v>8.9461355000000006E-2</c:v>
                </c:pt>
                <c:pt idx="24244">
                  <c:v>8.9490046000000004E-2</c:v>
                </c:pt>
                <c:pt idx="24245">
                  <c:v>8.9518734000000003E-2</c:v>
                </c:pt>
                <c:pt idx="24246">
                  <c:v>8.9547418000000004E-2</c:v>
                </c:pt>
                <c:pt idx="24247">
                  <c:v>8.9576099000000006E-2</c:v>
                </c:pt>
                <c:pt idx="24248">
                  <c:v>8.9604775999999997E-2</c:v>
                </c:pt>
                <c:pt idx="24249">
                  <c:v>8.9633449000000004E-2</c:v>
                </c:pt>
                <c:pt idx="24250">
                  <c:v>8.9662117999999999E-2</c:v>
                </c:pt>
                <c:pt idx="24251">
                  <c:v>8.9690783999999996E-2</c:v>
                </c:pt>
                <c:pt idx="24252">
                  <c:v>8.9719446999999994E-2</c:v>
                </c:pt>
                <c:pt idx="24253">
                  <c:v>8.9748104999999995E-2</c:v>
                </c:pt>
                <c:pt idx="24254">
                  <c:v>8.9776759999999997E-2</c:v>
                </c:pt>
                <c:pt idx="24255">
                  <c:v>8.9805412000000001E-2</c:v>
                </c:pt>
                <c:pt idx="24256">
                  <c:v>8.9834058999999994E-2</c:v>
                </c:pt>
                <c:pt idx="24257">
                  <c:v>8.9862704000000002E-2</c:v>
                </c:pt>
                <c:pt idx="24258">
                  <c:v>8.9891343999999998E-2</c:v>
                </c:pt>
                <c:pt idx="24259">
                  <c:v>8.9919980999999996E-2</c:v>
                </c:pt>
                <c:pt idx="24260">
                  <c:v>8.9948613999999996E-2</c:v>
                </c:pt>
                <c:pt idx="24261">
                  <c:v>8.9977243999999998E-2</c:v>
                </c:pt>
                <c:pt idx="24262">
                  <c:v>9.0005870000000002E-2</c:v>
                </c:pt>
                <c:pt idx="24263">
                  <c:v>9.0034491999999994E-2</c:v>
                </c:pt>
                <c:pt idx="24264">
                  <c:v>9.0063110000000002E-2</c:v>
                </c:pt>
                <c:pt idx="24265">
                  <c:v>9.0091724999999998E-2</c:v>
                </c:pt>
                <c:pt idx="24266">
                  <c:v>9.0120336999999995E-2</c:v>
                </c:pt>
                <c:pt idx="24267">
                  <c:v>9.0148943999999995E-2</c:v>
                </c:pt>
                <c:pt idx="24268">
                  <c:v>9.0177547999999996E-2</c:v>
                </c:pt>
                <c:pt idx="24269">
                  <c:v>9.0206148E-2</c:v>
                </c:pt>
                <c:pt idx="24270">
                  <c:v>9.0234745000000005E-2</c:v>
                </c:pt>
                <c:pt idx="24271">
                  <c:v>9.0263337999999999E-2</c:v>
                </c:pt>
                <c:pt idx="24272">
                  <c:v>9.0291926999999994E-2</c:v>
                </c:pt>
                <c:pt idx="24273">
                  <c:v>9.0320513000000005E-2</c:v>
                </c:pt>
                <c:pt idx="24274">
                  <c:v>9.0349095000000004E-2</c:v>
                </c:pt>
                <c:pt idx="24275">
                  <c:v>9.0377674000000005E-2</c:v>
                </c:pt>
                <c:pt idx="24276">
                  <c:v>9.0406247999999995E-2</c:v>
                </c:pt>
                <c:pt idx="24277">
                  <c:v>9.0434819E-2</c:v>
                </c:pt>
                <c:pt idx="24278">
                  <c:v>9.0463387000000006E-2</c:v>
                </c:pt>
                <c:pt idx="24279">
                  <c:v>9.0491950000000002E-2</c:v>
                </c:pt>
                <c:pt idx="24280">
                  <c:v>9.0520509999999998E-2</c:v>
                </c:pt>
                <c:pt idx="24281">
                  <c:v>9.0549066999999997E-2</c:v>
                </c:pt>
                <c:pt idx="24282">
                  <c:v>9.0577618999999998E-2</c:v>
                </c:pt>
                <c:pt idx="24283">
                  <c:v>9.0606168000000001E-2</c:v>
                </c:pt>
                <c:pt idx="24284">
                  <c:v>9.0634714000000005E-2</c:v>
                </c:pt>
                <c:pt idx="24285">
                  <c:v>9.0663254999999998E-2</c:v>
                </c:pt>
                <c:pt idx="24286">
                  <c:v>9.0691793000000007E-2</c:v>
                </c:pt>
                <c:pt idx="24287">
                  <c:v>9.0720328000000003E-2</c:v>
                </c:pt>
                <c:pt idx="24288">
                  <c:v>9.0748858000000002E-2</c:v>
                </c:pt>
                <c:pt idx="24289">
                  <c:v>9.0777385000000002E-2</c:v>
                </c:pt>
                <c:pt idx="24290">
                  <c:v>9.0805909000000004E-2</c:v>
                </c:pt>
                <c:pt idx="24291">
                  <c:v>9.0834427999999995E-2</c:v>
                </c:pt>
                <c:pt idx="24292">
                  <c:v>9.0862944000000001E-2</c:v>
                </c:pt>
                <c:pt idx="24293">
                  <c:v>9.0891455999999995E-2</c:v>
                </c:pt>
                <c:pt idx="24294">
                  <c:v>9.0919965000000005E-2</c:v>
                </c:pt>
                <c:pt idx="24295">
                  <c:v>9.0948470000000003E-2</c:v>
                </c:pt>
                <c:pt idx="24296">
                  <c:v>9.0976971000000004E-2</c:v>
                </c:pt>
                <c:pt idx="24297">
                  <c:v>9.1005468000000006E-2</c:v>
                </c:pt>
                <c:pt idx="24298">
                  <c:v>9.1033961999999996E-2</c:v>
                </c:pt>
                <c:pt idx="24299">
                  <c:v>9.1062452000000002E-2</c:v>
                </c:pt>
                <c:pt idx="24300">
                  <c:v>9.1090938999999996E-2</c:v>
                </c:pt>
                <c:pt idx="24301">
                  <c:v>9.1119422000000005E-2</c:v>
                </c:pt>
                <c:pt idx="24302">
                  <c:v>9.1147901000000003E-2</c:v>
                </c:pt>
                <c:pt idx="24303">
                  <c:v>9.1176376000000003E-2</c:v>
                </c:pt>
                <c:pt idx="24304">
                  <c:v>9.1204848000000005E-2</c:v>
                </c:pt>
                <c:pt idx="24305">
                  <c:v>9.1233315999999995E-2</c:v>
                </c:pt>
                <c:pt idx="24306">
                  <c:v>9.1261780000000001E-2</c:v>
                </c:pt>
                <c:pt idx="24307">
                  <c:v>9.1290239999999995E-2</c:v>
                </c:pt>
                <c:pt idx="24308">
                  <c:v>9.1318697000000004E-2</c:v>
                </c:pt>
                <c:pt idx="24309">
                  <c:v>9.1347150000000002E-2</c:v>
                </c:pt>
                <c:pt idx="24310">
                  <c:v>9.1375600000000001E-2</c:v>
                </c:pt>
                <c:pt idx="24311">
                  <c:v>9.1404046000000003E-2</c:v>
                </c:pt>
                <c:pt idx="24312">
                  <c:v>9.1432488000000006E-2</c:v>
                </c:pt>
                <c:pt idx="24313">
                  <c:v>9.1460925999999998E-2</c:v>
                </c:pt>
                <c:pt idx="24314">
                  <c:v>9.1489361000000005E-2</c:v>
                </c:pt>
                <c:pt idx="24315">
                  <c:v>9.1517792000000001E-2</c:v>
                </c:pt>
                <c:pt idx="24316">
                  <c:v>9.1546218999999998E-2</c:v>
                </c:pt>
                <c:pt idx="24317">
                  <c:v>9.1574641999999998E-2</c:v>
                </c:pt>
                <c:pt idx="24318">
                  <c:v>9.1603061999999999E-2</c:v>
                </c:pt>
                <c:pt idx="24319">
                  <c:v>9.1631478000000002E-2</c:v>
                </c:pt>
                <c:pt idx="24320">
                  <c:v>9.1659890999999993E-2</c:v>
                </c:pt>
                <c:pt idx="24321">
                  <c:v>9.1688299000000001E-2</c:v>
                </c:pt>
                <c:pt idx="24322">
                  <c:v>9.1716703999999996E-2</c:v>
                </c:pt>
                <c:pt idx="24323">
                  <c:v>9.1745106000000007E-2</c:v>
                </c:pt>
                <c:pt idx="24324">
                  <c:v>9.1773503000000006E-2</c:v>
                </c:pt>
                <c:pt idx="24325">
                  <c:v>9.1801896999999993E-2</c:v>
                </c:pt>
                <c:pt idx="24326">
                  <c:v>9.1830286999999997E-2</c:v>
                </c:pt>
                <c:pt idx="24327">
                  <c:v>9.1858673000000002E-2</c:v>
                </c:pt>
                <c:pt idx="24328">
                  <c:v>9.1887055999999995E-2</c:v>
                </c:pt>
                <c:pt idx="24329">
                  <c:v>9.1915435000000004E-2</c:v>
                </c:pt>
                <c:pt idx="24330">
                  <c:v>9.1943810000000001E-2</c:v>
                </c:pt>
                <c:pt idx="24331">
                  <c:v>9.1972182E-2</c:v>
                </c:pt>
                <c:pt idx="24332">
                  <c:v>9.2000549000000001E-2</c:v>
                </c:pt>
                <c:pt idx="24333">
                  <c:v>9.2028913000000004E-2</c:v>
                </c:pt>
                <c:pt idx="24334">
                  <c:v>9.2057273999999994E-2</c:v>
                </c:pt>
                <c:pt idx="24335">
                  <c:v>9.2085630000000002E-2</c:v>
                </c:pt>
                <c:pt idx="24336">
                  <c:v>9.2113982999999997E-2</c:v>
                </c:pt>
                <c:pt idx="24337">
                  <c:v>9.2142331999999993E-2</c:v>
                </c:pt>
                <c:pt idx="24338">
                  <c:v>9.2170678000000006E-2</c:v>
                </c:pt>
                <c:pt idx="24339">
                  <c:v>9.2199018999999993E-2</c:v>
                </c:pt>
                <c:pt idx="24340">
                  <c:v>9.2227356999999996E-2</c:v>
                </c:pt>
                <c:pt idx="24341">
                  <c:v>9.2255691000000001E-2</c:v>
                </c:pt>
                <c:pt idx="24342">
                  <c:v>9.2284021999999993E-2</c:v>
                </c:pt>
                <c:pt idx="24343">
                  <c:v>9.2312348000000002E-2</c:v>
                </c:pt>
                <c:pt idx="24344">
                  <c:v>9.2340670999999999E-2</c:v>
                </c:pt>
                <c:pt idx="24345">
                  <c:v>9.2368990999999998E-2</c:v>
                </c:pt>
                <c:pt idx="24346">
                  <c:v>9.2397305999999998E-2</c:v>
                </c:pt>
                <c:pt idx="24347">
                  <c:v>9.2425618000000001E-2</c:v>
                </c:pt>
                <c:pt idx="24348">
                  <c:v>9.2453926000000006E-2</c:v>
                </c:pt>
                <c:pt idx="24349">
                  <c:v>9.2482229999999999E-2</c:v>
                </c:pt>
                <c:pt idx="24350">
                  <c:v>9.2510529999999994E-2</c:v>
                </c:pt>
                <c:pt idx="24351">
                  <c:v>9.2538827000000004E-2</c:v>
                </c:pt>
                <c:pt idx="24352">
                  <c:v>9.2567120000000003E-2</c:v>
                </c:pt>
                <c:pt idx="24353">
                  <c:v>9.2595409000000004E-2</c:v>
                </c:pt>
                <c:pt idx="24354">
                  <c:v>9.2623695000000006E-2</c:v>
                </c:pt>
                <c:pt idx="24355">
                  <c:v>9.2651976999999996E-2</c:v>
                </c:pt>
                <c:pt idx="24356">
                  <c:v>9.2680255000000003E-2</c:v>
                </c:pt>
                <c:pt idx="24357">
                  <c:v>9.2708528999999998E-2</c:v>
                </c:pt>
                <c:pt idx="24358">
                  <c:v>9.2736798999999995E-2</c:v>
                </c:pt>
                <c:pt idx="24359">
                  <c:v>9.2765065999999993E-2</c:v>
                </c:pt>
                <c:pt idx="24360">
                  <c:v>9.2793328999999994E-2</c:v>
                </c:pt>
                <c:pt idx="24361">
                  <c:v>9.2821587999999997E-2</c:v>
                </c:pt>
                <c:pt idx="24362">
                  <c:v>9.2849844000000001E-2</c:v>
                </c:pt>
                <c:pt idx="24363">
                  <c:v>9.2878095999999993E-2</c:v>
                </c:pt>
                <c:pt idx="24364">
                  <c:v>9.2906344000000002E-2</c:v>
                </c:pt>
                <c:pt idx="24365">
                  <c:v>9.2934587999999999E-2</c:v>
                </c:pt>
                <c:pt idx="24366">
                  <c:v>9.2962827999999997E-2</c:v>
                </c:pt>
                <c:pt idx="24367">
                  <c:v>9.2991064999999998E-2</c:v>
                </c:pt>
                <c:pt idx="24368">
                  <c:v>9.3019298E-2</c:v>
                </c:pt>
                <c:pt idx="24369">
                  <c:v>9.3047527000000005E-2</c:v>
                </c:pt>
                <c:pt idx="24370">
                  <c:v>9.3075751999999998E-2</c:v>
                </c:pt>
                <c:pt idx="24371">
                  <c:v>9.3103974000000006E-2</c:v>
                </c:pt>
                <c:pt idx="24372">
                  <c:v>9.3132192000000003E-2</c:v>
                </c:pt>
                <c:pt idx="24373">
                  <c:v>9.3160406000000001E-2</c:v>
                </c:pt>
                <c:pt idx="24374">
                  <c:v>9.3188616000000002E-2</c:v>
                </c:pt>
                <c:pt idx="24375">
                  <c:v>9.3216822000000005E-2</c:v>
                </c:pt>
                <c:pt idx="24376">
                  <c:v>9.3245024999999995E-2</c:v>
                </c:pt>
                <c:pt idx="24377">
                  <c:v>9.3273224000000002E-2</c:v>
                </c:pt>
                <c:pt idx="24378">
                  <c:v>9.3301418999999997E-2</c:v>
                </c:pt>
                <c:pt idx="24379">
                  <c:v>9.3329611000000007E-2</c:v>
                </c:pt>
                <c:pt idx="24380">
                  <c:v>9.3357798000000006E-2</c:v>
                </c:pt>
                <c:pt idx="24381">
                  <c:v>9.3385982000000006E-2</c:v>
                </c:pt>
                <c:pt idx="24382">
                  <c:v>9.3414161999999995E-2</c:v>
                </c:pt>
                <c:pt idx="24383">
                  <c:v>9.3442338E-2</c:v>
                </c:pt>
                <c:pt idx="24384">
                  <c:v>9.3470511000000006E-2</c:v>
                </c:pt>
                <c:pt idx="24385">
                  <c:v>9.3498680000000001E-2</c:v>
                </c:pt>
                <c:pt idx="24386">
                  <c:v>9.3526844999999997E-2</c:v>
                </c:pt>
                <c:pt idx="24387">
                  <c:v>9.3555005999999996E-2</c:v>
                </c:pt>
                <c:pt idx="24388">
                  <c:v>9.3583162999999997E-2</c:v>
                </c:pt>
                <c:pt idx="24389">
                  <c:v>9.3611316999999999E-2</c:v>
                </c:pt>
                <c:pt idx="24390">
                  <c:v>9.3639466000000005E-2</c:v>
                </c:pt>
                <c:pt idx="24391">
                  <c:v>9.3667611999999997E-2</c:v>
                </c:pt>
                <c:pt idx="24392">
                  <c:v>9.3695755000000006E-2</c:v>
                </c:pt>
                <c:pt idx="24393">
                  <c:v>9.3723893000000003E-2</c:v>
                </c:pt>
                <c:pt idx="24394">
                  <c:v>9.3752028000000001E-2</c:v>
                </c:pt>
                <c:pt idx="24395">
                  <c:v>9.3780158000000002E-2</c:v>
                </c:pt>
                <c:pt idx="24396">
                  <c:v>9.3808285000000005E-2</c:v>
                </c:pt>
                <c:pt idx="24397">
                  <c:v>9.3836408999999996E-2</c:v>
                </c:pt>
                <c:pt idx="24398">
                  <c:v>9.3864528000000003E-2</c:v>
                </c:pt>
                <c:pt idx="24399">
                  <c:v>9.3892643999999997E-2</c:v>
                </c:pt>
                <c:pt idx="24400">
                  <c:v>9.3920754999999995E-2</c:v>
                </c:pt>
                <c:pt idx="24401">
                  <c:v>9.3948862999999994E-2</c:v>
                </c:pt>
                <c:pt idx="24402">
                  <c:v>9.3976967999999994E-2</c:v>
                </c:pt>
                <c:pt idx="24403">
                  <c:v>9.4005067999999997E-2</c:v>
                </c:pt>
                <c:pt idx="24404">
                  <c:v>9.4033165000000002E-2</c:v>
                </c:pt>
                <c:pt idx="24405">
                  <c:v>9.4061257999999995E-2</c:v>
                </c:pt>
                <c:pt idx="24406">
                  <c:v>9.4089347000000004E-2</c:v>
                </c:pt>
                <c:pt idx="24407">
                  <c:v>9.4117432000000001E-2</c:v>
                </c:pt>
                <c:pt idx="24408">
                  <c:v>9.4145513E-2</c:v>
                </c:pt>
                <c:pt idx="24409">
                  <c:v>9.4173591000000001E-2</c:v>
                </c:pt>
                <c:pt idx="24410">
                  <c:v>9.4201664000000004E-2</c:v>
                </c:pt>
                <c:pt idx="24411">
                  <c:v>9.4229733999999996E-2</c:v>
                </c:pt>
                <c:pt idx="24412">
                  <c:v>9.4257801000000002E-2</c:v>
                </c:pt>
                <c:pt idx="24413">
                  <c:v>9.4285862999999998E-2</c:v>
                </c:pt>
                <c:pt idx="24414">
                  <c:v>9.4313920999999995E-2</c:v>
                </c:pt>
                <c:pt idx="24415">
                  <c:v>9.4341975999999994E-2</c:v>
                </c:pt>
                <c:pt idx="24416">
                  <c:v>9.4370026999999995E-2</c:v>
                </c:pt>
                <c:pt idx="24417">
                  <c:v>9.4398073999999998E-2</c:v>
                </c:pt>
                <c:pt idx="24418">
                  <c:v>9.4426117000000004E-2</c:v>
                </c:pt>
                <c:pt idx="24419">
                  <c:v>9.4454156999999997E-2</c:v>
                </c:pt>
                <c:pt idx="24420">
                  <c:v>9.4482192000000007E-2</c:v>
                </c:pt>
                <c:pt idx="24421">
                  <c:v>9.4510224000000004E-2</c:v>
                </c:pt>
                <c:pt idx="24422">
                  <c:v>9.4538252000000003E-2</c:v>
                </c:pt>
                <c:pt idx="24423">
                  <c:v>9.4566276000000005E-2</c:v>
                </c:pt>
                <c:pt idx="24424">
                  <c:v>9.4594295999999994E-2</c:v>
                </c:pt>
                <c:pt idx="24425">
                  <c:v>9.4622313E-2</c:v>
                </c:pt>
                <c:pt idx="24426">
                  <c:v>9.4650324999999993E-2</c:v>
                </c:pt>
                <c:pt idx="24427">
                  <c:v>9.4678334000000003E-2</c:v>
                </c:pt>
                <c:pt idx="24428">
                  <c:v>9.4706339E-2</c:v>
                </c:pt>
                <c:pt idx="24429">
                  <c:v>9.473434E-2</c:v>
                </c:pt>
                <c:pt idx="24430">
                  <c:v>9.4762338000000002E-2</c:v>
                </c:pt>
                <c:pt idx="24431">
                  <c:v>9.4790331000000005E-2</c:v>
                </c:pt>
                <c:pt idx="24432">
                  <c:v>9.4818320999999997E-2</c:v>
                </c:pt>
                <c:pt idx="24433">
                  <c:v>9.4846307000000005E-2</c:v>
                </c:pt>
                <c:pt idx="24434">
                  <c:v>9.4874289000000001E-2</c:v>
                </c:pt>
                <c:pt idx="24435">
                  <c:v>9.4902266999999998E-2</c:v>
                </c:pt>
                <c:pt idx="24436">
                  <c:v>9.4930240999999999E-2</c:v>
                </c:pt>
                <c:pt idx="24437">
                  <c:v>9.4958211000000001E-2</c:v>
                </c:pt>
                <c:pt idx="24438">
                  <c:v>9.4986178000000004E-2</c:v>
                </c:pt>
                <c:pt idx="24439">
                  <c:v>9.5014140999999996E-2</c:v>
                </c:pt>
                <c:pt idx="24440">
                  <c:v>9.5042100000000004E-2</c:v>
                </c:pt>
                <c:pt idx="24441">
                  <c:v>9.5070055000000001E-2</c:v>
                </c:pt>
                <c:pt idx="24442">
                  <c:v>9.5098005999999999E-2</c:v>
                </c:pt>
                <c:pt idx="24443">
                  <c:v>9.5125952999999999E-2</c:v>
                </c:pt>
                <c:pt idx="24444">
                  <c:v>9.5153897000000001E-2</c:v>
                </c:pt>
                <c:pt idx="24445">
                  <c:v>9.5181837000000005E-2</c:v>
                </c:pt>
                <c:pt idx="24446">
                  <c:v>9.5209771999999998E-2</c:v>
                </c:pt>
                <c:pt idx="24447">
                  <c:v>9.5237704000000006E-2</c:v>
                </c:pt>
                <c:pt idx="24448">
                  <c:v>9.5265633000000002E-2</c:v>
                </c:pt>
                <c:pt idx="24449">
                  <c:v>9.5293557000000001E-2</c:v>
                </c:pt>
                <c:pt idx="24450">
                  <c:v>9.5321477000000002E-2</c:v>
                </c:pt>
                <c:pt idx="24451">
                  <c:v>9.5349394000000004E-2</c:v>
                </c:pt>
                <c:pt idx="24452">
                  <c:v>9.5377306999999995E-2</c:v>
                </c:pt>
                <c:pt idx="24453">
                  <c:v>9.5405215000000002E-2</c:v>
                </c:pt>
                <c:pt idx="24454">
                  <c:v>9.5433119999999996E-2</c:v>
                </c:pt>
                <c:pt idx="24455">
                  <c:v>9.5461022000000006E-2</c:v>
                </c:pt>
                <c:pt idx="24456">
                  <c:v>9.5488919000000005E-2</c:v>
                </c:pt>
                <c:pt idx="24457">
                  <c:v>9.5516812000000006E-2</c:v>
                </c:pt>
                <c:pt idx="24458">
                  <c:v>9.5544701999999995E-2</c:v>
                </c:pt>
                <c:pt idx="24459">
                  <c:v>9.5572588E-2</c:v>
                </c:pt>
                <c:pt idx="24460">
                  <c:v>9.5600468999999993E-2</c:v>
                </c:pt>
                <c:pt idx="24461">
                  <c:v>9.5628347000000002E-2</c:v>
                </c:pt>
                <c:pt idx="24462">
                  <c:v>9.5656221E-2</c:v>
                </c:pt>
                <c:pt idx="24463">
                  <c:v>9.5684091999999998E-2</c:v>
                </c:pt>
                <c:pt idx="24464">
                  <c:v>9.5711958E-2</c:v>
                </c:pt>
                <c:pt idx="24465">
                  <c:v>9.5739821000000003E-2</c:v>
                </c:pt>
                <c:pt idx="24466">
                  <c:v>9.5767678999999994E-2</c:v>
                </c:pt>
                <c:pt idx="24467">
                  <c:v>9.5795534000000002E-2</c:v>
                </c:pt>
                <c:pt idx="24468">
                  <c:v>9.5823384999999997E-2</c:v>
                </c:pt>
                <c:pt idx="24469">
                  <c:v>9.5851231999999995E-2</c:v>
                </c:pt>
                <c:pt idx="24470">
                  <c:v>9.5879074999999994E-2</c:v>
                </c:pt>
                <c:pt idx="24471">
                  <c:v>9.5906913999999996E-2</c:v>
                </c:pt>
                <c:pt idx="24472">
                  <c:v>9.5934749E-2</c:v>
                </c:pt>
                <c:pt idx="24473">
                  <c:v>9.5962581000000005E-2</c:v>
                </c:pt>
                <c:pt idx="24474">
                  <c:v>9.5990408999999999E-2</c:v>
                </c:pt>
                <c:pt idx="24475">
                  <c:v>9.6018231999999995E-2</c:v>
                </c:pt>
                <c:pt idx="24476">
                  <c:v>9.6046052000000007E-2</c:v>
                </c:pt>
                <c:pt idx="24477">
                  <c:v>9.6073868000000007E-2</c:v>
                </c:pt>
                <c:pt idx="24478">
                  <c:v>9.6101679999999995E-2</c:v>
                </c:pt>
                <c:pt idx="24479">
                  <c:v>9.6129487999999999E-2</c:v>
                </c:pt>
                <c:pt idx="24480">
                  <c:v>9.6157293000000005E-2</c:v>
                </c:pt>
                <c:pt idx="24481">
                  <c:v>9.6185092999999999E-2</c:v>
                </c:pt>
                <c:pt idx="24482">
                  <c:v>9.6212889999999995E-2</c:v>
                </c:pt>
                <c:pt idx="24483">
                  <c:v>9.6240681999999994E-2</c:v>
                </c:pt>
                <c:pt idx="24484">
                  <c:v>9.6268470999999994E-2</c:v>
                </c:pt>
                <c:pt idx="24485">
                  <c:v>9.6296255999999997E-2</c:v>
                </c:pt>
                <c:pt idx="24486">
                  <c:v>9.6324037000000001E-2</c:v>
                </c:pt>
                <c:pt idx="24487">
                  <c:v>9.6351813999999994E-2</c:v>
                </c:pt>
                <c:pt idx="24488">
                  <c:v>9.6379587000000003E-2</c:v>
                </c:pt>
                <c:pt idx="24489">
                  <c:v>9.6407356E-2</c:v>
                </c:pt>
                <c:pt idx="24490">
                  <c:v>9.6435121999999998E-2</c:v>
                </c:pt>
                <c:pt idx="24491">
                  <c:v>9.6462882999999999E-2</c:v>
                </c:pt>
                <c:pt idx="24492">
                  <c:v>9.6490641000000002E-2</c:v>
                </c:pt>
                <c:pt idx="24493">
                  <c:v>9.6518393999999993E-2</c:v>
                </c:pt>
                <c:pt idx="24494">
                  <c:v>9.6546144E-2</c:v>
                </c:pt>
                <c:pt idx="24495">
                  <c:v>9.6573889999999996E-2</c:v>
                </c:pt>
                <c:pt idx="24496">
                  <c:v>9.6601632000000007E-2</c:v>
                </c:pt>
                <c:pt idx="24497">
                  <c:v>9.6629370000000006E-2</c:v>
                </c:pt>
                <c:pt idx="24498">
                  <c:v>9.6657103999999994E-2</c:v>
                </c:pt>
                <c:pt idx="24499">
                  <c:v>9.6684834999999997E-2</c:v>
                </c:pt>
                <c:pt idx="24500">
                  <c:v>9.6712561000000002E-2</c:v>
                </c:pt>
                <c:pt idx="24501">
                  <c:v>9.6740282999999996E-2</c:v>
                </c:pt>
                <c:pt idx="24502">
                  <c:v>9.6768002000000006E-2</c:v>
                </c:pt>
                <c:pt idx="24503">
                  <c:v>9.6795716000000004E-2</c:v>
                </c:pt>
                <c:pt idx="24504">
                  <c:v>9.6823427000000004E-2</c:v>
                </c:pt>
                <c:pt idx="24505">
                  <c:v>9.6851134000000005E-2</c:v>
                </c:pt>
                <c:pt idx="24506">
                  <c:v>9.6878836999999995E-2</c:v>
                </c:pt>
                <c:pt idx="24507">
                  <c:v>9.6906536000000001E-2</c:v>
                </c:pt>
                <c:pt idx="24508">
                  <c:v>9.6934230999999996E-2</c:v>
                </c:pt>
                <c:pt idx="24509">
                  <c:v>9.6961922000000006E-2</c:v>
                </c:pt>
                <c:pt idx="24510">
                  <c:v>9.6989609000000004E-2</c:v>
                </c:pt>
                <c:pt idx="24511">
                  <c:v>9.7017292000000005E-2</c:v>
                </c:pt>
                <c:pt idx="24512">
                  <c:v>9.7044971999999993E-2</c:v>
                </c:pt>
                <c:pt idx="24513">
                  <c:v>9.7072646999999998E-2</c:v>
                </c:pt>
                <c:pt idx="24514">
                  <c:v>9.7100319000000004E-2</c:v>
                </c:pt>
                <c:pt idx="24515">
                  <c:v>9.7127985999999999E-2</c:v>
                </c:pt>
                <c:pt idx="24516">
                  <c:v>9.7155649999999996E-2</c:v>
                </c:pt>
                <c:pt idx="24517">
                  <c:v>9.7183309999999995E-2</c:v>
                </c:pt>
                <c:pt idx="24518">
                  <c:v>9.7210965999999996E-2</c:v>
                </c:pt>
                <c:pt idx="24519">
                  <c:v>9.7238617999999999E-2</c:v>
                </c:pt>
                <c:pt idx="24520">
                  <c:v>9.7266266000000004E-2</c:v>
                </c:pt>
                <c:pt idx="24521">
                  <c:v>9.7293909999999997E-2</c:v>
                </c:pt>
                <c:pt idx="24522">
                  <c:v>9.7321550000000007E-2</c:v>
                </c:pt>
                <c:pt idx="24523">
                  <c:v>9.7349186000000004E-2</c:v>
                </c:pt>
                <c:pt idx="24524">
                  <c:v>9.7376818000000004E-2</c:v>
                </c:pt>
                <c:pt idx="24525">
                  <c:v>9.7404446000000006E-2</c:v>
                </c:pt>
                <c:pt idx="24526">
                  <c:v>9.7432070999999995E-2</c:v>
                </c:pt>
                <c:pt idx="24527">
                  <c:v>9.7459691000000001E-2</c:v>
                </c:pt>
                <c:pt idx="24528">
                  <c:v>9.7487307999999995E-2</c:v>
                </c:pt>
                <c:pt idx="24529">
                  <c:v>9.7514920000000005E-2</c:v>
                </c:pt>
                <c:pt idx="24530">
                  <c:v>9.7542529000000003E-2</c:v>
                </c:pt>
                <c:pt idx="24531">
                  <c:v>9.7570134000000003E-2</c:v>
                </c:pt>
                <c:pt idx="24532">
                  <c:v>9.7597734000000005E-2</c:v>
                </c:pt>
                <c:pt idx="24533">
                  <c:v>9.7625330999999996E-2</c:v>
                </c:pt>
                <c:pt idx="24534">
                  <c:v>9.7652924000000002E-2</c:v>
                </c:pt>
                <c:pt idx="24535">
                  <c:v>9.7680512999999997E-2</c:v>
                </c:pt>
                <c:pt idx="24536">
                  <c:v>9.7708097999999993E-2</c:v>
                </c:pt>
                <c:pt idx="24537">
                  <c:v>9.7735679000000006E-2</c:v>
                </c:pt>
                <c:pt idx="24538">
                  <c:v>9.7763256000000007E-2</c:v>
                </c:pt>
                <c:pt idx="24539">
                  <c:v>9.7790828999999996E-2</c:v>
                </c:pt>
                <c:pt idx="24540">
                  <c:v>9.7818398000000001E-2</c:v>
                </c:pt>
                <c:pt idx="24541">
                  <c:v>9.7845962999999994E-2</c:v>
                </c:pt>
                <c:pt idx="24542">
                  <c:v>9.7873525000000003E-2</c:v>
                </c:pt>
                <c:pt idx="24543">
                  <c:v>9.7901082E-2</c:v>
                </c:pt>
                <c:pt idx="24544">
                  <c:v>9.7928635E-2</c:v>
                </c:pt>
                <c:pt idx="24545">
                  <c:v>9.7956185000000001E-2</c:v>
                </c:pt>
                <c:pt idx="24546">
                  <c:v>9.7983730000000005E-2</c:v>
                </c:pt>
                <c:pt idx="24547">
                  <c:v>9.8011271999999997E-2</c:v>
                </c:pt>
                <c:pt idx="24548">
                  <c:v>9.8038809000000005E-2</c:v>
                </c:pt>
                <c:pt idx="24549">
                  <c:v>9.8066343E-2</c:v>
                </c:pt>
                <c:pt idx="24550">
                  <c:v>9.8093871999999999E-2</c:v>
                </c:pt>
                <c:pt idx="24551">
                  <c:v>9.8121397999999999E-2</c:v>
                </c:pt>
                <c:pt idx="24552">
                  <c:v>9.8148919000000001E-2</c:v>
                </c:pt>
                <c:pt idx="24553">
                  <c:v>9.8176437000000005E-2</c:v>
                </c:pt>
                <c:pt idx="24554">
                  <c:v>9.8203950999999998E-2</c:v>
                </c:pt>
                <c:pt idx="24555">
                  <c:v>9.8231461000000006E-2</c:v>
                </c:pt>
                <c:pt idx="24556">
                  <c:v>9.8258967000000003E-2</c:v>
                </c:pt>
                <c:pt idx="24557">
                  <c:v>9.8286468000000002E-2</c:v>
                </c:pt>
                <c:pt idx="24558">
                  <c:v>9.8313966000000003E-2</c:v>
                </c:pt>
                <c:pt idx="24559">
                  <c:v>9.8341460000000006E-2</c:v>
                </c:pt>
                <c:pt idx="24560">
                  <c:v>9.8368949999999997E-2</c:v>
                </c:pt>
                <c:pt idx="24561">
                  <c:v>9.8396436000000004E-2</c:v>
                </c:pt>
                <c:pt idx="24562">
                  <c:v>9.8423917999999999E-2</c:v>
                </c:pt>
                <c:pt idx="24563">
                  <c:v>9.8451395999999997E-2</c:v>
                </c:pt>
                <c:pt idx="24564">
                  <c:v>9.8478869999999996E-2</c:v>
                </c:pt>
                <c:pt idx="24565">
                  <c:v>9.8506339999999998E-2</c:v>
                </c:pt>
                <c:pt idx="24566">
                  <c:v>9.8533806000000002E-2</c:v>
                </c:pt>
                <c:pt idx="24567">
                  <c:v>9.8561267999999994E-2</c:v>
                </c:pt>
                <c:pt idx="24568">
                  <c:v>9.8588726000000002E-2</c:v>
                </c:pt>
                <c:pt idx="24569">
                  <c:v>9.8616180999999997E-2</c:v>
                </c:pt>
                <c:pt idx="24570">
                  <c:v>9.8643630999999996E-2</c:v>
                </c:pt>
                <c:pt idx="24571">
                  <c:v>9.8671076999999996E-2</c:v>
                </c:pt>
                <c:pt idx="24572">
                  <c:v>9.8698518999999998E-2</c:v>
                </c:pt>
                <c:pt idx="24573">
                  <c:v>9.8725957000000003E-2</c:v>
                </c:pt>
                <c:pt idx="24574">
                  <c:v>9.8753390999999996E-2</c:v>
                </c:pt>
                <c:pt idx="24575">
                  <c:v>9.8780822000000004E-2</c:v>
                </c:pt>
                <c:pt idx="24576">
                  <c:v>9.8808248000000001E-2</c:v>
                </c:pt>
                <c:pt idx="24577">
                  <c:v>9.883567E-2</c:v>
                </c:pt>
                <c:pt idx="24578">
                  <c:v>9.8863088000000002E-2</c:v>
                </c:pt>
                <c:pt idx="24579">
                  <c:v>9.8890503000000005E-2</c:v>
                </c:pt>
                <c:pt idx="24580">
                  <c:v>9.8917912999999996E-2</c:v>
                </c:pt>
                <c:pt idx="24581">
                  <c:v>9.8945319000000004E-2</c:v>
                </c:pt>
                <c:pt idx="24582">
                  <c:v>9.8972721999999999E-2</c:v>
                </c:pt>
                <c:pt idx="24583">
                  <c:v>9.9000119999999997E-2</c:v>
                </c:pt>
                <c:pt idx="24584">
                  <c:v>9.9027513999999997E-2</c:v>
                </c:pt>
                <c:pt idx="24585">
                  <c:v>9.9054903999999999E-2</c:v>
                </c:pt>
                <c:pt idx="24586">
                  <c:v>9.9082291000000003E-2</c:v>
                </c:pt>
                <c:pt idx="24587">
                  <c:v>9.9109672999999995E-2</c:v>
                </c:pt>
                <c:pt idx="24588">
                  <c:v>9.9137051000000004E-2</c:v>
                </c:pt>
                <c:pt idx="24589">
                  <c:v>9.9164426E-2</c:v>
                </c:pt>
                <c:pt idx="24590">
                  <c:v>9.9191795999999999E-2</c:v>
                </c:pt>
                <c:pt idx="24591">
                  <c:v>9.9219162E-2</c:v>
                </c:pt>
                <c:pt idx="24592">
                  <c:v>9.9246525000000002E-2</c:v>
                </c:pt>
                <c:pt idx="24593">
                  <c:v>9.9273882999999993E-2</c:v>
                </c:pt>
                <c:pt idx="24594">
                  <c:v>9.9301237000000001E-2</c:v>
                </c:pt>
                <c:pt idx="24595">
                  <c:v>9.9328586999999996E-2</c:v>
                </c:pt>
                <c:pt idx="24596">
                  <c:v>9.9355934000000007E-2</c:v>
                </c:pt>
                <c:pt idx="24597">
                  <c:v>9.9383276000000007E-2</c:v>
                </c:pt>
                <c:pt idx="24598">
                  <c:v>9.9410613999999994E-2</c:v>
                </c:pt>
                <c:pt idx="24599">
                  <c:v>9.9437947999999998E-2</c:v>
                </c:pt>
                <c:pt idx="24600">
                  <c:v>9.9465279000000004E-2</c:v>
                </c:pt>
                <c:pt idx="24601">
                  <c:v>9.9492604999999998E-2</c:v>
                </c:pt>
                <c:pt idx="24602">
                  <c:v>9.9519926999999994E-2</c:v>
                </c:pt>
                <c:pt idx="24603">
                  <c:v>9.9547245000000006E-2</c:v>
                </c:pt>
                <c:pt idx="24604">
                  <c:v>9.9574559000000007E-2</c:v>
                </c:pt>
                <c:pt idx="24605">
                  <c:v>9.9601868999999996E-2</c:v>
                </c:pt>
                <c:pt idx="24606">
                  <c:v>9.9629175E-2</c:v>
                </c:pt>
                <c:pt idx="24607">
                  <c:v>9.9656478000000007E-2</c:v>
                </c:pt>
                <c:pt idx="24608">
                  <c:v>9.9683776000000002E-2</c:v>
                </c:pt>
                <c:pt idx="24609">
                  <c:v>9.9711069999999999E-2</c:v>
                </c:pt>
                <c:pt idx="24610">
                  <c:v>9.9738359999999998E-2</c:v>
                </c:pt>
                <c:pt idx="24611">
                  <c:v>9.9765645999999999E-2</c:v>
                </c:pt>
                <c:pt idx="24612">
                  <c:v>9.9792928000000003E-2</c:v>
                </c:pt>
                <c:pt idx="24613">
                  <c:v>9.9820205999999995E-2</c:v>
                </c:pt>
                <c:pt idx="24614">
                  <c:v>9.9847479000000003E-2</c:v>
                </c:pt>
                <c:pt idx="24615">
                  <c:v>9.9874748999999999E-2</c:v>
                </c:pt>
                <c:pt idx="24616">
                  <c:v>9.9902014999999997E-2</c:v>
                </c:pt>
                <c:pt idx="24617">
                  <c:v>9.9929276999999997E-2</c:v>
                </c:pt>
                <c:pt idx="24618">
                  <c:v>9.9956534999999999E-2</c:v>
                </c:pt>
                <c:pt idx="24619">
                  <c:v>9.9983789000000003E-2</c:v>
                </c:pt>
                <c:pt idx="24620">
                  <c:v>0.100011038</c:v>
                </c:pt>
                <c:pt idx="24621">
                  <c:v>0.10003828400000001</c:v>
                </c:pt>
                <c:pt idx="24622">
                  <c:v>0.100065526</c:v>
                </c:pt>
                <c:pt idx="24623">
                  <c:v>0.100092763</c:v>
                </c:pt>
                <c:pt idx="24624">
                  <c:v>0.100119997</c:v>
                </c:pt>
                <c:pt idx="24625">
                  <c:v>0.10014722600000001</c:v>
                </c:pt>
                <c:pt idx="24626">
                  <c:v>0.100174452</c:v>
                </c:pt>
                <c:pt idx="24627">
                  <c:v>0.100201673</c:v>
                </c:pt>
                <c:pt idx="24628">
                  <c:v>0.100228891</c:v>
                </c:pt>
                <c:pt idx="24629">
                  <c:v>0.100256104</c:v>
                </c:pt>
                <c:pt idx="24630">
                  <c:v>0.100283313</c:v>
                </c:pt>
                <c:pt idx="24631">
                  <c:v>0.100310519</c:v>
                </c:pt>
                <c:pt idx="24632">
                  <c:v>0.10033772000000001</c:v>
                </c:pt>
                <c:pt idx="24633">
                  <c:v>0.100364917</c:v>
                </c:pt>
                <c:pt idx="24634">
                  <c:v>0.10039211000000001</c:v>
                </c:pt>
                <c:pt idx="24635">
                  <c:v>0.100419299</c:v>
                </c:pt>
                <c:pt idx="24636">
                  <c:v>0.100446484</c:v>
                </c:pt>
                <c:pt idx="24637">
                  <c:v>0.100473665</c:v>
                </c:pt>
                <c:pt idx="24638">
                  <c:v>0.10050084200000001</c:v>
                </c:pt>
                <c:pt idx="24639">
                  <c:v>0.100528015</c:v>
                </c:pt>
                <c:pt idx="24640">
                  <c:v>0.10055518400000001</c:v>
                </c:pt>
                <c:pt idx="24641">
                  <c:v>0.100582349</c:v>
                </c:pt>
                <c:pt idx="24642">
                  <c:v>0.100609509</c:v>
                </c:pt>
                <c:pt idx="24643">
                  <c:v>0.100636666</c:v>
                </c:pt>
                <c:pt idx="24644">
                  <c:v>0.100663818</c:v>
                </c:pt>
                <c:pt idx="24645">
                  <c:v>0.10069096700000001</c:v>
                </c:pt>
                <c:pt idx="24646">
                  <c:v>0.100718111</c:v>
                </c:pt>
                <c:pt idx="24647">
                  <c:v>0.10074525199999999</c:v>
                </c:pt>
                <c:pt idx="24648">
                  <c:v>0.100772388</c:v>
                </c:pt>
                <c:pt idx="24649">
                  <c:v>0.10079952</c:v>
                </c:pt>
                <c:pt idx="24650">
                  <c:v>0.100826649</c:v>
                </c:pt>
                <c:pt idx="24651">
                  <c:v>0.10085377299999999</c:v>
                </c:pt>
                <c:pt idx="24652">
                  <c:v>0.100880893</c:v>
                </c:pt>
                <c:pt idx="24653">
                  <c:v>0.10090800900000001</c:v>
                </c:pt>
                <c:pt idx="24654">
                  <c:v>0.100935121</c:v>
                </c:pt>
                <c:pt idx="24655">
                  <c:v>0.100962229</c:v>
                </c:pt>
                <c:pt idx="24656">
                  <c:v>0.100989332</c:v>
                </c:pt>
                <c:pt idx="24657">
                  <c:v>0.101016432</c:v>
                </c:pt>
                <c:pt idx="24658">
                  <c:v>0.10104352799999999</c:v>
                </c:pt>
                <c:pt idx="24659">
                  <c:v>0.101070619</c:v>
                </c:pt>
                <c:pt idx="24660">
                  <c:v>0.10109770699999999</c:v>
                </c:pt>
                <c:pt idx="24661">
                  <c:v>0.10112479000000001</c:v>
                </c:pt>
                <c:pt idx="24662">
                  <c:v>0.10115187</c:v>
                </c:pt>
                <c:pt idx="24663">
                  <c:v>0.10117894500000001</c:v>
                </c:pt>
                <c:pt idx="24664">
                  <c:v>0.101206016</c:v>
                </c:pt>
                <c:pt idx="24665">
                  <c:v>0.101233083</c:v>
                </c:pt>
                <c:pt idx="24666">
                  <c:v>0.101260146</c:v>
                </c:pt>
                <c:pt idx="24667">
                  <c:v>0.10128720500000001</c:v>
                </c:pt>
                <c:pt idx="24668">
                  <c:v>0.10131426</c:v>
                </c:pt>
                <c:pt idx="24669">
                  <c:v>0.101341311</c:v>
                </c:pt>
                <c:pt idx="24670">
                  <c:v>0.10136835700000001</c:v>
                </c:pt>
                <c:pt idx="24671">
                  <c:v>0.1013954</c:v>
                </c:pt>
                <c:pt idx="24672">
                  <c:v>0.101422438</c:v>
                </c:pt>
                <c:pt idx="24673">
                  <c:v>0.101449473</c:v>
                </c:pt>
                <c:pt idx="24674">
                  <c:v>0.101476503</c:v>
                </c:pt>
                <c:pt idx="24675">
                  <c:v>0.101503529</c:v>
                </c:pt>
                <c:pt idx="24676">
                  <c:v>0.101530552</c:v>
                </c:pt>
                <c:pt idx="24677">
                  <c:v>0.10155757</c:v>
                </c:pt>
                <c:pt idx="24678">
                  <c:v>0.10158458400000001</c:v>
                </c:pt>
                <c:pt idx="24679">
                  <c:v>0.101611593</c:v>
                </c:pt>
                <c:pt idx="24680">
                  <c:v>0.101638599</c:v>
                </c:pt>
                <c:pt idx="24681">
                  <c:v>0.10166560099999999</c:v>
                </c:pt>
                <c:pt idx="24682">
                  <c:v>0.101692598</c:v>
                </c:pt>
                <c:pt idx="24683">
                  <c:v>0.101719592</c:v>
                </c:pt>
                <c:pt idx="24684">
                  <c:v>0.101746581</c:v>
                </c:pt>
                <c:pt idx="24685">
                  <c:v>0.101773567</c:v>
                </c:pt>
                <c:pt idx="24686">
                  <c:v>0.101800548</c:v>
                </c:pt>
                <c:pt idx="24687">
                  <c:v>0.101827525</c:v>
                </c:pt>
                <c:pt idx="24688">
                  <c:v>0.101854498</c:v>
                </c:pt>
                <c:pt idx="24689">
                  <c:v>0.101881467</c:v>
                </c:pt>
                <c:pt idx="24690">
                  <c:v>0.10190843099999999</c:v>
                </c:pt>
                <c:pt idx="24691">
                  <c:v>0.101935392</c:v>
                </c:pt>
                <c:pt idx="24692">
                  <c:v>0.10196234799999999</c:v>
                </c:pt>
                <c:pt idx="24693">
                  <c:v>0.101989301</c:v>
                </c:pt>
                <c:pt idx="24694">
                  <c:v>0.102016249</c:v>
                </c:pt>
                <c:pt idx="24695">
                  <c:v>0.102043193</c:v>
                </c:pt>
                <c:pt idx="24696">
                  <c:v>0.10207013299999999</c:v>
                </c:pt>
                <c:pt idx="24697">
                  <c:v>0.102097069</c:v>
                </c:pt>
                <c:pt idx="24698">
                  <c:v>0.10212400100000001</c:v>
                </c:pt>
                <c:pt idx="24699">
                  <c:v>0.102150929</c:v>
                </c:pt>
                <c:pt idx="24700">
                  <c:v>0.102177853</c:v>
                </c:pt>
                <c:pt idx="24701">
                  <c:v>0.102204772</c:v>
                </c:pt>
                <c:pt idx="24702">
                  <c:v>0.102231687</c:v>
                </c:pt>
                <c:pt idx="24703">
                  <c:v>0.10225859900000001</c:v>
                </c:pt>
                <c:pt idx="24704">
                  <c:v>0.102285506</c:v>
                </c:pt>
                <c:pt idx="24705">
                  <c:v>0.10231240900000001</c:v>
                </c:pt>
                <c:pt idx="24706">
                  <c:v>0.102339308</c:v>
                </c:pt>
                <c:pt idx="24707">
                  <c:v>0.102366202</c:v>
                </c:pt>
                <c:pt idx="24708">
                  <c:v>0.102393093</c:v>
                </c:pt>
                <c:pt idx="24709">
                  <c:v>0.10241997999999999</c:v>
                </c:pt>
                <c:pt idx="24710">
                  <c:v>0.102446862</c:v>
                </c:pt>
                <c:pt idx="24711">
                  <c:v>0.10247373999999999</c:v>
                </c:pt>
                <c:pt idx="24712">
                  <c:v>0.102500614</c:v>
                </c:pt>
                <c:pt idx="24713">
                  <c:v>0.102527484</c:v>
                </c:pt>
                <c:pt idx="24714">
                  <c:v>0.10255435</c:v>
                </c:pt>
                <c:pt idx="24715">
                  <c:v>0.102581212</c:v>
                </c:pt>
                <c:pt idx="24716">
                  <c:v>0.10260807</c:v>
                </c:pt>
                <c:pt idx="24717">
                  <c:v>0.102634923</c:v>
                </c:pt>
                <c:pt idx="24718">
                  <c:v>0.102661772</c:v>
                </c:pt>
                <c:pt idx="24719">
                  <c:v>0.102688618</c:v>
                </c:pt>
                <c:pt idx="24720">
                  <c:v>0.102715459</c:v>
                </c:pt>
                <c:pt idx="24721">
                  <c:v>0.102742296</c:v>
                </c:pt>
                <c:pt idx="24722">
                  <c:v>0.102769128</c:v>
                </c:pt>
                <c:pt idx="24723">
                  <c:v>0.10279595699999999</c:v>
                </c:pt>
                <c:pt idx="24724">
                  <c:v>0.102822782</c:v>
                </c:pt>
                <c:pt idx="24725">
                  <c:v>0.102849602</c:v>
                </c:pt>
                <c:pt idx="24726">
                  <c:v>0.102876418</c:v>
                </c:pt>
                <c:pt idx="24727">
                  <c:v>0.10290323</c:v>
                </c:pt>
                <c:pt idx="24728">
                  <c:v>0.102930038</c:v>
                </c:pt>
                <c:pt idx="24729">
                  <c:v>0.10295684200000001</c:v>
                </c:pt>
                <c:pt idx="24730">
                  <c:v>0.102983641</c:v>
                </c:pt>
                <c:pt idx="24731">
                  <c:v>0.103010437</c:v>
                </c:pt>
                <c:pt idx="24732">
                  <c:v>0.10303722799999999</c:v>
                </c:pt>
                <c:pt idx="24733">
                  <c:v>0.10306401499999999</c:v>
                </c:pt>
                <c:pt idx="24734">
                  <c:v>0.103090798</c:v>
                </c:pt>
                <c:pt idx="24735">
                  <c:v>0.103117577</c:v>
                </c:pt>
                <c:pt idx="24736">
                  <c:v>0.10314435199999999</c:v>
                </c:pt>
                <c:pt idx="24737">
                  <c:v>0.103171123</c:v>
                </c:pt>
                <c:pt idx="24738">
                  <c:v>0.103197889</c:v>
                </c:pt>
                <c:pt idx="24739">
                  <c:v>0.103224651</c:v>
                </c:pt>
                <c:pt idx="24740">
                  <c:v>0.103251409</c:v>
                </c:pt>
                <c:pt idx="24741">
                  <c:v>0.10327816300000001</c:v>
                </c:pt>
                <c:pt idx="24742">
                  <c:v>0.103304913</c:v>
                </c:pt>
                <c:pt idx="24743">
                  <c:v>0.10333165900000001</c:v>
                </c:pt>
                <c:pt idx="24744">
                  <c:v>0.1033584</c:v>
                </c:pt>
                <c:pt idx="24745">
                  <c:v>0.103385138</c:v>
                </c:pt>
                <c:pt idx="24746">
                  <c:v>0.103411871</c:v>
                </c:pt>
                <c:pt idx="24747">
                  <c:v>0.10343860000000001</c:v>
                </c:pt>
                <c:pt idx="24748">
                  <c:v>0.103465324</c:v>
                </c:pt>
                <c:pt idx="24749">
                  <c:v>0.103492045</c:v>
                </c:pt>
                <c:pt idx="24750">
                  <c:v>0.103518761</c:v>
                </c:pt>
                <c:pt idx="24751">
                  <c:v>0.103545474</c:v>
                </c:pt>
                <c:pt idx="24752">
                  <c:v>0.103572182</c:v>
                </c:pt>
                <c:pt idx="24753">
                  <c:v>0.103598886</c:v>
                </c:pt>
                <c:pt idx="24754">
                  <c:v>0.10362558600000001</c:v>
                </c:pt>
                <c:pt idx="24755">
                  <c:v>0.103652281</c:v>
                </c:pt>
                <c:pt idx="24756">
                  <c:v>0.10367897299999999</c:v>
                </c:pt>
                <c:pt idx="24757">
                  <c:v>0.10370566000000001</c:v>
                </c:pt>
                <c:pt idx="24758">
                  <c:v>0.103732343</c:v>
                </c:pt>
                <c:pt idx="24759">
                  <c:v>0.10375902200000001</c:v>
                </c:pt>
                <c:pt idx="24760">
                  <c:v>0.103785697</c:v>
                </c:pt>
                <c:pt idx="24761">
                  <c:v>0.103812367</c:v>
                </c:pt>
                <c:pt idx="24762">
                  <c:v>0.103839034</c:v>
                </c:pt>
                <c:pt idx="24763">
                  <c:v>0.10386569599999999</c:v>
                </c:pt>
                <c:pt idx="24764">
                  <c:v>0.10389235400000001</c:v>
                </c:pt>
                <c:pt idx="24765">
                  <c:v>0.10391900799999999</c:v>
                </c:pt>
                <c:pt idx="24766">
                  <c:v>0.103945657</c:v>
                </c:pt>
                <c:pt idx="24767">
                  <c:v>0.103972303</c:v>
                </c:pt>
                <c:pt idx="24768">
                  <c:v>0.103998944</c:v>
                </c:pt>
                <c:pt idx="24769">
                  <c:v>0.10402558100000001</c:v>
                </c:pt>
                <c:pt idx="24770">
                  <c:v>0.104052214</c:v>
                </c:pt>
                <c:pt idx="24771">
                  <c:v>0.104078843</c:v>
                </c:pt>
                <c:pt idx="24772">
                  <c:v>0.10410546699999999</c:v>
                </c:pt>
                <c:pt idx="24773">
                  <c:v>0.104132087</c:v>
                </c:pt>
                <c:pt idx="24774">
                  <c:v>0.104158704</c:v>
                </c:pt>
                <c:pt idx="24775">
                  <c:v>0.104185316</c:v>
                </c:pt>
                <c:pt idx="24776">
                  <c:v>0.104211923</c:v>
                </c:pt>
                <c:pt idx="24777">
                  <c:v>0.104238527</c:v>
                </c:pt>
                <c:pt idx="24778">
                  <c:v>0.104265126</c:v>
                </c:pt>
                <c:pt idx="24779">
                  <c:v>0.104291721</c:v>
                </c:pt>
                <c:pt idx="24780">
                  <c:v>0.104318312</c:v>
                </c:pt>
                <c:pt idx="24781">
                  <c:v>0.104344899</c:v>
                </c:pt>
                <c:pt idx="24782">
                  <c:v>0.104371482</c:v>
                </c:pt>
                <c:pt idx="24783">
                  <c:v>0.10439806</c:v>
                </c:pt>
                <c:pt idx="24784">
                  <c:v>0.104424634</c:v>
                </c:pt>
                <c:pt idx="24785">
                  <c:v>0.10445120400000001</c:v>
                </c:pt>
                <c:pt idx="24786">
                  <c:v>0.10447777</c:v>
                </c:pt>
                <c:pt idx="24787">
                  <c:v>0.10450433100000001</c:v>
                </c:pt>
                <c:pt idx="24788">
                  <c:v>0.104530889</c:v>
                </c:pt>
                <c:pt idx="24789">
                  <c:v>0.104557442</c:v>
                </c:pt>
                <c:pt idx="24790">
                  <c:v>0.104583991</c:v>
                </c:pt>
                <c:pt idx="24791">
                  <c:v>0.104610535</c:v>
                </c:pt>
                <c:pt idx="24792">
                  <c:v>0.104637076</c:v>
                </c:pt>
                <c:pt idx="24793">
                  <c:v>0.104663612</c:v>
                </c:pt>
                <c:pt idx="24794">
                  <c:v>0.104690144</c:v>
                </c:pt>
                <c:pt idx="24795">
                  <c:v>0.104716672</c:v>
                </c:pt>
                <c:pt idx="24796">
                  <c:v>0.104743196</c:v>
                </c:pt>
                <c:pt idx="24797">
                  <c:v>0.104769715</c:v>
                </c:pt>
                <c:pt idx="24798">
                  <c:v>0.10479623</c:v>
                </c:pt>
                <c:pt idx="24799">
                  <c:v>0.104822741</c:v>
                </c:pt>
                <c:pt idx="24800">
                  <c:v>0.10484924800000001</c:v>
                </c:pt>
                <c:pt idx="24801">
                  <c:v>0.104875751</c:v>
                </c:pt>
                <c:pt idx="24802">
                  <c:v>0.104902249</c:v>
                </c:pt>
                <c:pt idx="24803">
                  <c:v>0.104928743</c:v>
                </c:pt>
                <c:pt idx="24804">
                  <c:v>0.104955233</c:v>
                </c:pt>
                <c:pt idx="24805">
                  <c:v>0.104981719</c:v>
                </c:pt>
                <c:pt idx="24806">
                  <c:v>0.1050082</c:v>
                </c:pt>
                <c:pt idx="24807">
                  <c:v>0.10503467700000001</c:v>
                </c:pt>
                <c:pt idx="24808">
                  <c:v>0.10506115000000001</c:v>
                </c:pt>
                <c:pt idx="24809">
                  <c:v>0.10508761899999999</c:v>
                </c:pt>
                <c:pt idx="24810">
                  <c:v>0.105114084</c:v>
                </c:pt>
                <c:pt idx="24811">
                  <c:v>0.105140544</c:v>
                </c:pt>
                <c:pt idx="24812">
                  <c:v>0.105167</c:v>
                </c:pt>
                <c:pt idx="24813">
                  <c:v>0.10519345200000001</c:v>
                </c:pt>
                <c:pt idx="24814">
                  <c:v>0.10521990000000001</c:v>
                </c:pt>
                <c:pt idx="24815">
                  <c:v>0.10524634300000001</c:v>
                </c:pt>
                <c:pt idx="24816">
                  <c:v>0.105272782</c:v>
                </c:pt>
                <c:pt idx="24817">
                  <c:v>0.105299217</c:v>
                </c:pt>
                <c:pt idx="24818">
                  <c:v>0.10532564799999999</c:v>
                </c:pt>
                <c:pt idx="24819">
                  <c:v>0.105352074</c:v>
                </c:pt>
                <c:pt idx="24820">
                  <c:v>0.105378496</c:v>
                </c:pt>
                <c:pt idx="24821">
                  <c:v>0.105404914</c:v>
                </c:pt>
                <c:pt idx="24822">
                  <c:v>0.105431328</c:v>
                </c:pt>
                <c:pt idx="24823">
                  <c:v>0.105457738</c:v>
                </c:pt>
                <c:pt idx="24824">
                  <c:v>0.105484143</c:v>
                </c:pt>
                <c:pt idx="24825">
                  <c:v>0.105510544</c:v>
                </c:pt>
                <c:pt idx="24826">
                  <c:v>0.105536941</c:v>
                </c:pt>
                <c:pt idx="24827">
                  <c:v>0.105563333</c:v>
                </c:pt>
                <c:pt idx="24828">
                  <c:v>0.105589721</c:v>
                </c:pt>
                <c:pt idx="24829">
                  <c:v>0.105616105</c:v>
                </c:pt>
                <c:pt idx="24830">
                  <c:v>0.10564248499999999</c:v>
                </c:pt>
                <c:pt idx="24831">
                  <c:v>0.105668861</c:v>
                </c:pt>
                <c:pt idx="24832">
                  <c:v>0.105695232</c:v>
                </c:pt>
                <c:pt idx="24833">
                  <c:v>0.105721599</c:v>
                </c:pt>
                <c:pt idx="24834">
                  <c:v>0.105747962</c:v>
                </c:pt>
                <c:pt idx="24835">
                  <c:v>0.10577432000000001</c:v>
                </c:pt>
                <c:pt idx="24836">
                  <c:v>0.105800674</c:v>
                </c:pt>
                <c:pt idx="24837">
                  <c:v>0.10582702400000001</c:v>
                </c:pt>
                <c:pt idx="24838">
                  <c:v>0.10585337</c:v>
                </c:pt>
                <c:pt idx="24839">
                  <c:v>0.105879712</c:v>
                </c:pt>
                <c:pt idx="24840">
                  <c:v>0.105906049</c:v>
                </c:pt>
                <c:pt idx="24841">
                  <c:v>0.10593238200000001</c:v>
                </c:pt>
                <c:pt idx="24842">
                  <c:v>0.105958711</c:v>
                </c:pt>
                <c:pt idx="24843">
                  <c:v>0.10598503500000001</c:v>
                </c:pt>
                <c:pt idx="24844">
                  <c:v>0.106011355</c:v>
                </c:pt>
                <c:pt idx="24845">
                  <c:v>0.106037671</c:v>
                </c:pt>
                <c:pt idx="24846">
                  <c:v>0.106063983</c:v>
                </c:pt>
                <c:pt idx="24847">
                  <c:v>0.10609029</c:v>
                </c:pt>
                <c:pt idx="24848">
                  <c:v>0.106116593</c:v>
                </c:pt>
                <c:pt idx="24849">
                  <c:v>0.106142892</c:v>
                </c:pt>
                <c:pt idx="24850">
                  <c:v>0.106169187</c:v>
                </c:pt>
                <c:pt idx="24851">
                  <c:v>0.106195477</c:v>
                </c:pt>
                <c:pt idx="24852">
                  <c:v>0.106221763</c:v>
                </c:pt>
                <c:pt idx="24853">
                  <c:v>0.106248045</c:v>
                </c:pt>
                <c:pt idx="24854">
                  <c:v>0.106274322</c:v>
                </c:pt>
                <c:pt idx="24855">
                  <c:v>0.106300596</c:v>
                </c:pt>
                <c:pt idx="24856">
                  <c:v>0.10632686500000001</c:v>
                </c:pt>
                <c:pt idx="24857">
                  <c:v>0.106353129</c:v>
                </c:pt>
                <c:pt idx="24858">
                  <c:v>0.10637939</c:v>
                </c:pt>
                <c:pt idx="24859">
                  <c:v>0.10640564600000001</c:v>
                </c:pt>
                <c:pt idx="24860">
                  <c:v>0.106431898</c:v>
                </c:pt>
                <c:pt idx="24861">
                  <c:v>0.106458145</c:v>
                </c:pt>
                <c:pt idx="24862">
                  <c:v>0.106484389</c:v>
                </c:pt>
                <c:pt idx="24863">
                  <c:v>0.106510628</c:v>
                </c:pt>
                <c:pt idx="24864">
                  <c:v>0.106536862</c:v>
                </c:pt>
                <c:pt idx="24865">
                  <c:v>0.106563093</c:v>
                </c:pt>
                <c:pt idx="24866">
                  <c:v>0.106589319</c:v>
                </c:pt>
                <c:pt idx="24867">
                  <c:v>0.10661554099999999</c:v>
                </c:pt>
                <c:pt idx="24868">
                  <c:v>0.106641759</c:v>
                </c:pt>
                <c:pt idx="24869">
                  <c:v>0.106667972</c:v>
                </c:pt>
                <c:pt idx="24870">
                  <c:v>0.106694181</c:v>
                </c:pt>
                <c:pt idx="24871">
                  <c:v>0.106720386</c:v>
                </c:pt>
                <c:pt idx="24872">
                  <c:v>0.106746586</c:v>
                </c:pt>
                <c:pt idx="24873">
                  <c:v>0.106772782</c:v>
                </c:pt>
                <c:pt idx="24874">
                  <c:v>0.106798974</c:v>
                </c:pt>
                <c:pt idx="24875">
                  <c:v>0.106825162</c:v>
                </c:pt>
                <c:pt idx="24876">
                  <c:v>0.106851345</c:v>
                </c:pt>
                <c:pt idx="24877">
                  <c:v>0.106877524</c:v>
                </c:pt>
                <c:pt idx="24878">
                  <c:v>0.106903699</c:v>
                </c:pt>
                <c:pt idx="24879">
                  <c:v>0.106929869</c:v>
                </c:pt>
                <c:pt idx="24880">
                  <c:v>0.106956035</c:v>
                </c:pt>
                <c:pt idx="24881">
                  <c:v>0.106982197</c:v>
                </c:pt>
                <c:pt idx="24882">
                  <c:v>0.107008354</c:v>
                </c:pt>
                <c:pt idx="24883">
                  <c:v>0.107034507</c:v>
                </c:pt>
                <c:pt idx="24884">
                  <c:v>0.107060656</c:v>
                </c:pt>
                <c:pt idx="24885">
                  <c:v>0.107086801</c:v>
                </c:pt>
                <c:pt idx="24886">
                  <c:v>0.107112941</c:v>
                </c:pt>
                <c:pt idx="24887">
                  <c:v>0.107139077</c:v>
                </c:pt>
                <c:pt idx="24888">
                  <c:v>0.107165209</c:v>
                </c:pt>
                <c:pt idx="24889">
                  <c:v>0.107191336</c:v>
                </c:pt>
                <c:pt idx="24890">
                  <c:v>0.107217459</c:v>
                </c:pt>
                <c:pt idx="24891">
                  <c:v>0.10724357800000001</c:v>
                </c:pt>
                <c:pt idx="24892">
                  <c:v>0.107269692</c:v>
                </c:pt>
                <c:pt idx="24893">
                  <c:v>0.107295803</c:v>
                </c:pt>
                <c:pt idx="24894">
                  <c:v>0.10732190799999999</c:v>
                </c:pt>
                <c:pt idx="24895">
                  <c:v>0.10734800999999999</c:v>
                </c:pt>
                <c:pt idx="24896">
                  <c:v>0.107374107</c:v>
                </c:pt>
                <c:pt idx="24897">
                  <c:v>0.1074002</c:v>
                </c:pt>
                <c:pt idx="24898">
                  <c:v>0.10742628899999999</c:v>
                </c:pt>
                <c:pt idx="24899">
                  <c:v>0.107452373</c:v>
                </c:pt>
                <c:pt idx="24900">
                  <c:v>0.107478453</c:v>
                </c:pt>
                <c:pt idx="24901">
                  <c:v>0.107504528</c:v>
                </c:pt>
                <c:pt idx="24902">
                  <c:v>0.1075306</c:v>
                </c:pt>
                <c:pt idx="24903">
                  <c:v>0.10755666699999999</c:v>
                </c:pt>
                <c:pt idx="24904">
                  <c:v>0.107582729</c:v>
                </c:pt>
                <c:pt idx="24905">
                  <c:v>0.107608788</c:v>
                </c:pt>
                <c:pt idx="24906">
                  <c:v>0.10763484199999999</c:v>
                </c:pt>
                <c:pt idx="24907">
                  <c:v>0.10766089099999999</c:v>
                </c:pt>
                <c:pt idx="24908">
                  <c:v>0.107686937</c:v>
                </c:pt>
                <c:pt idx="24909">
                  <c:v>0.107712978</c:v>
                </c:pt>
                <c:pt idx="24910">
                  <c:v>0.10773901399999999</c:v>
                </c:pt>
                <c:pt idx="24911">
                  <c:v>0.107765047</c:v>
                </c:pt>
                <c:pt idx="24912">
                  <c:v>0.107791075</c:v>
                </c:pt>
                <c:pt idx="24913">
                  <c:v>0.107817098</c:v>
                </c:pt>
                <c:pt idx="24914">
                  <c:v>0.107843118</c:v>
                </c:pt>
                <c:pt idx="24915">
                  <c:v>0.10786913300000001</c:v>
                </c:pt>
                <c:pt idx="24916">
                  <c:v>0.107895144</c:v>
                </c:pt>
                <c:pt idx="24917">
                  <c:v>0.10792114999999999</c:v>
                </c:pt>
                <c:pt idx="24918">
                  <c:v>0.107947152</c:v>
                </c:pt>
                <c:pt idx="24919">
                  <c:v>0.10797315</c:v>
                </c:pt>
                <c:pt idx="24920">
                  <c:v>0.10799914300000001</c:v>
                </c:pt>
                <c:pt idx="24921">
                  <c:v>0.108025132</c:v>
                </c:pt>
                <c:pt idx="24922">
                  <c:v>0.108051117</c:v>
                </c:pt>
                <c:pt idx="24923">
                  <c:v>0.108077097</c:v>
                </c:pt>
                <c:pt idx="24924">
                  <c:v>0.10810307299999999</c:v>
                </c:pt>
                <c:pt idx="24925">
                  <c:v>0.10812904499999999</c:v>
                </c:pt>
                <c:pt idx="24926">
                  <c:v>0.10815501199999999</c:v>
                </c:pt>
                <c:pt idx="24927">
                  <c:v>0.108180975</c:v>
                </c:pt>
                <c:pt idx="24928">
                  <c:v>0.108206934</c:v>
                </c:pt>
                <c:pt idx="24929">
                  <c:v>0.108232888</c:v>
                </c:pt>
                <c:pt idx="24930">
                  <c:v>0.108258838</c:v>
                </c:pt>
                <c:pt idx="24931">
                  <c:v>0.108284784</c:v>
                </c:pt>
                <c:pt idx="24932">
                  <c:v>0.108310725</c:v>
                </c:pt>
                <c:pt idx="24933">
                  <c:v>0.108336662</c:v>
                </c:pt>
                <c:pt idx="24934">
                  <c:v>0.10836259400000001</c:v>
                </c:pt>
                <c:pt idx="24935">
                  <c:v>0.108388523</c:v>
                </c:pt>
                <c:pt idx="24936">
                  <c:v>0.108414446</c:v>
                </c:pt>
                <c:pt idx="24937">
                  <c:v>0.108440366</c:v>
                </c:pt>
                <c:pt idx="24938">
                  <c:v>0.108466281</c:v>
                </c:pt>
                <c:pt idx="24939">
                  <c:v>0.108492192</c:v>
                </c:pt>
                <c:pt idx="24940">
                  <c:v>0.10851809799999999</c:v>
                </c:pt>
                <c:pt idx="24941">
                  <c:v>0.108544</c:v>
                </c:pt>
                <c:pt idx="24942">
                  <c:v>0.108569898</c:v>
                </c:pt>
                <c:pt idx="24943">
                  <c:v>0.108595791</c:v>
                </c:pt>
                <c:pt idx="24944">
                  <c:v>0.10862168</c:v>
                </c:pt>
                <c:pt idx="24945">
                  <c:v>0.108647565</c:v>
                </c:pt>
                <c:pt idx="24946">
                  <c:v>0.10867344499999999</c:v>
                </c:pt>
                <c:pt idx="24947">
                  <c:v>0.108699321</c:v>
                </c:pt>
                <c:pt idx="24948">
                  <c:v>0.108725193</c:v>
                </c:pt>
                <c:pt idx="24949">
                  <c:v>0.10875106</c:v>
                </c:pt>
                <c:pt idx="24950">
                  <c:v>0.108776923</c:v>
                </c:pt>
                <c:pt idx="24951">
                  <c:v>0.108802781</c:v>
                </c:pt>
                <c:pt idx="24952">
                  <c:v>0.10882863500000001</c:v>
                </c:pt>
                <c:pt idx="24953">
                  <c:v>0.108854485</c:v>
                </c:pt>
                <c:pt idx="24954">
                  <c:v>0.10888033</c:v>
                </c:pt>
                <c:pt idx="24955">
                  <c:v>0.108906171</c:v>
                </c:pt>
                <c:pt idx="24956">
                  <c:v>0.108932008</c:v>
                </c:pt>
                <c:pt idx="24957">
                  <c:v>0.10895784</c:v>
                </c:pt>
                <c:pt idx="24958">
                  <c:v>0.10898366800000001</c:v>
                </c:pt>
                <c:pt idx="24959">
                  <c:v>0.109009492</c:v>
                </c:pt>
                <c:pt idx="24960">
                  <c:v>0.109035311</c:v>
                </c:pt>
                <c:pt idx="24961">
                  <c:v>0.10906112499999999</c:v>
                </c:pt>
                <c:pt idx="24962">
                  <c:v>0.109086936</c:v>
                </c:pt>
                <c:pt idx="24963">
                  <c:v>0.109112742</c:v>
                </c:pt>
                <c:pt idx="24964">
                  <c:v>0.109138543</c:v>
                </c:pt>
                <c:pt idx="24965">
                  <c:v>0.10916434</c:v>
                </c:pt>
                <c:pt idx="24966">
                  <c:v>0.10919013299999999</c:v>
                </c:pt>
                <c:pt idx="24967">
                  <c:v>0.10921592199999999</c:v>
                </c:pt>
                <c:pt idx="24968">
                  <c:v>0.10924170599999999</c:v>
                </c:pt>
                <c:pt idx="24969">
                  <c:v>0.109267485</c:v>
                </c:pt>
                <c:pt idx="24970">
                  <c:v>0.109293261</c:v>
                </c:pt>
                <c:pt idx="24971">
                  <c:v>0.109319032</c:v>
                </c:pt>
                <c:pt idx="24972">
                  <c:v>0.10934479800000001</c:v>
                </c:pt>
                <c:pt idx="24973">
                  <c:v>0.10937056000000001</c:v>
                </c:pt>
                <c:pt idx="24974">
                  <c:v>0.10939631800000001</c:v>
                </c:pt>
                <c:pt idx="24975">
                  <c:v>0.109422071</c:v>
                </c:pt>
                <c:pt idx="24976">
                  <c:v>0.10944782</c:v>
                </c:pt>
                <c:pt idx="24977">
                  <c:v>0.10947356499999999</c:v>
                </c:pt>
                <c:pt idx="24978">
                  <c:v>0.10949930500000001</c:v>
                </c:pt>
                <c:pt idx="24979">
                  <c:v>0.109525041</c:v>
                </c:pt>
                <c:pt idx="24980">
                  <c:v>0.109550772</c:v>
                </c:pt>
                <c:pt idx="24981">
                  <c:v>0.10957649899999999</c:v>
                </c:pt>
                <c:pt idx="24982">
                  <c:v>0.109602222</c:v>
                </c:pt>
                <c:pt idx="24983">
                  <c:v>0.10962793999999999</c:v>
                </c:pt>
                <c:pt idx="24984">
                  <c:v>0.109653654</c:v>
                </c:pt>
                <c:pt idx="24985">
                  <c:v>0.109679363</c:v>
                </c:pt>
                <c:pt idx="24986">
                  <c:v>0.109705068</c:v>
                </c:pt>
                <c:pt idx="24987">
                  <c:v>0.10973076900000001</c:v>
                </c:pt>
                <c:pt idx="24988">
                  <c:v>0.109756465</c:v>
                </c:pt>
                <c:pt idx="24989">
                  <c:v>0.10978215700000001</c:v>
                </c:pt>
                <c:pt idx="24990">
                  <c:v>0.109807844</c:v>
                </c:pt>
                <c:pt idx="24991">
                  <c:v>0.109833527</c:v>
                </c:pt>
                <c:pt idx="24992">
                  <c:v>0.109859206</c:v>
                </c:pt>
                <c:pt idx="24993">
                  <c:v>0.10988488</c:v>
                </c:pt>
                <c:pt idx="24994">
                  <c:v>0.10991055</c:v>
                </c:pt>
                <c:pt idx="24995">
                  <c:v>0.109936215</c:v>
                </c:pt>
                <c:pt idx="24996">
                  <c:v>0.109961876</c:v>
                </c:pt>
                <c:pt idx="24997">
                  <c:v>0.109987532</c:v>
                </c:pt>
                <c:pt idx="24998">
                  <c:v>0.110013184</c:v>
                </c:pt>
                <c:pt idx="24999">
                  <c:v>0.110038832</c:v>
                </c:pt>
                <c:pt idx="25000">
                  <c:v>0.11006447499999999</c:v>
                </c:pt>
                <c:pt idx="25001">
                  <c:v>0.110090114</c:v>
                </c:pt>
                <c:pt idx="25002">
                  <c:v>0.110115749</c:v>
                </c:pt>
                <c:pt idx="25003">
                  <c:v>0.110141379</c:v>
                </c:pt>
                <c:pt idx="25004">
                  <c:v>0.110167004</c:v>
                </c:pt>
                <c:pt idx="25005">
                  <c:v>0.110192626</c:v>
                </c:pt>
                <c:pt idx="25006">
                  <c:v>0.11021824199999999</c:v>
                </c:pt>
                <c:pt idx="25007">
                  <c:v>0.110243855</c:v>
                </c:pt>
                <c:pt idx="25008">
                  <c:v>0.110269463</c:v>
                </c:pt>
                <c:pt idx="25009">
                  <c:v>0.110295066</c:v>
                </c:pt>
                <c:pt idx="25010">
                  <c:v>0.110320665</c:v>
                </c:pt>
                <c:pt idx="25011">
                  <c:v>0.11034626</c:v>
                </c:pt>
                <c:pt idx="25012">
                  <c:v>0.11037184999999999</c:v>
                </c:pt>
                <c:pt idx="25013">
                  <c:v>0.110397436</c:v>
                </c:pt>
                <c:pt idx="25014">
                  <c:v>0.110423017</c:v>
                </c:pt>
                <c:pt idx="25015">
                  <c:v>0.110448594</c:v>
                </c:pt>
                <c:pt idx="25016">
                  <c:v>0.110474167</c:v>
                </c:pt>
                <c:pt idx="25017">
                  <c:v>0.110499735</c:v>
                </c:pt>
                <c:pt idx="25018">
                  <c:v>0.11052529799999999</c:v>
                </c:pt>
                <c:pt idx="25019">
                  <c:v>0.110550858</c:v>
                </c:pt>
                <c:pt idx="25020">
                  <c:v>0.110576412</c:v>
                </c:pt>
                <c:pt idx="25021">
                  <c:v>0.110601963</c:v>
                </c:pt>
                <c:pt idx="25022">
                  <c:v>0.110627509</c:v>
                </c:pt>
                <c:pt idx="25023">
                  <c:v>0.11065305</c:v>
                </c:pt>
                <c:pt idx="25024">
                  <c:v>0.11067858699999999</c:v>
                </c:pt>
                <c:pt idx="25025">
                  <c:v>0.11070412</c:v>
                </c:pt>
                <c:pt idx="25026">
                  <c:v>0.110729648</c:v>
                </c:pt>
                <c:pt idx="25027">
                  <c:v>0.110755172</c:v>
                </c:pt>
                <c:pt idx="25028">
                  <c:v>0.110780691</c:v>
                </c:pt>
                <c:pt idx="25029">
                  <c:v>0.110806206</c:v>
                </c:pt>
                <c:pt idx="25030">
                  <c:v>0.110831716</c:v>
                </c:pt>
                <c:pt idx="25031">
                  <c:v>0.11085722200000001</c:v>
                </c:pt>
                <c:pt idx="25032">
                  <c:v>0.110882724</c:v>
                </c:pt>
                <c:pt idx="25033">
                  <c:v>0.110908221</c:v>
                </c:pt>
                <c:pt idx="25034">
                  <c:v>0.110933714</c:v>
                </c:pt>
                <c:pt idx="25035">
                  <c:v>0.11095920200000001</c:v>
                </c:pt>
                <c:pt idx="25036">
                  <c:v>0.110984685</c:v>
                </c:pt>
                <c:pt idx="25037">
                  <c:v>0.11101016499999999</c:v>
                </c:pt>
                <c:pt idx="25038">
                  <c:v>0.11103564</c:v>
                </c:pt>
                <c:pt idx="25039">
                  <c:v>0.11106111</c:v>
                </c:pt>
                <c:pt idx="25040">
                  <c:v>0.11108657600000001</c:v>
                </c:pt>
                <c:pt idx="25041">
                  <c:v>0.111112037</c:v>
                </c:pt>
                <c:pt idx="25042">
                  <c:v>0.111137494</c:v>
                </c:pt>
                <c:pt idx="25043">
                  <c:v>0.111162947</c:v>
                </c:pt>
                <c:pt idx="25044">
                  <c:v>0.111188395</c:v>
                </c:pt>
                <c:pt idx="25045">
                  <c:v>0.11121383899999999</c:v>
                </c:pt>
                <c:pt idx="25046">
                  <c:v>0.111239278</c:v>
                </c:pt>
                <c:pt idx="25047">
                  <c:v>0.111264713</c:v>
                </c:pt>
                <c:pt idx="25048">
                  <c:v>0.11129014299999999</c:v>
                </c:pt>
                <c:pt idx="25049">
                  <c:v>0.111315569</c:v>
                </c:pt>
                <c:pt idx="25050">
                  <c:v>0.11134099</c:v>
                </c:pt>
                <c:pt idx="25051">
                  <c:v>0.111366407</c:v>
                </c:pt>
                <c:pt idx="25052">
                  <c:v>0.111391819</c:v>
                </c:pt>
                <c:pt idx="25053">
                  <c:v>0.11141722699999999</c:v>
                </c:pt>
                <c:pt idx="25054">
                  <c:v>0.111442631</c:v>
                </c:pt>
                <c:pt idx="25055">
                  <c:v>0.11146803</c:v>
                </c:pt>
                <c:pt idx="25056">
                  <c:v>0.11149342399999999</c:v>
                </c:pt>
                <c:pt idx="25057">
                  <c:v>0.11151881499999999</c:v>
                </c:pt>
                <c:pt idx="25058">
                  <c:v>0.1115442</c:v>
                </c:pt>
                <c:pt idx="25059">
                  <c:v>0.111569581</c:v>
                </c:pt>
                <c:pt idx="25060">
                  <c:v>0.11159495799999999</c:v>
                </c:pt>
                <c:pt idx="25061">
                  <c:v>0.11162033</c:v>
                </c:pt>
                <c:pt idx="25062">
                  <c:v>0.111645698</c:v>
                </c:pt>
                <c:pt idx="25063">
                  <c:v>0.111671061</c:v>
                </c:pt>
                <c:pt idx="25064">
                  <c:v>0.11169642</c:v>
                </c:pt>
                <c:pt idx="25065">
                  <c:v>0.111721774</c:v>
                </c:pt>
                <c:pt idx="25066">
                  <c:v>0.111747124</c:v>
                </c:pt>
                <c:pt idx="25067">
                  <c:v>0.11177247</c:v>
                </c:pt>
                <c:pt idx="25068">
                  <c:v>0.11179781</c:v>
                </c:pt>
                <c:pt idx="25069">
                  <c:v>0.111823147</c:v>
                </c:pt>
                <c:pt idx="25070">
                  <c:v>0.111848479</c:v>
                </c:pt>
                <c:pt idx="25071">
                  <c:v>0.11187380600000001</c:v>
                </c:pt>
                <c:pt idx="25072">
                  <c:v>0.111899129</c:v>
                </c:pt>
                <c:pt idx="25073">
                  <c:v>0.111924448</c:v>
                </c:pt>
                <c:pt idx="25074">
                  <c:v>0.11194976199999999</c:v>
                </c:pt>
                <c:pt idx="25075">
                  <c:v>0.111975071</c:v>
                </c:pt>
                <c:pt idx="25076">
                  <c:v>0.112000376</c:v>
                </c:pt>
                <c:pt idx="25077">
                  <c:v>0.112025677</c:v>
                </c:pt>
                <c:pt idx="25078">
                  <c:v>0.112050973</c:v>
                </c:pt>
                <c:pt idx="25079">
                  <c:v>0.11207626399999999</c:v>
                </c:pt>
                <c:pt idx="25080">
                  <c:v>0.11210155099999999</c:v>
                </c:pt>
                <c:pt idx="25081">
                  <c:v>0.11212683399999999</c:v>
                </c:pt>
                <c:pt idx="25082">
                  <c:v>0.112152112</c:v>
                </c:pt>
                <c:pt idx="25083">
                  <c:v>0.112177385</c:v>
                </c:pt>
                <c:pt idx="25084">
                  <c:v>0.112202655</c:v>
                </c:pt>
                <c:pt idx="25085">
                  <c:v>0.112227919</c:v>
                </c:pt>
                <c:pt idx="25086">
                  <c:v>0.11225317899999999</c:v>
                </c:pt>
                <c:pt idx="25087">
                  <c:v>0.112278435</c:v>
                </c:pt>
                <c:pt idx="25088">
                  <c:v>0.112303686</c:v>
                </c:pt>
                <c:pt idx="25089">
                  <c:v>0.11232893300000001</c:v>
                </c:pt>
                <c:pt idx="25090">
                  <c:v>0.112354175</c:v>
                </c:pt>
                <c:pt idx="25091">
                  <c:v>0.112379412</c:v>
                </c:pt>
                <c:pt idx="25092">
                  <c:v>0.112404645</c:v>
                </c:pt>
                <c:pt idx="25093">
                  <c:v>0.112429874</c:v>
                </c:pt>
                <c:pt idx="25094">
                  <c:v>0.112455098</c:v>
                </c:pt>
                <c:pt idx="25095">
                  <c:v>0.112480318</c:v>
                </c:pt>
                <c:pt idx="25096">
                  <c:v>0.112505533</c:v>
                </c:pt>
                <c:pt idx="25097">
                  <c:v>0.112530743</c:v>
                </c:pt>
                <c:pt idx="25098">
                  <c:v>0.11255595</c:v>
                </c:pt>
                <c:pt idx="25099">
                  <c:v>0.112581151</c:v>
                </c:pt>
                <c:pt idx="25100">
                  <c:v>0.112606348</c:v>
                </c:pt>
                <c:pt idx="25101">
                  <c:v>0.112631541</c:v>
                </c:pt>
                <c:pt idx="25102">
                  <c:v>0.112656729</c:v>
                </c:pt>
                <c:pt idx="25103">
                  <c:v>0.112681912</c:v>
                </c:pt>
                <c:pt idx="25104">
                  <c:v>0.112707091</c:v>
                </c:pt>
                <c:pt idx="25105">
                  <c:v>0.112732266</c:v>
                </c:pt>
                <c:pt idx="25106">
                  <c:v>0.112757436</c:v>
                </c:pt>
                <c:pt idx="25107">
                  <c:v>0.112782601</c:v>
                </c:pt>
                <c:pt idx="25108">
                  <c:v>0.11280776200000001</c:v>
                </c:pt>
                <c:pt idx="25109">
                  <c:v>0.112832919</c:v>
                </c:pt>
                <c:pt idx="25110">
                  <c:v>0.112858071</c:v>
                </c:pt>
                <c:pt idx="25111">
                  <c:v>0.11288321799999999</c:v>
                </c:pt>
                <c:pt idx="25112">
                  <c:v>0.112908361</c:v>
                </c:pt>
                <c:pt idx="25113">
                  <c:v>0.11293349900000001</c:v>
                </c:pt>
                <c:pt idx="25114">
                  <c:v>0.112958633</c:v>
                </c:pt>
                <c:pt idx="25115">
                  <c:v>0.112983762</c:v>
                </c:pt>
                <c:pt idx="25116">
                  <c:v>0.113008887</c:v>
                </c:pt>
                <c:pt idx="25117">
                  <c:v>0.11303400700000001</c:v>
                </c:pt>
                <c:pt idx="25118">
                  <c:v>0.113059123</c:v>
                </c:pt>
                <c:pt idx="25119">
                  <c:v>0.11308423400000001</c:v>
                </c:pt>
                <c:pt idx="25120">
                  <c:v>0.113109341</c:v>
                </c:pt>
                <c:pt idx="25121">
                  <c:v>0.113134443</c:v>
                </c:pt>
                <c:pt idx="25122">
                  <c:v>0.113159541</c:v>
                </c:pt>
                <c:pt idx="25123">
                  <c:v>0.11318463400000001</c:v>
                </c:pt>
                <c:pt idx="25124">
                  <c:v>0.113209723</c:v>
                </c:pt>
                <c:pt idx="25125">
                  <c:v>0.11323480700000001</c:v>
                </c:pt>
                <c:pt idx="25126">
                  <c:v>0.113259886</c:v>
                </c:pt>
                <c:pt idx="25127">
                  <c:v>0.113284961</c:v>
                </c:pt>
                <c:pt idx="25128">
                  <c:v>0.113310032</c:v>
                </c:pt>
                <c:pt idx="25129">
                  <c:v>0.113335097</c:v>
                </c:pt>
                <c:pt idx="25130">
                  <c:v>0.113360159</c:v>
                </c:pt>
                <c:pt idx="25131">
                  <c:v>0.113385216</c:v>
                </c:pt>
                <c:pt idx="25132">
                  <c:v>0.11341026799999999</c:v>
                </c:pt>
                <c:pt idx="25133">
                  <c:v>0.11343531599999999</c:v>
                </c:pt>
                <c:pt idx="25134">
                  <c:v>0.113460359</c:v>
                </c:pt>
                <c:pt idx="25135">
                  <c:v>0.113485398</c:v>
                </c:pt>
                <c:pt idx="25136">
                  <c:v>0.11351043199999999</c:v>
                </c:pt>
                <c:pt idx="25137">
                  <c:v>0.113535461</c:v>
                </c:pt>
                <c:pt idx="25138">
                  <c:v>0.113560486</c:v>
                </c:pt>
                <c:pt idx="25139">
                  <c:v>0.113585507</c:v>
                </c:pt>
                <c:pt idx="25140">
                  <c:v>0.113610523</c:v>
                </c:pt>
                <c:pt idx="25141">
                  <c:v>0.113635534</c:v>
                </c:pt>
                <c:pt idx="25142">
                  <c:v>0.113660541</c:v>
                </c:pt>
                <c:pt idx="25143">
                  <c:v>0.113685543</c:v>
                </c:pt>
                <c:pt idx="25144">
                  <c:v>0.113710541</c:v>
                </c:pt>
                <c:pt idx="25145">
                  <c:v>0.113735534</c:v>
                </c:pt>
                <c:pt idx="25146">
                  <c:v>0.113760523</c:v>
                </c:pt>
                <c:pt idx="25147">
                  <c:v>0.11378550699999999</c:v>
                </c:pt>
                <c:pt idx="25148">
                  <c:v>0.113810487</c:v>
                </c:pt>
                <c:pt idx="25149">
                  <c:v>0.113835462</c:v>
                </c:pt>
                <c:pt idx="25150">
                  <c:v>0.113860432</c:v>
                </c:pt>
                <c:pt idx="25151">
                  <c:v>0.113885398</c:v>
                </c:pt>
                <c:pt idx="25152">
                  <c:v>0.113910359</c:v>
                </c:pt>
                <c:pt idx="25153">
                  <c:v>0.11393531599999999</c:v>
                </c:pt>
                <c:pt idx="25154">
                  <c:v>0.113960268</c:v>
                </c:pt>
                <c:pt idx="25155">
                  <c:v>0.113985216</c:v>
                </c:pt>
                <c:pt idx="25156">
                  <c:v>0.114010159</c:v>
                </c:pt>
                <c:pt idx="25157">
                  <c:v>0.114035098</c:v>
                </c:pt>
                <c:pt idx="25158">
                  <c:v>0.11406003200000001</c:v>
                </c:pt>
                <c:pt idx="25159">
                  <c:v>0.114084961</c:v>
                </c:pt>
                <c:pt idx="25160">
                  <c:v>0.11410988599999999</c:v>
                </c:pt>
                <c:pt idx="25161">
                  <c:v>0.11413480600000001</c:v>
                </c:pt>
                <c:pt idx="25162">
                  <c:v>0.11415972200000001</c:v>
                </c:pt>
                <c:pt idx="25163">
                  <c:v>0.11418463299999999</c:v>
                </c:pt>
                <c:pt idx="25164">
                  <c:v>0.114209539</c:v>
                </c:pt>
                <c:pt idx="25165">
                  <c:v>0.11423444200000001</c:v>
                </c:pt>
                <c:pt idx="25166">
                  <c:v>0.114259339</c:v>
                </c:pt>
                <c:pt idx="25167">
                  <c:v>0.114284232</c:v>
                </c:pt>
                <c:pt idx="25168">
                  <c:v>0.11430912</c:v>
                </c:pt>
                <c:pt idx="25169">
                  <c:v>0.114334004</c:v>
                </c:pt>
                <c:pt idx="25170">
                  <c:v>0.11435888299999999</c:v>
                </c:pt>
                <c:pt idx="25171">
                  <c:v>0.114383758</c:v>
                </c:pt>
                <c:pt idx="25172">
                  <c:v>0.114408628</c:v>
                </c:pt>
                <c:pt idx="25173">
                  <c:v>0.114433493</c:v>
                </c:pt>
                <c:pt idx="25174">
                  <c:v>0.114458354</c:v>
                </c:pt>
                <c:pt idx="25175">
                  <c:v>0.11448321</c:v>
                </c:pt>
                <c:pt idx="25176">
                  <c:v>0.11450806199999999</c:v>
                </c:pt>
                <c:pt idx="25177">
                  <c:v>0.114532909</c:v>
                </c:pt>
                <c:pt idx="25178">
                  <c:v>0.114557751</c:v>
                </c:pt>
                <c:pt idx="25179">
                  <c:v>0.114582589</c:v>
                </c:pt>
                <c:pt idx="25180">
                  <c:v>0.114607423</c:v>
                </c:pt>
                <c:pt idx="25181">
                  <c:v>0.114632251</c:v>
                </c:pt>
                <c:pt idx="25182">
                  <c:v>0.114657076</c:v>
                </c:pt>
                <c:pt idx="25183">
                  <c:v>0.11468189500000001</c:v>
                </c:pt>
                <c:pt idx="25184">
                  <c:v>0.11470671</c:v>
                </c:pt>
                <c:pt idx="25185">
                  <c:v>0.114731521</c:v>
                </c:pt>
                <c:pt idx="25186">
                  <c:v>0.11475632700000001</c:v>
                </c:pt>
                <c:pt idx="25187">
                  <c:v>0.114781128</c:v>
                </c:pt>
                <c:pt idx="25188">
                  <c:v>0.114805924</c:v>
                </c:pt>
                <c:pt idx="25189">
                  <c:v>0.114830717</c:v>
                </c:pt>
                <c:pt idx="25190">
                  <c:v>0.114855504</c:v>
                </c:pt>
                <c:pt idx="25191">
                  <c:v>0.114880287</c:v>
                </c:pt>
                <c:pt idx="25192">
                  <c:v>0.114905065</c:v>
                </c:pt>
                <c:pt idx="25193">
                  <c:v>0.11492983900000001</c:v>
                </c:pt>
                <c:pt idx="25194">
                  <c:v>0.114954608</c:v>
                </c:pt>
                <c:pt idx="25195">
                  <c:v>0.114979373</c:v>
                </c:pt>
                <c:pt idx="25196">
                  <c:v>0.115004132</c:v>
                </c:pt>
                <c:pt idx="25197">
                  <c:v>0.115028888</c:v>
                </c:pt>
                <c:pt idx="25198">
                  <c:v>0.115053638</c:v>
                </c:pt>
                <c:pt idx="25199">
                  <c:v>0.11507838500000001</c:v>
                </c:pt>
                <c:pt idx="25200">
                  <c:v>0.115103126</c:v>
                </c:pt>
                <c:pt idx="25201">
                  <c:v>0.115127863</c:v>
                </c:pt>
                <c:pt idx="25202">
                  <c:v>0.115152595</c:v>
                </c:pt>
                <c:pt idx="25203">
                  <c:v>0.115177323</c:v>
                </c:pt>
                <c:pt idx="25204">
                  <c:v>0.115202046</c:v>
                </c:pt>
                <c:pt idx="25205">
                  <c:v>0.11522676499999999</c:v>
                </c:pt>
                <c:pt idx="25206">
                  <c:v>0.115251479</c:v>
                </c:pt>
                <c:pt idx="25207">
                  <c:v>0.115276188</c:v>
                </c:pt>
                <c:pt idx="25208">
                  <c:v>0.115300892</c:v>
                </c:pt>
                <c:pt idx="25209">
                  <c:v>0.115325593</c:v>
                </c:pt>
                <c:pt idx="25210">
                  <c:v>0.115350288</c:v>
                </c:pt>
                <c:pt idx="25211">
                  <c:v>0.115374979</c:v>
                </c:pt>
                <c:pt idx="25212">
                  <c:v>0.115399665</c:v>
                </c:pt>
                <c:pt idx="25213">
                  <c:v>0.115424347</c:v>
                </c:pt>
                <c:pt idx="25214">
                  <c:v>0.115449024</c:v>
                </c:pt>
                <c:pt idx="25215">
                  <c:v>0.115473696</c:v>
                </c:pt>
                <c:pt idx="25216">
                  <c:v>0.11549836400000001</c:v>
                </c:pt>
                <c:pt idx="25217">
                  <c:v>0.115523027</c:v>
                </c:pt>
                <c:pt idx="25218">
                  <c:v>0.115547686</c:v>
                </c:pt>
                <c:pt idx="25219">
                  <c:v>0.11557234</c:v>
                </c:pt>
                <c:pt idx="25220">
                  <c:v>0.115596989</c:v>
                </c:pt>
                <c:pt idx="25221">
                  <c:v>0.115621634</c:v>
                </c:pt>
                <c:pt idx="25222">
                  <c:v>0.11564627399999999</c:v>
                </c:pt>
                <c:pt idx="25223">
                  <c:v>0.115670909</c:v>
                </c:pt>
                <c:pt idx="25224">
                  <c:v>0.11569554</c:v>
                </c:pt>
                <c:pt idx="25225">
                  <c:v>0.115720166</c:v>
                </c:pt>
                <c:pt idx="25226">
                  <c:v>0.115744788</c:v>
                </c:pt>
                <c:pt idx="25227">
                  <c:v>0.11576940500000001</c:v>
                </c:pt>
                <c:pt idx="25228">
                  <c:v>0.115794017</c:v>
                </c:pt>
                <c:pt idx="25229">
                  <c:v>0.11581862499999999</c:v>
                </c:pt>
                <c:pt idx="25230">
                  <c:v>0.11584322800000001</c:v>
                </c:pt>
                <c:pt idx="25231">
                  <c:v>0.11586782599999999</c:v>
                </c:pt>
                <c:pt idx="25232">
                  <c:v>0.11589242</c:v>
                </c:pt>
                <c:pt idx="25233">
                  <c:v>0.115917009</c:v>
                </c:pt>
                <c:pt idx="25234">
                  <c:v>0.115941594</c:v>
                </c:pt>
                <c:pt idx="25235">
                  <c:v>0.11596617400000001</c:v>
                </c:pt>
                <c:pt idx="25236">
                  <c:v>0.115990749</c:v>
                </c:pt>
                <c:pt idx="25237">
                  <c:v>0.11601531900000001</c:v>
                </c:pt>
                <c:pt idx="25238">
                  <c:v>0.116039885</c:v>
                </c:pt>
                <c:pt idx="25239">
                  <c:v>0.116064447</c:v>
                </c:pt>
                <c:pt idx="25240">
                  <c:v>0.116089004</c:v>
                </c:pt>
                <c:pt idx="25241">
                  <c:v>0.11611355600000001</c:v>
                </c:pt>
                <c:pt idx="25242">
                  <c:v>0.11613810300000001</c:v>
                </c:pt>
                <c:pt idx="25243">
                  <c:v>0.11616264599999999</c:v>
                </c:pt>
                <c:pt idx="25244">
                  <c:v>0.116187184</c:v>
                </c:pt>
                <c:pt idx="25245">
                  <c:v>0.11621171800000001</c:v>
                </c:pt>
                <c:pt idx="25246">
                  <c:v>0.116236247</c:v>
                </c:pt>
                <c:pt idx="25247">
                  <c:v>0.116260771</c:v>
                </c:pt>
                <c:pt idx="25248">
                  <c:v>0.11628529</c:v>
                </c:pt>
                <c:pt idx="25249">
                  <c:v>0.116309805</c:v>
                </c:pt>
                <c:pt idx="25250">
                  <c:v>0.11633431599999999</c:v>
                </c:pt>
                <c:pt idx="25251">
                  <c:v>0.116358821</c:v>
                </c:pt>
                <c:pt idx="25252">
                  <c:v>0.116383322</c:v>
                </c:pt>
                <c:pt idx="25253">
                  <c:v>0.116407819</c:v>
                </c:pt>
                <c:pt idx="25254">
                  <c:v>0.11643231</c:v>
                </c:pt>
                <c:pt idx="25255">
                  <c:v>0.116456798</c:v>
                </c:pt>
                <c:pt idx="25256">
                  <c:v>0.11648128000000001</c:v>
                </c:pt>
                <c:pt idx="25257">
                  <c:v>0.116505758</c:v>
                </c:pt>
                <c:pt idx="25258">
                  <c:v>0.116530231</c:v>
                </c:pt>
                <c:pt idx="25259">
                  <c:v>0.116554699</c:v>
                </c:pt>
                <c:pt idx="25260">
                  <c:v>0.116579163</c:v>
                </c:pt>
                <c:pt idx="25261">
                  <c:v>0.116603622</c:v>
                </c:pt>
                <c:pt idx="25262">
                  <c:v>0.116628077</c:v>
                </c:pt>
                <c:pt idx="25263">
                  <c:v>0.11665252700000001</c:v>
                </c:pt>
                <c:pt idx="25264">
                  <c:v>0.116676972</c:v>
                </c:pt>
                <c:pt idx="25265">
                  <c:v>0.116701412</c:v>
                </c:pt>
                <c:pt idx="25266">
                  <c:v>0.11672584799999999</c:v>
                </c:pt>
                <c:pt idx="25267">
                  <c:v>0.116750279</c:v>
                </c:pt>
                <c:pt idx="25268">
                  <c:v>0.11677470600000001</c:v>
                </c:pt>
                <c:pt idx="25269">
                  <c:v>0.116799128</c:v>
                </c:pt>
                <c:pt idx="25270">
                  <c:v>0.116823545</c:v>
                </c:pt>
                <c:pt idx="25271">
                  <c:v>0.116847958</c:v>
                </c:pt>
                <c:pt idx="25272">
                  <c:v>0.11687236500000001</c:v>
                </c:pt>
                <c:pt idx="25273">
                  <c:v>0.116896769</c:v>
                </c:pt>
                <c:pt idx="25274">
                  <c:v>0.11692116700000001</c:v>
                </c:pt>
                <c:pt idx="25275">
                  <c:v>0.116945561</c:v>
                </c:pt>
                <c:pt idx="25276">
                  <c:v>0.11696995</c:v>
                </c:pt>
                <c:pt idx="25277">
                  <c:v>0.116994335</c:v>
                </c:pt>
                <c:pt idx="25278">
                  <c:v>0.117018715</c:v>
                </c:pt>
                <c:pt idx="25279">
                  <c:v>0.11704309</c:v>
                </c:pt>
                <c:pt idx="25280">
                  <c:v>0.11706746</c:v>
                </c:pt>
                <c:pt idx="25281">
                  <c:v>0.117091826</c:v>
                </c:pt>
                <c:pt idx="25282">
                  <c:v>0.117116187</c:v>
                </c:pt>
                <c:pt idx="25283">
                  <c:v>0.117140544</c:v>
                </c:pt>
                <c:pt idx="25284">
                  <c:v>0.117164896</c:v>
                </c:pt>
                <c:pt idx="25285">
                  <c:v>0.117189243</c:v>
                </c:pt>
                <c:pt idx="25286">
                  <c:v>0.117213585</c:v>
                </c:pt>
                <c:pt idx="25287">
                  <c:v>0.11723792299999999</c:v>
                </c:pt>
                <c:pt idx="25288">
                  <c:v>0.117262256</c:v>
                </c:pt>
                <c:pt idx="25289">
                  <c:v>0.117286585</c:v>
                </c:pt>
                <c:pt idx="25290">
                  <c:v>0.11731090800000001</c:v>
                </c:pt>
                <c:pt idx="25291">
                  <c:v>0.117335227</c:v>
                </c:pt>
                <c:pt idx="25292">
                  <c:v>0.117359542</c:v>
                </c:pt>
                <c:pt idx="25293">
                  <c:v>0.117383851</c:v>
                </c:pt>
                <c:pt idx="25294">
                  <c:v>0.117408156</c:v>
                </c:pt>
                <c:pt idx="25295">
                  <c:v>0.117432457</c:v>
                </c:pt>
                <c:pt idx="25296">
                  <c:v>0.117456752</c:v>
                </c:pt>
                <c:pt idx="25297">
                  <c:v>0.11748104299999999</c:v>
                </c:pt>
                <c:pt idx="25298">
                  <c:v>0.11750532900000001</c:v>
                </c:pt>
                <c:pt idx="25299">
                  <c:v>0.11752961100000001</c:v>
                </c:pt>
                <c:pt idx="25300">
                  <c:v>0.117553888</c:v>
                </c:pt>
                <c:pt idx="25301">
                  <c:v>0.11757816</c:v>
                </c:pt>
                <c:pt idx="25302">
                  <c:v>0.11760242799999999</c:v>
                </c:pt>
                <c:pt idx="25303">
                  <c:v>0.11762669000000001</c:v>
                </c:pt>
                <c:pt idx="25304">
                  <c:v>0.11765094800000001</c:v>
                </c:pt>
                <c:pt idx="25305">
                  <c:v>0.11767520200000001</c:v>
                </c:pt>
                <c:pt idx="25306">
                  <c:v>0.117699451</c:v>
                </c:pt>
                <c:pt idx="25307">
                  <c:v>0.117723695</c:v>
                </c:pt>
                <c:pt idx="25308">
                  <c:v>0.117747934</c:v>
                </c:pt>
                <c:pt idx="25309">
                  <c:v>0.117772169</c:v>
                </c:pt>
                <c:pt idx="25310">
                  <c:v>0.117796398</c:v>
                </c:pt>
                <c:pt idx="25311">
                  <c:v>0.117820624</c:v>
                </c:pt>
                <c:pt idx="25312">
                  <c:v>0.117844844</c:v>
                </c:pt>
                <c:pt idx="25313">
                  <c:v>0.11786906</c:v>
                </c:pt>
                <c:pt idx="25314">
                  <c:v>0.11789327099999999</c:v>
                </c:pt>
                <c:pt idx="25315">
                  <c:v>0.11791747800000001</c:v>
                </c:pt>
                <c:pt idx="25316">
                  <c:v>0.11794167899999999</c:v>
                </c:pt>
                <c:pt idx="25317">
                  <c:v>0.117965876</c:v>
                </c:pt>
                <c:pt idx="25318">
                  <c:v>0.117990069</c:v>
                </c:pt>
                <c:pt idx="25319">
                  <c:v>0.118014256</c:v>
                </c:pt>
                <c:pt idx="25320">
                  <c:v>0.118038439</c:v>
                </c:pt>
                <c:pt idx="25321">
                  <c:v>0.11806261699999999</c:v>
                </c:pt>
                <c:pt idx="25322">
                  <c:v>0.118086791</c:v>
                </c:pt>
                <c:pt idx="25323">
                  <c:v>0.118110959</c:v>
                </c:pt>
                <c:pt idx="25324">
                  <c:v>0.11813512299999999</c:v>
                </c:pt>
                <c:pt idx="25325">
                  <c:v>0.118159283</c:v>
                </c:pt>
                <c:pt idx="25326">
                  <c:v>0.118183437</c:v>
                </c:pt>
                <c:pt idx="25327">
                  <c:v>0.118207587</c:v>
                </c:pt>
                <c:pt idx="25328">
                  <c:v>0.11823173200000001</c:v>
                </c:pt>
                <c:pt idx="25329">
                  <c:v>0.118255873</c:v>
                </c:pt>
                <c:pt idx="25330">
                  <c:v>0.11828000900000001</c:v>
                </c:pt>
                <c:pt idx="25331">
                  <c:v>0.11830414</c:v>
                </c:pt>
                <c:pt idx="25332">
                  <c:v>0.118328266</c:v>
                </c:pt>
                <c:pt idx="25333">
                  <c:v>0.118352387</c:v>
                </c:pt>
                <c:pt idx="25334">
                  <c:v>0.11837650399999999</c:v>
                </c:pt>
                <c:pt idx="25335">
                  <c:v>0.118400616</c:v>
                </c:pt>
                <c:pt idx="25336">
                  <c:v>0.118424724</c:v>
                </c:pt>
                <c:pt idx="25337">
                  <c:v>0.11844882700000001</c:v>
                </c:pt>
                <c:pt idx="25338">
                  <c:v>0.11847292500000001</c:v>
                </c:pt>
                <c:pt idx="25339">
                  <c:v>0.118497018</c:v>
                </c:pt>
                <c:pt idx="25340">
                  <c:v>0.118521106</c:v>
                </c:pt>
                <c:pt idx="25341">
                  <c:v>0.11854518999999999</c:v>
                </c:pt>
                <c:pt idx="25342">
                  <c:v>0.118569269</c:v>
                </c:pt>
                <c:pt idx="25343">
                  <c:v>0.118593343</c:v>
                </c:pt>
                <c:pt idx="25344">
                  <c:v>0.118617413</c:v>
                </c:pt>
                <c:pt idx="25345">
                  <c:v>0.11864147799999999</c:v>
                </c:pt>
                <c:pt idx="25346">
                  <c:v>0.118665538</c:v>
                </c:pt>
                <c:pt idx="25347">
                  <c:v>0.118689594</c:v>
                </c:pt>
                <c:pt idx="25348">
                  <c:v>0.11871364399999999</c:v>
                </c:pt>
                <c:pt idx="25349">
                  <c:v>0.11873769000000001</c:v>
                </c:pt>
                <c:pt idx="25350">
                  <c:v>0.118761731</c:v>
                </c:pt>
                <c:pt idx="25351">
                  <c:v>0.118785768</c:v>
                </c:pt>
                <c:pt idx="25352">
                  <c:v>0.11880979999999999</c:v>
                </c:pt>
                <c:pt idx="25353">
                  <c:v>0.118833827</c:v>
                </c:pt>
                <c:pt idx="25354">
                  <c:v>0.118857849</c:v>
                </c:pt>
                <c:pt idx="25355">
                  <c:v>0.118881866</c:v>
                </c:pt>
                <c:pt idx="25356">
                  <c:v>0.11890587900000001</c:v>
                </c:pt>
                <c:pt idx="25357">
                  <c:v>0.118929887</c:v>
                </c:pt>
                <c:pt idx="25358">
                  <c:v>0.11895389100000001</c:v>
                </c:pt>
                <c:pt idx="25359">
                  <c:v>0.118977889</c:v>
                </c:pt>
                <c:pt idx="25360">
                  <c:v>0.119001883</c:v>
                </c:pt>
                <c:pt idx="25361">
                  <c:v>0.119025872</c:v>
                </c:pt>
                <c:pt idx="25362">
                  <c:v>0.119049856</c:v>
                </c:pt>
                <c:pt idx="25363">
                  <c:v>0.119073836</c:v>
                </c:pt>
                <c:pt idx="25364">
                  <c:v>0.119097811</c:v>
                </c:pt>
                <c:pt idx="25365">
                  <c:v>0.119121781</c:v>
                </c:pt>
                <c:pt idx="25366">
                  <c:v>0.119145746</c:v>
                </c:pt>
                <c:pt idx="25367">
                  <c:v>0.119169707</c:v>
                </c:pt>
                <c:pt idx="25368">
                  <c:v>0.11919366300000001</c:v>
                </c:pt>
                <c:pt idx="25369">
                  <c:v>0.119217614</c:v>
                </c:pt>
                <c:pt idx="25370">
                  <c:v>0.11924156</c:v>
                </c:pt>
                <c:pt idx="25371">
                  <c:v>0.119265502</c:v>
                </c:pt>
                <c:pt idx="25372">
                  <c:v>0.119289438</c:v>
                </c:pt>
                <c:pt idx="25373">
                  <c:v>0.11931337</c:v>
                </c:pt>
                <c:pt idx="25374">
                  <c:v>0.11933729799999999</c:v>
                </c:pt>
                <c:pt idx="25375">
                  <c:v>0.11936122</c:v>
                </c:pt>
                <c:pt idx="25376">
                  <c:v>0.119385138</c:v>
                </c:pt>
                <c:pt idx="25377">
                  <c:v>0.119409051</c:v>
                </c:pt>
                <c:pt idx="25378">
                  <c:v>0.11943296</c:v>
                </c:pt>
                <c:pt idx="25379">
                  <c:v>0.119456863</c:v>
                </c:pt>
                <c:pt idx="25380">
                  <c:v>0.119480762</c:v>
                </c:pt>
                <c:pt idx="25381">
                  <c:v>0.119504656</c:v>
                </c:pt>
                <c:pt idx="25382">
                  <c:v>0.119528545</c:v>
                </c:pt>
                <c:pt idx="25383">
                  <c:v>0.11955243</c:v>
                </c:pt>
                <c:pt idx="25384">
                  <c:v>0.11957630900000001</c:v>
                </c:pt>
                <c:pt idx="25385">
                  <c:v>0.119600184</c:v>
                </c:pt>
                <c:pt idx="25386">
                  <c:v>0.11962405399999999</c:v>
                </c:pt>
                <c:pt idx="25387">
                  <c:v>0.11964792</c:v>
                </c:pt>
                <c:pt idx="25388">
                  <c:v>0.119671781</c:v>
                </c:pt>
                <c:pt idx="25389">
                  <c:v>0.11969563599999999</c:v>
                </c:pt>
                <c:pt idx="25390">
                  <c:v>0.119719488</c:v>
                </c:pt>
                <c:pt idx="25391">
                  <c:v>0.11974333400000001</c:v>
                </c:pt>
                <c:pt idx="25392">
                  <c:v>0.119767175</c:v>
                </c:pt>
                <c:pt idx="25393">
                  <c:v>0.119791012</c:v>
                </c:pt>
                <c:pt idx="25394">
                  <c:v>0.119814844</c:v>
                </c:pt>
                <c:pt idx="25395">
                  <c:v>0.11983867099999999</c:v>
                </c:pt>
                <c:pt idx="25396">
                  <c:v>0.119862494</c:v>
                </c:pt>
                <c:pt idx="25397">
                  <c:v>0.11988631199999999</c:v>
                </c:pt>
                <c:pt idx="25398">
                  <c:v>0.11991012500000001</c:v>
                </c:pt>
                <c:pt idx="25399">
                  <c:v>0.11993393300000001</c:v>
                </c:pt>
                <c:pt idx="25400">
                  <c:v>0.119957736</c:v>
                </c:pt>
                <c:pt idx="25401">
                  <c:v>0.119981535</c:v>
                </c:pt>
                <c:pt idx="25402">
                  <c:v>0.12000532899999999</c:v>
                </c:pt>
                <c:pt idx="25403">
                  <c:v>0.120029118</c:v>
                </c:pt>
                <c:pt idx="25404">
                  <c:v>0.120052902</c:v>
                </c:pt>
                <c:pt idx="25405">
                  <c:v>0.120076681</c:v>
                </c:pt>
                <c:pt idx="25406">
                  <c:v>0.12010045599999999</c:v>
                </c:pt>
                <c:pt idx="25407">
                  <c:v>0.120124226</c:v>
                </c:pt>
                <c:pt idx="25408">
                  <c:v>0.120147991</c:v>
                </c:pt>
                <c:pt idx="25409">
                  <c:v>0.12017175099999999</c:v>
                </c:pt>
                <c:pt idx="25410">
                  <c:v>0.12019550699999999</c:v>
                </c:pt>
                <c:pt idx="25411">
                  <c:v>0.120219258</c:v>
                </c:pt>
                <c:pt idx="25412">
                  <c:v>0.120243004</c:v>
                </c:pt>
                <c:pt idx="25413">
                  <c:v>0.12026674499999999</c:v>
                </c:pt>
                <c:pt idx="25414">
                  <c:v>0.120290481</c:v>
                </c:pt>
                <c:pt idx="25415">
                  <c:v>0.120314213</c:v>
                </c:pt>
                <c:pt idx="25416">
                  <c:v>0.12033794</c:v>
                </c:pt>
                <c:pt idx="25417">
                  <c:v>0.12036166199999999</c:v>
                </c:pt>
                <c:pt idx="25418">
                  <c:v>0.120385379</c:v>
                </c:pt>
                <c:pt idx="25419">
                  <c:v>0.120409091</c:v>
                </c:pt>
                <c:pt idx="25420">
                  <c:v>0.12043279899999999</c:v>
                </c:pt>
                <c:pt idx="25421">
                  <c:v>0.12045650199999999</c:v>
                </c:pt>
                <c:pt idx="25422">
                  <c:v>0.1204802</c:v>
                </c:pt>
                <c:pt idx="25423">
                  <c:v>0.120503893</c:v>
                </c:pt>
                <c:pt idx="25424">
                  <c:v>0.12052758099999999</c:v>
                </c:pt>
                <c:pt idx="25425">
                  <c:v>0.120551265</c:v>
                </c:pt>
                <c:pt idx="25426">
                  <c:v>0.120574944</c:v>
                </c:pt>
                <c:pt idx="25427">
                  <c:v>0.120598618</c:v>
                </c:pt>
                <c:pt idx="25428">
                  <c:v>0.12062228699999999</c:v>
                </c:pt>
                <c:pt idx="25429">
                  <c:v>0.120645952</c:v>
                </c:pt>
                <c:pt idx="25430">
                  <c:v>0.120669611</c:v>
                </c:pt>
                <c:pt idx="25431">
                  <c:v>0.12069326599999999</c:v>
                </c:pt>
                <c:pt idx="25432">
                  <c:v>0.12071691599999999</c:v>
                </c:pt>
                <c:pt idx="25433">
                  <c:v>0.120740561</c:v>
                </c:pt>
                <c:pt idx="25434">
                  <c:v>0.120764202</c:v>
                </c:pt>
                <c:pt idx="25435">
                  <c:v>0.120787837</c:v>
                </c:pt>
                <c:pt idx="25436">
                  <c:v>0.12081146800000001</c:v>
                </c:pt>
                <c:pt idx="25437">
                  <c:v>0.120835094</c:v>
                </c:pt>
                <c:pt idx="25438">
                  <c:v>0.12085871500000001</c:v>
                </c:pt>
                <c:pt idx="25439">
                  <c:v>0.120882332</c:v>
                </c:pt>
                <c:pt idx="25440">
                  <c:v>0.120905943</c:v>
                </c:pt>
                <c:pt idx="25441">
                  <c:v>0.12092955</c:v>
                </c:pt>
                <c:pt idx="25442">
                  <c:v>0.12095315199999999</c:v>
                </c:pt>
                <c:pt idx="25443">
                  <c:v>0.12097674899999999</c:v>
                </c:pt>
                <c:pt idx="25444">
                  <c:v>0.121000341</c:v>
                </c:pt>
                <c:pt idx="25445">
                  <c:v>0.121023929</c:v>
                </c:pt>
                <c:pt idx="25446">
                  <c:v>0.121047511</c:v>
                </c:pt>
                <c:pt idx="25447">
                  <c:v>0.12107108900000001</c:v>
                </c:pt>
                <c:pt idx="25448">
                  <c:v>0.12109466200000001</c:v>
                </c:pt>
                <c:pt idx="25449">
                  <c:v>0.12111822999999999</c:v>
                </c:pt>
                <c:pt idx="25450">
                  <c:v>0.121141794</c:v>
                </c:pt>
                <c:pt idx="25451">
                  <c:v>0.121165352</c:v>
                </c:pt>
                <c:pt idx="25452">
                  <c:v>0.121188906</c:v>
                </c:pt>
                <c:pt idx="25453">
                  <c:v>0.121212455</c:v>
                </c:pt>
                <c:pt idx="25454">
                  <c:v>0.121235999</c:v>
                </c:pt>
                <c:pt idx="25455">
                  <c:v>0.121259538</c:v>
                </c:pt>
                <c:pt idx="25456">
                  <c:v>0.12128307300000001</c:v>
                </c:pt>
                <c:pt idx="25457">
                  <c:v>0.121306602</c:v>
                </c:pt>
                <c:pt idx="25458">
                  <c:v>0.121330127</c:v>
                </c:pt>
                <c:pt idx="25459">
                  <c:v>0.121353647</c:v>
                </c:pt>
                <c:pt idx="25460">
                  <c:v>0.121377162</c:v>
                </c:pt>
                <c:pt idx="25461">
                  <c:v>0.121400673</c:v>
                </c:pt>
                <c:pt idx="25462">
                  <c:v>0.12142417799999999</c:v>
                </c:pt>
                <c:pt idx="25463">
                  <c:v>0.121447679</c:v>
                </c:pt>
                <c:pt idx="25464">
                  <c:v>0.121471174</c:v>
                </c:pt>
                <c:pt idx="25465">
                  <c:v>0.121494665</c:v>
                </c:pt>
                <c:pt idx="25466">
                  <c:v>0.121518152</c:v>
                </c:pt>
                <c:pt idx="25467">
                  <c:v>0.121541633</c:v>
                </c:pt>
                <c:pt idx="25468">
                  <c:v>0.121565109</c:v>
                </c:pt>
                <c:pt idx="25469">
                  <c:v>0.121588581</c:v>
                </c:pt>
                <c:pt idx="25470">
                  <c:v>0.121612048</c:v>
                </c:pt>
                <c:pt idx="25471">
                  <c:v>0.12163551</c:v>
                </c:pt>
                <c:pt idx="25472">
                  <c:v>0.12165896700000001</c:v>
                </c:pt>
                <c:pt idx="25473">
                  <c:v>0.121682419</c:v>
                </c:pt>
                <c:pt idx="25474">
                  <c:v>0.121705866</c:v>
                </c:pt>
                <c:pt idx="25475">
                  <c:v>0.12172930899999999</c:v>
                </c:pt>
                <c:pt idx="25476">
                  <c:v>0.12175274699999999</c:v>
                </c:pt>
                <c:pt idx="25477">
                  <c:v>0.12177618</c:v>
                </c:pt>
                <c:pt idx="25478">
                  <c:v>0.121799608</c:v>
                </c:pt>
                <c:pt idx="25479">
                  <c:v>0.121823031</c:v>
                </c:pt>
                <c:pt idx="25480">
                  <c:v>0.121846449</c:v>
                </c:pt>
                <c:pt idx="25481">
                  <c:v>0.12186986299999999</c:v>
                </c:pt>
                <c:pt idx="25482">
                  <c:v>0.121893271</c:v>
                </c:pt>
                <c:pt idx="25483">
                  <c:v>0.121916675</c:v>
                </c:pt>
                <c:pt idx="25484">
                  <c:v>0.121940074</c:v>
                </c:pt>
                <c:pt idx="25485">
                  <c:v>0.12196346800000001</c:v>
                </c:pt>
                <c:pt idx="25486">
                  <c:v>0.121986858</c:v>
                </c:pt>
                <c:pt idx="25487">
                  <c:v>0.122010242</c:v>
                </c:pt>
                <c:pt idx="25488">
                  <c:v>0.12203362199999999</c:v>
                </c:pt>
                <c:pt idx="25489">
                  <c:v>0.122056996</c:v>
                </c:pt>
                <c:pt idx="25490">
                  <c:v>0.122080366</c:v>
                </c:pt>
                <c:pt idx="25491">
                  <c:v>0.12210373099999999</c:v>
                </c:pt>
                <c:pt idx="25492">
                  <c:v>0.12212709099999999</c:v>
                </c:pt>
                <c:pt idx="25493">
                  <c:v>0.122150447</c:v>
                </c:pt>
                <c:pt idx="25494">
                  <c:v>0.122173797</c:v>
                </c:pt>
                <c:pt idx="25495">
                  <c:v>0.12219714299999999</c:v>
                </c:pt>
                <c:pt idx="25496">
                  <c:v>0.122220483</c:v>
                </c:pt>
                <c:pt idx="25497">
                  <c:v>0.122243819</c:v>
                </c:pt>
                <c:pt idx="25498">
                  <c:v>0.12226715</c:v>
                </c:pt>
                <c:pt idx="25499">
                  <c:v>0.122290476</c:v>
                </c:pt>
                <c:pt idx="25500">
                  <c:v>0.122313798</c:v>
                </c:pt>
                <c:pt idx="25501">
                  <c:v>0.122337114</c:v>
                </c:pt>
                <c:pt idx="25502">
                  <c:v>0.12236042499999999</c:v>
                </c:pt>
                <c:pt idx="25503">
                  <c:v>0.122383732</c:v>
                </c:pt>
                <c:pt idx="25504">
                  <c:v>0.122407034</c:v>
                </c:pt>
                <c:pt idx="25505">
                  <c:v>0.122430331</c:v>
                </c:pt>
                <c:pt idx="25506">
                  <c:v>0.122453623</c:v>
                </c:pt>
                <c:pt idx="25507">
                  <c:v>0.12247690999999999</c:v>
                </c:pt>
                <c:pt idx="25508">
                  <c:v>0.12250019299999999</c:v>
                </c:pt>
                <c:pt idx="25509">
                  <c:v>0.12252347</c:v>
                </c:pt>
                <c:pt idx="25510">
                  <c:v>0.122546743</c:v>
                </c:pt>
                <c:pt idx="25511">
                  <c:v>0.12257000999999999</c:v>
                </c:pt>
                <c:pt idx="25512">
                  <c:v>0.122593273</c:v>
                </c:pt>
                <c:pt idx="25513">
                  <c:v>0.122616531</c:v>
                </c:pt>
                <c:pt idx="25514">
                  <c:v>0.122639784</c:v>
                </c:pt>
                <c:pt idx="25515">
                  <c:v>0.12266303200000001</c:v>
                </c:pt>
                <c:pt idx="25516">
                  <c:v>0.122686276</c:v>
                </c:pt>
                <c:pt idx="25517">
                  <c:v>0.12270951400000001</c:v>
                </c:pt>
                <c:pt idx="25518">
                  <c:v>0.122732748</c:v>
                </c:pt>
                <c:pt idx="25519">
                  <c:v>0.122755976</c:v>
                </c:pt>
                <c:pt idx="25520">
                  <c:v>0.1227792</c:v>
                </c:pt>
                <c:pt idx="25521">
                  <c:v>0.122802419</c:v>
                </c:pt>
                <c:pt idx="25522">
                  <c:v>0.122825633</c:v>
                </c:pt>
                <c:pt idx="25523">
                  <c:v>0.122848843</c:v>
                </c:pt>
                <c:pt idx="25524">
                  <c:v>0.122872047</c:v>
                </c:pt>
                <c:pt idx="25525">
                  <c:v>0.122895246</c:v>
                </c:pt>
                <c:pt idx="25526">
                  <c:v>0.122918441</c:v>
                </c:pt>
                <c:pt idx="25527">
                  <c:v>0.12294163</c:v>
                </c:pt>
                <c:pt idx="25528">
                  <c:v>0.12296481500000001</c:v>
                </c:pt>
                <c:pt idx="25529">
                  <c:v>0.122987995</c:v>
                </c:pt>
                <c:pt idx="25530">
                  <c:v>0.12301117</c:v>
                </c:pt>
                <c:pt idx="25531">
                  <c:v>0.12303434000000001</c:v>
                </c:pt>
                <c:pt idx="25532">
                  <c:v>0.123057505</c:v>
                </c:pt>
                <c:pt idx="25533">
                  <c:v>0.12308066600000001</c:v>
                </c:pt>
                <c:pt idx="25534">
                  <c:v>0.123103821</c:v>
                </c:pt>
                <c:pt idx="25535">
                  <c:v>0.123126972</c:v>
                </c:pt>
                <c:pt idx="25536">
                  <c:v>0.123150117</c:v>
                </c:pt>
                <c:pt idx="25537">
                  <c:v>0.12317325799999999</c:v>
                </c:pt>
                <c:pt idx="25538">
                  <c:v>0.123196394</c:v>
                </c:pt>
                <c:pt idx="25539">
                  <c:v>0.123219525</c:v>
                </c:pt>
                <c:pt idx="25540">
                  <c:v>0.12324265099999999</c:v>
                </c:pt>
                <c:pt idx="25541">
                  <c:v>0.123265772</c:v>
                </c:pt>
                <c:pt idx="25542">
                  <c:v>0.123288888</c:v>
                </c:pt>
                <c:pt idx="25543">
                  <c:v>0.123312</c:v>
                </c:pt>
                <c:pt idx="25544">
                  <c:v>0.123335106</c:v>
                </c:pt>
                <c:pt idx="25545">
                  <c:v>0.123358208</c:v>
                </c:pt>
                <c:pt idx="25546">
                  <c:v>0.123381304</c:v>
                </c:pt>
                <c:pt idx="25547">
                  <c:v>0.123404396</c:v>
                </c:pt>
                <c:pt idx="25548">
                  <c:v>0.123427483</c:v>
                </c:pt>
                <c:pt idx="25549">
                  <c:v>0.123450565</c:v>
                </c:pt>
                <c:pt idx="25550">
                  <c:v>0.12347364199999999</c:v>
                </c:pt>
                <c:pt idx="25551">
                  <c:v>0.12349671399999999</c:v>
                </c:pt>
                <c:pt idx="25552">
                  <c:v>0.12351978199999999</c:v>
                </c:pt>
                <c:pt idx="25553">
                  <c:v>0.123542844</c:v>
                </c:pt>
                <c:pt idx="25554">
                  <c:v>0.12356590100000001</c:v>
                </c:pt>
                <c:pt idx="25555">
                  <c:v>0.123588954</c:v>
                </c:pt>
                <c:pt idx="25556">
                  <c:v>0.123612001</c:v>
                </c:pt>
                <c:pt idx="25557">
                  <c:v>0.123635044</c:v>
                </c:pt>
                <c:pt idx="25558">
                  <c:v>0.123658082</c:v>
                </c:pt>
                <c:pt idx="25559">
                  <c:v>0.12368111499999999</c:v>
                </c:pt>
                <c:pt idx="25560">
                  <c:v>0.123704143</c:v>
                </c:pt>
                <c:pt idx="25561">
                  <c:v>0.123727166</c:v>
                </c:pt>
                <c:pt idx="25562">
                  <c:v>0.123750184</c:v>
                </c:pt>
                <c:pt idx="25563">
                  <c:v>0.123773197</c:v>
                </c:pt>
                <c:pt idx="25564">
                  <c:v>0.12379620500000001</c:v>
                </c:pt>
                <c:pt idx="25565">
                  <c:v>0.123819209</c:v>
                </c:pt>
                <c:pt idx="25566">
                  <c:v>0.123842207</c:v>
                </c:pt>
                <c:pt idx="25567">
                  <c:v>0.12386520099999999</c:v>
                </c:pt>
                <c:pt idx="25568">
                  <c:v>0.12388819</c:v>
                </c:pt>
                <c:pt idx="25569">
                  <c:v>0.123911173</c:v>
                </c:pt>
                <c:pt idx="25570">
                  <c:v>0.12393415200000001</c:v>
                </c:pt>
                <c:pt idx="25571">
                  <c:v>0.123957126</c:v>
                </c:pt>
                <c:pt idx="25572">
                  <c:v>0.123980095</c:v>
                </c:pt>
                <c:pt idx="25573">
                  <c:v>0.124003059</c:v>
                </c:pt>
                <c:pt idx="25574">
                  <c:v>0.124026018</c:v>
                </c:pt>
                <c:pt idx="25575">
                  <c:v>0.12404897199999999</c:v>
                </c:pt>
                <c:pt idx="25576">
                  <c:v>0.124071922</c:v>
                </c:pt>
                <c:pt idx="25577">
                  <c:v>0.124094866</c:v>
                </c:pt>
                <c:pt idx="25578">
                  <c:v>0.124117805</c:v>
                </c:pt>
                <c:pt idx="25579">
                  <c:v>0.12414074</c:v>
                </c:pt>
                <c:pt idx="25580">
                  <c:v>0.124163669</c:v>
                </c:pt>
                <c:pt idx="25581">
                  <c:v>0.124186594</c:v>
                </c:pt>
                <c:pt idx="25582">
                  <c:v>0.12420951399999999</c:v>
                </c:pt>
                <c:pt idx="25583">
                  <c:v>0.12423242800000001</c:v>
                </c:pt>
                <c:pt idx="25584">
                  <c:v>0.12425533800000001</c:v>
                </c:pt>
                <c:pt idx="25585">
                  <c:v>0.124278243</c:v>
                </c:pt>
                <c:pt idx="25586">
                  <c:v>0.124301143</c:v>
                </c:pt>
                <c:pt idx="25587">
                  <c:v>0.124324038</c:v>
                </c:pt>
                <c:pt idx="25588">
                  <c:v>0.124346928</c:v>
                </c:pt>
                <c:pt idx="25589">
                  <c:v>0.124369813</c:v>
                </c:pt>
                <c:pt idx="25590">
                  <c:v>0.124392693</c:v>
                </c:pt>
                <c:pt idx="25591">
                  <c:v>0.124415569</c:v>
                </c:pt>
                <c:pt idx="25592">
                  <c:v>0.124438439</c:v>
                </c:pt>
                <c:pt idx="25593">
                  <c:v>0.12446130399999999</c:v>
                </c:pt>
                <c:pt idx="25594">
                  <c:v>0.12448416499999999</c:v>
                </c:pt>
                <c:pt idx="25595">
                  <c:v>0.12450702</c:v>
                </c:pt>
                <c:pt idx="25596">
                  <c:v>0.124529871</c:v>
                </c:pt>
                <c:pt idx="25597">
                  <c:v>0.12455271699999999</c:v>
                </c:pt>
                <c:pt idx="25598">
                  <c:v>0.124575557</c:v>
                </c:pt>
                <c:pt idx="25599">
                  <c:v>0.124598393</c:v>
                </c:pt>
                <c:pt idx="25600">
                  <c:v>0.124621224</c:v>
                </c:pt>
                <c:pt idx="25601">
                  <c:v>0.12464405000000001</c:v>
                </c:pt>
                <c:pt idx="25602">
                  <c:v>0.124666871</c:v>
                </c:pt>
                <c:pt idx="25603">
                  <c:v>0.12468968599999999</c:v>
                </c:pt>
                <c:pt idx="25604">
                  <c:v>0.124712498</c:v>
                </c:pt>
                <c:pt idx="25605">
                  <c:v>0.12473530400000001</c:v>
                </c:pt>
                <c:pt idx="25606">
                  <c:v>0.12475810499999999</c:v>
                </c:pt>
                <c:pt idx="25607">
                  <c:v>0.124780901</c:v>
                </c:pt>
                <c:pt idx="25608">
                  <c:v>0.12480369199999999</c:v>
                </c:pt>
                <c:pt idx="25609">
                  <c:v>0.124826478</c:v>
                </c:pt>
                <c:pt idx="25610">
                  <c:v>0.12484926</c:v>
                </c:pt>
                <c:pt idx="25611">
                  <c:v>0.12487203600000001</c:v>
                </c:pt>
                <c:pt idx="25612">
                  <c:v>0.124894807</c:v>
                </c:pt>
                <c:pt idx="25613">
                  <c:v>0.124917574</c:v>
                </c:pt>
                <c:pt idx="25614">
                  <c:v>0.124940335</c:v>
                </c:pt>
                <c:pt idx="25615">
                  <c:v>0.124963092</c:v>
                </c:pt>
                <c:pt idx="25616">
                  <c:v>0.124985843</c:v>
                </c:pt>
                <c:pt idx="25617">
                  <c:v>0.12500859</c:v>
                </c:pt>
                <c:pt idx="25618">
                  <c:v>0.125031331</c:v>
                </c:pt>
                <c:pt idx="25619">
                  <c:v>0.12505406799999999</c:v>
                </c:pt>
                <c:pt idx="25620">
                  <c:v>0.12507679999999999</c:v>
                </c:pt>
                <c:pt idx="25621">
                  <c:v>0.12509952699999999</c:v>
                </c:pt>
                <c:pt idx="25622">
                  <c:v>0.12512224799999999</c:v>
                </c:pt>
                <c:pt idx="25623">
                  <c:v>0.125144965</c:v>
                </c:pt>
                <c:pt idx="25624">
                  <c:v>0.125167677</c:v>
                </c:pt>
                <c:pt idx="25625">
                  <c:v>0.12519038399999999</c:v>
                </c:pt>
                <c:pt idx="25626">
                  <c:v>0.125213086</c:v>
                </c:pt>
                <c:pt idx="25627">
                  <c:v>0.12523578299999999</c:v>
                </c:pt>
                <c:pt idx="25628">
                  <c:v>0.12525847500000001</c:v>
                </c:pt>
                <c:pt idx="25629">
                  <c:v>0.125281162</c:v>
                </c:pt>
                <c:pt idx="25630">
                  <c:v>0.125303844</c:v>
                </c:pt>
                <c:pt idx="25631">
                  <c:v>0.125326521</c:v>
                </c:pt>
                <c:pt idx="25632">
                  <c:v>0.125349193</c:v>
                </c:pt>
                <c:pt idx="25633">
                  <c:v>0.12537186</c:v>
                </c:pt>
                <c:pt idx="25634">
                  <c:v>0.12539452300000001</c:v>
                </c:pt>
                <c:pt idx="25635">
                  <c:v>0.12541717999999999</c:v>
                </c:pt>
                <c:pt idx="25636">
                  <c:v>0.125439832</c:v>
                </c:pt>
                <c:pt idx="25637">
                  <c:v>0.12546247899999999</c:v>
                </c:pt>
                <c:pt idx="25638">
                  <c:v>0.12548512100000001</c:v>
                </c:pt>
                <c:pt idx="25639">
                  <c:v>0.125507759</c:v>
                </c:pt>
                <c:pt idx="25640">
                  <c:v>0.12553039099999999</c:v>
                </c:pt>
                <c:pt idx="25641">
                  <c:v>0.12555301799999999</c:v>
                </c:pt>
                <c:pt idx="25642">
                  <c:v>0.12557564099999999</c:v>
                </c:pt>
                <c:pt idx="25643">
                  <c:v>0.12559825799999999</c:v>
                </c:pt>
                <c:pt idx="25644">
                  <c:v>0.125620871</c:v>
                </c:pt>
                <c:pt idx="25645">
                  <c:v>0.125643478</c:v>
                </c:pt>
                <c:pt idx="25646">
                  <c:v>0.12566608000000001</c:v>
                </c:pt>
                <c:pt idx="25647">
                  <c:v>0.125688678</c:v>
                </c:pt>
                <c:pt idx="25648">
                  <c:v>0.12571127000000001</c:v>
                </c:pt>
                <c:pt idx="25649">
                  <c:v>0.125733858</c:v>
                </c:pt>
                <c:pt idx="25650">
                  <c:v>0.12575644</c:v>
                </c:pt>
                <c:pt idx="25651">
                  <c:v>0.12577901799999999</c:v>
                </c:pt>
                <c:pt idx="25652">
                  <c:v>0.12580158999999999</c:v>
                </c:pt>
                <c:pt idx="25653">
                  <c:v>0.12582415799999999</c:v>
                </c:pt>
                <c:pt idx="25654">
                  <c:v>0.12584672099999999</c:v>
                </c:pt>
                <c:pt idx="25655">
                  <c:v>0.125869278</c:v>
                </c:pt>
                <c:pt idx="25656">
                  <c:v>0.12589183100000001</c:v>
                </c:pt>
                <c:pt idx="25657">
                  <c:v>0.12591437799999999</c:v>
                </c:pt>
                <c:pt idx="25658">
                  <c:v>0.12593692100000001</c:v>
                </c:pt>
                <c:pt idx="25659">
                  <c:v>0.125959458</c:v>
                </c:pt>
                <c:pt idx="25660">
                  <c:v>0.12598199099999999</c:v>
                </c:pt>
                <c:pt idx="25661">
                  <c:v>0.12600451900000001</c:v>
                </c:pt>
                <c:pt idx="25662">
                  <c:v>0.12602704100000001</c:v>
                </c:pt>
                <c:pt idx="25663">
                  <c:v>0.12604955900000001</c:v>
                </c:pt>
                <c:pt idx="25664">
                  <c:v>0.12607207100000001</c:v>
                </c:pt>
                <c:pt idx="25665">
                  <c:v>0.12609457900000001</c:v>
                </c:pt>
                <c:pt idx="25666">
                  <c:v>0.12611708199999999</c:v>
                </c:pt>
                <c:pt idx="25667">
                  <c:v>0.126139579</c:v>
                </c:pt>
                <c:pt idx="25668">
                  <c:v>0.12616207199999999</c:v>
                </c:pt>
                <c:pt idx="25669">
                  <c:v>0.12618456</c:v>
                </c:pt>
                <c:pt idx="25670">
                  <c:v>0.12620704199999999</c:v>
                </c:pt>
                <c:pt idx="25671">
                  <c:v>0.12622952000000001</c:v>
                </c:pt>
                <c:pt idx="25672">
                  <c:v>0.12625199200000001</c:v>
                </c:pt>
                <c:pt idx="25673">
                  <c:v>0.12627446000000001</c:v>
                </c:pt>
                <c:pt idx="25674">
                  <c:v>0.12629692300000001</c:v>
                </c:pt>
                <c:pt idx="25675">
                  <c:v>0.12631938000000001</c:v>
                </c:pt>
                <c:pt idx="25676">
                  <c:v>0.12634183299999999</c:v>
                </c:pt>
                <c:pt idx="25677">
                  <c:v>0.12636428099999999</c:v>
                </c:pt>
                <c:pt idx="25678">
                  <c:v>0.12638672300000001</c:v>
                </c:pt>
                <c:pt idx="25679">
                  <c:v>0.12640916099999999</c:v>
                </c:pt>
                <c:pt idx="25680">
                  <c:v>0.12643159300000001</c:v>
                </c:pt>
                <c:pt idx="25681">
                  <c:v>0.126454021</c:v>
                </c:pt>
                <c:pt idx="25682">
                  <c:v>0.12647644299999999</c:v>
                </c:pt>
                <c:pt idx="25683">
                  <c:v>0.12649886099999999</c:v>
                </c:pt>
                <c:pt idx="25684">
                  <c:v>0.12652127299999999</c:v>
                </c:pt>
                <c:pt idx="25685">
                  <c:v>0.12654368099999999</c:v>
                </c:pt>
                <c:pt idx="25686">
                  <c:v>0.126566083</c:v>
                </c:pt>
                <c:pt idx="25687">
                  <c:v>0.126588481</c:v>
                </c:pt>
                <c:pt idx="25688">
                  <c:v>0.12661087300000001</c:v>
                </c:pt>
                <c:pt idx="25689">
                  <c:v>0.126633261</c:v>
                </c:pt>
                <c:pt idx="25690">
                  <c:v>0.12665564300000001</c:v>
                </c:pt>
                <c:pt idx="25691">
                  <c:v>0.126678021</c:v>
                </c:pt>
                <c:pt idx="25692">
                  <c:v>0.12670039299999999</c:v>
                </c:pt>
                <c:pt idx="25693">
                  <c:v>0.12672275999999999</c:v>
                </c:pt>
                <c:pt idx="25694">
                  <c:v>0.12674512299999999</c:v>
                </c:pt>
                <c:pt idx="25695">
                  <c:v>0.12676747999999999</c:v>
                </c:pt>
                <c:pt idx="25696">
                  <c:v>0.12678983199999999</c:v>
                </c:pt>
                <c:pt idx="25697">
                  <c:v>0.12681218</c:v>
                </c:pt>
                <c:pt idx="25698">
                  <c:v>0.12683452200000001</c:v>
                </c:pt>
                <c:pt idx="25699">
                  <c:v>0.12685685899999999</c:v>
                </c:pt>
                <c:pt idx="25700">
                  <c:v>0.126879191</c:v>
                </c:pt>
                <c:pt idx="25701">
                  <c:v>0.12690151899999999</c:v>
                </c:pt>
                <c:pt idx="25702">
                  <c:v>0.12692384100000001</c:v>
                </c:pt>
                <c:pt idx="25703">
                  <c:v>0.126946158</c:v>
                </c:pt>
                <c:pt idx="25704">
                  <c:v>0.12696847</c:v>
                </c:pt>
                <c:pt idx="25705">
                  <c:v>0.126990777</c:v>
                </c:pt>
                <c:pt idx="25706">
                  <c:v>0.127013079</c:v>
                </c:pt>
                <c:pt idx="25707">
                  <c:v>0.12703537600000001</c:v>
                </c:pt>
                <c:pt idx="25708">
                  <c:v>0.12705766800000001</c:v>
                </c:pt>
                <c:pt idx="25709">
                  <c:v>0.12707995499999999</c:v>
                </c:pt>
                <c:pt idx="25710">
                  <c:v>0.12710223700000001</c:v>
                </c:pt>
                <c:pt idx="25711">
                  <c:v>0.12712451399999999</c:v>
                </c:pt>
                <c:pt idx="25712">
                  <c:v>0.12714678600000001</c:v>
                </c:pt>
                <c:pt idx="25713">
                  <c:v>0.127169052</c:v>
                </c:pt>
                <c:pt idx="25714">
                  <c:v>0.127191314</c:v>
                </c:pt>
                <c:pt idx="25715">
                  <c:v>0.127213571</c:v>
                </c:pt>
                <c:pt idx="25716">
                  <c:v>0.127235823</c:v>
                </c:pt>
                <c:pt idx="25717">
                  <c:v>0.127258069</c:v>
                </c:pt>
                <c:pt idx="25718">
                  <c:v>0.12728031100000001</c:v>
                </c:pt>
                <c:pt idx="25719">
                  <c:v>0.12730254799999999</c:v>
                </c:pt>
                <c:pt idx="25720">
                  <c:v>0.127324779</c:v>
                </c:pt>
                <c:pt idx="25721">
                  <c:v>0.12734700600000001</c:v>
                </c:pt>
                <c:pt idx="25722">
                  <c:v>0.127369227</c:v>
                </c:pt>
                <c:pt idx="25723">
                  <c:v>0.12739144399999999</c:v>
                </c:pt>
                <c:pt idx="25724">
                  <c:v>0.12741365499999999</c:v>
                </c:pt>
                <c:pt idx="25725">
                  <c:v>0.12743586100000001</c:v>
                </c:pt>
                <c:pt idx="25726">
                  <c:v>0.12745806300000001</c:v>
                </c:pt>
                <c:pt idx="25727">
                  <c:v>0.12748025900000001</c:v>
                </c:pt>
                <c:pt idx="25728">
                  <c:v>0.12750244999999999</c:v>
                </c:pt>
                <c:pt idx="25729">
                  <c:v>0.127524636</c:v>
                </c:pt>
                <c:pt idx="25730">
                  <c:v>0.12754681700000001</c:v>
                </c:pt>
                <c:pt idx="25731">
                  <c:v>0.12756899299999999</c:v>
                </c:pt>
                <c:pt idx="25732">
                  <c:v>0.12759116400000001</c:v>
                </c:pt>
                <c:pt idx="25733">
                  <c:v>0.12761333</c:v>
                </c:pt>
                <c:pt idx="25734">
                  <c:v>0.12763549099999999</c:v>
                </c:pt>
                <c:pt idx="25735">
                  <c:v>0.12765764700000001</c:v>
                </c:pt>
                <c:pt idx="25736">
                  <c:v>0.12767979800000001</c:v>
                </c:pt>
                <c:pt idx="25737">
                  <c:v>0.12770194300000001</c:v>
                </c:pt>
                <c:pt idx="25738">
                  <c:v>0.12772408399999999</c:v>
                </c:pt>
                <c:pt idx="25739">
                  <c:v>0.12774621999999999</c:v>
                </c:pt>
                <c:pt idx="25740">
                  <c:v>0.12776835</c:v>
                </c:pt>
                <c:pt idx="25741">
                  <c:v>0.12779047599999999</c:v>
                </c:pt>
                <c:pt idx="25742">
                  <c:v>0.127812596</c:v>
                </c:pt>
                <c:pt idx="25743">
                  <c:v>0.12783471199999999</c:v>
                </c:pt>
                <c:pt idx="25744">
                  <c:v>0.12785682200000001</c:v>
                </c:pt>
                <c:pt idx="25745">
                  <c:v>0.127878927</c:v>
                </c:pt>
                <c:pt idx="25746">
                  <c:v>0.127901028</c:v>
                </c:pt>
                <c:pt idx="25747">
                  <c:v>0.127923123</c:v>
                </c:pt>
                <c:pt idx="25748">
                  <c:v>0.127945213</c:v>
                </c:pt>
                <c:pt idx="25749">
                  <c:v>0.12796729800000001</c:v>
                </c:pt>
                <c:pt idx="25750">
                  <c:v>0.12798937799999999</c:v>
                </c:pt>
                <c:pt idx="25751">
                  <c:v>0.128011453</c:v>
                </c:pt>
                <c:pt idx="25752">
                  <c:v>0.12803352200000001</c:v>
                </c:pt>
                <c:pt idx="25753">
                  <c:v>0.128055587</c:v>
                </c:pt>
                <c:pt idx="25754">
                  <c:v>0.12807764699999999</c:v>
                </c:pt>
                <c:pt idx="25755">
                  <c:v>0.12809970200000001</c:v>
                </c:pt>
                <c:pt idx="25756">
                  <c:v>0.12812175100000001</c:v>
                </c:pt>
                <c:pt idx="25757">
                  <c:v>0.128143796</c:v>
                </c:pt>
                <c:pt idx="25758">
                  <c:v>0.12816583500000001</c:v>
                </c:pt>
                <c:pt idx="25759">
                  <c:v>0.12818786900000001</c:v>
                </c:pt>
                <c:pt idx="25760">
                  <c:v>0.12820989899999999</c:v>
                </c:pt>
                <c:pt idx="25761">
                  <c:v>0.128231923</c:v>
                </c:pt>
                <c:pt idx="25762">
                  <c:v>0.12825394200000001</c:v>
                </c:pt>
                <c:pt idx="25763">
                  <c:v>0.128275956</c:v>
                </c:pt>
                <c:pt idx="25764">
                  <c:v>0.12829796500000001</c:v>
                </c:pt>
                <c:pt idx="25765">
                  <c:v>0.12831996900000001</c:v>
                </c:pt>
                <c:pt idx="25766">
                  <c:v>0.128341968</c:v>
                </c:pt>
                <c:pt idx="25767">
                  <c:v>0.128363962</c:v>
                </c:pt>
                <c:pt idx="25768">
                  <c:v>0.12838595</c:v>
                </c:pt>
                <c:pt idx="25769">
                  <c:v>0.128407934</c:v>
                </c:pt>
                <c:pt idx="25770">
                  <c:v>0.12842991200000001</c:v>
                </c:pt>
                <c:pt idx="25771">
                  <c:v>0.12845188599999999</c:v>
                </c:pt>
                <c:pt idx="25772">
                  <c:v>0.128473854</c:v>
                </c:pt>
                <c:pt idx="25773">
                  <c:v>0.12849581700000001</c:v>
                </c:pt>
                <c:pt idx="25774">
                  <c:v>0.128517776</c:v>
                </c:pt>
                <c:pt idx="25775">
                  <c:v>0.12853972899999999</c:v>
                </c:pt>
                <c:pt idx="25776">
                  <c:v>0.12856167700000001</c:v>
                </c:pt>
                <c:pt idx="25777">
                  <c:v>0.12858362000000001</c:v>
                </c:pt>
                <c:pt idx="25778">
                  <c:v>0.12860555800000001</c:v>
                </c:pt>
                <c:pt idx="25779">
                  <c:v>0.12862749000000001</c:v>
                </c:pt>
                <c:pt idx="25780">
                  <c:v>0.12864941799999999</c:v>
                </c:pt>
                <c:pt idx="25781">
                  <c:v>0.12867134099999999</c:v>
                </c:pt>
                <c:pt idx="25782">
                  <c:v>0.128693258</c:v>
                </c:pt>
                <c:pt idx="25783">
                  <c:v>0.12871517099999999</c:v>
                </c:pt>
                <c:pt idx="25784">
                  <c:v>0.128737078</c:v>
                </c:pt>
                <c:pt idx="25785">
                  <c:v>0.12875898</c:v>
                </c:pt>
                <c:pt idx="25786">
                  <c:v>0.12878087699999999</c:v>
                </c:pt>
                <c:pt idx="25787">
                  <c:v>0.12880276900000001</c:v>
                </c:pt>
                <c:pt idx="25788">
                  <c:v>0.12882465600000001</c:v>
                </c:pt>
                <c:pt idx="25789">
                  <c:v>0.12884653800000001</c:v>
                </c:pt>
                <c:pt idx="25790">
                  <c:v>0.12886841499999999</c:v>
                </c:pt>
                <c:pt idx="25791">
                  <c:v>0.12889028699999999</c:v>
                </c:pt>
                <c:pt idx="25792">
                  <c:v>0.128912153</c:v>
                </c:pt>
                <c:pt idx="25793">
                  <c:v>0.12893401500000001</c:v>
                </c:pt>
                <c:pt idx="25794">
                  <c:v>0.128955871</c:v>
                </c:pt>
                <c:pt idx="25795">
                  <c:v>0.12897772199999999</c:v>
                </c:pt>
                <c:pt idx="25796">
                  <c:v>0.12899956800000001</c:v>
                </c:pt>
                <c:pt idx="25797">
                  <c:v>0.12902141</c:v>
                </c:pt>
                <c:pt idx="25798">
                  <c:v>0.129043246</c:v>
                </c:pt>
                <c:pt idx="25799">
                  <c:v>0.129065076</c:v>
                </c:pt>
                <c:pt idx="25800">
                  <c:v>0.129086902</c:v>
                </c:pt>
                <c:pt idx="25801">
                  <c:v>0.12910872300000001</c:v>
                </c:pt>
                <c:pt idx="25802">
                  <c:v>0.12913053799999999</c:v>
                </c:pt>
                <c:pt idx="25803">
                  <c:v>0.129152349</c:v>
                </c:pt>
                <c:pt idx="25804">
                  <c:v>0.12917415400000001</c:v>
                </c:pt>
                <c:pt idx="25805">
                  <c:v>0.129195955</c:v>
                </c:pt>
                <c:pt idx="25806">
                  <c:v>0.12921774999999999</c:v>
                </c:pt>
                <c:pt idx="25807">
                  <c:v>0.12923954000000001</c:v>
                </c:pt>
                <c:pt idx="25808">
                  <c:v>0.12926132500000001</c:v>
                </c:pt>
                <c:pt idx="25809">
                  <c:v>0.12928310400000001</c:v>
                </c:pt>
                <c:pt idx="25810">
                  <c:v>0.12930487900000001</c:v>
                </c:pt>
                <c:pt idx="25811">
                  <c:v>0.12932664899999999</c:v>
                </c:pt>
                <c:pt idx="25812">
                  <c:v>0.129348413</c:v>
                </c:pt>
                <c:pt idx="25813">
                  <c:v>0.129370173</c:v>
                </c:pt>
                <c:pt idx="25814">
                  <c:v>0.12939192699999999</c:v>
                </c:pt>
                <c:pt idx="25815">
                  <c:v>0.12941367600000001</c:v>
                </c:pt>
                <c:pt idx="25816">
                  <c:v>0.12943542</c:v>
                </c:pt>
                <c:pt idx="25817">
                  <c:v>0.12945715899999999</c:v>
                </c:pt>
                <c:pt idx="25818">
                  <c:v>0.12947889300000001</c:v>
                </c:pt>
                <c:pt idx="25819">
                  <c:v>0.12950062200000001</c:v>
                </c:pt>
                <c:pt idx="25820">
                  <c:v>0.12952234500000001</c:v>
                </c:pt>
                <c:pt idx="25821">
                  <c:v>0.12954406399999999</c:v>
                </c:pt>
                <c:pt idx="25822">
                  <c:v>0.12956577699999999</c:v>
                </c:pt>
                <c:pt idx="25823">
                  <c:v>0.129587485</c:v>
                </c:pt>
                <c:pt idx="25824">
                  <c:v>0.12960918799999999</c:v>
                </c:pt>
                <c:pt idx="25825">
                  <c:v>0.129630886</c:v>
                </c:pt>
                <c:pt idx="25826">
                  <c:v>0.12965257899999999</c:v>
                </c:pt>
                <c:pt idx="25827">
                  <c:v>0.12967426700000001</c:v>
                </c:pt>
                <c:pt idx="25828">
                  <c:v>0.129695949</c:v>
                </c:pt>
                <c:pt idx="25829">
                  <c:v>0.129717627</c:v>
                </c:pt>
                <c:pt idx="25830">
                  <c:v>0.129739299</c:v>
                </c:pt>
                <c:pt idx="25831">
                  <c:v>0.12976096600000001</c:v>
                </c:pt>
                <c:pt idx="25832">
                  <c:v>0.12978262900000001</c:v>
                </c:pt>
                <c:pt idx="25833">
                  <c:v>0.12980428599999999</c:v>
                </c:pt>
                <c:pt idx="25834">
                  <c:v>0.129825937</c:v>
                </c:pt>
                <c:pt idx="25835">
                  <c:v>0.12984758399999999</c:v>
                </c:pt>
                <c:pt idx="25836">
                  <c:v>0.129869226</c:v>
                </c:pt>
                <c:pt idx="25837">
                  <c:v>0.129890862</c:v>
                </c:pt>
                <c:pt idx="25838">
                  <c:v>0.12991249399999999</c:v>
                </c:pt>
                <c:pt idx="25839">
                  <c:v>0.12993411999999999</c:v>
                </c:pt>
                <c:pt idx="25840">
                  <c:v>0.12995574100000001</c:v>
                </c:pt>
                <c:pt idx="25841">
                  <c:v>0.12997735699999999</c:v>
                </c:pt>
                <c:pt idx="25842">
                  <c:v>0.12999896799999999</c:v>
                </c:pt>
                <c:pt idx="25843">
                  <c:v>0.130020573</c:v>
                </c:pt>
                <c:pt idx="25844">
                  <c:v>0.13004217400000001</c:v>
                </c:pt>
                <c:pt idx="25845">
                  <c:v>0.130063769</c:v>
                </c:pt>
                <c:pt idx="25846">
                  <c:v>0.13008535900000001</c:v>
                </c:pt>
                <c:pt idx="25847">
                  <c:v>0.130106944</c:v>
                </c:pt>
                <c:pt idx="25848">
                  <c:v>0.130128524</c:v>
                </c:pt>
                <c:pt idx="25849">
                  <c:v>0.13015009899999999</c:v>
                </c:pt>
                <c:pt idx="25850">
                  <c:v>0.13017166899999999</c:v>
                </c:pt>
                <c:pt idx="25851">
                  <c:v>0.13019323299999999</c:v>
                </c:pt>
                <c:pt idx="25852">
                  <c:v>0.130214793</c:v>
                </c:pt>
                <c:pt idx="25853">
                  <c:v>0.130236347</c:v>
                </c:pt>
                <c:pt idx="25854">
                  <c:v>0.13025789600000001</c:v>
                </c:pt>
                <c:pt idx="25855">
                  <c:v>0.13027944</c:v>
                </c:pt>
                <c:pt idx="25856">
                  <c:v>0.13030097900000001</c:v>
                </c:pt>
                <c:pt idx="25857">
                  <c:v>0.130322513</c:v>
                </c:pt>
                <c:pt idx="25858">
                  <c:v>0.13034404099999999</c:v>
                </c:pt>
                <c:pt idx="25859">
                  <c:v>0.13036556499999999</c:v>
                </c:pt>
                <c:pt idx="25860">
                  <c:v>0.13038708299999999</c:v>
                </c:pt>
                <c:pt idx="25861">
                  <c:v>0.13040859599999999</c:v>
                </c:pt>
                <c:pt idx="25862">
                  <c:v>0.13043010399999999</c:v>
                </c:pt>
                <c:pt idx="25863">
                  <c:v>0.130451607</c:v>
                </c:pt>
                <c:pt idx="25864">
                  <c:v>0.13047310500000001</c:v>
                </c:pt>
                <c:pt idx="25865">
                  <c:v>0.13049459699999999</c:v>
                </c:pt>
                <c:pt idx="25866">
                  <c:v>0.130516084</c:v>
                </c:pt>
                <c:pt idx="25867">
                  <c:v>0.13053756699999999</c:v>
                </c:pt>
                <c:pt idx="25868">
                  <c:v>0.13055904400000001</c:v>
                </c:pt>
                <c:pt idx="25869">
                  <c:v>0.13058051600000001</c:v>
                </c:pt>
                <c:pt idx="25870">
                  <c:v>0.13060198200000001</c:v>
                </c:pt>
                <c:pt idx="25871">
                  <c:v>0.13062344400000001</c:v>
                </c:pt>
                <c:pt idx="25872">
                  <c:v>0.13064490000000001</c:v>
                </c:pt>
                <c:pt idx="25873">
                  <c:v>0.13066635200000001</c:v>
                </c:pt>
                <c:pt idx="25874">
                  <c:v>0.13068779799999999</c:v>
                </c:pt>
                <c:pt idx="25875">
                  <c:v>0.130709239</c:v>
                </c:pt>
                <c:pt idx="25876">
                  <c:v>0.13073067499999999</c:v>
                </c:pt>
                <c:pt idx="25877">
                  <c:v>0.13075210500000001</c:v>
                </c:pt>
                <c:pt idx="25878">
                  <c:v>0.130773531</c:v>
                </c:pt>
                <c:pt idx="25879">
                  <c:v>0.13079495099999999</c:v>
                </c:pt>
                <c:pt idx="25880">
                  <c:v>0.13081636599999999</c:v>
                </c:pt>
                <c:pt idx="25881">
                  <c:v>0.13083777599999999</c:v>
                </c:pt>
                <c:pt idx="25882">
                  <c:v>0.13085918099999999</c:v>
                </c:pt>
                <c:pt idx="25883">
                  <c:v>0.130880581</c:v>
                </c:pt>
                <c:pt idx="25884">
                  <c:v>0.130901975</c:v>
                </c:pt>
                <c:pt idx="25885">
                  <c:v>0.13092336399999999</c:v>
                </c:pt>
                <c:pt idx="25886">
                  <c:v>0.130944749</c:v>
                </c:pt>
                <c:pt idx="25887">
                  <c:v>0.13096612799999999</c:v>
                </c:pt>
                <c:pt idx="25888">
                  <c:v>0.13098750100000001</c:v>
                </c:pt>
                <c:pt idx="25889">
                  <c:v>0.13100887</c:v>
                </c:pt>
                <c:pt idx="25890">
                  <c:v>0.131030234</c:v>
                </c:pt>
                <c:pt idx="25891">
                  <c:v>0.13105159199999999</c:v>
                </c:pt>
                <c:pt idx="25892">
                  <c:v>0.131072945</c:v>
                </c:pt>
                <c:pt idx="25893">
                  <c:v>0.131094293</c:v>
                </c:pt>
                <c:pt idx="25894">
                  <c:v>0.13111563600000001</c:v>
                </c:pt>
                <c:pt idx="25895">
                  <c:v>0.13113697299999999</c:v>
                </c:pt>
                <c:pt idx="25896">
                  <c:v>0.131158306</c:v>
                </c:pt>
                <c:pt idx="25897">
                  <c:v>0.13117963299999999</c:v>
                </c:pt>
                <c:pt idx="25898">
                  <c:v>0.13120095500000001</c:v>
                </c:pt>
                <c:pt idx="25899">
                  <c:v>0.131222272</c:v>
                </c:pt>
                <c:pt idx="25900">
                  <c:v>0.131243584</c:v>
                </c:pt>
                <c:pt idx="25901">
                  <c:v>0.13126489</c:v>
                </c:pt>
                <c:pt idx="25902">
                  <c:v>0.131286192</c:v>
                </c:pt>
                <c:pt idx="25903">
                  <c:v>0.131307488</c:v>
                </c:pt>
                <c:pt idx="25904">
                  <c:v>0.13132877900000001</c:v>
                </c:pt>
                <c:pt idx="25905">
                  <c:v>0.13135006499999999</c:v>
                </c:pt>
                <c:pt idx="25906">
                  <c:v>0.131371346</c:v>
                </c:pt>
                <c:pt idx="25907">
                  <c:v>0.13139262099999999</c:v>
                </c:pt>
                <c:pt idx="25908">
                  <c:v>0.131413891</c:v>
                </c:pt>
                <c:pt idx="25909">
                  <c:v>0.131435157</c:v>
                </c:pt>
                <c:pt idx="25910">
                  <c:v>0.13145641699999999</c:v>
                </c:pt>
                <c:pt idx="25911">
                  <c:v>0.13147767099999999</c:v>
                </c:pt>
                <c:pt idx="25912">
                  <c:v>0.13149892099999999</c:v>
                </c:pt>
                <c:pt idx="25913">
                  <c:v>0.13152016499999999</c:v>
                </c:pt>
                <c:pt idx="25914">
                  <c:v>0.131541404</c:v>
                </c:pt>
                <c:pt idx="25915">
                  <c:v>0.13156263800000001</c:v>
                </c:pt>
                <c:pt idx="25916">
                  <c:v>0.13158386699999999</c:v>
                </c:pt>
                <c:pt idx="25917">
                  <c:v>0.13160509100000001</c:v>
                </c:pt>
                <c:pt idx="25918">
                  <c:v>0.131626309</c:v>
                </c:pt>
                <c:pt idx="25919">
                  <c:v>0.13164752299999999</c:v>
                </c:pt>
                <c:pt idx="25920">
                  <c:v>0.13166873100000001</c:v>
                </c:pt>
                <c:pt idx="25921">
                  <c:v>0.13168993300000001</c:v>
                </c:pt>
                <c:pt idx="25922">
                  <c:v>0.13171113100000001</c:v>
                </c:pt>
                <c:pt idx="25923">
                  <c:v>0.13173232400000001</c:v>
                </c:pt>
                <c:pt idx="25924">
                  <c:v>0.13175351099999999</c:v>
                </c:pt>
                <c:pt idx="25925">
                  <c:v>0.131774693</c:v>
                </c:pt>
                <c:pt idx="25926">
                  <c:v>0.13179587000000001</c:v>
                </c:pt>
                <c:pt idx="25927">
                  <c:v>0.131817042</c:v>
                </c:pt>
                <c:pt idx="25928">
                  <c:v>0.13183820800000001</c:v>
                </c:pt>
                <c:pt idx="25929">
                  <c:v>0.131859369</c:v>
                </c:pt>
                <c:pt idx="25930">
                  <c:v>0.131880525</c:v>
                </c:pt>
                <c:pt idx="25931">
                  <c:v>0.131901676</c:v>
                </c:pt>
                <c:pt idx="25932">
                  <c:v>0.131922822</c:v>
                </c:pt>
                <c:pt idx="25933">
                  <c:v>0.131943963</c:v>
                </c:pt>
                <c:pt idx="25934">
                  <c:v>0.131965098</c:v>
                </c:pt>
                <c:pt idx="25935">
                  <c:v>0.13198622800000001</c:v>
                </c:pt>
                <c:pt idx="25936">
                  <c:v>0.13200735299999999</c:v>
                </c:pt>
                <c:pt idx="25937">
                  <c:v>0.13202847300000001</c:v>
                </c:pt>
                <c:pt idx="25938">
                  <c:v>0.132049587</c:v>
                </c:pt>
                <c:pt idx="25939">
                  <c:v>0.13207069599999999</c:v>
                </c:pt>
                <c:pt idx="25940">
                  <c:v>0.13209180000000001</c:v>
                </c:pt>
                <c:pt idx="25941">
                  <c:v>0.13211289900000001</c:v>
                </c:pt>
                <c:pt idx="25942">
                  <c:v>0.13213399300000001</c:v>
                </c:pt>
                <c:pt idx="25943">
                  <c:v>0.13215508100000001</c:v>
                </c:pt>
                <c:pt idx="25944">
                  <c:v>0.13217616500000001</c:v>
                </c:pt>
                <c:pt idx="25945">
                  <c:v>0.13219724299999999</c:v>
                </c:pt>
                <c:pt idx="25946">
                  <c:v>0.132218315</c:v>
                </c:pt>
                <c:pt idx="25947">
                  <c:v>0.13223938299999999</c:v>
                </c:pt>
                <c:pt idx="25948">
                  <c:v>0.132260445</c:v>
                </c:pt>
                <c:pt idx="25949">
                  <c:v>0.13228150299999999</c:v>
                </c:pt>
                <c:pt idx="25950">
                  <c:v>0.13230255499999999</c:v>
                </c:pt>
                <c:pt idx="25951">
                  <c:v>0.13232360100000001</c:v>
                </c:pt>
                <c:pt idx="25952">
                  <c:v>0.13234464300000001</c:v>
                </c:pt>
                <c:pt idx="25953">
                  <c:v>0.13236567900000001</c:v>
                </c:pt>
                <c:pt idx="25954">
                  <c:v>0.13238670999999999</c:v>
                </c:pt>
                <c:pt idx="25955">
                  <c:v>0.132407736</c:v>
                </c:pt>
                <c:pt idx="25956">
                  <c:v>0.13242875700000001</c:v>
                </c:pt>
                <c:pt idx="25957">
                  <c:v>0.13244977199999999</c:v>
                </c:pt>
                <c:pt idx="25958">
                  <c:v>0.13247078300000001</c:v>
                </c:pt>
                <c:pt idx="25959">
                  <c:v>0.132491788</c:v>
                </c:pt>
                <c:pt idx="25960">
                  <c:v>0.13251278699999999</c:v>
                </c:pt>
                <c:pt idx="25961">
                  <c:v>0.13253378199999999</c:v>
                </c:pt>
                <c:pt idx="25962">
                  <c:v>0.13255477099999999</c:v>
                </c:pt>
                <c:pt idx="25963">
                  <c:v>0.13257575499999999</c:v>
                </c:pt>
                <c:pt idx="25964">
                  <c:v>0.13259673399999999</c:v>
                </c:pt>
                <c:pt idx="25965">
                  <c:v>0.132617708</c:v>
                </c:pt>
                <c:pt idx="25966">
                  <c:v>0.13263867600000001</c:v>
                </c:pt>
                <c:pt idx="25967">
                  <c:v>0.13265964</c:v>
                </c:pt>
                <c:pt idx="25968">
                  <c:v>0.13268059800000001</c:v>
                </c:pt>
                <c:pt idx="25969">
                  <c:v>0.13270155</c:v>
                </c:pt>
                <c:pt idx="25970">
                  <c:v>0.13272249799999999</c:v>
                </c:pt>
                <c:pt idx="25971">
                  <c:v>0.13274343999999999</c:v>
                </c:pt>
                <c:pt idx="25972">
                  <c:v>0.13276437699999999</c:v>
                </c:pt>
                <c:pt idx="25973">
                  <c:v>0.13278530899999999</c:v>
                </c:pt>
                <c:pt idx="25974">
                  <c:v>0.13280623599999999</c:v>
                </c:pt>
                <c:pt idx="25975">
                  <c:v>0.132827157</c:v>
                </c:pt>
                <c:pt idx="25976">
                  <c:v>0.13284807300000001</c:v>
                </c:pt>
                <c:pt idx="25977">
                  <c:v>0.132868984</c:v>
                </c:pt>
                <c:pt idx="25978">
                  <c:v>0.13288989000000001</c:v>
                </c:pt>
                <c:pt idx="25979">
                  <c:v>0.132910791</c:v>
                </c:pt>
                <c:pt idx="25980">
                  <c:v>0.13293168599999999</c:v>
                </c:pt>
                <c:pt idx="25981">
                  <c:v>0.13295257599999999</c:v>
                </c:pt>
                <c:pt idx="25982">
                  <c:v>0.13297346099999999</c:v>
                </c:pt>
                <c:pt idx="25983">
                  <c:v>0.13299433999999999</c:v>
                </c:pt>
                <c:pt idx="25984">
                  <c:v>0.13301521399999999</c:v>
                </c:pt>
                <c:pt idx="25985">
                  <c:v>0.133036083</c:v>
                </c:pt>
                <c:pt idx="25986">
                  <c:v>0.13305694700000001</c:v>
                </c:pt>
                <c:pt idx="25987">
                  <c:v>0.13307780599999999</c:v>
                </c:pt>
                <c:pt idx="25988">
                  <c:v>0.13309865900000001</c:v>
                </c:pt>
                <c:pt idx="25989">
                  <c:v>0.133119507</c:v>
                </c:pt>
                <c:pt idx="25990">
                  <c:v>0.13314034999999999</c:v>
                </c:pt>
                <c:pt idx="25991">
                  <c:v>0.13316118800000001</c:v>
                </c:pt>
                <c:pt idx="25992">
                  <c:v>0.13318202000000001</c:v>
                </c:pt>
                <c:pt idx="25993">
                  <c:v>0.13320284700000001</c:v>
                </c:pt>
                <c:pt idx="25994">
                  <c:v>0.13322366899999999</c:v>
                </c:pt>
                <c:pt idx="25995">
                  <c:v>0.133244486</c:v>
                </c:pt>
                <c:pt idx="25996">
                  <c:v>0.133265297</c:v>
                </c:pt>
                <c:pt idx="25997">
                  <c:v>0.13328610299999999</c:v>
                </c:pt>
                <c:pt idx="25998">
                  <c:v>0.133306904</c:v>
                </c:pt>
                <c:pt idx="25999">
                  <c:v>0.13332769999999999</c:v>
                </c:pt>
                <c:pt idx="26000">
                  <c:v>0.13334848999999999</c:v>
                </c:pt>
                <c:pt idx="26001">
                  <c:v>0.13336927500000001</c:v>
                </c:pt>
                <c:pt idx="26002">
                  <c:v>0.13339005500000001</c:v>
                </c:pt>
                <c:pt idx="26003">
                  <c:v>0.13341083000000001</c:v>
                </c:pt>
                <c:pt idx="26004">
                  <c:v>0.13343159900000001</c:v>
                </c:pt>
                <c:pt idx="26005">
                  <c:v>0.13345236299999999</c:v>
                </c:pt>
                <c:pt idx="26006">
                  <c:v>0.133473122</c:v>
                </c:pt>
                <c:pt idx="26007">
                  <c:v>0.13349387600000001</c:v>
                </c:pt>
                <c:pt idx="26008">
                  <c:v>0.133514624</c:v>
                </c:pt>
                <c:pt idx="26009">
                  <c:v>0.13353536699999999</c:v>
                </c:pt>
                <c:pt idx="26010">
                  <c:v>0.13355610500000001</c:v>
                </c:pt>
                <c:pt idx="26011">
                  <c:v>0.133576838</c:v>
                </c:pt>
                <c:pt idx="26012">
                  <c:v>0.133597565</c:v>
                </c:pt>
                <c:pt idx="26013">
                  <c:v>0.133618287</c:v>
                </c:pt>
                <c:pt idx="26014">
                  <c:v>0.13363900400000001</c:v>
                </c:pt>
                <c:pt idx="26015">
                  <c:v>0.13365971500000001</c:v>
                </c:pt>
                <c:pt idx="26016">
                  <c:v>0.13368042199999999</c:v>
                </c:pt>
                <c:pt idx="26017">
                  <c:v>0.13370112300000001</c:v>
                </c:pt>
                <c:pt idx="26018">
                  <c:v>0.13372181799999999</c:v>
                </c:pt>
                <c:pt idx="26019">
                  <c:v>0.13374250900000001</c:v>
                </c:pt>
                <c:pt idx="26020">
                  <c:v>0.133763194</c:v>
                </c:pt>
                <c:pt idx="26021">
                  <c:v>0.133783874</c:v>
                </c:pt>
                <c:pt idx="26022">
                  <c:v>0.13380454899999999</c:v>
                </c:pt>
                <c:pt idx="26023">
                  <c:v>0.133825218</c:v>
                </c:pt>
                <c:pt idx="26024">
                  <c:v>0.133845883</c:v>
                </c:pt>
                <c:pt idx="26025">
                  <c:v>0.13386654200000001</c:v>
                </c:pt>
                <c:pt idx="26026">
                  <c:v>0.13388719499999999</c:v>
                </c:pt>
                <c:pt idx="26027">
                  <c:v>0.133907844</c:v>
                </c:pt>
                <c:pt idx="26028">
                  <c:v>0.13392848700000001</c:v>
                </c:pt>
                <c:pt idx="26029">
                  <c:v>0.133949125</c:v>
                </c:pt>
                <c:pt idx="26030">
                  <c:v>0.13396975699999999</c:v>
                </c:pt>
                <c:pt idx="26031">
                  <c:v>0.13399038499999999</c:v>
                </c:pt>
                <c:pt idx="26032">
                  <c:v>0.13401100699999999</c:v>
                </c:pt>
                <c:pt idx="26033">
                  <c:v>0.13403162299999999</c:v>
                </c:pt>
                <c:pt idx="26034">
                  <c:v>0.13405223499999999</c:v>
                </c:pt>
                <c:pt idx="26035">
                  <c:v>0.134072841</c:v>
                </c:pt>
                <c:pt idx="26036">
                  <c:v>0.13409344200000001</c:v>
                </c:pt>
                <c:pt idx="26037">
                  <c:v>0.13411403799999999</c:v>
                </c:pt>
                <c:pt idx="26038">
                  <c:v>0.13413462800000001</c:v>
                </c:pt>
                <c:pt idx="26039">
                  <c:v>0.134155213</c:v>
                </c:pt>
                <c:pt idx="26040">
                  <c:v>0.13417579299999999</c:v>
                </c:pt>
                <c:pt idx="26041">
                  <c:v>0.13419636800000001</c:v>
                </c:pt>
                <c:pt idx="26042">
                  <c:v>0.13421693700000001</c:v>
                </c:pt>
                <c:pt idx="26043">
                  <c:v>0.13423750100000001</c:v>
                </c:pt>
                <c:pt idx="26044">
                  <c:v>0.13425806000000001</c:v>
                </c:pt>
                <c:pt idx="26045">
                  <c:v>0.13427861299999999</c:v>
                </c:pt>
                <c:pt idx="26046">
                  <c:v>0.134299161</c:v>
                </c:pt>
                <c:pt idx="26047">
                  <c:v>0.13431970400000001</c:v>
                </c:pt>
                <c:pt idx="26048">
                  <c:v>0.134340242</c:v>
                </c:pt>
                <c:pt idx="26049">
                  <c:v>0.13436077399999999</c:v>
                </c:pt>
                <c:pt idx="26050">
                  <c:v>0.13438130100000001</c:v>
                </c:pt>
                <c:pt idx="26051">
                  <c:v>0.134401823</c:v>
                </c:pt>
                <c:pt idx="26052">
                  <c:v>0.134422339</c:v>
                </c:pt>
                <c:pt idx="26053">
                  <c:v>0.13444285</c:v>
                </c:pt>
                <c:pt idx="26054">
                  <c:v>0.13446335600000001</c:v>
                </c:pt>
                <c:pt idx="26055">
                  <c:v>0.13448385700000001</c:v>
                </c:pt>
                <c:pt idx="26056">
                  <c:v>0.13450435199999999</c:v>
                </c:pt>
                <c:pt idx="26057">
                  <c:v>0.13452484200000001</c:v>
                </c:pt>
                <c:pt idx="26058">
                  <c:v>0.13454532699999999</c:v>
                </c:pt>
                <c:pt idx="26059">
                  <c:v>0.13456580700000001</c:v>
                </c:pt>
                <c:pt idx="26060">
                  <c:v>0.134586281</c:v>
                </c:pt>
                <c:pt idx="26061">
                  <c:v>0.13460675</c:v>
                </c:pt>
                <c:pt idx="26062">
                  <c:v>0.134627213</c:v>
                </c:pt>
                <c:pt idx="26063">
                  <c:v>0.134647671</c:v>
                </c:pt>
                <c:pt idx="26064">
                  <c:v>0.134668124</c:v>
                </c:pt>
                <c:pt idx="26065">
                  <c:v>0.13468857200000001</c:v>
                </c:pt>
                <c:pt idx="26066">
                  <c:v>0.13470901399999999</c:v>
                </c:pt>
                <c:pt idx="26067">
                  <c:v>0.134729451</c:v>
                </c:pt>
                <c:pt idx="26068">
                  <c:v>0.13474988299999999</c:v>
                </c:pt>
                <c:pt idx="26069">
                  <c:v>0.13477031</c:v>
                </c:pt>
                <c:pt idx="26070">
                  <c:v>0.134790731</c:v>
                </c:pt>
                <c:pt idx="26071">
                  <c:v>0.13481114699999999</c:v>
                </c:pt>
                <c:pt idx="26072">
                  <c:v>0.13483155799999999</c:v>
                </c:pt>
                <c:pt idx="26073">
                  <c:v>0.13485196299999999</c:v>
                </c:pt>
                <c:pt idx="26074">
                  <c:v>0.134872363</c:v>
                </c:pt>
                <c:pt idx="26075">
                  <c:v>0.134892758</c:v>
                </c:pt>
                <c:pt idx="26076">
                  <c:v>0.13491314700000001</c:v>
                </c:pt>
                <c:pt idx="26077">
                  <c:v>0.134933531</c:v>
                </c:pt>
                <c:pt idx="26078">
                  <c:v>0.13495391000000001</c:v>
                </c:pt>
                <c:pt idx="26079">
                  <c:v>0.134974283</c:v>
                </c:pt>
                <c:pt idx="26080">
                  <c:v>0.13499465199999999</c:v>
                </c:pt>
                <c:pt idx="26081">
                  <c:v>0.13501501399999999</c:v>
                </c:pt>
                <c:pt idx="26082">
                  <c:v>0.13503537199999999</c:v>
                </c:pt>
                <c:pt idx="26083">
                  <c:v>0.13505572399999999</c:v>
                </c:pt>
                <c:pt idx="26084">
                  <c:v>0.13507607099999999</c:v>
                </c:pt>
                <c:pt idx="26085">
                  <c:v>0.135096413</c:v>
                </c:pt>
                <c:pt idx="26086">
                  <c:v>0.13511674900000001</c:v>
                </c:pt>
                <c:pt idx="26087">
                  <c:v>0.13513707999999999</c:v>
                </c:pt>
                <c:pt idx="26088">
                  <c:v>0.13515740600000001</c:v>
                </c:pt>
                <c:pt idx="26089">
                  <c:v>0.135177726</c:v>
                </c:pt>
                <c:pt idx="26090">
                  <c:v>0.13519804099999999</c:v>
                </c:pt>
                <c:pt idx="26091">
                  <c:v>0.13521835099999999</c:v>
                </c:pt>
                <c:pt idx="26092">
                  <c:v>0.13523865600000001</c:v>
                </c:pt>
                <c:pt idx="26093">
                  <c:v>0.13525895499999999</c:v>
                </c:pt>
                <c:pt idx="26094">
                  <c:v>0.13527924899999999</c:v>
                </c:pt>
                <c:pt idx="26095">
                  <c:v>0.135299537</c:v>
                </c:pt>
                <c:pt idx="26096">
                  <c:v>0.13531982100000001</c:v>
                </c:pt>
                <c:pt idx="26097">
                  <c:v>0.13534009799999999</c:v>
                </c:pt>
                <c:pt idx="26098">
                  <c:v>0.13536037100000001</c:v>
                </c:pt>
                <c:pt idx="26099">
                  <c:v>0.135380638</c:v>
                </c:pt>
                <c:pt idx="26100">
                  <c:v>0.13540089999999999</c:v>
                </c:pt>
                <c:pt idx="26101">
                  <c:v>0.13542115699999999</c:v>
                </c:pt>
                <c:pt idx="26102">
                  <c:v>0.13544140800000001</c:v>
                </c:pt>
                <c:pt idx="26103">
                  <c:v>0.13546165399999999</c:v>
                </c:pt>
                <c:pt idx="26104">
                  <c:v>0.13548189499999999</c:v>
                </c:pt>
                <c:pt idx="26105">
                  <c:v>0.13550213</c:v>
                </c:pt>
                <c:pt idx="26106">
                  <c:v>0.13552236000000001</c:v>
                </c:pt>
                <c:pt idx="26107">
                  <c:v>0.13554258499999999</c:v>
                </c:pt>
                <c:pt idx="26108">
                  <c:v>0.13556280400000001</c:v>
                </c:pt>
                <c:pt idx="26109">
                  <c:v>0.135583018</c:v>
                </c:pt>
                <c:pt idx="26110">
                  <c:v>0.13560322699999999</c:v>
                </c:pt>
                <c:pt idx="26111">
                  <c:v>0.13562342999999999</c:v>
                </c:pt>
                <c:pt idx="26112">
                  <c:v>0.13564362799999999</c:v>
                </c:pt>
                <c:pt idx="26113">
                  <c:v>0.13566382099999999</c:v>
                </c:pt>
                <c:pt idx="26114">
                  <c:v>0.13568400899999999</c:v>
                </c:pt>
                <c:pt idx="26115">
                  <c:v>0.135704191</c:v>
                </c:pt>
                <c:pt idx="26116">
                  <c:v>0.13572436800000001</c:v>
                </c:pt>
                <c:pt idx="26117">
                  <c:v>0.135744539</c:v>
                </c:pt>
                <c:pt idx="26118">
                  <c:v>0.13576470500000001</c:v>
                </c:pt>
                <c:pt idx="26119">
                  <c:v>0.135784866</c:v>
                </c:pt>
                <c:pt idx="26120">
                  <c:v>0.135805021</c:v>
                </c:pt>
                <c:pt idx="26121">
                  <c:v>0.13582517099999999</c:v>
                </c:pt>
                <c:pt idx="26122">
                  <c:v>0.13584531599999999</c:v>
                </c:pt>
                <c:pt idx="26123">
                  <c:v>0.135865456</c:v>
                </c:pt>
                <c:pt idx="26124">
                  <c:v>0.13588559</c:v>
                </c:pt>
                <c:pt idx="26125">
                  <c:v>0.13590571800000001</c:v>
                </c:pt>
                <c:pt idx="26126">
                  <c:v>0.13592584199999999</c:v>
                </c:pt>
                <c:pt idx="26127">
                  <c:v>0.13594596</c:v>
                </c:pt>
                <c:pt idx="26128">
                  <c:v>0.13596607299999999</c:v>
                </c:pt>
                <c:pt idx="26129">
                  <c:v>0.13598618000000001</c:v>
                </c:pt>
                <c:pt idx="26130">
                  <c:v>0.13600628200000001</c:v>
                </c:pt>
                <c:pt idx="26131">
                  <c:v>0.136026379</c:v>
                </c:pt>
                <c:pt idx="26132">
                  <c:v>0.13604647</c:v>
                </c:pt>
                <c:pt idx="26133">
                  <c:v>0.13606655600000001</c:v>
                </c:pt>
                <c:pt idx="26134">
                  <c:v>0.13608663700000001</c:v>
                </c:pt>
                <c:pt idx="26135">
                  <c:v>0.13610671299999999</c:v>
                </c:pt>
                <c:pt idx="26136">
                  <c:v>0.136126782</c:v>
                </c:pt>
                <c:pt idx="26137">
                  <c:v>0.13614684699999999</c:v>
                </c:pt>
                <c:pt idx="26138">
                  <c:v>0.136166907</c:v>
                </c:pt>
                <c:pt idx="26139">
                  <c:v>0.136186961</c:v>
                </c:pt>
                <c:pt idx="26140">
                  <c:v>0.13620700899999999</c:v>
                </c:pt>
                <c:pt idx="26141">
                  <c:v>0.13622705199999999</c:v>
                </c:pt>
                <c:pt idx="26142">
                  <c:v>0.13624708999999999</c:v>
                </c:pt>
                <c:pt idx="26143">
                  <c:v>0.13626712299999999</c:v>
                </c:pt>
                <c:pt idx="26144">
                  <c:v>0.13628715</c:v>
                </c:pt>
                <c:pt idx="26145">
                  <c:v>0.136307172</c:v>
                </c:pt>
                <c:pt idx="26146">
                  <c:v>0.13632718899999999</c:v>
                </c:pt>
                <c:pt idx="26147">
                  <c:v>0.1363472</c:v>
                </c:pt>
                <c:pt idx="26148">
                  <c:v>0.13636720599999999</c:v>
                </c:pt>
                <c:pt idx="26149">
                  <c:v>0.13638720600000001</c:v>
                </c:pt>
                <c:pt idx="26150">
                  <c:v>0.13640720200000001</c:v>
                </c:pt>
                <c:pt idx="26151">
                  <c:v>0.136427191</c:v>
                </c:pt>
                <c:pt idx="26152">
                  <c:v>0.136447176</c:v>
                </c:pt>
                <c:pt idx="26153">
                  <c:v>0.13646715500000001</c:v>
                </c:pt>
                <c:pt idx="26154">
                  <c:v>0.13648712900000001</c:v>
                </c:pt>
                <c:pt idx="26155">
                  <c:v>0.13650709699999999</c:v>
                </c:pt>
                <c:pt idx="26156">
                  <c:v>0.13652706000000001</c:v>
                </c:pt>
                <c:pt idx="26157">
                  <c:v>0.13654701799999999</c:v>
                </c:pt>
                <c:pt idx="26158">
                  <c:v>0.13656697000000001</c:v>
                </c:pt>
                <c:pt idx="26159">
                  <c:v>0.136586917</c:v>
                </c:pt>
                <c:pt idx="26160">
                  <c:v>0.136606859</c:v>
                </c:pt>
                <c:pt idx="26161">
                  <c:v>0.136626795</c:v>
                </c:pt>
                <c:pt idx="26162">
                  <c:v>0.136646726</c:v>
                </c:pt>
                <c:pt idx="26163">
                  <c:v>0.136666651</c:v>
                </c:pt>
                <c:pt idx="26164">
                  <c:v>0.13668657100000001</c:v>
                </c:pt>
                <c:pt idx="26165">
                  <c:v>0.13670648599999999</c:v>
                </c:pt>
                <c:pt idx="26166">
                  <c:v>0.136726396</c:v>
                </c:pt>
                <c:pt idx="26167">
                  <c:v>0.13674629999999999</c:v>
                </c:pt>
                <c:pt idx="26168">
                  <c:v>0.13676619800000001</c:v>
                </c:pt>
                <c:pt idx="26169">
                  <c:v>0.136786092</c:v>
                </c:pt>
                <c:pt idx="26170">
                  <c:v>0.13680597999999999</c:v>
                </c:pt>
                <c:pt idx="26171">
                  <c:v>0.13682586199999999</c:v>
                </c:pt>
                <c:pt idx="26172">
                  <c:v>0.13684573999999999</c:v>
                </c:pt>
                <c:pt idx="26173">
                  <c:v>0.136865612</c:v>
                </c:pt>
                <c:pt idx="26174">
                  <c:v>0.136885478</c:v>
                </c:pt>
                <c:pt idx="26175">
                  <c:v>0.13690533899999999</c:v>
                </c:pt>
                <c:pt idx="26176">
                  <c:v>0.136925195</c:v>
                </c:pt>
                <c:pt idx="26177">
                  <c:v>0.13694504499999999</c:v>
                </c:pt>
                <c:pt idx="26178">
                  <c:v>0.13696489000000001</c:v>
                </c:pt>
                <c:pt idx="26179">
                  <c:v>0.13698473</c:v>
                </c:pt>
                <c:pt idx="26180">
                  <c:v>0.137004564</c:v>
                </c:pt>
                <c:pt idx="26181">
                  <c:v>0.13702439299999999</c:v>
                </c:pt>
                <c:pt idx="26182">
                  <c:v>0.137044217</c:v>
                </c:pt>
                <c:pt idx="26183">
                  <c:v>0.137064035</c:v>
                </c:pt>
                <c:pt idx="26184">
                  <c:v>0.13708384800000001</c:v>
                </c:pt>
                <c:pt idx="26185">
                  <c:v>0.13710365499999999</c:v>
                </c:pt>
                <c:pt idx="26186">
                  <c:v>0.137123457</c:v>
                </c:pt>
                <c:pt idx="26187">
                  <c:v>0.13714325399999999</c:v>
                </c:pt>
                <c:pt idx="26188">
                  <c:v>0.13716304500000001</c:v>
                </c:pt>
                <c:pt idx="26189">
                  <c:v>0.13718283100000001</c:v>
                </c:pt>
                <c:pt idx="26190">
                  <c:v>0.137202612</c:v>
                </c:pt>
                <c:pt idx="26191">
                  <c:v>0.137222387</c:v>
                </c:pt>
                <c:pt idx="26192">
                  <c:v>0.137242156</c:v>
                </c:pt>
                <c:pt idx="26193">
                  <c:v>0.13726192100000001</c:v>
                </c:pt>
                <c:pt idx="26194">
                  <c:v>0.13728167999999999</c:v>
                </c:pt>
                <c:pt idx="26195">
                  <c:v>0.137301433</c:v>
                </c:pt>
                <c:pt idx="26196">
                  <c:v>0.13732118200000001</c:v>
                </c:pt>
                <c:pt idx="26197">
                  <c:v>0.137340925</c:v>
                </c:pt>
                <c:pt idx="26198">
                  <c:v>0.13736066199999999</c:v>
                </c:pt>
                <c:pt idx="26199">
                  <c:v>0.13738039399999999</c:v>
                </c:pt>
                <c:pt idx="26200">
                  <c:v>0.13740012099999999</c:v>
                </c:pt>
                <c:pt idx="26201">
                  <c:v>0.13741984199999999</c:v>
                </c:pt>
                <c:pt idx="26202">
                  <c:v>0.13743955799999999</c:v>
                </c:pt>
                <c:pt idx="26203">
                  <c:v>0.137459269</c:v>
                </c:pt>
                <c:pt idx="26204">
                  <c:v>0.137478974</c:v>
                </c:pt>
                <c:pt idx="26205">
                  <c:v>0.13749867399999999</c:v>
                </c:pt>
                <c:pt idx="26206">
                  <c:v>0.137518368</c:v>
                </c:pt>
                <c:pt idx="26207">
                  <c:v>0.13753805699999999</c:v>
                </c:pt>
                <c:pt idx="26208">
                  <c:v>0.13755774100000001</c:v>
                </c:pt>
                <c:pt idx="26209">
                  <c:v>0.13757741900000001</c:v>
                </c:pt>
                <c:pt idx="26210">
                  <c:v>0.137597092</c:v>
                </c:pt>
                <c:pt idx="26211">
                  <c:v>0.13761675900000001</c:v>
                </c:pt>
                <c:pt idx="26212">
                  <c:v>0.13763642100000001</c:v>
                </c:pt>
                <c:pt idx="26213">
                  <c:v>0.13765607799999999</c:v>
                </c:pt>
                <c:pt idx="26214">
                  <c:v>0.137675729</c:v>
                </c:pt>
                <c:pt idx="26215">
                  <c:v>0.13769537500000001</c:v>
                </c:pt>
                <c:pt idx="26216">
                  <c:v>0.137715015</c:v>
                </c:pt>
                <c:pt idx="26217">
                  <c:v>0.13773464999999999</c:v>
                </c:pt>
                <c:pt idx="26218">
                  <c:v>0.13775428000000001</c:v>
                </c:pt>
                <c:pt idx="26219">
                  <c:v>0.137773904</c:v>
                </c:pt>
                <c:pt idx="26220">
                  <c:v>0.137793523</c:v>
                </c:pt>
                <c:pt idx="26221">
                  <c:v>0.137813137</c:v>
                </c:pt>
                <c:pt idx="26222">
                  <c:v>0.13783274500000001</c:v>
                </c:pt>
                <c:pt idx="26223">
                  <c:v>0.13785234699999999</c:v>
                </c:pt>
                <c:pt idx="26224">
                  <c:v>0.137871945</c:v>
                </c:pt>
                <c:pt idx="26225">
                  <c:v>0.13789153600000001</c:v>
                </c:pt>
                <c:pt idx="26226">
                  <c:v>0.137911123</c:v>
                </c:pt>
                <c:pt idx="26227">
                  <c:v>0.13793070399999999</c:v>
                </c:pt>
                <c:pt idx="26228">
                  <c:v>0.13795028000000001</c:v>
                </c:pt>
                <c:pt idx="26229">
                  <c:v>0.13796985</c:v>
                </c:pt>
                <c:pt idx="26230">
                  <c:v>0.137989415</c:v>
                </c:pt>
                <c:pt idx="26231">
                  <c:v>0.13800897400000001</c:v>
                </c:pt>
                <c:pt idx="26232">
                  <c:v>0.13802852800000001</c:v>
                </c:pt>
                <c:pt idx="26233">
                  <c:v>0.13804807699999999</c:v>
                </c:pt>
                <c:pt idx="26234">
                  <c:v>0.13806762</c:v>
                </c:pt>
                <c:pt idx="26235">
                  <c:v>0.13808715799999999</c:v>
                </c:pt>
                <c:pt idx="26236">
                  <c:v>0.13810669</c:v>
                </c:pt>
                <c:pt idx="26237">
                  <c:v>0.138126217</c:v>
                </c:pt>
                <c:pt idx="26238">
                  <c:v>0.13814573899999999</c:v>
                </c:pt>
                <c:pt idx="26239">
                  <c:v>0.13816525499999999</c:v>
                </c:pt>
                <c:pt idx="26240">
                  <c:v>0.13818476599999999</c:v>
                </c:pt>
                <c:pt idx="26241">
                  <c:v>0.13820427099999999</c:v>
                </c:pt>
                <c:pt idx="26242">
                  <c:v>0.138223771</c:v>
                </c:pt>
                <c:pt idx="26243">
                  <c:v>0.138243266</c:v>
                </c:pt>
                <c:pt idx="26244">
                  <c:v>0.13826275499999999</c:v>
                </c:pt>
                <c:pt idx="26245">
                  <c:v>0.138282238</c:v>
                </c:pt>
                <c:pt idx="26246">
                  <c:v>0.13830171699999999</c:v>
                </c:pt>
                <c:pt idx="26247">
                  <c:v>0.13832118900000001</c:v>
                </c:pt>
                <c:pt idx="26248">
                  <c:v>0.13834065700000001</c:v>
                </c:pt>
                <c:pt idx="26249">
                  <c:v>0.138360119</c:v>
                </c:pt>
                <c:pt idx="26250">
                  <c:v>0.138379576</c:v>
                </c:pt>
                <c:pt idx="26251">
                  <c:v>0.13839902700000001</c:v>
                </c:pt>
                <c:pt idx="26252">
                  <c:v>0.13841847299999999</c:v>
                </c:pt>
                <c:pt idx="26253">
                  <c:v>0.138437913</c:v>
                </c:pt>
                <c:pt idx="26254">
                  <c:v>0.13845734800000001</c:v>
                </c:pt>
                <c:pt idx="26255">
                  <c:v>0.138476777</c:v>
                </c:pt>
                <c:pt idx="26256">
                  <c:v>0.13849620100000001</c:v>
                </c:pt>
                <c:pt idx="26257">
                  <c:v>0.13851562000000001</c:v>
                </c:pt>
                <c:pt idx="26258">
                  <c:v>0.138535033</c:v>
                </c:pt>
                <c:pt idx="26259">
                  <c:v>0.138554441</c:v>
                </c:pt>
                <c:pt idx="26260">
                  <c:v>0.138573844</c:v>
                </c:pt>
                <c:pt idx="26261">
                  <c:v>0.13859324100000001</c:v>
                </c:pt>
                <c:pt idx="26262">
                  <c:v>0.13861263200000001</c:v>
                </c:pt>
                <c:pt idx="26263">
                  <c:v>0.138632018</c:v>
                </c:pt>
                <c:pt idx="26264">
                  <c:v>0.13865139900000001</c:v>
                </c:pt>
                <c:pt idx="26265">
                  <c:v>0.138670774</c:v>
                </c:pt>
                <c:pt idx="26266">
                  <c:v>0.13869014399999999</c:v>
                </c:pt>
                <c:pt idx="26267">
                  <c:v>0.13870950900000001</c:v>
                </c:pt>
                <c:pt idx="26268">
                  <c:v>0.13872886800000001</c:v>
                </c:pt>
                <c:pt idx="26269">
                  <c:v>0.138748221</c:v>
                </c:pt>
                <c:pt idx="26270">
                  <c:v>0.13876756900000001</c:v>
                </c:pt>
                <c:pt idx="26271">
                  <c:v>0.13878691200000001</c:v>
                </c:pt>
                <c:pt idx="26272">
                  <c:v>0.13880624899999999</c:v>
                </c:pt>
                <c:pt idx="26273">
                  <c:v>0.138825581</c:v>
                </c:pt>
                <c:pt idx="26274">
                  <c:v>0.13884490699999999</c:v>
                </c:pt>
                <c:pt idx="26275">
                  <c:v>0.13886422800000001</c:v>
                </c:pt>
                <c:pt idx="26276">
                  <c:v>0.138883544</c:v>
                </c:pt>
                <c:pt idx="26277">
                  <c:v>0.13890285399999999</c:v>
                </c:pt>
                <c:pt idx="26278">
                  <c:v>0.13892215899999999</c:v>
                </c:pt>
                <c:pt idx="26279">
                  <c:v>0.13894145799999999</c:v>
                </c:pt>
                <c:pt idx="26280">
                  <c:v>0.13896075199999999</c:v>
                </c:pt>
                <c:pt idx="26281">
                  <c:v>0.13898004</c:v>
                </c:pt>
                <c:pt idx="26282">
                  <c:v>0.13899932300000001</c:v>
                </c:pt>
                <c:pt idx="26283">
                  <c:v>0.13901859999999999</c:v>
                </c:pt>
                <c:pt idx="26284">
                  <c:v>0.13903787200000001</c:v>
                </c:pt>
                <c:pt idx="26285">
                  <c:v>0.139057139</c:v>
                </c:pt>
                <c:pt idx="26286">
                  <c:v>0.13907639999999999</c:v>
                </c:pt>
                <c:pt idx="26287">
                  <c:v>0.13909565600000001</c:v>
                </c:pt>
                <c:pt idx="26288">
                  <c:v>0.13911490600000001</c:v>
                </c:pt>
                <c:pt idx="26289">
                  <c:v>0.13913415100000001</c:v>
                </c:pt>
                <c:pt idx="26290">
                  <c:v>0.13915338999999999</c:v>
                </c:pt>
                <c:pt idx="26291">
                  <c:v>0.13917262399999999</c:v>
                </c:pt>
                <c:pt idx="26292">
                  <c:v>0.139191853</c:v>
                </c:pt>
                <c:pt idx="26293">
                  <c:v>0.13921107599999999</c:v>
                </c:pt>
                <c:pt idx="26294">
                  <c:v>0.139230294</c:v>
                </c:pt>
                <c:pt idx="26295">
                  <c:v>0.139249506</c:v>
                </c:pt>
                <c:pt idx="26296">
                  <c:v>0.13926871199999999</c:v>
                </c:pt>
                <c:pt idx="26297">
                  <c:v>0.13928791400000001</c:v>
                </c:pt>
                <c:pt idx="26298">
                  <c:v>0.13930711000000001</c:v>
                </c:pt>
                <c:pt idx="26299">
                  <c:v>0.13932629999999999</c:v>
                </c:pt>
                <c:pt idx="26300">
                  <c:v>0.13934548499999999</c:v>
                </c:pt>
                <c:pt idx="26301">
                  <c:v>0.139364664</c:v>
                </c:pt>
                <c:pt idx="26302">
                  <c:v>0.13938383800000001</c:v>
                </c:pt>
                <c:pt idx="26303">
                  <c:v>0.139403007</c:v>
                </c:pt>
                <c:pt idx="26304">
                  <c:v>0.13942217000000001</c:v>
                </c:pt>
                <c:pt idx="26305">
                  <c:v>0.139441328</c:v>
                </c:pt>
                <c:pt idx="26306">
                  <c:v>0.13946048</c:v>
                </c:pt>
                <c:pt idx="26307">
                  <c:v>0.13947962699999999</c:v>
                </c:pt>
                <c:pt idx="26308">
                  <c:v>0.139498768</c:v>
                </c:pt>
                <c:pt idx="26309">
                  <c:v>0.139517904</c:v>
                </c:pt>
                <c:pt idx="26310">
                  <c:v>0.139537034</c:v>
                </c:pt>
                <c:pt idx="26311">
                  <c:v>0.13955615900000001</c:v>
                </c:pt>
                <c:pt idx="26312">
                  <c:v>0.139575279</c:v>
                </c:pt>
                <c:pt idx="26313">
                  <c:v>0.13959439300000001</c:v>
                </c:pt>
                <c:pt idx="26314">
                  <c:v>0.139613501</c:v>
                </c:pt>
                <c:pt idx="26315">
                  <c:v>0.13963260399999999</c:v>
                </c:pt>
                <c:pt idx="26316">
                  <c:v>0.13965170199999999</c:v>
                </c:pt>
                <c:pt idx="26317">
                  <c:v>0.13967079399999999</c:v>
                </c:pt>
                <c:pt idx="26318">
                  <c:v>0.13968988099999999</c:v>
                </c:pt>
                <c:pt idx="26319">
                  <c:v>0.13970896199999999</c:v>
                </c:pt>
                <c:pt idx="26320">
                  <c:v>0.139728038</c:v>
                </c:pt>
                <c:pt idx="26321">
                  <c:v>0.13974710800000001</c:v>
                </c:pt>
                <c:pt idx="26322">
                  <c:v>0.13976617299999999</c:v>
                </c:pt>
                <c:pt idx="26323">
                  <c:v>0.13978523300000001</c:v>
                </c:pt>
                <c:pt idx="26324">
                  <c:v>0.139804287</c:v>
                </c:pt>
                <c:pt idx="26325">
                  <c:v>0.13982333499999999</c:v>
                </c:pt>
                <c:pt idx="26326">
                  <c:v>0.13984237799999999</c:v>
                </c:pt>
                <c:pt idx="26327">
                  <c:v>0.13986141599999999</c:v>
                </c:pt>
                <c:pt idx="26328">
                  <c:v>0.13988044799999999</c:v>
                </c:pt>
                <c:pt idx="26329">
                  <c:v>0.139899474</c:v>
                </c:pt>
                <c:pt idx="26330">
                  <c:v>0.139918495</c:v>
                </c:pt>
                <c:pt idx="26331">
                  <c:v>0.13993751099999999</c:v>
                </c:pt>
                <c:pt idx="26332">
                  <c:v>0.139956521</c:v>
                </c:pt>
                <c:pt idx="26333">
                  <c:v>0.13997552599999999</c:v>
                </c:pt>
                <c:pt idx="26334">
                  <c:v>0.13999452500000001</c:v>
                </c:pt>
                <c:pt idx="26335">
                  <c:v>0.140013519</c:v>
                </c:pt>
                <c:pt idx="26336">
                  <c:v>0.140032508</c:v>
                </c:pt>
                <c:pt idx="26337">
                  <c:v>0.14005149</c:v>
                </c:pt>
                <c:pt idx="26338">
                  <c:v>0.140070468</c:v>
                </c:pt>
                <c:pt idx="26339">
                  <c:v>0.14008944000000001</c:v>
                </c:pt>
                <c:pt idx="26340">
                  <c:v>0.14010840599999999</c:v>
                </c:pt>
                <c:pt idx="26341">
                  <c:v>0.140127367</c:v>
                </c:pt>
                <c:pt idx="26342">
                  <c:v>0.14014632299999999</c:v>
                </c:pt>
                <c:pt idx="26343">
                  <c:v>0.14016527300000001</c:v>
                </c:pt>
                <c:pt idx="26344">
                  <c:v>0.140184217</c:v>
                </c:pt>
                <c:pt idx="26345">
                  <c:v>0.140203156</c:v>
                </c:pt>
                <c:pt idx="26346">
                  <c:v>0.14022208999999999</c:v>
                </c:pt>
                <c:pt idx="26347">
                  <c:v>0.140241018</c:v>
                </c:pt>
                <c:pt idx="26348">
                  <c:v>0.140259941</c:v>
                </c:pt>
                <c:pt idx="26349">
                  <c:v>0.14027885800000001</c:v>
                </c:pt>
                <c:pt idx="26350">
                  <c:v>0.14029776899999999</c:v>
                </c:pt>
                <c:pt idx="26351">
                  <c:v>0.140316676</c:v>
                </c:pt>
                <c:pt idx="26352">
                  <c:v>0.14033557599999999</c:v>
                </c:pt>
                <c:pt idx="26353">
                  <c:v>0.14035447100000001</c:v>
                </c:pt>
                <c:pt idx="26354">
                  <c:v>0.140373361</c:v>
                </c:pt>
                <c:pt idx="26355">
                  <c:v>0.140392245</c:v>
                </c:pt>
                <c:pt idx="26356">
                  <c:v>0.140411124</c:v>
                </c:pt>
                <c:pt idx="26357">
                  <c:v>0.140429998</c:v>
                </c:pt>
                <c:pt idx="26358">
                  <c:v>0.14044886500000001</c:v>
                </c:pt>
                <c:pt idx="26359">
                  <c:v>0.14046772799999999</c:v>
                </c:pt>
                <c:pt idx="26360">
                  <c:v>0.140486585</c:v>
                </c:pt>
                <c:pt idx="26361">
                  <c:v>0.14050543600000001</c:v>
                </c:pt>
                <c:pt idx="26362">
                  <c:v>0.140524282</c:v>
                </c:pt>
                <c:pt idx="26363">
                  <c:v>0.14054312199999999</c:v>
                </c:pt>
                <c:pt idx="26364">
                  <c:v>0.14056195699999999</c:v>
                </c:pt>
                <c:pt idx="26365">
                  <c:v>0.14058078600000001</c:v>
                </c:pt>
                <c:pt idx="26366">
                  <c:v>0.14059961000000001</c:v>
                </c:pt>
                <c:pt idx="26367">
                  <c:v>0.14061842899999999</c:v>
                </c:pt>
                <c:pt idx="26368">
                  <c:v>0.140637242</c:v>
                </c:pt>
                <c:pt idx="26369">
                  <c:v>0.14065604900000001</c:v>
                </c:pt>
                <c:pt idx="26370">
                  <c:v>0.14067485099999999</c:v>
                </c:pt>
                <c:pt idx="26371">
                  <c:v>0.14069364700000001</c:v>
                </c:pt>
                <c:pt idx="26372">
                  <c:v>0.140712438</c:v>
                </c:pt>
                <c:pt idx="26373">
                  <c:v>0.14073122399999999</c:v>
                </c:pt>
                <c:pt idx="26374">
                  <c:v>0.14075000400000001</c:v>
                </c:pt>
                <c:pt idx="26375">
                  <c:v>0.14076877800000001</c:v>
                </c:pt>
                <c:pt idx="26376">
                  <c:v>0.14078754700000001</c:v>
                </c:pt>
                <c:pt idx="26377">
                  <c:v>0.14080631099999999</c:v>
                </c:pt>
                <c:pt idx="26378">
                  <c:v>0.140825069</c:v>
                </c:pt>
                <c:pt idx="26379">
                  <c:v>0.14084382100000001</c:v>
                </c:pt>
                <c:pt idx="26380">
                  <c:v>0.14086256799999999</c:v>
                </c:pt>
                <c:pt idx="26381">
                  <c:v>0.14088130900000001</c:v>
                </c:pt>
                <c:pt idx="26382">
                  <c:v>0.140900045</c:v>
                </c:pt>
                <c:pt idx="26383">
                  <c:v>0.140918776</c:v>
                </c:pt>
                <c:pt idx="26384">
                  <c:v>0.14093750099999999</c:v>
                </c:pt>
                <c:pt idx="26385">
                  <c:v>0.14095621999999999</c:v>
                </c:pt>
                <c:pt idx="26386">
                  <c:v>0.140974934</c:v>
                </c:pt>
                <c:pt idx="26387">
                  <c:v>0.140993643</c:v>
                </c:pt>
                <c:pt idx="26388">
                  <c:v>0.14101234600000001</c:v>
                </c:pt>
                <c:pt idx="26389">
                  <c:v>0.14103104299999999</c:v>
                </c:pt>
                <c:pt idx="26390">
                  <c:v>0.14104973500000001</c:v>
                </c:pt>
                <c:pt idx="26391">
                  <c:v>0.141068422</c:v>
                </c:pt>
                <c:pt idx="26392">
                  <c:v>0.14108710299999999</c:v>
                </c:pt>
                <c:pt idx="26393">
                  <c:v>0.14110577799999999</c:v>
                </c:pt>
                <c:pt idx="26394">
                  <c:v>0.14112444800000001</c:v>
                </c:pt>
                <c:pt idx="26395">
                  <c:v>0.14114311199999999</c:v>
                </c:pt>
                <c:pt idx="26396">
                  <c:v>0.14116177099999999</c:v>
                </c:pt>
                <c:pt idx="26397">
                  <c:v>0.141180425</c:v>
                </c:pt>
                <c:pt idx="26398">
                  <c:v>0.14119907300000001</c:v>
                </c:pt>
                <c:pt idx="26399">
                  <c:v>0.14121771499999999</c:v>
                </c:pt>
                <c:pt idx="26400">
                  <c:v>0.14123635200000001</c:v>
                </c:pt>
                <c:pt idx="26401">
                  <c:v>0.141254983</c:v>
                </c:pt>
                <c:pt idx="26402">
                  <c:v>0.14127360899999999</c:v>
                </c:pt>
                <c:pt idx="26403">
                  <c:v>0.14129222899999999</c:v>
                </c:pt>
                <c:pt idx="26404">
                  <c:v>0.14131084399999999</c:v>
                </c:pt>
                <c:pt idx="26405">
                  <c:v>0.14132945399999999</c:v>
                </c:pt>
                <c:pt idx="26406">
                  <c:v>0.141348057</c:v>
                </c:pt>
                <c:pt idx="26407">
                  <c:v>0.14136665600000001</c:v>
                </c:pt>
                <c:pt idx="26408">
                  <c:v>0.14138524799999999</c:v>
                </c:pt>
                <c:pt idx="26409">
                  <c:v>0.141403836</c:v>
                </c:pt>
                <c:pt idx="26410">
                  <c:v>0.14142241699999999</c:v>
                </c:pt>
                <c:pt idx="26411">
                  <c:v>0.14144099399999999</c:v>
                </c:pt>
                <c:pt idx="26412">
                  <c:v>0.14145956400000001</c:v>
                </c:pt>
                <c:pt idx="26413">
                  <c:v>0.14147813000000001</c:v>
                </c:pt>
                <c:pt idx="26414">
                  <c:v>0.14149668900000001</c:v>
                </c:pt>
                <c:pt idx="26415">
                  <c:v>0.14151524300000001</c:v>
                </c:pt>
                <c:pt idx="26416">
                  <c:v>0.14153379199999999</c:v>
                </c:pt>
                <c:pt idx="26417">
                  <c:v>0.141552335</c:v>
                </c:pt>
                <c:pt idx="26418">
                  <c:v>0.14157087300000001</c:v>
                </c:pt>
                <c:pt idx="26419">
                  <c:v>0.141589405</c:v>
                </c:pt>
                <c:pt idx="26420">
                  <c:v>0.14160793099999999</c:v>
                </c:pt>
                <c:pt idx="26421">
                  <c:v>0.14162645200000001</c:v>
                </c:pt>
                <c:pt idx="26422">
                  <c:v>0.14164496800000001</c:v>
                </c:pt>
                <c:pt idx="26423">
                  <c:v>0.14166347800000001</c:v>
                </c:pt>
                <c:pt idx="26424">
                  <c:v>0.14168198200000001</c:v>
                </c:pt>
                <c:pt idx="26425">
                  <c:v>0.14170048099999999</c:v>
                </c:pt>
                <c:pt idx="26426">
                  <c:v>0.141718974</c:v>
                </c:pt>
                <c:pt idx="26427">
                  <c:v>0.14173746200000001</c:v>
                </c:pt>
                <c:pt idx="26428">
                  <c:v>0.14175594499999999</c:v>
                </c:pt>
                <c:pt idx="26429">
                  <c:v>0.14177442100000001</c:v>
                </c:pt>
                <c:pt idx="26430">
                  <c:v>0.141792893</c:v>
                </c:pt>
                <c:pt idx="26431">
                  <c:v>0.141811359</c:v>
                </c:pt>
                <c:pt idx="26432">
                  <c:v>0.141829819</c:v>
                </c:pt>
                <c:pt idx="26433">
                  <c:v>0.141848273</c:v>
                </c:pt>
                <c:pt idx="26434">
                  <c:v>0.141866723</c:v>
                </c:pt>
                <c:pt idx="26435">
                  <c:v>0.14188516600000001</c:v>
                </c:pt>
                <c:pt idx="26436">
                  <c:v>0.14190360399999999</c:v>
                </c:pt>
                <c:pt idx="26437">
                  <c:v>0.141922037</c:v>
                </c:pt>
                <c:pt idx="26438">
                  <c:v>0.14194046399999999</c:v>
                </c:pt>
                <c:pt idx="26439">
                  <c:v>0.14195888500000001</c:v>
                </c:pt>
                <c:pt idx="26440">
                  <c:v>0.141977301</c:v>
                </c:pt>
                <c:pt idx="26441">
                  <c:v>0.141995712</c:v>
                </c:pt>
                <c:pt idx="26442">
                  <c:v>0.142014117</c:v>
                </c:pt>
                <c:pt idx="26443">
                  <c:v>0.142032516</c:v>
                </c:pt>
                <c:pt idx="26444">
                  <c:v>0.14205091</c:v>
                </c:pt>
                <c:pt idx="26445">
                  <c:v>0.14206929800000001</c:v>
                </c:pt>
                <c:pt idx="26446">
                  <c:v>0.14208768099999999</c:v>
                </c:pt>
                <c:pt idx="26447">
                  <c:v>0.14210605800000001</c:v>
                </c:pt>
                <c:pt idx="26448">
                  <c:v>0.14212443</c:v>
                </c:pt>
                <c:pt idx="26449">
                  <c:v>0.14214279599999999</c:v>
                </c:pt>
                <c:pt idx="26450">
                  <c:v>0.14216115600000001</c:v>
                </c:pt>
                <c:pt idx="26451">
                  <c:v>0.14217951200000001</c:v>
                </c:pt>
                <c:pt idx="26452">
                  <c:v>0.14219786100000001</c:v>
                </c:pt>
                <c:pt idx="26453">
                  <c:v>0.14221620500000001</c:v>
                </c:pt>
                <c:pt idx="26454">
                  <c:v>0.14223454299999999</c:v>
                </c:pt>
                <c:pt idx="26455">
                  <c:v>0.142252876</c:v>
                </c:pt>
                <c:pt idx="26456">
                  <c:v>0.14227120400000001</c:v>
                </c:pt>
                <c:pt idx="26457">
                  <c:v>0.142289525</c:v>
                </c:pt>
                <c:pt idx="26458">
                  <c:v>0.14230784199999999</c:v>
                </c:pt>
                <c:pt idx="26459">
                  <c:v>0.14232615200000001</c:v>
                </c:pt>
                <c:pt idx="26460">
                  <c:v>0.14234445800000001</c:v>
                </c:pt>
                <c:pt idx="26461">
                  <c:v>0.14236275700000001</c:v>
                </c:pt>
                <c:pt idx="26462">
                  <c:v>0.14238105100000001</c:v>
                </c:pt>
                <c:pt idx="26463">
                  <c:v>0.14239934000000001</c:v>
                </c:pt>
                <c:pt idx="26464">
                  <c:v>0.14241762299999999</c:v>
                </c:pt>
                <c:pt idx="26465">
                  <c:v>0.1424359</c:v>
                </c:pt>
                <c:pt idx="26466">
                  <c:v>0.14245417199999999</c:v>
                </c:pt>
                <c:pt idx="26467">
                  <c:v>0.14247243800000001</c:v>
                </c:pt>
                <c:pt idx="26468">
                  <c:v>0.142490699</c:v>
                </c:pt>
                <c:pt idx="26469">
                  <c:v>0.14250895399999999</c:v>
                </c:pt>
                <c:pt idx="26470">
                  <c:v>0.14252720399999999</c:v>
                </c:pt>
                <c:pt idx="26471">
                  <c:v>0.14254544799999999</c:v>
                </c:pt>
                <c:pt idx="26472">
                  <c:v>0.142563686</c:v>
                </c:pt>
                <c:pt idx="26473">
                  <c:v>0.142581919</c:v>
                </c:pt>
                <c:pt idx="26474">
                  <c:v>0.14260014700000001</c:v>
                </c:pt>
                <c:pt idx="26475">
                  <c:v>0.14261836899999999</c:v>
                </c:pt>
                <c:pt idx="26476">
                  <c:v>0.14263658500000001</c:v>
                </c:pt>
                <c:pt idx="26477">
                  <c:v>0.142654796</c:v>
                </c:pt>
                <c:pt idx="26478">
                  <c:v>0.14267300099999999</c:v>
                </c:pt>
                <c:pt idx="26479">
                  <c:v>0.14269120099999999</c:v>
                </c:pt>
                <c:pt idx="26480">
                  <c:v>0.14270939499999999</c:v>
                </c:pt>
                <c:pt idx="26481">
                  <c:v>0.14272758399999999</c:v>
                </c:pt>
                <c:pt idx="26482">
                  <c:v>0.142745766</c:v>
                </c:pt>
                <c:pt idx="26483">
                  <c:v>0.142763944</c:v>
                </c:pt>
                <c:pt idx="26484">
                  <c:v>0.14278211599999999</c:v>
                </c:pt>
                <c:pt idx="26485">
                  <c:v>0.142800282</c:v>
                </c:pt>
                <c:pt idx="26486">
                  <c:v>0.14281844299999999</c:v>
                </c:pt>
                <c:pt idx="26487">
                  <c:v>0.14283659800000001</c:v>
                </c:pt>
                <c:pt idx="26488">
                  <c:v>0.142854748</c:v>
                </c:pt>
                <c:pt idx="26489">
                  <c:v>0.142872892</c:v>
                </c:pt>
                <c:pt idx="26490">
                  <c:v>0.14289103</c:v>
                </c:pt>
                <c:pt idx="26491">
                  <c:v>0.14290916300000001</c:v>
                </c:pt>
                <c:pt idx="26492">
                  <c:v>0.14292729100000001</c:v>
                </c:pt>
                <c:pt idx="26493">
                  <c:v>0.14294541199999999</c:v>
                </c:pt>
                <c:pt idx="26494">
                  <c:v>0.14296352900000001</c:v>
                </c:pt>
                <c:pt idx="26495">
                  <c:v>0.14298163899999999</c:v>
                </c:pt>
                <c:pt idx="26496">
                  <c:v>0.14299974400000001</c:v>
                </c:pt>
                <c:pt idx="26497">
                  <c:v>0.14301784400000001</c:v>
                </c:pt>
                <c:pt idx="26498">
                  <c:v>0.143035938</c:v>
                </c:pt>
                <c:pt idx="26499">
                  <c:v>0.143054026</c:v>
                </c:pt>
                <c:pt idx="26500">
                  <c:v>0.143072109</c:v>
                </c:pt>
                <c:pt idx="26501">
                  <c:v>0.14309018600000001</c:v>
                </c:pt>
                <c:pt idx="26502">
                  <c:v>0.14310825799999999</c:v>
                </c:pt>
                <c:pt idx="26503">
                  <c:v>0.143126324</c:v>
                </c:pt>
                <c:pt idx="26504">
                  <c:v>0.14314438500000001</c:v>
                </c:pt>
                <c:pt idx="26505">
                  <c:v>0.14316244</c:v>
                </c:pt>
                <c:pt idx="26506">
                  <c:v>0.14318048899999999</c:v>
                </c:pt>
                <c:pt idx="26507">
                  <c:v>0.14319853299999999</c:v>
                </c:pt>
                <c:pt idx="26508">
                  <c:v>0.14321657099999999</c:v>
                </c:pt>
                <c:pt idx="26509">
                  <c:v>0.14323460399999999</c:v>
                </c:pt>
                <c:pt idx="26510">
                  <c:v>0.14325263099999999</c:v>
                </c:pt>
                <c:pt idx="26511">
                  <c:v>0.143270653</c:v>
                </c:pt>
                <c:pt idx="26512">
                  <c:v>0.14328866800000001</c:v>
                </c:pt>
                <c:pt idx="26513">
                  <c:v>0.14330667899999999</c:v>
                </c:pt>
                <c:pt idx="26514">
                  <c:v>0.14332468400000001</c:v>
                </c:pt>
                <c:pt idx="26515">
                  <c:v>0.143342683</c:v>
                </c:pt>
                <c:pt idx="26516">
                  <c:v>0.14336067699999999</c:v>
                </c:pt>
                <c:pt idx="26517">
                  <c:v>0.14337866499999999</c:v>
                </c:pt>
                <c:pt idx="26518">
                  <c:v>0.14339664699999999</c:v>
                </c:pt>
                <c:pt idx="26519">
                  <c:v>0.14341462399999999</c:v>
                </c:pt>
                <c:pt idx="26520">
                  <c:v>0.143432595</c:v>
                </c:pt>
                <c:pt idx="26521">
                  <c:v>0.143450561</c:v>
                </c:pt>
                <c:pt idx="26522">
                  <c:v>0.14346852099999999</c:v>
                </c:pt>
                <c:pt idx="26523">
                  <c:v>0.143486476</c:v>
                </c:pt>
                <c:pt idx="26524">
                  <c:v>0.14350442499999999</c:v>
                </c:pt>
                <c:pt idx="26525">
                  <c:v>0.14352236800000001</c:v>
                </c:pt>
                <c:pt idx="26526">
                  <c:v>0.14354030600000001</c:v>
                </c:pt>
                <c:pt idx="26527">
                  <c:v>0.143558238</c:v>
                </c:pt>
                <c:pt idx="26528">
                  <c:v>0.14357616500000001</c:v>
                </c:pt>
                <c:pt idx="26529">
                  <c:v>0.14359408600000001</c:v>
                </c:pt>
                <c:pt idx="26530">
                  <c:v>0.14361200199999999</c:v>
                </c:pt>
                <c:pt idx="26531">
                  <c:v>0.143629911</c:v>
                </c:pt>
                <c:pt idx="26532">
                  <c:v>0.14364781600000001</c:v>
                </c:pt>
                <c:pt idx="26533">
                  <c:v>0.143665714</c:v>
                </c:pt>
                <c:pt idx="26534">
                  <c:v>0.14368360799999999</c:v>
                </c:pt>
                <c:pt idx="26535">
                  <c:v>0.14370149500000001</c:v>
                </c:pt>
                <c:pt idx="26536">
                  <c:v>0.14371937700000001</c:v>
                </c:pt>
                <c:pt idx="26537">
                  <c:v>0.14373725400000001</c:v>
                </c:pt>
                <c:pt idx="26538">
                  <c:v>0.14375512400000001</c:v>
                </c:pt>
                <c:pt idx="26539">
                  <c:v>0.14377298999999999</c:v>
                </c:pt>
                <c:pt idx="26540">
                  <c:v>0.143790849</c:v>
                </c:pt>
                <c:pt idx="26541">
                  <c:v>0.14380870300000001</c:v>
                </c:pt>
                <c:pt idx="26542">
                  <c:v>0.143826552</c:v>
                </c:pt>
                <c:pt idx="26543">
                  <c:v>0.14384439399999999</c:v>
                </c:pt>
                <c:pt idx="26544">
                  <c:v>0.14386223100000001</c:v>
                </c:pt>
                <c:pt idx="26545">
                  <c:v>0.143880063</c:v>
                </c:pt>
                <c:pt idx="26546">
                  <c:v>0.143897889</c:v>
                </c:pt>
                <c:pt idx="26547">
                  <c:v>0.14391571</c:v>
                </c:pt>
                <c:pt idx="26548">
                  <c:v>0.14393352400000001</c:v>
                </c:pt>
                <c:pt idx="26549">
                  <c:v>0.14395133399999999</c:v>
                </c:pt>
                <c:pt idx="26550">
                  <c:v>0.143969137</c:v>
                </c:pt>
                <c:pt idx="26551">
                  <c:v>0.14398693500000001</c:v>
                </c:pt>
                <c:pt idx="26552">
                  <c:v>0.144004728</c:v>
                </c:pt>
                <c:pt idx="26553">
                  <c:v>0.14402251499999999</c:v>
                </c:pt>
                <c:pt idx="26554">
                  <c:v>0.14404029600000001</c:v>
                </c:pt>
                <c:pt idx="26555">
                  <c:v>0.14405807200000001</c:v>
                </c:pt>
                <c:pt idx="26556">
                  <c:v>0.14407584200000001</c:v>
                </c:pt>
                <c:pt idx="26557">
                  <c:v>0.14409360600000001</c:v>
                </c:pt>
                <c:pt idx="26558">
                  <c:v>0.14411136499999999</c:v>
                </c:pt>
                <c:pt idx="26559">
                  <c:v>0.144129118</c:v>
                </c:pt>
                <c:pt idx="26560">
                  <c:v>0.14414686600000001</c:v>
                </c:pt>
                <c:pt idx="26561">
                  <c:v>0.144164608</c:v>
                </c:pt>
                <c:pt idx="26562">
                  <c:v>0.14418234399999999</c:v>
                </c:pt>
                <c:pt idx="26563">
                  <c:v>0.14420007500000001</c:v>
                </c:pt>
                <c:pt idx="26564">
                  <c:v>0.14421780000000001</c:v>
                </c:pt>
                <c:pt idx="26565">
                  <c:v>0.14423552000000001</c:v>
                </c:pt>
                <c:pt idx="26566">
                  <c:v>0.14425323400000001</c:v>
                </c:pt>
                <c:pt idx="26567">
                  <c:v>0.14427094200000001</c:v>
                </c:pt>
                <c:pt idx="26568">
                  <c:v>0.14428864499999999</c:v>
                </c:pt>
                <c:pt idx="26569">
                  <c:v>0.144306342</c:v>
                </c:pt>
                <c:pt idx="26570">
                  <c:v>0.14432403399999999</c:v>
                </c:pt>
                <c:pt idx="26571">
                  <c:v>0.14434172000000001</c:v>
                </c:pt>
                <c:pt idx="26572">
                  <c:v>0.1443594</c:v>
                </c:pt>
                <c:pt idx="26573">
                  <c:v>0.14437707499999999</c:v>
                </c:pt>
                <c:pt idx="26574">
                  <c:v>0.14439474399999999</c:v>
                </c:pt>
                <c:pt idx="26575">
                  <c:v>0.14441240799999999</c:v>
                </c:pt>
                <c:pt idx="26576">
                  <c:v>0.144430066</c:v>
                </c:pt>
                <c:pt idx="26577">
                  <c:v>0.144447718</c:v>
                </c:pt>
                <c:pt idx="26578">
                  <c:v>0.14446536500000001</c:v>
                </c:pt>
                <c:pt idx="26579">
                  <c:v>0.144483006</c:v>
                </c:pt>
                <c:pt idx="26580">
                  <c:v>0.14450064100000001</c:v>
                </c:pt>
                <c:pt idx="26581">
                  <c:v>0.144518271</c:v>
                </c:pt>
                <c:pt idx="26582">
                  <c:v>0.144535895</c:v>
                </c:pt>
                <c:pt idx="26583">
                  <c:v>0.14455351399999999</c:v>
                </c:pt>
                <c:pt idx="26584">
                  <c:v>0.14457112699999999</c:v>
                </c:pt>
                <c:pt idx="26585">
                  <c:v>0.144588734</c:v>
                </c:pt>
                <c:pt idx="26586">
                  <c:v>0.144606336</c:v>
                </c:pt>
                <c:pt idx="26587">
                  <c:v>0.14462393200000001</c:v>
                </c:pt>
                <c:pt idx="26588">
                  <c:v>0.14464152299999999</c:v>
                </c:pt>
                <c:pt idx="26589">
                  <c:v>0.14465910800000001</c:v>
                </c:pt>
                <c:pt idx="26590">
                  <c:v>0.144676687</c:v>
                </c:pt>
                <c:pt idx="26591">
                  <c:v>0.14469426099999999</c:v>
                </c:pt>
                <c:pt idx="26592">
                  <c:v>0.14471182899999999</c:v>
                </c:pt>
                <c:pt idx="26593">
                  <c:v>0.14472939100000001</c:v>
                </c:pt>
                <c:pt idx="26594">
                  <c:v>0.14474694799999999</c:v>
                </c:pt>
                <c:pt idx="26595">
                  <c:v>0.14476449899999999</c:v>
                </c:pt>
                <c:pt idx="26596">
                  <c:v>0.144782045</c:v>
                </c:pt>
                <c:pt idx="26597">
                  <c:v>0.14479958500000001</c:v>
                </c:pt>
                <c:pt idx="26598">
                  <c:v>0.14481711899999999</c:v>
                </c:pt>
                <c:pt idx="26599">
                  <c:v>0.14483464800000001</c:v>
                </c:pt>
                <c:pt idx="26600">
                  <c:v>0.144852171</c:v>
                </c:pt>
                <c:pt idx="26601">
                  <c:v>0.144869688</c:v>
                </c:pt>
                <c:pt idx="26602">
                  <c:v>0.14488719999999999</c:v>
                </c:pt>
                <c:pt idx="26603">
                  <c:v>0.14490470599999999</c:v>
                </c:pt>
                <c:pt idx="26604">
                  <c:v>0.144922207</c:v>
                </c:pt>
                <c:pt idx="26605">
                  <c:v>0.144939702</c:v>
                </c:pt>
                <c:pt idx="26606">
                  <c:v>0.14495719100000001</c:v>
                </c:pt>
                <c:pt idx="26607">
                  <c:v>0.144974675</c:v>
                </c:pt>
                <c:pt idx="26608">
                  <c:v>0.14499215300000001</c:v>
                </c:pt>
                <c:pt idx="26609">
                  <c:v>0.145009625</c:v>
                </c:pt>
                <c:pt idx="26610">
                  <c:v>0.145027092</c:v>
                </c:pt>
                <c:pt idx="26611">
                  <c:v>0.14504455299999999</c:v>
                </c:pt>
                <c:pt idx="26612">
                  <c:v>0.14506200799999999</c:v>
                </c:pt>
                <c:pt idx="26613">
                  <c:v>0.14507945799999999</c:v>
                </c:pt>
                <c:pt idx="26614">
                  <c:v>0.145096903</c:v>
                </c:pt>
                <c:pt idx="26615">
                  <c:v>0.14511434100000001</c:v>
                </c:pt>
                <c:pt idx="26616">
                  <c:v>0.14513177399999999</c:v>
                </c:pt>
                <c:pt idx="26617">
                  <c:v>0.145149202</c:v>
                </c:pt>
                <c:pt idx="26618">
                  <c:v>0.14516662299999999</c:v>
                </c:pt>
                <c:pt idx="26619">
                  <c:v>0.14518403899999999</c:v>
                </c:pt>
                <c:pt idx="26620">
                  <c:v>0.14520145000000001</c:v>
                </c:pt>
                <c:pt idx="26621">
                  <c:v>0.14521885500000001</c:v>
                </c:pt>
                <c:pt idx="26622">
                  <c:v>0.14523625400000001</c:v>
                </c:pt>
                <c:pt idx="26623">
                  <c:v>0.14525364700000001</c:v>
                </c:pt>
                <c:pt idx="26624">
                  <c:v>0.14527103499999999</c:v>
                </c:pt>
                <c:pt idx="26625">
                  <c:v>0.145288418</c:v>
                </c:pt>
                <c:pt idx="26626">
                  <c:v>0.14530579399999999</c:v>
                </c:pt>
                <c:pt idx="26627">
                  <c:v>0.145323165</c:v>
                </c:pt>
                <c:pt idx="26628">
                  <c:v>0.14534053</c:v>
                </c:pt>
                <c:pt idx="26629">
                  <c:v>0.14535788999999999</c:v>
                </c:pt>
                <c:pt idx="26630">
                  <c:v>0.14537524399999999</c:v>
                </c:pt>
                <c:pt idx="26631">
                  <c:v>0.14539259299999999</c:v>
                </c:pt>
                <c:pt idx="26632">
                  <c:v>0.14540993499999999</c:v>
                </c:pt>
                <c:pt idx="26633">
                  <c:v>0.145427273</c:v>
                </c:pt>
                <c:pt idx="26634">
                  <c:v>0.14544460400000001</c:v>
                </c:pt>
                <c:pt idx="26635">
                  <c:v>0.14546192999999999</c:v>
                </c:pt>
                <c:pt idx="26636">
                  <c:v>0.14547925</c:v>
                </c:pt>
                <c:pt idx="26637">
                  <c:v>0.14549656499999999</c:v>
                </c:pt>
                <c:pt idx="26638">
                  <c:v>0.14551387399999999</c:v>
                </c:pt>
                <c:pt idx="26639">
                  <c:v>0.14553117700000001</c:v>
                </c:pt>
                <c:pt idx="26640">
                  <c:v>0.14554847400000001</c:v>
                </c:pt>
                <c:pt idx="26641">
                  <c:v>0.14556576600000001</c:v>
                </c:pt>
                <c:pt idx="26642">
                  <c:v>0.14558305299999999</c:v>
                </c:pt>
                <c:pt idx="26643">
                  <c:v>0.145600333</c:v>
                </c:pt>
                <c:pt idx="26644">
                  <c:v>0.14561760800000001</c:v>
                </c:pt>
                <c:pt idx="26645">
                  <c:v>0.145634878</c:v>
                </c:pt>
                <c:pt idx="26646">
                  <c:v>0.14565214200000001</c:v>
                </c:pt>
                <c:pt idx="26647">
                  <c:v>0.1456694</c:v>
                </c:pt>
                <c:pt idx="26648">
                  <c:v>0.145686652</c:v>
                </c:pt>
                <c:pt idx="26649">
                  <c:v>0.145703899</c:v>
                </c:pt>
                <c:pt idx="26650">
                  <c:v>0.14572114</c:v>
                </c:pt>
                <c:pt idx="26651">
                  <c:v>0.145738375</c:v>
                </c:pt>
                <c:pt idx="26652">
                  <c:v>0.14575560500000001</c:v>
                </c:pt>
                <c:pt idx="26653">
                  <c:v>0.14577282899999999</c:v>
                </c:pt>
                <c:pt idx="26654">
                  <c:v>0.14579004800000001</c:v>
                </c:pt>
                <c:pt idx="26655">
                  <c:v>0.14580726099999999</c:v>
                </c:pt>
                <c:pt idx="26656">
                  <c:v>0.14582446800000001</c:v>
                </c:pt>
                <c:pt idx="26657">
                  <c:v>0.14584167000000001</c:v>
                </c:pt>
                <c:pt idx="26658">
                  <c:v>0.145858865</c:v>
                </c:pt>
                <c:pt idx="26659">
                  <c:v>0.145876056</c:v>
                </c:pt>
                <c:pt idx="26660">
                  <c:v>0.14589324000000001</c:v>
                </c:pt>
                <c:pt idx="26661">
                  <c:v>0.14591041900000001</c:v>
                </c:pt>
                <c:pt idx="26662">
                  <c:v>0.14592759199999999</c:v>
                </c:pt>
                <c:pt idx="26663">
                  <c:v>0.14594476000000001</c:v>
                </c:pt>
                <c:pt idx="26664">
                  <c:v>0.14596192199999999</c:v>
                </c:pt>
                <c:pt idx="26665">
                  <c:v>0.14597907800000001</c:v>
                </c:pt>
                <c:pt idx="26666">
                  <c:v>0.14599622900000001</c:v>
                </c:pt>
                <c:pt idx="26667">
                  <c:v>0.146013374</c:v>
                </c:pt>
                <c:pt idx="26668">
                  <c:v>0.146030513</c:v>
                </c:pt>
                <c:pt idx="26669">
                  <c:v>0.146047647</c:v>
                </c:pt>
                <c:pt idx="26670">
                  <c:v>0.14606477500000001</c:v>
                </c:pt>
                <c:pt idx="26671">
                  <c:v>0.14608189699999999</c:v>
                </c:pt>
                <c:pt idx="26672">
                  <c:v>0.146099014</c:v>
                </c:pt>
                <c:pt idx="26673">
                  <c:v>0.14611612500000001</c:v>
                </c:pt>
                <c:pt idx="26674">
                  <c:v>0.14613323</c:v>
                </c:pt>
                <c:pt idx="26675">
                  <c:v>0.14615032999999999</c:v>
                </c:pt>
                <c:pt idx="26676">
                  <c:v>0.14616742399999999</c:v>
                </c:pt>
                <c:pt idx="26677">
                  <c:v>0.14618451199999999</c:v>
                </c:pt>
                <c:pt idx="26678">
                  <c:v>0.14620159499999999</c:v>
                </c:pt>
                <c:pt idx="26679">
                  <c:v>0.14621867199999999</c:v>
                </c:pt>
                <c:pt idx="26680">
                  <c:v>0.146235743</c:v>
                </c:pt>
                <c:pt idx="26681">
                  <c:v>0.14625280800000001</c:v>
                </c:pt>
                <c:pt idx="26682">
                  <c:v>0.146269868</c:v>
                </c:pt>
                <c:pt idx="26683">
                  <c:v>0.14628692300000001</c:v>
                </c:pt>
                <c:pt idx="26684">
                  <c:v>0.146303971</c:v>
                </c:pt>
                <c:pt idx="26685">
                  <c:v>0.146321014</c:v>
                </c:pt>
                <c:pt idx="26686">
                  <c:v>0.146338052</c:v>
                </c:pt>
                <c:pt idx="26687">
                  <c:v>0.146355083</c:v>
                </c:pt>
                <c:pt idx="26688">
                  <c:v>0.146372109</c:v>
                </c:pt>
                <c:pt idx="26689">
                  <c:v>0.14638912900000001</c:v>
                </c:pt>
                <c:pt idx="26690">
                  <c:v>0.14640614399999999</c:v>
                </c:pt>
                <c:pt idx="26691">
                  <c:v>0.146423153</c:v>
                </c:pt>
                <c:pt idx="26692">
                  <c:v>0.14644015599999999</c:v>
                </c:pt>
                <c:pt idx="26693">
                  <c:v>0.14645715400000001</c:v>
                </c:pt>
                <c:pt idx="26694">
                  <c:v>0.146474146</c:v>
                </c:pt>
                <c:pt idx="26695">
                  <c:v>0.146491132</c:v>
                </c:pt>
                <c:pt idx="26696">
                  <c:v>0.146508113</c:v>
                </c:pt>
                <c:pt idx="26697">
                  <c:v>0.146525088</c:v>
                </c:pt>
                <c:pt idx="26698">
                  <c:v>0.146542057</c:v>
                </c:pt>
                <c:pt idx="26699">
                  <c:v>0.14655902000000001</c:v>
                </c:pt>
                <c:pt idx="26700">
                  <c:v>0.146575978</c:v>
                </c:pt>
                <c:pt idx="26701">
                  <c:v>0.14659293000000001</c:v>
                </c:pt>
                <c:pt idx="26702">
                  <c:v>0.146609877</c:v>
                </c:pt>
                <c:pt idx="26703">
                  <c:v>0.14662681799999999</c:v>
                </c:pt>
                <c:pt idx="26704">
                  <c:v>0.14664375299999999</c:v>
                </c:pt>
                <c:pt idx="26705">
                  <c:v>0.14666068199999999</c:v>
                </c:pt>
                <c:pt idx="26706">
                  <c:v>0.14667760599999999</c:v>
                </c:pt>
                <c:pt idx="26707">
                  <c:v>0.14669452399999999</c:v>
                </c:pt>
                <c:pt idx="26708">
                  <c:v>0.146711436</c:v>
                </c:pt>
                <c:pt idx="26709">
                  <c:v>0.14672834300000001</c:v>
                </c:pt>
                <c:pt idx="26710">
                  <c:v>0.146745244</c:v>
                </c:pt>
                <c:pt idx="26711">
                  <c:v>0.14676214000000001</c:v>
                </c:pt>
                <c:pt idx="26712">
                  <c:v>0.14677902900000001</c:v>
                </c:pt>
                <c:pt idx="26713">
                  <c:v>0.146795913</c:v>
                </c:pt>
                <c:pt idx="26714">
                  <c:v>0.146812791</c:v>
                </c:pt>
                <c:pt idx="26715">
                  <c:v>0.146829664</c:v>
                </c:pt>
                <c:pt idx="26716">
                  <c:v>0.146846531</c:v>
                </c:pt>
                <c:pt idx="26717">
                  <c:v>0.14686339200000001</c:v>
                </c:pt>
                <c:pt idx="26718">
                  <c:v>0.14688024799999999</c:v>
                </c:pt>
                <c:pt idx="26719">
                  <c:v>0.146897098</c:v>
                </c:pt>
                <c:pt idx="26720">
                  <c:v>0.14691394199999999</c:v>
                </c:pt>
                <c:pt idx="26721">
                  <c:v>0.14693078000000001</c:v>
                </c:pt>
                <c:pt idx="26722">
                  <c:v>0.146947613</c:v>
                </c:pt>
                <c:pt idx="26723">
                  <c:v>0.14696444</c:v>
                </c:pt>
                <c:pt idx="26724">
                  <c:v>0.146981262</c:v>
                </c:pt>
                <c:pt idx="26725">
                  <c:v>0.146998077</c:v>
                </c:pt>
                <c:pt idx="26726">
                  <c:v>0.14701488800000001</c:v>
                </c:pt>
                <c:pt idx="26727">
                  <c:v>0.14703169199999999</c:v>
                </c:pt>
                <c:pt idx="26728">
                  <c:v>0.147048491</c:v>
                </c:pt>
                <c:pt idx="26729">
                  <c:v>0.14706528299999999</c:v>
                </c:pt>
                <c:pt idx="26730">
                  <c:v>0.14708207100000001</c:v>
                </c:pt>
                <c:pt idx="26731">
                  <c:v>0.147098852</c:v>
                </c:pt>
                <c:pt idx="26732">
                  <c:v>0.147115628</c:v>
                </c:pt>
                <c:pt idx="26733">
                  <c:v>0.147132398</c:v>
                </c:pt>
                <c:pt idx="26734">
                  <c:v>0.147149163</c:v>
                </c:pt>
                <c:pt idx="26735">
                  <c:v>0.147165922</c:v>
                </c:pt>
                <c:pt idx="26736">
                  <c:v>0.14718267500000001</c:v>
                </c:pt>
                <c:pt idx="26737">
                  <c:v>0.147199422</c:v>
                </c:pt>
                <c:pt idx="26738">
                  <c:v>0.14721616400000001</c:v>
                </c:pt>
                <c:pt idx="26739">
                  <c:v>0.1472329</c:v>
                </c:pt>
                <c:pt idx="26740">
                  <c:v>0.14724962999999999</c:v>
                </c:pt>
                <c:pt idx="26741">
                  <c:v>0.14726635499999999</c:v>
                </c:pt>
                <c:pt idx="26742">
                  <c:v>0.14728307400000001</c:v>
                </c:pt>
                <c:pt idx="26743">
                  <c:v>0.14729978699999999</c:v>
                </c:pt>
                <c:pt idx="26744">
                  <c:v>0.14731649399999999</c:v>
                </c:pt>
                <c:pt idx="26745">
                  <c:v>0.147333196</c:v>
                </c:pt>
                <c:pt idx="26746">
                  <c:v>0.14734989200000001</c:v>
                </c:pt>
                <c:pt idx="26747">
                  <c:v>0.147366583</c:v>
                </c:pt>
                <c:pt idx="26748">
                  <c:v>0.14738326700000001</c:v>
                </c:pt>
                <c:pt idx="26749">
                  <c:v>0.147399946</c:v>
                </c:pt>
                <c:pt idx="26750">
                  <c:v>0.14741662</c:v>
                </c:pt>
                <c:pt idx="26751">
                  <c:v>0.147433287</c:v>
                </c:pt>
                <c:pt idx="26752">
                  <c:v>0.147449949</c:v>
                </c:pt>
                <c:pt idx="26753">
                  <c:v>0.147466605</c:v>
                </c:pt>
                <c:pt idx="26754">
                  <c:v>0.14748325600000001</c:v>
                </c:pt>
                <c:pt idx="26755">
                  <c:v>0.14749990099999999</c:v>
                </c:pt>
                <c:pt idx="26756">
                  <c:v>0.14751654</c:v>
                </c:pt>
                <c:pt idx="26757">
                  <c:v>0.14753317299999999</c:v>
                </c:pt>
                <c:pt idx="26758">
                  <c:v>0.14754980100000001</c:v>
                </c:pt>
                <c:pt idx="26759">
                  <c:v>0.147566423</c:v>
                </c:pt>
                <c:pt idx="26760">
                  <c:v>0.147583039</c:v>
                </c:pt>
                <c:pt idx="26761">
                  <c:v>0.147599649</c:v>
                </c:pt>
                <c:pt idx="26762">
                  <c:v>0.147616254</c:v>
                </c:pt>
                <c:pt idx="26763">
                  <c:v>0.14763285300000001</c:v>
                </c:pt>
                <c:pt idx="26764">
                  <c:v>0.14764944599999999</c:v>
                </c:pt>
                <c:pt idx="26765">
                  <c:v>0.147666034</c:v>
                </c:pt>
                <c:pt idx="26766">
                  <c:v>0.14768261599999999</c:v>
                </c:pt>
                <c:pt idx="26767">
                  <c:v>0.14769919200000001</c:v>
                </c:pt>
                <c:pt idx="26768">
                  <c:v>0.147715763</c:v>
                </c:pt>
                <c:pt idx="26769">
                  <c:v>0.147732328</c:v>
                </c:pt>
                <c:pt idx="26770">
                  <c:v>0.147748887</c:v>
                </c:pt>
                <c:pt idx="26771">
                  <c:v>0.14776544</c:v>
                </c:pt>
                <c:pt idx="26772">
                  <c:v>0.147781988</c:v>
                </c:pt>
                <c:pt idx="26773">
                  <c:v>0.14779853000000001</c:v>
                </c:pt>
                <c:pt idx="26774">
                  <c:v>0.14781506599999999</c:v>
                </c:pt>
                <c:pt idx="26775">
                  <c:v>0.14783159700000001</c:v>
                </c:pt>
                <c:pt idx="26776">
                  <c:v>0.147848121</c:v>
                </c:pt>
                <c:pt idx="26777">
                  <c:v>0.14786464099999999</c:v>
                </c:pt>
                <c:pt idx="26778">
                  <c:v>0.14788115399999999</c:v>
                </c:pt>
                <c:pt idx="26779">
                  <c:v>0.14789766200000001</c:v>
                </c:pt>
                <c:pt idx="26780">
                  <c:v>0.14791416399999999</c:v>
                </c:pt>
                <c:pt idx="26781">
                  <c:v>0.14793065999999999</c:v>
                </c:pt>
                <c:pt idx="26782">
                  <c:v>0.14794715</c:v>
                </c:pt>
                <c:pt idx="26783">
                  <c:v>0.14796363500000001</c:v>
                </c:pt>
                <c:pt idx="26784">
                  <c:v>0.147980114</c:v>
                </c:pt>
                <c:pt idx="26785">
                  <c:v>0.14799658700000001</c:v>
                </c:pt>
                <c:pt idx="26786">
                  <c:v>0.148013055</c:v>
                </c:pt>
                <c:pt idx="26787">
                  <c:v>0.148029517</c:v>
                </c:pt>
                <c:pt idx="26788">
                  <c:v>0.148045973</c:v>
                </c:pt>
                <c:pt idx="26789">
                  <c:v>0.148062424</c:v>
                </c:pt>
                <c:pt idx="26790">
                  <c:v>0.148078868</c:v>
                </c:pt>
                <c:pt idx="26791">
                  <c:v>0.14809530700000001</c:v>
                </c:pt>
                <c:pt idx="26792">
                  <c:v>0.14811174099999999</c:v>
                </c:pt>
                <c:pt idx="26793">
                  <c:v>0.148128168</c:v>
                </c:pt>
                <c:pt idx="26794">
                  <c:v>0.14814458999999999</c:v>
                </c:pt>
                <c:pt idx="26795">
                  <c:v>0.14816100600000001</c:v>
                </c:pt>
                <c:pt idx="26796">
                  <c:v>0.14817741700000001</c:v>
                </c:pt>
                <c:pt idx="26797">
                  <c:v>0.148193821</c:v>
                </c:pt>
                <c:pt idx="26798">
                  <c:v>0.14821022</c:v>
                </c:pt>
                <c:pt idx="26799">
                  <c:v>0.14822661300000001</c:v>
                </c:pt>
                <c:pt idx="26800">
                  <c:v>0.14824300100000001</c:v>
                </c:pt>
                <c:pt idx="26801">
                  <c:v>0.14825938299999999</c:v>
                </c:pt>
                <c:pt idx="26802">
                  <c:v>0.14827575900000001</c:v>
                </c:pt>
                <c:pt idx="26803">
                  <c:v>0.14829212899999999</c:v>
                </c:pt>
                <c:pt idx="26804">
                  <c:v>0.14830849300000001</c:v>
                </c:pt>
                <c:pt idx="26805">
                  <c:v>0.14832485200000001</c:v>
                </c:pt>
                <c:pt idx="26806">
                  <c:v>0.148341205</c:v>
                </c:pt>
                <c:pt idx="26807">
                  <c:v>0.148357553</c:v>
                </c:pt>
                <c:pt idx="26808">
                  <c:v>0.14837389400000001</c:v>
                </c:pt>
                <c:pt idx="26809">
                  <c:v>0.14839023000000001</c:v>
                </c:pt>
                <c:pt idx="26810">
                  <c:v>0.14840655999999999</c:v>
                </c:pt>
                <c:pt idx="26811">
                  <c:v>0.148422885</c:v>
                </c:pt>
                <c:pt idx="26812">
                  <c:v>0.14843920299999999</c:v>
                </c:pt>
                <c:pt idx="26813">
                  <c:v>0.14845551600000001</c:v>
                </c:pt>
                <c:pt idx="26814">
                  <c:v>0.148471823</c:v>
                </c:pt>
                <c:pt idx="26815">
                  <c:v>0.148488125</c:v>
                </c:pt>
                <c:pt idx="26816">
                  <c:v>0.148504421</c:v>
                </c:pt>
                <c:pt idx="26817">
                  <c:v>0.148520711</c:v>
                </c:pt>
                <c:pt idx="26818">
                  <c:v>0.148536995</c:v>
                </c:pt>
                <c:pt idx="26819">
                  <c:v>0.14855327400000001</c:v>
                </c:pt>
                <c:pt idx="26820">
                  <c:v>0.148569546</c:v>
                </c:pt>
                <c:pt idx="26821">
                  <c:v>0.14858581300000001</c:v>
                </c:pt>
                <c:pt idx="26822">
                  <c:v>0.148602075</c:v>
                </c:pt>
                <c:pt idx="26823">
                  <c:v>0.14861832999999999</c:v>
                </c:pt>
                <c:pt idx="26824">
                  <c:v>0.14863457999999999</c:v>
                </c:pt>
                <c:pt idx="26825">
                  <c:v>0.14865082399999999</c:v>
                </c:pt>
                <c:pt idx="26826">
                  <c:v>0.14866706299999999</c:v>
                </c:pt>
                <c:pt idx="26827">
                  <c:v>0.14868329499999999</c:v>
                </c:pt>
                <c:pt idx="26828">
                  <c:v>0.148699522</c:v>
                </c:pt>
                <c:pt idx="26829">
                  <c:v>0.14871574300000001</c:v>
                </c:pt>
                <c:pt idx="26830">
                  <c:v>0.148731959</c:v>
                </c:pt>
                <c:pt idx="26831">
                  <c:v>0.14874816799999999</c:v>
                </c:pt>
                <c:pt idx="26832">
                  <c:v>0.14876437200000001</c:v>
                </c:pt>
                <c:pt idx="26833">
                  <c:v>0.14878057</c:v>
                </c:pt>
                <c:pt idx="26834">
                  <c:v>0.148796763</c:v>
                </c:pt>
                <c:pt idx="26835">
                  <c:v>0.148812949</c:v>
                </c:pt>
                <c:pt idx="26836">
                  <c:v>0.14882913</c:v>
                </c:pt>
                <c:pt idx="26837">
                  <c:v>0.14884530500000001</c:v>
                </c:pt>
                <c:pt idx="26838">
                  <c:v>0.14886147499999999</c:v>
                </c:pt>
                <c:pt idx="26839">
                  <c:v>0.14887763800000001</c:v>
                </c:pt>
                <c:pt idx="26840">
                  <c:v>0.14889379599999999</c:v>
                </c:pt>
                <c:pt idx="26841">
                  <c:v>0.14890994900000001</c:v>
                </c:pt>
                <c:pt idx="26842">
                  <c:v>0.14892609500000001</c:v>
                </c:pt>
                <c:pt idx="26843">
                  <c:v>0.14894223600000001</c:v>
                </c:pt>
                <c:pt idx="26844">
                  <c:v>0.14895837100000001</c:v>
                </c:pt>
                <c:pt idx="26845">
                  <c:v>0.14897450000000001</c:v>
                </c:pt>
                <c:pt idx="26846">
                  <c:v>0.14899062299999999</c:v>
                </c:pt>
                <c:pt idx="26847">
                  <c:v>0.149006741</c:v>
                </c:pt>
                <c:pt idx="26848">
                  <c:v>0.14902285300000001</c:v>
                </c:pt>
                <c:pt idx="26849">
                  <c:v>0.149038959</c:v>
                </c:pt>
                <c:pt idx="26850">
                  <c:v>0.14905505899999999</c:v>
                </c:pt>
                <c:pt idx="26851">
                  <c:v>0.14907115400000001</c:v>
                </c:pt>
                <c:pt idx="26852">
                  <c:v>0.14908724300000001</c:v>
                </c:pt>
                <c:pt idx="26853">
                  <c:v>0.14910332600000001</c:v>
                </c:pt>
                <c:pt idx="26854">
                  <c:v>0.14911940400000001</c:v>
                </c:pt>
                <c:pt idx="26855">
                  <c:v>0.14913547499999999</c:v>
                </c:pt>
                <c:pt idx="26856">
                  <c:v>0.149151541</c:v>
                </c:pt>
                <c:pt idx="26857">
                  <c:v>0.14916760100000001</c:v>
                </c:pt>
                <c:pt idx="26858">
                  <c:v>0.149183656</c:v>
                </c:pt>
                <c:pt idx="26859">
                  <c:v>0.14919970399999999</c:v>
                </c:pt>
                <c:pt idx="26860">
                  <c:v>0.14921574700000001</c:v>
                </c:pt>
                <c:pt idx="26861">
                  <c:v>0.14923178400000001</c:v>
                </c:pt>
                <c:pt idx="26862">
                  <c:v>0.14924781600000001</c:v>
                </c:pt>
                <c:pt idx="26863">
                  <c:v>0.14926384100000001</c:v>
                </c:pt>
                <c:pt idx="26864">
                  <c:v>0.14927986100000001</c:v>
                </c:pt>
                <c:pt idx="26865">
                  <c:v>0.14929587499999999</c:v>
                </c:pt>
                <c:pt idx="26866">
                  <c:v>0.14931188300000001</c:v>
                </c:pt>
                <c:pt idx="26867">
                  <c:v>0.14932788599999999</c:v>
                </c:pt>
                <c:pt idx="26868">
                  <c:v>0.14934388300000001</c:v>
                </c:pt>
                <c:pt idx="26869">
                  <c:v>0.149359874</c:v>
                </c:pt>
                <c:pt idx="26870">
                  <c:v>0.149375859</c:v>
                </c:pt>
                <c:pt idx="26871">
                  <c:v>0.149391839</c:v>
                </c:pt>
                <c:pt idx="26872">
                  <c:v>0.149407812</c:v>
                </c:pt>
                <c:pt idx="26873">
                  <c:v>0.14942378000000001</c:v>
                </c:pt>
                <c:pt idx="26874">
                  <c:v>0.14943974300000001</c:v>
                </c:pt>
                <c:pt idx="26875">
                  <c:v>0.149455699</c:v>
                </c:pt>
                <c:pt idx="26876">
                  <c:v>0.14947165000000001</c:v>
                </c:pt>
                <c:pt idx="26877">
                  <c:v>0.149487595</c:v>
                </c:pt>
                <c:pt idx="26878">
                  <c:v>0.14950353399999999</c:v>
                </c:pt>
                <c:pt idx="26879">
                  <c:v>0.14951946699999999</c:v>
                </c:pt>
                <c:pt idx="26880">
                  <c:v>0.14953539499999999</c:v>
                </c:pt>
                <c:pt idx="26881">
                  <c:v>0.14955131599999999</c:v>
                </c:pt>
                <c:pt idx="26882">
                  <c:v>0.14956723299999999</c:v>
                </c:pt>
                <c:pt idx="26883">
                  <c:v>0.149583143</c:v>
                </c:pt>
                <c:pt idx="26884">
                  <c:v>0.14959904700000001</c:v>
                </c:pt>
                <c:pt idx="26885">
                  <c:v>0.149614946</c:v>
                </c:pt>
                <c:pt idx="26886">
                  <c:v>0.14963083899999999</c:v>
                </c:pt>
                <c:pt idx="26887">
                  <c:v>0.14964672700000001</c:v>
                </c:pt>
                <c:pt idx="26888">
                  <c:v>0.149662608</c:v>
                </c:pt>
                <c:pt idx="26889">
                  <c:v>0.149678484</c:v>
                </c:pt>
                <c:pt idx="26890">
                  <c:v>0.149694354</c:v>
                </c:pt>
                <c:pt idx="26891">
                  <c:v>0.14971021800000001</c:v>
                </c:pt>
                <c:pt idx="26892">
                  <c:v>0.14972607600000001</c:v>
                </c:pt>
                <c:pt idx="26893">
                  <c:v>0.149741929</c:v>
                </c:pt>
                <c:pt idx="26894">
                  <c:v>0.14975777600000001</c:v>
                </c:pt>
                <c:pt idx="26895">
                  <c:v>0.149773617</c:v>
                </c:pt>
                <c:pt idx="26896">
                  <c:v>0.14978945199999999</c:v>
                </c:pt>
                <c:pt idx="26897">
                  <c:v>0.14980528200000001</c:v>
                </c:pt>
                <c:pt idx="26898">
                  <c:v>0.14982110500000001</c:v>
                </c:pt>
                <c:pt idx="26899">
                  <c:v>0.14983692300000001</c:v>
                </c:pt>
                <c:pt idx="26900">
                  <c:v>0.14985273499999999</c:v>
                </c:pt>
                <c:pt idx="26901">
                  <c:v>0.14986854199999999</c:v>
                </c:pt>
                <c:pt idx="26902">
                  <c:v>0.149884342</c:v>
                </c:pt>
                <c:pt idx="26903">
                  <c:v>0.14990013699999999</c:v>
                </c:pt>
                <c:pt idx="26904">
                  <c:v>0.149915926</c:v>
                </c:pt>
                <c:pt idx="26905">
                  <c:v>0.14993171</c:v>
                </c:pt>
                <c:pt idx="26906">
                  <c:v>0.14994748699999999</c:v>
                </c:pt>
                <c:pt idx="26907">
                  <c:v>0.14996325899999999</c:v>
                </c:pt>
                <c:pt idx="26908">
                  <c:v>0.14997902499999999</c:v>
                </c:pt>
                <c:pt idx="26909">
                  <c:v>0.14999478499999999</c:v>
                </c:pt>
                <c:pt idx="26910">
                  <c:v>0.150010539</c:v>
                </c:pt>
                <c:pt idx="26911">
                  <c:v>0.15002628800000001</c:v>
                </c:pt>
                <c:pt idx="26912">
                  <c:v>0.15004203099999999</c:v>
                </c:pt>
                <c:pt idx="26913">
                  <c:v>0.15005776800000001</c:v>
                </c:pt>
                <c:pt idx="26914">
                  <c:v>0.150073499</c:v>
                </c:pt>
                <c:pt idx="26915">
                  <c:v>0.15008922499999999</c:v>
                </c:pt>
                <c:pt idx="26916">
                  <c:v>0.15010494399999999</c:v>
                </c:pt>
                <c:pt idx="26917">
                  <c:v>0.15012065799999999</c:v>
                </c:pt>
                <c:pt idx="26918">
                  <c:v>0.15013636599999999</c:v>
                </c:pt>
                <c:pt idx="26919">
                  <c:v>0.150152069</c:v>
                </c:pt>
                <c:pt idx="26920">
                  <c:v>0.15016776500000001</c:v>
                </c:pt>
                <c:pt idx="26921">
                  <c:v>0.15018345599999999</c:v>
                </c:pt>
                <c:pt idx="26922">
                  <c:v>0.15019914100000001</c:v>
                </c:pt>
                <c:pt idx="26923">
                  <c:v>0.15021482</c:v>
                </c:pt>
                <c:pt idx="26924">
                  <c:v>0.15023049399999999</c:v>
                </c:pt>
                <c:pt idx="26925">
                  <c:v>0.15024616099999999</c:v>
                </c:pt>
                <c:pt idx="26926">
                  <c:v>0.15026182299999999</c:v>
                </c:pt>
                <c:pt idx="26927">
                  <c:v>0.15027747899999999</c:v>
                </c:pt>
                <c:pt idx="26928">
                  <c:v>0.15029313</c:v>
                </c:pt>
                <c:pt idx="26929">
                  <c:v>0.15030877400000001</c:v>
                </c:pt>
                <c:pt idx="26930">
                  <c:v>0.15032441299999999</c:v>
                </c:pt>
                <c:pt idx="26931">
                  <c:v>0.150340046</c:v>
                </c:pt>
                <c:pt idx="26932">
                  <c:v>0.150355673</c:v>
                </c:pt>
                <c:pt idx="26933">
                  <c:v>0.15037129399999999</c:v>
                </c:pt>
                <c:pt idx="26934">
                  <c:v>0.15038691000000001</c:v>
                </c:pt>
                <c:pt idx="26935">
                  <c:v>0.15040251900000001</c:v>
                </c:pt>
                <c:pt idx="26936">
                  <c:v>0.15041812299999999</c:v>
                </c:pt>
                <c:pt idx="26937">
                  <c:v>0.15043372099999999</c:v>
                </c:pt>
                <c:pt idx="26938">
                  <c:v>0.150449314</c:v>
                </c:pt>
                <c:pt idx="26939">
                  <c:v>0.15046490000000001</c:v>
                </c:pt>
                <c:pt idx="26940">
                  <c:v>0.150480481</c:v>
                </c:pt>
                <c:pt idx="26941">
                  <c:v>0.15049605599999999</c:v>
                </c:pt>
                <c:pt idx="26942">
                  <c:v>0.15051162500000001</c:v>
                </c:pt>
                <c:pt idx="26943">
                  <c:v>0.15052718900000001</c:v>
                </c:pt>
                <c:pt idx="26944">
                  <c:v>0.15054274600000001</c:v>
                </c:pt>
                <c:pt idx="26945">
                  <c:v>0.15055829800000001</c:v>
                </c:pt>
                <c:pt idx="26946">
                  <c:v>0.15057384400000001</c:v>
                </c:pt>
                <c:pt idx="26947">
                  <c:v>0.15058938399999999</c:v>
                </c:pt>
                <c:pt idx="26948">
                  <c:v>0.150604919</c:v>
                </c:pt>
                <c:pt idx="26949">
                  <c:v>0.15062044699999999</c:v>
                </c:pt>
                <c:pt idx="26950">
                  <c:v>0.15063597000000001</c:v>
                </c:pt>
                <c:pt idx="26951">
                  <c:v>0.150651487</c:v>
                </c:pt>
                <c:pt idx="26952">
                  <c:v>0.150666998</c:v>
                </c:pt>
                <c:pt idx="26953">
                  <c:v>0.15068250399999999</c:v>
                </c:pt>
                <c:pt idx="26954">
                  <c:v>0.150698003</c:v>
                </c:pt>
                <c:pt idx="26955">
                  <c:v>0.150713497</c:v>
                </c:pt>
                <c:pt idx="26956">
                  <c:v>0.15072898500000001</c:v>
                </c:pt>
                <c:pt idx="26957">
                  <c:v>0.15074446699999999</c:v>
                </c:pt>
                <c:pt idx="26958">
                  <c:v>0.15075994400000001</c:v>
                </c:pt>
                <c:pt idx="26959">
                  <c:v>0.150775414</c:v>
                </c:pt>
                <c:pt idx="26960">
                  <c:v>0.15079087899999999</c:v>
                </c:pt>
                <c:pt idx="26961">
                  <c:v>0.15080633800000001</c:v>
                </c:pt>
                <c:pt idx="26962">
                  <c:v>0.15082179100000001</c:v>
                </c:pt>
                <c:pt idx="26963">
                  <c:v>0.15083723800000001</c:v>
                </c:pt>
                <c:pt idx="26964">
                  <c:v>0.15085267999999999</c:v>
                </c:pt>
                <c:pt idx="26965">
                  <c:v>0.150868116</c:v>
                </c:pt>
                <c:pt idx="26966">
                  <c:v>0.15088354600000001</c:v>
                </c:pt>
                <c:pt idx="26967">
                  <c:v>0.15089896999999999</c:v>
                </c:pt>
                <c:pt idx="26968">
                  <c:v>0.15091438800000001</c:v>
                </c:pt>
                <c:pt idx="26969">
                  <c:v>0.150929801</c:v>
                </c:pt>
                <c:pt idx="26970">
                  <c:v>0.150945208</c:v>
                </c:pt>
                <c:pt idx="26971">
                  <c:v>0.150960609</c:v>
                </c:pt>
                <c:pt idx="26972">
                  <c:v>0.150976004</c:v>
                </c:pt>
                <c:pt idx="26973">
                  <c:v>0.150991393</c:v>
                </c:pt>
                <c:pt idx="26974">
                  <c:v>0.15100677600000001</c:v>
                </c:pt>
                <c:pt idx="26975">
                  <c:v>0.15102215399999999</c:v>
                </c:pt>
                <c:pt idx="26976">
                  <c:v>0.15103752600000001</c:v>
                </c:pt>
                <c:pt idx="26977">
                  <c:v>0.15105289199999999</c:v>
                </c:pt>
                <c:pt idx="26978">
                  <c:v>0.15106825199999999</c:v>
                </c:pt>
                <c:pt idx="26979">
                  <c:v>0.15108360700000001</c:v>
                </c:pt>
                <c:pt idx="26980">
                  <c:v>0.15109895500000001</c:v>
                </c:pt>
                <c:pt idx="26981">
                  <c:v>0.15111429800000001</c:v>
                </c:pt>
                <c:pt idx="26982">
                  <c:v>0.15112963500000001</c:v>
                </c:pt>
                <c:pt idx="26983">
                  <c:v>0.15114496599999999</c:v>
                </c:pt>
                <c:pt idx="26984">
                  <c:v>0.151160292</c:v>
                </c:pt>
                <c:pt idx="26985">
                  <c:v>0.15117561099999999</c:v>
                </c:pt>
                <c:pt idx="26986">
                  <c:v>0.151190925</c:v>
                </c:pt>
                <c:pt idx="26987">
                  <c:v>0.151206233</c:v>
                </c:pt>
                <c:pt idx="26988">
                  <c:v>0.15122153499999999</c:v>
                </c:pt>
                <c:pt idx="26989">
                  <c:v>0.15123683099999999</c:v>
                </c:pt>
                <c:pt idx="26990">
                  <c:v>0.15125212199999999</c:v>
                </c:pt>
                <c:pt idx="26991">
                  <c:v>0.15126740599999999</c:v>
                </c:pt>
                <c:pt idx="26992">
                  <c:v>0.151282685</c:v>
                </c:pt>
                <c:pt idx="26993">
                  <c:v>0.15129795800000001</c:v>
                </c:pt>
                <c:pt idx="26994">
                  <c:v>0.151313226</c:v>
                </c:pt>
                <c:pt idx="26995">
                  <c:v>0.15132848700000001</c:v>
                </c:pt>
                <c:pt idx="26996">
                  <c:v>0.151343743</c:v>
                </c:pt>
                <c:pt idx="26997">
                  <c:v>0.151358992</c:v>
                </c:pt>
                <c:pt idx="26998">
                  <c:v>0.151374236</c:v>
                </c:pt>
                <c:pt idx="26999">
                  <c:v>0.151389474</c:v>
                </c:pt>
                <c:pt idx="27000">
                  <c:v>0.151404707</c:v>
                </c:pt>
                <c:pt idx="27001">
                  <c:v>0.15141993300000001</c:v>
                </c:pt>
                <c:pt idx="27002">
                  <c:v>0.15143515399999999</c:v>
                </c:pt>
                <c:pt idx="27003">
                  <c:v>0.151450368</c:v>
                </c:pt>
                <c:pt idx="27004">
                  <c:v>0.15146557699999999</c:v>
                </c:pt>
                <c:pt idx="27005">
                  <c:v>0.15148078100000001</c:v>
                </c:pt>
                <c:pt idx="27006">
                  <c:v>0.151495978</c:v>
                </c:pt>
                <c:pt idx="27007">
                  <c:v>0.15151117</c:v>
                </c:pt>
                <c:pt idx="27008">
                  <c:v>0.151526355</c:v>
                </c:pt>
                <c:pt idx="27009">
                  <c:v>0.151541535</c:v>
                </c:pt>
                <c:pt idx="27010">
                  <c:v>0.15155670900000001</c:v>
                </c:pt>
                <c:pt idx="27011">
                  <c:v>0.15157187699999999</c:v>
                </c:pt>
                <c:pt idx="27012">
                  <c:v>0.15158704000000001</c:v>
                </c:pt>
                <c:pt idx="27013">
                  <c:v>0.15160219599999999</c:v>
                </c:pt>
                <c:pt idx="27014">
                  <c:v>0.15161734700000001</c:v>
                </c:pt>
                <c:pt idx="27015">
                  <c:v>0.15163249200000001</c:v>
                </c:pt>
                <c:pt idx="27016">
                  <c:v>0.151647631</c:v>
                </c:pt>
                <c:pt idx="27017">
                  <c:v>0.151662765</c:v>
                </c:pt>
                <c:pt idx="27018">
                  <c:v>0.15167789200000001</c:v>
                </c:pt>
                <c:pt idx="27019">
                  <c:v>0.15169301399999999</c:v>
                </c:pt>
                <c:pt idx="27020">
                  <c:v>0.151708129</c:v>
                </c:pt>
                <c:pt idx="27021">
                  <c:v>0.15172323900000001</c:v>
                </c:pt>
                <c:pt idx="27022">
                  <c:v>0.151738343</c:v>
                </c:pt>
                <c:pt idx="27023">
                  <c:v>0.15175344199999999</c:v>
                </c:pt>
                <c:pt idx="27024">
                  <c:v>0.15176853400000001</c:v>
                </c:pt>
                <c:pt idx="27025">
                  <c:v>0.15178362100000001</c:v>
                </c:pt>
                <c:pt idx="27026">
                  <c:v>0.15179870200000001</c:v>
                </c:pt>
                <c:pt idx="27027">
                  <c:v>0.15181377600000001</c:v>
                </c:pt>
                <c:pt idx="27028">
                  <c:v>0.15182884599999999</c:v>
                </c:pt>
                <c:pt idx="27029">
                  <c:v>0.151843909</c:v>
                </c:pt>
                <c:pt idx="27030">
                  <c:v>0.15185896600000001</c:v>
                </c:pt>
                <c:pt idx="27031">
                  <c:v>0.151874018</c:v>
                </c:pt>
                <c:pt idx="27032">
                  <c:v>0.15188906399999999</c:v>
                </c:pt>
                <c:pt idx="27033">
                  <c:v>0.15190410400000001</c:v>
                </c:pt>
                <c:pt idx="27034">
                  <c:v>0.15191913800000001</c:v>
                </c:pt>
                <c:pt idx="27035">
                  <c:v>0.15193416600000001</c:v>
                </c:pt>
                <c:pt idx="27036">
                  <c:v>0.15194918900000001</c:v>
                </c:pt>
                <c:pt idx="27037">
                  <c:v>0.15196420499999999</c:v>
                </c:pt>
                <c:pt idx="27038">
                  <c:v>0.151979216</c:v>
                </c:pt>
                <c:pt idx="27039">
                  <c:v>0.15199422100000001</c:v>
                </c:pt>
                <c:pt idx="27040">
                  <c:v>0.15200922</c:v>
                </c:pt>
                <c:pt idx="27041">
                  <c:v>0.15202421299999999</c:v>
                </c:pt>
                <c:pt idx="27042">
                  <c:v>0.15203920100000001</c:v>
                </c:pt>
                <c:pt idx="27043">
                  <c:v>0.15205418200000001</c:v>
                </c:pt>
                <c:pt idx="27044">
                  <c:v>0.15206915800000001</c:v>
                </c:pt>
                <c:pt idx="27045">
                  <c:v>0.15208412800000001</c:v>
                </c:pt>
                <c:pt idx="27046">
                  <c:v>0.15209909199999999</c:v>
                </c:pt>
                <c:pt idx="27047">
                  <c:v>0.15211405</c:v>
                </c:pt>
                <c:pt idx="27048">
                  <c:v>0.15212900300000001</c:v>
                </c:pt>
                <c:pt idx="27049">
                  <c:v>0.152143949</c:v>
                </c:pt>
                <c:pt idx="27050">
                  <c:v>0.15215888999999999</c:v>
                </c:pt>
                <c:pt idx="27051">
                  <c:v>0.15217382500000001</c:v>
                </c:pt>
                <c:pt idx="27052">
                  <c:v>0.15218875400000001</c:v>
                </c:pt>
                <c:pt idx="27053">
                  <c:v>0.15220367700000001</c:v>
                </c:pt>
                <c:pt idx="27054">
                  <c:v>0.15221859400000001</c:v>
                </c:pt>
                <c:pt idx="27055">
                  <c:v>0.15223350599999999</c:v>
                </c:pt>
                <c:pt idx="27056">
                  <c:v>0.152248411</c:v>
                </c:pt>
                <c:pt idx="27057">
                  <c:v>0.15226331100000001</c:v>
                </c:pt>
                <c:pt idx="27058">
                  <c:v>0.152278205</c:v>
                </c:pt>
                <c:pt idx="27059">
                  <c:v>0.15229309299999999</c:v>
                </c:pt>
                <c:pt idx="27060">
                  <c:v>0.15230797600000001</c:v>
                </c:pt>
                <c:pt idx="27061">
                  <c:v>0.15232285200000001</c:v>
                </c:pt>
                <c:pt idx="27062">
                  <c:v>0.15233772200000001</c:v>
                </c:pt>
                <c:pt idx="27063">
                  <c:v>0.15235258700000001</c:v>
                </c:pt>
                <c:pt idx="27064">
                  <c:v>0.15236744599999999</c:v>
                </c:pt>
                <c:pt idx="27065">
                  <c:v>0.152382299</c:v>
                </c:pt>
                <c:pt idx="27066">
                  <c:v>0.15239714600000001</c:v>
                </c:pt>
                <c:pt idx="27067">
                  <c:v>0.152411988</c:v>
                </c:pt>
                <c:pt idx="27068">
                  <c:v>0.15242682299999999</c:v>
                </c:pt>
                <c:pt idx="27069">
                  <c:v>0.15244165300000001</c:v>
                </c:pt>
                <c:pt idx="27070">
                  <c:v>0.15245647600000001</c:v>
                </c:pt>
                <c:pt idx="27071">
                  <c:v>0.15247129400000001</c:v>
                </c:pt>
                <c:pt idx="27072">
                  <c:v>0.15248610600000001</c:v>
                </c:pt>
                <c:pt idx="27073">
                  <c:v>0.15250091299999999</c:v>
                </c:pt>
                <c:pt idx="27074">
                  <c:v>0.152515713</c:v>
                </c:pt>
                <c:pt idx="27075">
                  <c:v>0.15253050700000001</c:v>
                </c:pt>
                <c:pt idx="27076">
                  <c:v>0.152545296</c:v>
                </c:pt>
                <c:pt idx="27077">
                  <c:v>0.15256007899999999</c:v>
                </c:pt>
                <c:pt idx="27078">
                  <c:v>0.15257485600000001</c:v>
                </c:pt>
                <c:pt idx="27079">
                  <c:v>0.15258962700000001</c:v>
                </c:pt>
                <c:pt idx="27080">
                  <c:v>0.15260439200000001</c:v>
                </c:pt>
                <c:pt idx="27081">
                  <c:v>0.15261915200000001</c:v>
                </c:pt>
                <c:pt idx="27082">
                  <c:v>0.15263390499999999</c:v>
                </c:pt>
                <c:pt idx="27083">
                  <c:v>0.152648653</c:v>
                </c:pt>
                <c:pt idx="27084">
                  <c:v>0.15266339500000001</c:v>
                </c:pt>
                <c:pt idx="27085">
                  <c:v>0.15267813099999999</c:v>
                </c:pt>
                <c:pt idx="27086">
                  <c:v>0.15269286100000001</c:v>
                </c:pt>
                <c:pt idx="27087">
                  <c:v>0.15270758500000001</c:v>
                </c:pt>
                <c:pt idx="27088">
                  <c:v>0.152722303</c:v>
                </c:pt>
                <c:pt idx="27089">
                  <c:v>0.152737016</c:v>
                </c:pt>
                <c:pt idx="27090">
                  <c:v>0.15275172200000001</c:v>
                </c:pt>
                <c:pt idx="27091">
                  <c:v>0.15276642300000001</c:v>
                </c:pt>
                <c:pt idx="27092">
                  <c:v>0.15278111799999999</c:v>
                </c:pt>
                <c:pt idx="27093">
                  <c:v>0.15279580700000001</c:v>
                </c:pt>
                <c:pt idx="27094">
                  <c:v>0.15281049099999999</c:v>
                </c:pt>
                <c:pt idx="27095">
                  <c:v>0.15282516800000001</c:v>
                </c:pt>
                <c:pt idx="27096">
                  <c:v>0.15283983900000001</c:v>
                </c:pt>
                <c:pt idx="27097">
                  <c:v>0.152854505</c:v>
                </c:pt>
                <c:pt idx="27098">
                  <c:v>0.152869165</c:v>
                </c:pt>
                <c:pt idx="27099">
                  <c:v>0.152883819</c:v>
                </c:pt>
                <c:pt idx="27100">
                  <c:v>0.15289846700000001</c:v>
                </c:pt>
                <c:pt idx="27101">
                  <c:v>0.15291310899999999</c:v>
                </c:pt>
                <c:pt idx="27102">
                  <c:v>0.152927745</c:v>
                </c:pt>
                <c:pt idx="27103">
                  <c:v>0.15294237599999999</c:v>
                </c:pt>
                <c:pt idx="27104">
                  <c:v>0.15295700000000001</c:v>
                </c:pt>
                <c:pt idx="27105">
                  <c:v>0.152971619</c:v>
                </c:pt>
                <c:pt idx="27106">
                  <c:v>0.152986232</c:v>
                </c:pt>
                <c:pt idx="27107">
                  <c:v>0.153000839</c:v>
                </c:pt>
                <c:pt idx="27108">
                  <c:v>0.15301544</c:v>
                </c:pt>
                <c:pt idx="27109">
                  <c:v>0.15303003500000001</c:v>
                </c:pt>
                <c:pt idx="27110">
                  <c:v>0.15304462499999999</c:v>
                </c:pt>
                <c:pt idx="27111">
                  <c:v>0.153059208</c:v>
                </c:pt>
                <c:pt idx="27112">
                  <c:v>0.15307378599999999</c:v>
                </c:pt>
                <c:pt idx="27113">
                  <c:v>0.15308835800000001</c:v>
                </c:pt>
                <c:pt idx="27114">
                  <c:v>0.153102924</c:v>
                </c:pt>
                <c:pt idx="27115">
                  <c:v>0.153117484</c:v>
                </c:pt>
                <c:pt idx="27116">
                  <c:v>0.153132038</c:v>
                </c:pt>
                <c:pt idx="27117">
                  <c:v>0.153146586</c:v>
                </c:pt>
                <c:pt idx="27118">
                  <c:v>0.15316112900000001</c:v>
                </c:pt>
                <c:pt idx="27119">
                  <c:v>0.15317566499999999</c:v>
                </c:pt>
                <c:pt idx="27120">
                  <c:v>0.153190196</c:v>
                </c:pt>
                <c:pt idx="27121">
                  <c:v>0.15320472099999999</c:v>
                </c:pt>
                <c:pt idx="27122">
                  <c:v>0.15321924000000001</c:v>
                </c:pt>
                <c:pt idx="27123">
                  <c:v>0.153233753</c:v>
                </c:pt>
                <c:pt idx="27124">
                  <c:v>0.15324826</c:v>
                </c:pt>
                <c:pt idx="27125">
                  <c:v>0.153262762</c:v>
                </c:pt>
                <c:pt idx="27126">
                  <c:v>0.153277257</c:v>
                </c:pt>
                <c:pt idx="27127">
                  <c:v>0.15329174700000001</c:v>
                </c:pt>
                <c:pt idx="27128">
                  <c:v>0.15330622999999999</c:v>
                </c:pt>
                <c:pt idx="27129">
                  <c:v>0.153320708</c:v>
                </c:pt>
                <c:pt idx="27130">
                  <c:v>0.15333517999999999</c:v>
                </c:pt>
                <c:pt idx="27131">
                  <c:v>0.15334964600000001</c:v>
                </c:pt>
                <c:pt idx="27132">
                  <c:v>0.153364107</c:v>
                </c:pt>
                <c:pt idx="27133">
                  <c:v>0.153378561</c:v>
                </c:pt>
                <c:pt idx="27134">
                  <c:v>0.153393009</c:v>
                </c:pt>
                <c:pt idx="27135">
                  <c:v>0.153407452</c:v>
                </c:pt>
                <c:pt idx="27136">
                  <c:v>0.15342188900000001</c:v>
                </c:pt>
                <c:pt idx="27137">
                  <c:v>0.15343631999999999</c:v>
                </c:pt>
                <c:pt idx="27138">
                  <c:v>0.153450745</c:v>
                </c:pt>
                <c:pt idx="27139">
                  <c:v>0.15346516399999999</c:v>
                </c:pt>
                <c:pt idx="27140">
                  <c:v>0.15347957700000001</c:v>
                </c:pt>
                <c:pt idx="27141">
                  <c:v>0.153493984</c:v>
                </c:pt>
                <c:pt idx="27142">
                  <c:v>0.153508386</c:v>
                </c:pt>
                <c:pt idx="27143">
                  <c:v>0.153522781</c:v>
                </c:pt>
                <c:pt idx="27144">
                  <c:v>0.153537171</c:v>
                </c:pt>
                <c:pt idx="27145">
                  <c:v>0.15355155500000001</c:v>
                </c:pt>
                <c:pt idx="27146">
                  <c:v>0.15356593299999999</c:v>
                </c:pt>
                <c:pt idx="27147">
                  <c:v>0.153580305</c:v>
                </c:pt>
                <c:pt idx="27148">
                  <c:v>0.15359467099999999</c:v>
                </c:pt>
                <c:pt idx="27149">
                  <c:v>0.15360903100000001</c:v>
                </c:pt>
                <c:pt idx="27150">
                  <c:v>0.153623385</c:v>
                </c:pt>
                <c:pt idx="27151">
                  <c:v>0.153637734</c:v>
                </c:pt>
                <c:pt idx="27152">
                  <c:v>0.153652077</c:v>
                </c:pt>
                <c:pt idx="27153">
                  <c:v>0.153666413</c:v>
                </c:pt>
                <c:pt idx="27154">
                  <c:v>0.15368074400000001</c:v>
                </c:pt>
                <c:pt idx="27155">
                  <c:v>0.15369506899999999</c:v>
                </c:pt>
                <c:pt idx="27156">
                  <c:v>0.153709388</c:v>
                </c:pt>
                <c:pt idx="27157">
                  <c:v>0.15372370199999999</c:v>
                </c:pt>
                <c:pt idx="27158">
                  <c:v>0.15373800900000001</c:v>
                </c:pt>
                <c:pt idx="27159">
                  <c:v>0.15375231</c:v>
                </c:pt>
                <c:pt idx="27160">
                  <c:v>0.153766606</c:v>
                </c:pt>
                <c:pt idx="27161">
                  <c:v>0.153780896</c:v>
                </c:pt>
                <c:pt idx="27162">
                  <c:v>0.153795179</c:v>
                </c:pt>
                <c:pt idx="27163">
                  <c:v>0.15380945700000001</c:v>
                </c:pt>
                <c:pt idx="27164">
                  <c:v>0.15382372899999999</c:v>
                </c:pt>
                <c:pt idx="27165">
                  <c:v>0.15383799500000001</c:v>
                </c:pt>
                <c:pt idx="27166">
                  <c:v>0.15385225599999999</c:v>
                </c:pt>
                <c:pt idx="27167">
                  <c:v>0.15386651000000001</c:v>
                </c:pt>
                <c:pt idx="27168">
                  <c:v>0.15388075800000001</c:v>
                </c:pt>
                <c:pt idx="27169">
                  <c:v>0.153895001</c:v>
                </c:pt>
                <c:pt idx="27170">
                  <c:v>0.153909237</c:v>
                </c:pt>
                <c:pt idx="27171">
                  <c:v>0.15392346800000001</c:v>
                </c:pt>
                <c:pt idx="27172">
                  <c:v>0.15393769299999999</c:v>
                </c:pt>
                <c:pt idx="27173">
                  <c:v>0.153951912</c:v>
                </c:pt>
                <c:pt idx="27174">
                  <c:v>0.15396612500000001</c:v>
                </c:pt>
                <c:pt idx="27175">
                  <c:v>0.153980332</c:v>
                </c:pt>
                <c:pt idx="27176">
                  <c:v>0.15399453399999999</c:v>
                </c:pt>
                <c:pt idx="27177">
                  <c:v>0.15400872900000001</c:v>
                </c:pt>
                <c:pt idx="27178">
                  <c:v>0.15402291900000001</c:v>
                </c:pt>
                <c:pt idx="27179">
                  <c:v>0.15403710200000001</c:v>
                </c:pt>
                <c:pt idx="27180">
                  <c:v>0.15405128000000001</c:v>
                </c:pt>
                <c:pt idx="27181">
                  <c:v>0.15406545199999999</c:v>
                </c:pt>
                <c:pt idx="27182">
                  <c:v>0.154079618</c:v>
                </c:pt>
                <c:pt idx="27183">
                  <c:v>0.15409377799999999</c:v>
                </c:pt>
                <c:pt idx="27184">
                  <c:v>0.154107932</c:v>
                </c:pt>
                <c:pt idx="27185">
                  <c:v>0.15412207999999999</c:v>
                </c:pt>
                <c:pt idx="27186">
                  <c:v>0.15413622299999999</c:v>
                </c:pt>
                <c:pt idx="27187">
                  <c:v>0.15415035899999999</c:v>
                </c:pt>
                <c:pt idx="27188">
                  <c:v>0.15416448999999999</c:v>
                </c:pt>
                <c:pt idx="27189">
                  <c:v>0.15417861399999999</c:v>
                </c:pt>
                <c:pt idx="27190">
                  <c:v>0.154192733</c:v>
                </c:pt>
                <c:pt idx="27191">
                  <c:v>0.15420684600000001</c:v>
                </c:pt>
                <c:pt idx="27192">
                  <c:v>0.15422095299999999</c:v>
                </c:pt>
                <c:pt idx="27193">
                  <c:v>0.15423505400000001</c:v>
                </c:pt>
                <c:pt idx="27194">
                  <c:v>0.154249149</c:v>
                </c:pt>
                <c:pt idx="27195">
                  <c:v>0.154263238</c:v>
                </c:pt>
                <c:pt idx="27196">
                  <c:v>0.15427732199999999</c:v>
                </c:pt>
                <c:pt idx="27197">
                  <c:v>0.154291399</c:v>
                </c:pt>
                <c:pt idx="27198">
                  <c:v>0.154305471</c:v>
                </c:pt>
                <c:pt idx="27199">
                  <c:v>0.15431953600000001</c:v>
                </c:pt>
                <c:pt idx="27200">
                  <c:v>0.15433359599999999</c:v>
                </c:pt>
                <c:pt idx="27201">
                  <c:v>0.15434765</c:v>
                </c:pt>
                <c:pt idx="27202">
                  <c:v>0.15436169799999999</c:v>
                </c:pt>
                <c:pt idx="27203">
                  <c:v>0.15437574000000001</c:v>
                </c:pt>
                <c:pt idx="27204">
                  <c:v>0.15438977600000001</c:v>
                </c:pt>
                <c:pt idx="27205">
                  <c:v>0.154403807</c:v>
                </c:pt>
                <c:pt idx="27206">
                  <c:v>0.15441783100000001</c:v>
                </c:pt>
                <c:pt idx="27207">
                  <c:v>0.15443184900000001</c:v>
                </c:pt>
                <c:pt idx="27208">
                  <c:v>0.15444586199999999</c:v>
                </c:pt>
                <c:pt idx="27209">
                  <c:v>0.154459869</c:v>
                </c:pt>
                <c:pt idx="27210">
                  <c:v>0.15447386900000001</c:v>
                </c:pt>
                <c:pt idx="27211">
                  <c:v>0.154487864</c:v>
                </c:pt>
                <c:pt idx="27212">
                  <c:v>0.15450185299999999</c:v>
                </c:pt>
                <c:pt idx="27213">
                  <c:v>0.15451583599999999</c:v>
                </c:pt>
                <c:pt idx="27214">
                  <c:v>0.15452981299999999</c:v>
                </c:pt>
                <c:pt idx="27215">
                  <c:v>0.15454378399999999</c:v>
                </c:pt>
                <c:pt idx="27216">
                  <c:v>0.15455774899999999</c:v>
                </c:pt>
                <c:pt idx="27217">
                  <c:v>0.154571709</c:v>
                </c:pt>
                <c:pt idx="27218">
                  <c:v>0.15458566200000001</c:v>
                </c:pt>
                <c:pt idx="27219">
                  <c:v>0.15459961</c:v>
                </c:pt>
                <c:pt idx="27220">
                  <c:v>0.15461355099999999</c:v>
                </c:pt>
                <c:pt idx="27221">
                  <c:v>0.15462748700000001</c:v>
                </c:pt>
                <c:pt idx="27222">
                  <c:v>0.154641417</c:v>
                </c:pt>
                <c:pt idx="27223">
                  <c:v>0.154655341</c:v>
                </c:pt>
                <c:pt idx="27224">
                  <c:v>0.154669259</c:v>
                </c:pt>
                <c:pt idx="27225">
                  <c:v>0.15468317100000001</c:v>
                </c:pt>
                <c:pt idx="27226">
                  <c:v>0.15469707699999999</c:v>
                </c:pt>
                <c:pt idx="27227">
                  <c:v>0.154710977</c:v>
                </c:pt>
                <c:pt idx="27228">
                  <c:v>0.15472487200000001</c:v>
                </c:pt>
                <c:pt idx="27229">
                  <c:v>0.15473876</c:v>
                </c:pt>
                <c:pt idx="27230">
                  <c:v>0.154752643</c:v>
                </c:pt>
                <c:pt idx="27231">
                  <c:v>0.15476651899999999</c:v>
                </c:pt>
                <c:pt idx="27232">
                  <c:v>0.15478038999999999</c:v>
                </c:pt>
                <c:pt idx="27233">
                  <c:v>0.15479425499999999</c:v>
                </c:pt>
                <c:pt idx="27234">
                  <c:v>0.154808114</c:v>
                </c:pt>
                <c:pt idx="27235">
                  <c:v>0.154821967</c:v>
                </c:pt>
                <c:pt idx="27236">
                  <c:v>0.15483581399999999</c:v>
                </c:pt>
                <c:pt idx="27237">
                  <c:v>0.154849655</c:v>
                </c:pt>
                <c:pt idx="27238">
                  <c:v>0.15486348999999999</c:v>
                </c:pt>
                <c:pt idx="27239">
                  <c:v>0.15487731900000001</c:v>
                </c:pt>
                <c:pt idx="27240">
                  <c:v>0.15489114300000001</c:v>
                </c:pt>
                <c:pt idx="27241">
                  <c:v>0.15490496000000001</c:v>
                </c:pt>
                <c:pt idx="27242">
                  <c:v>0.15491877200000001</c:v>
                </c:pt>
                <c:pt idx="27243">
                  <c:v>0.15493257699999999</c:v>
                </c:pt>
                <c:pt idx="27244">
                  <c:v>0.154946377</c:v>
                </c:pt>
                <c:pt idx="27245">
                  <c:v>0.15496017100000001</c:v>
                </c:pt>
                <c:pt idx="27246">
                  <c:v>0.15497395899999999</c:v>
                </c:pt>
                <c:pt idx="27247">
                  <c:v>0.15498774100000001</c:v>
                </c:pt>
                <c:pt idx="27248">
                  <c:v>0.15500151700000001</c:v>
                </c:pt>
                <c:pt idx="27249">
                  <c:v>0.155015287</c:v>
                </c:pt>
                <c:pt idx="27250">
                  <c:v>0.155029051</c:v>
                </c:pt>
                <c:pt idx="27251">
                  <c:v>0.155042809</c:v>
                </c:pt>
                <c:pt idx="27252">
                  <c:v>0.15505656200000001</c:v>
                </c:pt>
                <c:pt idx="27253">
                  <c:v>0.15507030799999999</c:v>
                </c:pt>
                <c:pt idx="27254">
                  <c:v>0.155084048</c:v>
                </c:pt>
                <c:pt idx="27255">
                  <c:v>0.15509778299999999</c:v>
                </c:pt>
                <c:pt idx="27256">
                  <c:v>0.15511151200000001</c:v>
                </c:pt>
                <c:pt idx="27257">
                  <c:v>0.155125234</c:v>
                </c:pt>
                <c:pt idx="27258">
                  <c:v>0.155138951</c:v>
                </c:pt>
                <c:pt idx="27259">
                  <c:v>0.155152662</c:v>
                </c:pt>
                <c:pt idx="27260">
                  <c:v>0.155166367</c:v>
                </c:pt>
                <c:pt idx="27261">
                  <c:v>0.15518006600000001</c:v>
                </c:pt>
                <c:pt idx="27262">
                  <c:v>0.15519375899999999</c:v>
                </c:pt>
                <c:pt idx="27263">
                  <c:v>0.155207446</c:v>
                </c:pt>
                <c:pt idx="27264">
                  <c:v>0.15522112800000001</c:v>
                </c:pt>
                <c:pt idx="27265">
                  <c:v>0.155234803</c:v>
                </c:pt>
                <c:pt idx="27266">
                  <c:v>0.155248472</c:v>
                </c:pt>
                <c:pt idx="27267">
                  <c:v>0.155262136</c:v>
                </c:pt>
                <c:pt idx="27268">
                  <c:v>0.155275793</c:v>
                </c:pt>
                <c:pt idx="27269">
                  <c:v>0.155289445</c:v>
                </c:pt>
                <c:pt idx="27270">
                  <c:v>0.155303091</c:v>
                </c:pt>
                <c:pt idx="27271">
                  <c:v>0.15531672999999999</c:v>
                </c:pt>
                <c:pt idx="27272">
                  <c:v>0.155330364</c:v>
                </c:pt>
                <c:pt idx="27273">
                  <c:v>0.15534399199999999</c:v>
                </c:pt>
                <c:pt idx="27274">
                  <c:v>0.155357614</c:v>
                </c:pt>
                <c:pt idx="27275">
                  <c:v>0.15537123</c:v>
                </c:pt>
                <c:pt idx="27276">
                  <c:v>0.15538484</c:v>
                </c:pt>
                <c:pt idx="27277">
                  <c:v>0.155398445</c:v>
                </c:pt>
                <c:pt idx="27278">
                  <c:v>0.155412043</c:v>
                </c:pt>
                <c:pt idx="27279">
                  <c:v>0.15542563500000001</c:v>
                </c:pt>
                <c:pt idx="27280">
                  <c:v>0.15543922099999999</c:v>
                </c:pt>
                <c:pt idx="27281">
                  <c:v>0.155452802</c:v>
                </c:pt>
                <c:pt idx="27282">
                  <c:v>0.15546637699999999</c:v>
                </c:pt>
                <c:pt idx="27283">
                  <c:v>0.15547994500000001</c:v>
                </c:pt>
                <c:pt idx="27284">
                  <c:v>0.155493508</c:v>
                </c:pt>
                <c:pt idx="27285">
                  <c:v>0.155507065</c:v>
                </c:pt>
                <c:pt idx="27286">
                  <c:v>0.155520615</c:v>
                </c:pt>
                <c:pt idx="27287">
                  <c:v>0.15553416</c:v>
                </c:pt>
                <c:pt idx="27288">
                  <c:v>0.15554769900000001</c:v>
                </c:pt>
                <c:pt idx="27289">
                  <c:v>0.15556123199999999</c:v>
                </c:pt>
                <c:pt idx="27290">
                  <c:v>0.15557475900000001</c:v>
                </c:pt>
                <c:pt idx="27291">
                  <c:v>0.15558828</c:v>
                </c:pt>
                <c:pt idx="27292">
                  <c:v>0.15560179499999999</c:v>
                </c:pt>
                <c:pt idx="27293">
                  <c:v>0.15561530500000001</c:v>
                </c:pt>
                <c:pt idx="27294">
                  <c:v>0.15562880800000001</c:v>
                </c:pt>
                <c:pt idx="27295">
                  <c:v>0.15564230500000001</c:v>
                </c:pt>
                <c:pt idx="27296">
                  <c:v>0.15565579700000001</c:v>
                </c:pt>
                <c:pt idx="27297">
                  <c:v>0.15566928199999999</c:v>
                </c:pt>
                <c:pt idx="27298">
                  <c:v>0.155682762</c:v>
                </c:pt>
                <c:pt idx="27299">
                  <c:v>0.15569623499999999</c:v>
                </c:pt>
                <c:pt idx="27300">
                  <c:v>0.155709703</c:v>
                </c:pt>
                <c:pt idx="27301">
                  <c:v>0.155723165</c:v>
                </c:pt>
                <c:pt idx="27302">
                  <c:v>0.15573662099999999</c:v>
                </c:pt>
                <c:pt idx="27303">
                  <c:v>0.15575007099999999</c:v>
                </c:pt>
                <c:pt idx="27304">
                  <c:v>0.15576351499999999</c:v>
                </c:pt>
                <c:pt idx="27305">
                  <c:v>0.155776953</c:v>
                </c:pt>
                <c:pt idx="27306">
                  <c:v>0.155790385</c:v>
                </c:pt>
                <c:pt idx="27307">
                  <c:v>0.15580381099999999</c:v>
                </c:pt>
                <c:pt idx="27308">
                  <c:v>0.155817231</c:v>
                </c:pt>
                <c:pt idx="27309">
                  <c:v>0.15583064499999999</c:v>
                </c:pt>
                <c:pt idx="27310">
                  <c:v>0.15584405300000001</c:v>
                </c:pt>
                <c:pt idx="27311">
                  <c:v>0.15585745600000001</c:v>
                </c:pt>
                <c:pt idx="27312">
                  <c:v>0.155870852</c:v>
                </c:pt>
                <c:pt idx="27313">
                  <c:v>0.15588424300000001</c:v>
                </c:pt>
                <c:pt idx="27314">
                  <c:v>0.15589762700000001</c:v>
                </c:pt>
                <c:pt idx="27315">
                  <c:v>0.15591100599999999</c:v>
                </c:pt>
                <c:pt idx="27316">
                  <c:v>0.155924378</c:v>
                </c:pt>
                <c:pt idx="27317">
                  <c:v>0.15593774499999999</c:v>
                </c:pt>
                <c:pt idx="27318">
                  <c:v>0.15595110600000001</c:v>
                </c:pt>
                <c:pt idx="27319">
                  <c:v>0.15596446</c:v>
                </c:pt>
                <c:pt idx="27320">
                  <c:v>0.155977809</c:v>
                </c:pt>
                <c:pt idx="27321">
                  <c:v>0.15599115199999999</c:v>
                </c:pt>
                <c:pt idx="27322">
                  <c:v>0.156004489</c:v>
                </c:pt>
                <c:pt idx="27323">
                  <c:v>0.15601782</c:v>
                </c:pt>
                <c:pt idx="27324">
                  <c:v>0.15603114500000001</c:v>
                </c:pt>
                <c:pt idx="27325">
                  <c:v>0.15604446399999999</c:v>
                </c:pt>
                <c:pt idx="27326">
                  <c:v>0.15605777800000001</c:v>
                </c:pt>
                <c:pt idx="27327">
                  <c:v>0.156071085</c:v>
                </c:pt>
                <c:pt idx="27328">
                  <c:v>0.15608438599999999</c:v>
                </c:pt>
                <c:pt idx="27329">
                  <c:v>0.15609768099999999</c:v>
                </c:pt>
                <c:pt idx="27330">
                  <c:v>0.15611097099999999</c:v>
                </c:pt>
                <c:pt idx="27331">
                  <c:v>0.15612425399999999</c:v>
                </c:pt>
                <c:pt idx="27332">
                  <c:v>0.156137532</c:v>
                </c:pt>
                <c:pt idx="27333">
                  <c:v>0.156150803</c:v>
                </c:pt>
                <c:pt idx="27334">
                  <c:v>0.15616406899999999</c:v>
                </c:pt>
                <c:pt idx="27335">
                  <c:v>0.156177328</c:v>
                </c:pt>
                <c:pt idx="27336">
                  <c:v>0.15619058199999999</c:v>
                </c:pt>
                <c:pt idx="27337">
                  <c:v>0.15620382999999999</c:v>
                </c:pt>
                <c:pt idx="27338">
                  <c:v>0.15621707100000001</c:v>
                </c:pt>
                <c:pt idx="27339">
                  <c:v>0.15623030700000001</c:v>
                </c:pt>
                <c:pt idx="27340">
                  <c:v>0.15624353699999999</c:v>
                </c:pt>
                <c:pt idx="27341">
                  <c:v>0.15625676099999999</c:v>
                </c:pt>
                <c:pt idx="27342">
                  <c:v>0.156269979</c:v>
                </c:pt>
                <c:pt idx="27343">
                  <c:v>0.15628319099999999</c:v>
                </c:pt>
                <c:pt idx="27344">
                  <c:v>0.156296397</c:v>
                </c:pt>
                <c:pt idx="27345">
                  <c:v>0.15630959699999999</c:v>
                </c:pt>
                <c:pt idx="27346">
                  <c:v>0.15632279099999999</c:v>
                </c:pt>
                <c:pt idx="27347">
                  <c:v>0.15633598000000001</c:v>
                </c:pt>
                <c:pt idx="27348">
                  <c:v>0.15634916200000001</c:v>
                </c:pt>
                <c:pt idx="27349">
                  <c:v>0.15636233799999999</c:v>
                </c:pt>
                <c:pt idx="27350">
                  <c:v>0.156375508</c:v>
                </c:pt>
                <c:pt idx="27351">
                  <c:v>0.15638867300000001</c:v>
                </c:pt>
                <c:pt idx="27352">
                  <c:v>0.15640183099999999</c:v>
                </c:pt>
                <c:pt idx="27353">
                  <c:v>0.15641498400000001</c:v>
                </c:pt>
                <c:pt idx="27354">
                  <c:v>0.15642813</c:v>
                </c:pt>
                <c:pt idx="27355">
                  <c:v>0.15644127099999999</c:v>
                </c:pt>
                <c:pt idx="27356">
                  <c:v>0.15645440499999999</c:v>
                </c:pt>
                <c:pt idx="27357">
                  <c:v>0.15646753399999999</c:v>
                </c:pt>
                <c:pt idx="27358">
                  <c:v>0.156480657</c:v>
                </c:pt>
                <c:pt idx="27359">
                  <c:v>0.156493773</c:v>
                </c:pt>
                <c:pt idx="27360">
                  <c:v>0.15650688400000001</c:v>
                </c:pt>
                <c:pt idx="27361">
                  <c:v>0.156519989</c:v>
                </c:pt>
                <c:pt idx="27362">
                  <c:v>0.15653308699999999</c:v>
                </c:pt>
                <c:pt idx="27363">
                  <c:v>0.15654618000000001</c:v>
                </c:pt>
                <c:pt idx="27364">
                  <c:v>0.156559267</c:v>
                </c:pt>
                <c:pt idx="27365">
                  <c:v>0.156572348</c:v>
                </c:pt>
                <c:pt idx="27366">
                  <c:v>0.156585423</c:v>
                </c:pt>
                <c:pt idx="27367">
                  <c:v>0.15659849200000001</c:v>
                </c:pt>
                <c:pt idx="27368">
                  <c:v>0.15661155500000001</c:v>
                </c:pt>
                <c:pt idx="27369">
                  <c:v>0.156624612</c:v>
                </c:pt>
                <c:pt idx="27370">
                  <c:v>0.15663766400000001</c:v>
                </c:pt>
                <c:pt idx="27371">
                  <c:v>0.156650709</c:v>
                </c:pt>
                <c:pt idx="27372">
                  <c:v>0.15666374799999999</c:v>
                </c:pt>
                <c:pt idx="27373">
                  <c:v>0.15667678099999999</c:v>
                </c:pt>
                <c:pt idx="27374">
                  <c:v>0.15668980900000001</c:v>
                </c:pt>
                <c:pt idx="27375">
                  <c:v>0.15670282999999999</c:v>
                </c:pt>
                <c:pt idx="27376">
                  <c:v>0.15671584499999999</c:v>
                </c:pt>
                <c:pt idx="27377">
                  <c:v>0.156728855</c:v>
                </c:pt>
                <c:pt idx="27378">
                  <c:v>0.15674185800000001</c:v>
                </c:pt>
                <c:pt idx="27379">
                  <c:v>0.156754855</c:v>
                </c:pt>
                <c:pt idx="27380">
                  <c:v>0.15676784699999999</c:v>
                </c:pt>
                <c:pt idx="27381">
                  <c:v>0.15678083300000001</c:v>
                </c:pt>
                <c:pt idx="27382">
                  <c:v>0.156793812</c:v>
                </c:pt>
                <c:pt idx="27383">
                  <c:v>0.156806786</c:v>
                </c:pt>
                <c:pt idx="27384">
                  <c:v>0.15681975300000001</c:v>
                </c:pt>
                <c:pt idx="27385">
                  <c:v>0.15683271500000001</c:v>
                </c:pt>
                <c:pt idx="27386">
                  <c:v>0.15684567099999999</c:v>
                </c:pt>
                <c:pt idx="27387">
                  <c:v>0.15685862</c:v>
                </c:pt>
                <c:pt idx="27388">
                  <c:v>0.15687156399999999</c:v>
                </c:pt>
                <c:pt idx="27389">
                  <c:v>0.15688450200000001</c:v>
                </c:pt>
                <c:pt idx="27390">
                  <c:v>0.156897434</c:v>
                </c:pt>
                <c:pt idx="27391">
                  <c:v>0.15691036</c:v>
                </c:pt>
                <c:pt idx="27392">
                  <c:v>0.156923279</c:v>
                </c:pt>
                <c:pt idx="27393">
                  <c:v>0.156936193</c:v>
                </c:pt>
                <c:pt idx="27394">
                  <c:v>0.15694910100000001</c:v>
                </c:pt>
                <c:pt idx="27395">
                  <c:v>0.15696200299999999</c:v>
                </c:pt>
                <c:pt idx="27396">
                  <c:v>0.156974899</c:v>
                </c:pt>
                <c:pt idx="27397">
                  <c:v>0.15698778899999999</c:v>
                </c:pt>
                <c:pt idx="27398">
                  <c:v>0.15700067300000001</c:v>
                </c:pt>
                <c:pt idx="27399">
                  <c:v>0.157013551</c:v>
                </c:pt>
                <c:pt idx="27400">
                  <c:v>0.157026424</c:v>
                </c:pt>
                <c:pt idx="27401">
                  <c:v>0.15703929</c:v>
                </c:pt>
                <c:pt idx="27402">
                  <c:v>0.15705215</c:v>
                </c:pt>
                <c:pt idx="27403">
                  <c:v>0.15706500400000001</c:v>
                </c:pt>
                <c:pt idx="27404">
                  <c:v>0.15707785199999999</c:v>
                </c:pt>
                <c:pt idx="27405">
                  <c:v>0.157090695</c:v>
                </c:pt>
                <c:pt idx="27406">
                  <c:v>0.15710353099999999</c:v>
                </c:pt>
                <c:pt idx="27407">
                  <c:v>0.15711636100000001</c:v>
                </c:pt>
                <c:pt idx="27408">
                  <c:v>0.157129185</c:v>
                </c:pt>
                <c:pt idx="27409">
                  <c:v>0.157142004</c:v>
                </c:pt>
                <c:pt idx="27410">
                  <c:v>0.157154816</c:v>
                </c:pt>
                <c:pt idx="27411">
                  <c:v>0.15716762300000001</c:v>
                </c:pt>
                <c:pt idx="27412">
                  <c:v>0.15718042300000001</c:v>
                </c:pt>
                <c:pt idx="27413">
                  <c:v>0.157193217</c:v>
                </c:pt>
                <c:pt idx="27414">
                  <c:v>0.15720600600000001</c:v>
                </c:pt>
                <c:pt idx="27415">
                  <c:v>0.157218788</c:v>
                </c:pt>
                <c:pt idx="27416">
                  <c:v>0.15723156499999999</c:v>
                </c:pt>
                <c:pt idx="27417">
                  <c:v>0.15724433500000001</c:v>
                </c:pt>
                <c:pt idx="27418">
                  <c:v>0.15725710000000001</c:v>
                </c:pt>
                <c:pt idx="27419">
                  <c:v>0.15726985900000001</c:v>
                </c:pt>
                <c:pt idx="27420">
                  <c:v>0.15728261099999999</c:v>
                </c:pt>
                <c:pt idx="27421">
                  <c:v>0.157295358</c:v>
                </c:pt>
                <c:pt idx="27422">
                  <c:v>0.15730809800000001</c:v>
                </c:pt>
                <c:pt idx="27423">
                  <c:v>0.15732083299999999</c:v>
                </c:pt>
                <c:pt idx="27424">
                  <c:v>0.15733356200000001</c:v>
                </c:pt>
                <c:pt idx="27425">
                  <c:v>0.157346285</c:v>
                </c:pt>
                <c:pt idx="27426">
                  <c:v>0.157359001</c:v>
                </c:pt>
                <c:pt idx="27427">
                  <c:v>0.157371712</c:v>
                </c:pt>
                <c:pt idx="27428">
                  <c:v>0.157384417</c:v>
                </c:pt>
                <c:pt idx="27429">
                  <c:v>0.157397116</c:v>
                </c:pt>
                <c:pt idx="27430">
                  <c:v>0.15740980800000001</c:v>
                </c:pt>
                <c:pt idx="27431">
                  <c:v>0.157422495</c:v>
                </c:pt>
                <c:pt idx="27432">
                  <c:v>0.15743517600000001</c:v>
                </c:pt>
                <c:pt idx="27433">
                  <c:v>0.157447851</c:v>
                </c:pt>
                <c:pt idx="27434">
                  <c:v>0.15746051999999999</c:v>
                </c:pt>
                <c:pt idx="27435">
                  <c:v>0.15747318299999999</c:v>
                </c:pt>
                <c:pt idx="27436">
                  <c:v>0.15748583899999999</c:v>
                </c:pt>
                <c:pt idx="27437">
                  <c:v>0.15749848999999999</c:v>
                </c:pt>
                <c:pt idx="27438">
                  <c:v>0.157511135</c:v>
                </c:pt>
                <c:pt idx="27439">
                  <c:v>0.15752377400000001</c:v>
                </c:pt>
                <c:pt idx="27440">
                  <c:v>0.15753640699999999</c:v>
                </c:pt>
                <c:pt idx="27441">
                  <c:v>0.157549034</c:v>
                </c:pt>
                <c:pt idx="27442">
                  <c:v>0.15756165499999999</c:v>
                </c:pt>
                <c:pt idx="27443">
                  <c:v>0.15757426999999999</c:v>
                </c:pt>
                <c:pt idx="27444">
                  <c:v>0.15758687900000001</c:v>
                </c:pt>
                <c:pt idx="27445">
                  <c:v>0.15759948200000001</c:v>
                </c:pt>
                <c:pt idx="27446">
                  <c:v>0.15761207899999999</c:v>
                </c:pt>
                <c:pt idx="27447">
                  <c:v>0.15762466999999999</c:v>
                </c:pt>
                <c:pt idx="27448">
                  <c:v>0.157637256</c:v>
                </c:pt>
                <c:pt idx="27449">
                  <c:v>0.15764983499999999</c:v>
                </c:pt>
                <c:pt idx="27450">
                  <c:v>0.157662408</c:v>
                </c:pt>
                <c:pt idx="27451">
                  <c:v>0.15767497499999999</c:v>
                </c:pt>
                <c:pt idx="27452">
                  <c:v>0.15768753599999999</c:v>
                </c:pt>
                <c:pt idx="27453">
                  <c:v>0.15770009099999999</c:v>
                </c:pt>
                <c:pt idx="27454">
                  <c:v>0.15771263999999999</c:v>
                </c:pt>
                <c:pt idx="27455">
                  <c:v>0.15772518299999999</c:v>
                </c:pt>
                <c:pt idx="27456">
                  <c:v>0.15773772</c:v>
                </c:pt>
                <c:pt idx="27457">
                  <c:v>0.15775025200000001</c:v>
                </c:pt>
                <c:pt idx="27458">
                  <c:v>0.15776277699999999</c:v>
                </c:pt>
                <c:pt idx="27459">
                  <c:v>0.15777529600000001</c:v>
                </c:pt>
                <c:pt idx="27460">
                  <c:v>0.157787809</c:v>
                </c:pt>
                <c:pt idx="27461">
                  <c:v>0.157800316</c:v>
                </c:pt>
                <c:pt idx="27462">
                  <c:v>0.15781281799999999</c:v>
                </c:pt>
                <c:pt idx="27463">
                  <c:v>0.15782531299999999</c:v>
                </c:pt>
                <c:pt idx="27464">
                  <c:v>0.157837802</c:v>
                </c:pt>
                <c:pt idx="27465">
                  <c:v>0.15785028500000001</c:v>
                </c:pt>
                <c:pt idx="27466">
                  <c:v>0.15786276299999999</c:v>
                </c:pt>
                <c:pt idx="27467">
                  <c:v>0.157875234</c:v>
                </c:pt>
                <c:pt idx="27468">
                  <c:v>0.15788769899999999</c:v>
                </c:pt>
                <c:pt idx="27469">
                  <c:v>0.15790015900000001</c:v>
                </c:pt>
                <c:pt idx="27470">
                  <c:v>0.15791261200000001</c:v>
                </c:pt>
                <c:pt idx="27471">
                  <c:v>0.15792505900000001</c:v>
                </c:pt>
                <c:pt idx="27472">
                  <c:v>0.15793750000000001</c:v>
                </c:pt>
                <c:pt idx="27473">
                  <c:v>0.15794993600000001</c:v>
                </c:pt>
                <c:pt idx="27474">
                  <c:v>0.15796236499999999</c:v>
                </c:pt>
                <c:pt idx="27475">
                  <c:v>0.157974788</c:v>
                </c:pt>
                <c:pt idx="27476">
                  <c:v>0.15798720599999999</c:v>
                </c:pt>
                <c:pt idx="27477">
                  <c:v>0.15799961700000001</c:v>
                </c:pt>
                <c:pt idx="27478">
                  <c:v>0.158012022</c:v>
                </c:pt>
                <c:pt idx="27479">
                  <c:v>0.158024422</c:v>
                </c:pt>
                <c:pt idx="27480">
                  <c:v>0.158036815</c:v>
                </c:pt>
                <c:pt idx="27481">
                  <c:v>0.158049202</c:v>
                </c:pt>
                <c:pt idx="27482">
                  <c:v>0.15806158300000001</c:v>
                </c:pt>
                <c:pt idx="27483">
                  <c:v>0.15807395899999999</c:v>
                </c:pt>
                <c:pt idx="27484">
                  <c:v>0.158086328</c:v>
                </c:pt>
                <c:pt idx="27485">
                  <c:v>0.15809869100000001</c:v>
                </c:pt>
                <c:pt idx="27486">
                  <c:v>0.158111049</c:v>
                </c:pt>
                <c:pt idx="27487">
                  <c:v>0.1581234</c:v>
                </c:pt>
                <c:pt idx="27488">
                  <c:v>0.15813574499999999</c:v>
                </c:pt>
                <c:pt idx="27489">
                  <c:v>0.15814808499999999</c:v>
                </c:pt>
                <c:pt idx="27490">
                  <c:v>0.158160418</c:v>
                </c:pt>
                <c:pt idx="27491">
                  <c:v>0.158172745</c:v>
                </c:pt>
                <c:pt idx="27492">
                  <c:v>0.15818506700000001</c:v>
                </c:pt>
                <c:pt idx="27493">
                  <c:v>0.158197382</c:v>
                </c:pt>
                <c:pt idx="27494">
                  <c:v>0.15820969100000001</c:v>
                </c:pt>
                <c:pt idx="27495">
                  <c:v>0.158221995</c:v>
                </c:pt>
                <c:pt idx="27496">
                  <c:v>0.158234292</c:v>
                </c:pt>
                <c:pt idx="27497">
                  <c:v>0.158246583</c:v>
                </c:pt>
                <c:pt idx="27498">
                  <c:v>0.158258869</c:v>
                </c:pt>
                <c:pt idx="27499">
                  <c:v>0.158271148</c:v>
                </c:pt>
                <c:pt idx="27500">
                  <c:v>0.15828342100000001</c:v>
                </c:pt>
                <c:pt idx="27501">
                  <c:v>0.15829568899999999</c:v>
                </c:pt>
                <c:pt idx="27502">
                  <c:v>0.15830795</c:v>
                </c:pt>
                <c:pt idx="27503">
                  <c:v>0.15832020499999999</c:v>
                </c:pt>
                <c:pt idx="27504">
                  <c:v>0.15833245500000001</c:v>
                </c:pt>
                <c:pt idx="27505">
                  <c:v>0.15834469800000001</c:v>
                </c:pt>
                <c:pt idx="27506">
                  <c:v>0.158356935</c:v>
                </c:pt>
                <c:pt idx="27507">
                  <c:v>0.15836916600000001</c:v>
                </c:pt>
                <c:pt idx="27508">
                  <c:v>0.15838139200000001</c:v>
                </c:pt>
                <c:pt idx="27509">
                  <c:v>0.15839361099999999</c:v>
                </c:pt>
                <c:pt idx="27510">
                  <c:v>0.158405824</c:v>
                </c:pt>
                <c:pt idx="27511">
                  <c:v>0.15841803199999999</c:v>
                </c:pt>
                <c:pt idx="27512">
                  <c:v>0.158430233</c:v>
                </c:pt>
                <c:pt idx="27513">
                  <c:v>0.158442428</c:v>
                </c:pt>
                <c:pt idx="27514">
                  <c:v>0.15845461699999999</c:v>
                </c:pt>
                <c:pt idx="27515">
                  <c:v>0.15846680099999999</c:v>
                </c:pt>
                <c:pt idx="27516">
                  <c:v>0.15847897799999999</c:v>
                </c:pt>
                <c:pt idx="27517">
                  <c:v>0.158491149</c:v>
                </c:pt>
                <c:pt idx="27518">
                  <c:v>0.15850331400000001</c:v>
                </c:pt>
                <c:pt idx="27519">
                  <c:v>0.15851547299999999</c:v>
                </c:pt>
                <c:pt idx="27520">
                  <c:v>0.158527627</c:v>
                </c:pt>
                <c:pt idx="27521">
                  <c:v>0.15853977399999999</c:v>
                </c:pt>
                <c:pt idx="27522">
                  <c:v>0.15855191499999999</c:v>
                </c:pt>
                <c:pt idx="27523">
                  <c:v>0.15856405000000001</c:v>
                </c:pt>
                <c:pt idx="27524">
                  <c:v>0.15857617900000001</c:v>
                </c:pt>
                <c:pt idx="27525">
                  <c:v>0.15858830300000001</c:v>
                </c:pt>
                <c:pt idx="27526">
                  <c:v>0.15860041999999999</c:v>
                </c:pt>
                <c:pt idx="27527">
                  <c:v>0.158612531</c:v>
                </c:pt>
                <c:pt idx="27528">
                  <c:v>0.15862463600000001</c:v>
                </c:pt>
                <c:pt idx="27529">
                  <c:v>0.158636735</c:v>
                </c:pt>
                <c:pt idx="27530">
                  <c:v>0.15864882799999999</c:v>
                </c:pt>
                <c:pt idx="27531">
                  <c:v>0.15866091500000001</c:v>
                </c:pt>
                <c:pt idx="27532">
                  <c:v>0.15867299600000001</c:v>
                </c:pt>
                <c:pt idx="27533">
                  <c:v>0.15868507100000001</c:v>
                </c:pt>
                <c:pt idx="27534">
                  <c:v>0.15869713999999999</c:v>
                </c:pt>
                <c:pt idx="27535">
                  <c:v>0.15870920299999999</c:v>
                </c:pt>
                <c:pt idx="27536">
                  <c:v>0.15872126</c:v>
                </c:pt>
                <c:pt idx="27537">
                  <c:v>0.15873331099999999</c:v>
                </c:pt>
                <c:pt idx="27538">
                  <c:v>0.158745356</c:v>
                </c:pt>
                <c:pt idx="27539">
                  <c:v>0.158757395</c:v>
                </c:pt>
                <c:pt idx="27540">
                  <c:v>0.15876942799999999</c:v>
                </c:pt>
                <c:pt idx="27541">
                  <c:v>0.15878145499999999</c:v>
                </c:pt>
                <c:pt idx="27542">
                  <c:v>0.15879347599999999</c:v>
                </c:pt>
                <c:pt idx="27543">
                  <c:v>0.15880549099999999</c:v>
                </c:pt>
                <c:pt idx="27544">
                  <c:v>0.1588175</c:v>
                </c:pt>
                <c:pt idx="27545">
                  <c:v>0.15882950300000001</c:v>
                </c:pt>
                <c:pt idx="27546">
                  <c:v>0.1588415</c:v>
                </c:pt>
                <c:pt idx="27547">
                  <c:v>0.15885349100000001</c:v>
                </c:pt>
                <c:pt idx="27548">
                  <c:v>0.15886547500000001</c:v>
                </c:pt>
                <c:pt idx="27549">
                  <c:v>0.158877454</c:v>
                </c:pt>
                <c:pt idx="27550">
                  <c:v>0.158889427</c:v>
                </c:pt>
                <c:pt idx="27551">
                  <c:v>0.158901394</c:v>
                </c:pt>
                <c:pt idx="27552">
                  <c:v>0.15891335400000001</c:v>
                </c:pt>
                <c:pt idx="27553">
                  <c:v>0.15892530899999999</c:v>
                </c:pt>
                <c:pt idx="27554">
                  <c:v>0.158937258</c:v>
                </c:pt>
                <c:pt idx="27555">
                  <c:v>0.15894920100000001</c:v>
                </c:pt>
                <c:pt idx="27556">
                  <c:v>0.158961137</c:v>
                </c:pt>
                <c:pt idx="27557">
                  <c:v>0.158973068</c:v>
                </c:pt>
                <c:pt idx="27558">
                  <c:v>0.15898499299999999</c:v>
                </c:pt>
                <c:pt idx="27559">
                  <c:v>0.15899691099999999</c:v>
                </c:pt>
                <c:pt idx="27560">
                  <c:v>0.15900882399999999</c:v>
                </c:pt>
                <c:pt idx="27561">
                  <c:v>0.15902073</c:v>
                </c:pt>
                <c:pt idx="27562">
                  <c:v>0.15903263100000001</c:v>
                </c:pt>
                <c:pt idx="27563">
                  <c:v>0.15904452599999999</c:v>
                </c:pt>
                <c:pt idx="27564">
                  <c:v>0.15905641400000001</c:v>
                </c:pt>
                <c:pt idx="27565">
                  <c:v>0.159068297</c:v>
                </c:pt>
                <c:pt idx="27566">
                  <c:v>0.15908017299999999</c:v>
                </c:pt>
                <c:pt idx="27567">
                  <c:v>0.15909204399999999</c:v>
                </c:pt>
                <c:pt idx="27568">
                  <c:v>0.15910390799999999</c:v>
                </c:pt>
                <c:pt idx="27569">
                  <c:v>0.15911576599999999</c:v>
                </c:pt>
                <c:pt idx="27570">
                  <c:v>0.159127619</c:v>
                </c:pt>
                <c:pt idx="27571">
                  <c:v>0.15913946500000001</c:v>
                </c:pt>
                <c:pt idx="27572">
                  <c:v>0.15915130599999999</c:v>
                </c:pt>
                <c:pt idx="27573">
                  <c:v>0.15916314000000001</c:v>
                </c:pt>
                <c:pt idx="27574">
                  <c:v>0.159174968</c:v>
                </c:pt>
                <c:pt idx="27575">
                  <c:v>0.15918678999999999</c:v>
                </c:pt>
                <c:pt idx="27576">
                  <c:v>0.15919860699999999</c:v>
                </c:pt>
                <c:pt idx="27577">
                  <c:v>0.15921041699999999</c:v>
                </c:pt>
                <c:pt idx="27578">
                  <c:v>0.159222221</c:v>
                </c:pt>
                <c:pt idx="27579">
                  <c:v>0.159234019</c:v>
                </c:pt>
                <c:pt idx="27580">
                  <c:v>0.15924581099999999</c:v>
                </c:pt>
                <c:pt idx="27581">
                  <c:v>0.159257597</c:v>
                </c:pt>
                <c:pt idx="27582">
                  <c:v>0.15926937799999999</c:v>
                </c:pt>
                <c:pt idx="27583">
                  <c:v>0.15928115200000001</c:v>
                </c:pt>
                <c:pt idx="27584">
                  <c:v>0.15929292</c:v>
                </c:pt>
                <c:pt idx="27585">
                  <c:v>0.159304682</c:v>
                </c:pt>
                <c:pt idx="27586">
                  <c:v>0.159316438</c:v>
                </c:pt>
                <c:pt idx="27587">
                  <c:v>0.15932818800000001</c:v>
                </c:pt>
                <c:pt idx="27588">
                  <c:v>0.15933993199999999</c:v>
                </c:pt>
                <c:pt idx="27589">
                  <c:v>0.159351669</c:v>
                </c:pt>
                <c:pt idx="27590">
                  <c:v>0.15936340099999999</c:v>
                </c:pt>
                <c:pt idx="27591">
                  <c:v>0.15937512700000001</c:v>
                </c:pt>
                <c:pt idx="27592">
                  <c:v>0.159386847</c:v>
                </c:pt>
                <c:pt idx="27593">
                  <c:v>0.15939856099999999</c:v>
                </c:pt>
                <c:pt idx="27594">
                  <c:v>0.15941026899999999</c:v>
                </c:pt>
                <c:pt idx="27595">
                  <c:v>0.15942197</c:v>
                </c:pt>
                <c:pt idx="27596">
                  <c:v>0.159433666</c:v>
                </c:pt>
                <c:pt idx="27597">
                  <c:v>0.15944535600000001</c:v>
                </c:pt>
                <c:pt idx="27598">
                  <c:v>0.15945703899999999</c:v>
                </c:pt>
                <c:pt idx="27599">
                  <c:v>0.15946871700000001</c:v>
                </c:pt>
                <c:pt idx="27600">
                  <c:v>0.159480388</c:v>
                </c:pt>
                <c:pt idx="27601">
                  <c:v>0.15949205399999999</c:v>
                </c:pt>
                <c:pt idx="27602">
                  <c:v>0.15950371299999999</c:v>
                </c:pt>
                <c:pt idx="27603">
                  <c:v>0.15951536699999999</c:v>
                </c:pt>
                <c:pt idx="27604">
                  <c:v>0.15952701399999999</c:v>
                </c:pt>
                <c:pt idx="27605">
                  <c:v>0.159538656</c:v>
                </c:pt>
                <c:pt idx="27606">
                  <c:v>0.15955029100000001</c:v>
                </c:pt>
                <c:pt idx="27607">
                  <c:v>0.159561921</c:v>
                </c:pt>
                <c:pt idx="27608">
                  <c:v>0.15957354400000001</c:v>
                </c:pt>
                <c:pt idx="27609">
                  <c:v>0.159585161</c:v>
                </c:pt>
                <c:pt idx="27610">
                  <c:v>0.159596772</c:v>
                </c:pt>
                <c:pt idx="27611">
                  <c:v>0.159608378</c:v>
                </c:pt>
                <c:pt idx="27612">
                  <c:v>0.159619977</c:v>
                </c:pt>
                <c:pt idx="27613">
                  <c:v>0.15963157</c:v>
                </c:pt>
                <c:pt idx="27614">
                  <c:v>0.15964315700000001</c:v>
                </c:pt>
                <c:pt idx="27615">
                  <c:v>0.15965473799999999</c:v>
                </c:pt>
                <c:pt idx="27616">
                  <c:v>0.159666313</c:v>
                </c:pt>
                <c:pt idx="27617">
                  <c:v>0.15967788199999999</c:v>
                </c:pt>
                <c:pt idx="27618">
                  <c:v>0.15968944500000001</c:v>
                </c:pt>
                <c:pt idx="27619">
                  <c:v>0.15970100200000001</c:v>
                </c:pt>
                <c:pt idx="27620">
                  <c:v>0.15971255300000001</c:v>
                </c:pt>
                <c:pt idx="27621">
                  <c:v>0.15972409800000001</c:v>
                </c:pt>
                <c:pt idx="27622">
                  <c:v>0.15973563700000001</c:v>
                </c:pt>
                <c:pt idx="27623">
                  <c:v>0.15974716999999999</c:v>
                </c:pt>
                <c:pt idx="27624">
                  <c:v>0.15975869600000001</c:v>
                </c:pt>
                <c:pt idx="27625">
                  <c:v>0.15977021699999999</c:v>
                </c:pt>
                <c:pt idx="27626">
                  <c:v>0.15978173200000001</c:v>
                </c:pt>
                <c:pt idx="27627">
                  <c:v>0.15979324</c:v>
                </c:pt>
                <c:pt idx="27628">
                  <c:v>0.159804743</c:v>
                </c:pt>
                <c:pt idx="27629">
                  <c:v>0.159816239</c:v>
                </c:pt>
                <c:pt idx="27630">
                  <c:v>0.15982773</c:v>
                </c:pt>
                <c:pt idx="27631">
                  <c:v>0.15983921400000001</c:v>
                </c:pt>
                <c:pt idx="27632">
                  <c:v>0.15985069299999999</c:v>
                </c:pt>
                <c:pt idx="27633">
                  <c:v>0.159862165</c:v>
                </c:pt>
                <c:pt idx="27634">
                  <c:v>0.15987363199999999</c:v>
                </c:pt>
                <c:pt idx="27635">
                  <c:v>0.15988509200000001</c:v>
                </c:pt>
                <c:pt idx="27636">
                  <c:v>0.159896546</c:v>
                </c:pt>
                <c:pt idx="27637">
                  <c:v>0.159907994</c:v>
                </c:pt>
                <c:pt idx="27638">
                  <c:v>0.159919437</c:v>
                </c:pt>
                <c:pt idx="27639">
                  <c:v>0.159930873</c:v>
                </c:pt>
                <c:pt idx="27640">
                  <c:v>0.15994230300000001</c:v>
                </c:pt>
                <c:pt idx="27641">
                  <c:v>0.15995372699999999</c:v>
                </c:pt>
                <c:pt idx="27642">
                  <c:v>0.159965145</c:v>
                </c:pt>
                <c:pt idx="27643">
                  <c:v>0.15997655699999999</c:v>
                </c:pt>
                <c:pt idx="27644">
                  <c:v>0.15998796300000001</c:v>
                </c:pt>
                <c:pt idx="27645">
                  <c:v>0.15999936300000001</c:v>
                </c:pt>
                <c:pt idx="27646">
                  <c:v>0.160010757</c:v>
                </c:pt>
                <c:pt idx="27647">
                  <c:v>0.160022145</c:v>
                </c:pt>
                <c:pt idx="27648">
                  <c:v>0.16003352600000001</c:v>
                </c:pt>
                <c:pt idx="27649">
                  <c:v>0.16004490199999999</c:v>
                </c:pt>
                <c:pt idx="27650">
                  <c:v>0.160056272</c:v>
                </c:pt>
                <c:pt idx="27651">
                  <c:v>0.16006763500000001</c:v>
                </c:pt>
                <c:pt idx="27652">
                  <c:v>0.160078993</c:v>
                </c:pt>
                <c:pt idx="27653">
                  <c:v>0.160090344</c:v>
                </c:pt>
                <c:pt idx="27654">
                  <c:v>0.16010168999999999</c:v>
                </c:pt>
                <c:pt idx="27655">
                  <c:v>0.16011302899999999</c:v>
                </c:pt>
                <c:pt idx="27656">
                  <c:v>0.16012436299999999</c:v>
                </c:pt>
                <c:pt idx="27657">
                  <c:v>0.16013569</c:v>
                </c:pt>
                <c:pt idx="27658">
                  <c:v>0.16014701200000001</c:v>
                </c:pt>
                <c:pt idx="27659">
                  <c:v>0.16015832699999999</c:v>
                </c:pt>
                <c:pt idx="27660">
                  <c:v>0.160169636</c:v>
                </c:pt>
                <c:pt idx="27661">
                  <c:v>0.16018093899999999</c:v>
                </c:pt>
                <c:pt idx="27662">
                  <c:v>0.16019223599999999</c:v>
                </c:pt>
                <c:pt idx="27663">
                  <c:v>0.16020352800000001</c:v>
                </c:pt>
                <c:pt idx="27664">
                  <c:v>0.16021481300000001</c:v>
                </c:pt>
                <c:pt idx="27665">
                  <c:v>0.16022609199999999</c:v>
                </c:pt>
                <c:pt idx="27666">
                  <c:v>0.16023736499999999</c:v>
                </c:pt>
                <c:pt idx="27667">
                  <c:v>0.160248631</c:v>
                </c:pt>
                <c:pt idx="27668">
                  <c:v>0.16025989199999999</c:v>
                </c:pt>
                <c:pt idx="27669">
                  <c:v>0.160271147</c:v>
                </c:pt>
                <c:pt idx="27670">
                  <c:v>0.16028239599999999</c:v>
                </c:pt>
                <c:pt idx="27671">
                  <c:v>0.16029363899999999</c:v>
                </c:pt>
                <c:pt idx="27672">
                  <c:v>0.16030487500000001</c:v>
                </c:pt>
                <c:pt idx="27673">
                  <c:v>0.16031610600000001</c:v>
                </c:pt>
                <c:pt idx="27674">
                  <c:v>0.16032732999999999</c:v>
                </c:pt>
                <c:pt idx="27675">
                  <c:v>0.160338549</c:v>
                </c:pt>
                <c:pt idx="27676">
                  <c:v>0.16034976100000001</c:v>
                </c:pt>
                <c:pt idx="27677">
                  <c:v>0.16036096799999999</c:v>
                </c:pt>
                <c:pt idx="27678">
                  <c:v>0.16037216800000001</c:v>
                </c:pt>
                <c:pt idx="27679">
                  <c:v>0.160383362</c:v>
                </c:pt>
                <c:pt idx="27680">
                  <c:v>0.160394551</c:v>
                </c:pt>
                <c:pt idx="27681">
                  <c:v>0.16040573299999999</c:v>
                </c:pt>
                <c:pt idx="27682">
                  <c:v>0.160416909</c:v>
                </c:pt>
                <c:pt idx="27683">
                  <c:v>0.160428079</c:v>
                </c:pt>
                <c:pt idx="27684">
                  <c:v>0.16043924300000001</c:v>
                </c:pt>
                <c:pt idx="27685">
                  <c:v>0.16045040099999999</c:v>
                </c:pt>
                <c:pt idx="27686">
                  <c:v>0.16046155300000001</c:v>
                </c:pt>
                <c:pt idx="27687">
                  <c:v>0.160472699</c:v>
                </c:pt>
                <c:pt idx="27688">
                  <c:v>0.16048383899999999</c:v>
                </c:pt>
                <c:pt idx="27689">
                  <c:v>0.16049497200000001</c:v>
                </c:pt>
                <c:pt idx="27690">
                  <c:v>0.16050610000000001</c:v>
                </c:pt>
                <c:pt idx="27691">
                  <c:v>0.16051722199999999</c:v>
                </c:pt>
                <c:pt idx="27692">
                  <c:v>0.16052833699999999</c:v>
                </c:pt>
                <c:pt idx="27693">
                  <c:v>0.160539447</c:v>
                </c:pt>
                <c:pt idx="27694">
                  <c:v>0.16055055100000001</c:v>
                </c:pt>
                <c:pt idx="27695">
                  <c:v>0.160561648</c:v>
                </c:pt>
                <c:pt idx="27696">
                  <c:v>0.16057273899999999</c:v>
                </c:pt>
                <c:pt idx="27697">
                  <c:v>0.16058382500000001</c:v>
                </c:pt>
                <c:pt idx="27698">
                  <c:v>0.16059490400000001</c:v>
                </c:pt>
                <c:pt idx="27699">
                  <c:v>0.16060597700000001</c:v>
                </c:pt>
                <c:pt idx="27700">
                  <c:v>0.16061704399999999</c:v>
                </c:pt>
                <c:pt idx="27701">
                  <c:v>0.16062810499999999</c:v>
                </c:pt>
                <c:pt idx="27702">
                  <c:v>0.16063916</c:v>
                </c:pt>
                <c:pt idx="27703">
                  <c:v>0.16065020899999999</c:v>
                </c:pt>
                <c:pt idx="27704">
                  <c:v>0.160661252</c:v>
                </c:pt>
                <c:pt idx="27705">
                  <c:v>0.160672289</c:v>
                </c:pt>
                <c:pt idx="27706">
                  <c:v>0.16068331999999999</c:v>
                </c:pt>
                <c:pt idx="27707">
                  <c:v>0.16069434499999999</c:v>
                </c:pt>
                <c:pt idx="27708">
                  <c:v>0.16070536399999999</c:v>
                </c:pt>
                <c:pt idx="27709">
                  <c:v>0.16071637599999999</c:v>
                </c:pt>
                <c:pt idx="27710">
                  <c:v>0.160727383</c:v>
                </c:pt>
                <c:pt idx="27711">
                  <c:v>0.16073838300000001</c:v>
                </c:pt>
                <c:pt idx="27712">
                  <c:v>0.160749378</c:v>
                </c:pt>
                <c:pt idx="27713">
                  <c:v>0.16076036599999999</c:v>
                </c:pt>
                <c:pt idx="27714">
                  <c:v>0.16077134900000001</c:v>
                </c:pt>
                <c:pt idx="27715">
                  <c:v>0.160782325</c:v>
                </c:pt>
                <c:pt idx="27716">
                  <c:v>0.160793295</c:v>
                </c:pt>
                <c:pt idx="27717">
                  <c:v>0.160804259</c:v>
                </c:pt>
                <c:pt idx="27718">
                  <c:v>0.16081521700000001</c:v>
                </c:pt>
                <c:pt idx="27719">
                  <c:v>0.16082616999999999</c:v>
                </c:pt>
                <c:pt idx="27720">
                  <c:v>0.160837115</c:v>
                </c:pt>
                <c:pt idx="27721">
                  <c:v>0.16084805499999999</c:v>
                </c:pt>
                <c:pt idx="27722">
                  <c:v>0.16085898900000001</c:v>
                </c:pt>
                <c:pt idx="27723">
                  <c:v>0.160869917</c:v>
                </c:pt>
                <c:pt idx="27724">
                  <c:v>0.160880839</c:v>
                </c:pt>
                <c:pt idx="27725">
                  <c:v>0.160891754</c:v>
                </c:pt>
                <c:pt idx="27726">
                  <c:v>0.160902664</c:v>
                </c:pt>
                <c:pt idx="27727">
                  <c:v>0.16091356800000001</c:v>
                </c:pt>
                <c:pt idx="27728">
                  <c:v>0.16092446499999999</c:v>
                </c:pt>
                <c:pt idx="27729">
                  <c:v>0.160935357</c:v>
                </c:pt>
                <c:pt idx="27730">
                  <c:v>0.16094624199999999</c:v>
                </c:pt>
                <c:pt idx="27731">
                  <c:v>0.16095712100000001</c:v>
                </c:pt>
                <c:pt idx="27732">
                  <c:v>0.160967994</c:v>
                </c:pt>
                <c:pt idx="27733">
                  <c:v>0.160978862</c:v>
                </c:pt>
                <c:pt idx="27734">
                  <c:v>0.160989723</c:v>
                </c:pt>
                <c:pt idx="27735">
                  <c:v>0.16100057800000001</c:v>
                </c:pt>
                <c:pt idx="27736">
                  <c:v>0.16101142700000001</c:v>
                </c:pt>
                <c:pt idx="27737">
                  <c:v>0.16102227</c:v>
                </c:pt>
                <c:pt idx="27738">
                  <c:v>0.16103310700000001</c:v>
                </c:pt>
                <c:pt idx="27739">
                  <c:v>0.161043937</c:v>
                </c:pt>
                <c:pt idx="27740">
                  <c:v>0.16105476199999999</c:v>
                </c:pt>
                <c:pt idx="27741">
                  <c:v>0.16106558100000001</c:v>
                </c:pt>
                <c:pt idx="27742">
                  <c:v>0.16107639300000001</c:v>
                </c:pt>
                <c:pt idx="27743">
                  <c:v>0.16108720000000001</c:v>
                </c:pt>
                <c:pt idx="27744">
                  <c:v>0.16109799999999999</c:v>
                </c:pt>
                <c:pt idx="27745">
                  <c:v>0.161108795</c:v>
                </c:pt>
                <c:pt idx="27746">
                  <c:v>0.16111958300000001</c:v>
                </c:pt>
                <c:pt idx="27747">
                  <c:v>0.161130365</c:v>
                </c:pt>
                <c:pt idx="27748">
                  <c:v>0.16114114099999999</c:v>
                </c:pt>
                <c:pt idx="27749">
                  <c:v>0.16115191100000001</c:v>
                </c:pt>
                <c:pt idx="27750">
                  <c:v>0.16116267500000001</c:v>
                </c:pt>
                <c:pt idx="27751">
                  <c:v>0.161173433</c:v>
                </c:pt>
                <c:pt idx="27752">
                  <c:v>0.16118418500000001</c:v>
                </c:pt>
                <c:pt idx="27753">
                  <c:v>0.16119493100000001</c:v>
                </c:pt>
                <c:pt idx="27754">
                  <c:v>0.16120567099999999</c:v>
                </c:pt>
                <c:pt idx="27755">
                  <c:v>0.16121640500000001</c:v>
                </c:pt>
                <c:pt idx="27756">
                  <c:v>0.161227132</c:v>
                </c:pt>
                <c:pt idx="27757">
                  <c:v>0.16123785400000001</c:v>
                </c:pt>
                <c:pt idx="27758">
                  <c:v>0.16124856900000001</c:v>
                </c:pt>
                <c:pt idx="27759">
                  <c:v>0.16125927900000001</c:v>
                </c:pt>
                <c:pt idx="27760">
                  <c:v>0.16126998200000001</c:v>
                </c:pt>
                <c:pt idx="27761">
                  <c:v>0.16128068000000001</c:v>
                </c:pt>
                <c:pt idx="27762">
                  <c:v>0.16129137099999999</c:v>
                </c:pt>
                <c:pt idx="27763">
                  <c:v>0.161302056</c:v>
                </c:pt>
                <c:pt idx="27764">
                  <c:v>0.16131273500000001</c:v>
                </c:pt>
                <c:pt idx="27765">
                  <c:v>0.161323408</c:v>
                </c:pt>
                <c:pt idx="27766">
                  <c:v>0.16133407499999999</c:v>
                </c:pt>
                <c:pt idx="27767">
                  <c:v>0.16134473599999999</c:v>
                </c:pt>
                <c:pt idx="27768">
                  <c:v>0.16135538999999999</c:v>
                </c:pt>
                <c:pt idx="27769">
                  <c:v>0.16136603899999999</c:v>
                </c:pt>
                <c:pt idx="27770">
                  <c:v>0.16137668199999999</c:v>
                </c:pt>
                <c:pt idx="27771">
                  <c:v>0.161387318</c:v>
                </c:pt>
                <c:pt idx="27772">
                  <c:v>0.16139794900000001</c:v>
                </c:pt>
                <c:pt idx="27773">
                  <c:v>0.161408573</c:v>
                </c:pt>
                <c:pt idx="27774">
                  <c:v>0.16141919199999999</c:v>
                </c:pt>
                <c:pt idx="27775">
                  <c:v>0.16142980400000001</c:v>
                </c:pt>
                <c:pt idx="27776">
                  <c:v>0.16144041000000001</c:v>
                </c:pt>
                <c:pt idx="27777">
                  <c:v>0.16145101000000001</c:v>
                </c:pt>
                <c:pt idx="27778">
                  <c:v>0.16146160400000001</c:v>
                </c:pt>
                <c:pt idx="27779">
                  <c:v>0.16147219199999999</c:v>
                </c:pt>
                <c:pt idx="27780">
                  <c:v>0.161482774</c:v>
                </c:pt>
                <c:pt idx="27781">
                  <c:v>0.16149335000000001</c:v>
                </c:pt>
                <c:pt idx="27782">
                  <c:v>0.16150392</c:v>
                </c:pt>
                <c:pt idx="27783">
                  <c:v>0.16151448400000001</c:v>
                </c:pt>
                <c:pt idx="27784">
                  <c:v>0.16152504100000001</c:v>
                </c:pt>
                <c:pt idx="27785">
                  <c:v>0.16153559300000001</c:v>
                </c:pt>
                <c:pt idx="27786">
                  <c:v>0.16154613800000001</c:v>
                </c:pt>
                <c:pt idx="27787">
                  <c:v>0.16155667800000001</c:v>
                </c:pt>
                <c:pt idx="27788">
                  <c:v>0.16156721099999999</c:v>
                </c:pt>
                <c:pt idx="27789">
                  <c:v>0.161577738</c:v>
                </c:pt>
                <c:pt idx="27790">
                  <c:v>0.16158825900000001</c:v>
                </c:pt>
                <c:pt idx="27791">
                  <c:v>0.161598774</c:v>
                </c:pt>
                <c:pt idx="27792">
                  <c:v>0.16160928299999999</c:v>
                </c:pt>
                <c:pt idx="27793">
                  <c:v>0.16161978599999999</c:v>
                </c:pt>
                <c:pt idx="27794">
                  <c:v>0.16163028300000001</c:v>
                </c:pt>
                <c:pt idx="27795">
                  <c:v>0.16164077399999999</c:v>
                </c:pt>
                <c:pt idx="27796">
                  <c:v>0.16165125799999999</c:v>
                </c:pt>
                <c:pt idx="27797">
                  <c:v>0.161661737</c:v>
                </c:pt>
                <c:pt idx="27798">
                  <c:v>0.16167220900000001</c:v>
                </c:pt>
                <c:pt idx="27799">
                  <c:v>0.161682676</c:v>
                </c:pt>
                <c:pt idx="27800">
                  <c:v>0.16169313599999999</c:v>
                </c:pt>
                <c:pt idx="27801">
                  <c:v>0.16170359100000001</c:v>
                </c:pt>
                <c:pt idx="27802">
                  <c:v>0.161714039</c:v>
                </c:pt>
                <c:pt idx="27803">
                  <c:v>0.161724481</c:v>
                </c:pt>
                <c:pt idx="27804">
                  <c:v>0.16173491700000001</c:v>
                </c:pt>
                <c:pt idx="27805">
                  <c:v>0.16174534700000001</c:v>
                </c:pt>
                <c:pt idx="27806">
                  <c:v>0.16175577099999999</c:v>
                </c:pt>
                <c:pt idx="27807">
                  <c:v>0.161766189</c:v>
                </c:pt>
                <c:pt idx="27808">
                  <c:v>0.16177659999999999</c:v>
                </c:pt>
                <c:pt idx="27809">
                  <c:v>0.16178700600000001</c:v>
                </c:pt>
                <c:pt idx="27810">
                  <c:v>0.161797406</c:v>
                </c:pt>
                <c:pt idx="27811">
                  <c:v>0.161807799</c:v>
                </c:pt>
                <c:pt idx="27812">
                  <c:v>0.161818187</c:v>
                </c:pt>
                <c:pt idx="27813">
                  <c:v>0.16182856800000001</c:v>
                </c:pt>
                <c:pt idx="27814">
                  <c:v>0.16183894300000001</c:v>
                </c:pt>
                <c:pt idx="27815">
                  <c:v>0.161849312</c:v>
                </c:pt>
                <c:pt idx="27816">
                  <c:v>0.16185967500000001</c:v>
                </c:pt>
                <c:pt idx="27817">
                  <c:v>0.161870032</c:v>
                </c:pt>
                <c:pt idx="27818">
                  <c:v>0.16188038299999999</c:v>
                </c:pt>
                <c:pt idx="27819">
                  <c:v>0.16189072800000001</c:v>
                </c:pt>
                <c:pt idx="27820">
                  <c:v>0.16190106700000001</c:v>
                </c:pt>
                <c:pt idx="27821">
                  <c:v>0.16191139900000001</c:v>
                </c:pt>
                <c:pt idx="27822">
                  <c:v>0.16192172599999999</c:v>
                </c:pt>
                <c:pt idx="27823">
                  <c:v>0.161932046</c:v>
                </c:pt>
                <c:pt idx="27824">
                  <c:v>0.16194236100000001</c:v>
                </c:pt>
                <c:pt idx="27825">
                  <c:v>0.16195266899999999</c:v>
                </c:pt>
                <c:pt idx="27826">
                  <c:v>0.16196297100000001</c:v>
                </c:pt>
                <c:pt idx="27827">
                  <c:v>0.161973268</c:v>
                </c:pt>
                <c:pt idx="27828">
                  <c:v>0.161983558</c:v>
                </c:pt>
                <c:pt idx="27829">
                  <c:v>0.161993842</c:v>
                </c:pt>
                <c:pt idx="27830">
                  <c:v>0.16200412</c:v>
                </c:pt>
                <c:pt idx="27831">
                  <c:v>0.16201439100000001</c:v>
                </c:pt>
                <c:pt idx="27832">
                  <c:v>0.16202465699999999</c:v>
                </c:pt>
                <c:pt idx="27833">
                  <c:v>0.162034917</c:v>
                </c:pt>
                <c:pt idx="27834">
                  <c:v>0.16204516999999999</c:v>
                </c:pt>
                <c:pt idx="27835">
                  <c:v>0.16205541800000001</c:v>
                </c:pt>
                <c:pt idx="27836">
                  <c:v>0.162065659</c:v>
                </c:pt>
                <c:pt idx="27837">
                  <c:v>0.162075895</c:v>
                </c:pt>
                <c:pt idx="27838">
                  <c:v>0.162086124</c:v>
                </c:pt>
                <c:pt idx="27839">
                  <c:v>0.162096347</c:v>
                </c:pt>
                <c:pt idx="27840">
                  <c:v>0.16210656400000001</c:v>
                </c:pt>
                <c:pt idx="27841">
                  <c:v>0.16211677499999999</c:v>
                </c:pt>
                <c:pt idx="27842">
                  <c:v>0.16212698</c:v>
                </c:pt>
                <c:pt idx="27843">
                  <c:v>0.16213717799999999</c:v>
                </c:pt>
                <c:pt idx="27844">
                  <c:v>0.16214737100000001</c:v>
                </c:pt>
                <c:pt idx="27845">
                  <c:v>0.16215755800000001</c:v>
                </c:pt>
                <c:pt idx="27846">
                  <c:v>0.16216773800000001</c:v>
                </c:pt>
                <c:pt idx="27847">
                  <c:v>0.16217791300000001</c:v>
                </c:pt>
                <c:pt idx="27848">
                  <c:v>0.16218808100000001</c:v>
                </c:pt>
                <c:pt idx="27849">
                  <c:v>0.16219824299999999</c:v>
                </c:pt>
                <c:pt idx="27850">
                  <c:v>0.162208399</c:v>
                </c:pt>
                <c:pt idx="27851">
                  <c:v>0.16221854999999999</c:v>
                </c:pt>
                <c:pt idx="27852">
                  <c:v>0.16222869400000001</c:v>
                </c:pt>
                <c:pt idx="27853">
                  <c:v>0.162238831</c:v>
                </c:pt>
                <c:pt idx="27854">
                  <c:v>0.162248963</c:v>
                </c:pt>
                <c:pt idx="27855">
                  <c:v>0.162259089</c:v>
                </c:pt>
                <c:pt idx="27856">
                  <c:v>0.162269209</c:v>
                </c:pt>
                <c:pt idx="27857">
                  <c:v>0.162279322</c:v>
                </c:pt>
                <c:pt idx="27858">
                  <c:v>0.16228943000000001</c:v>
                </c:pt>
                <c:pt idx="27859">
                  <c:v>0.162299531</c:v>
                </c:pt>
                <c:pt idx="27860">
                  <c:v>0.16230962600000001</c:v>
                </c:pt>
                <c:pt idx="27861">
                  <c:v>0.162319715</c:v>
                </c:pt>
                <c:pt idx="27862">
                  <c:v>0.162329798</c:v>
                </c:pt>
                <c:pt idx="27863">
                  <c:v>0.16233987499999999</c:v>
                </c:pt>
                <c:pt idx="27864">
                  <c:v>0.16234994599999999</c:v>
                </c:pt>
                <c:pt idx="27865">
                  <c:v>0.162360011</c:v>
                </c:pt>
                <c:pt idx="27866">
                  <c:v>0.16237007000000001</c:v>
                </c:pt>
                <c:pt idx="27867">
                  <c:v>0.16238012199999999</c:v>
                </c:pt>
                <c:pt idx="27868">
                  <c:v>0.162390169</c:v>
                </c:pt>
                <c:pt idx="27869">
                  <c:v>0.16240020899999999</c:v>
                </c:pt>
                <c:pt idx="27870">
                  <c:v>0.16241024400000001</c:v>
                </c:pt>
                <c:pt idx="27871">
                  <c:v>0.162420272</c:v>
                </c:pt>
                <c:pt idx="27872">
                  <c:v>0.162430294</c:v>
                </c:pt>
                <c:pt idx="27873">
                  <c:v>0.16244031</c:v>
                </c:pt>
                <c:pt idx="27874">
                  <c:v>0.16245032000000001</c:v>
                </c:pt>
                <c:pt idx="27875">
                  <c:v>0.16246032399999999</c:v>
                </c:pt>
                <c:pt idx="27876">
                  <c:v>0.162470322</c:v>
                </c:pt>
                <c:pt idx="27877">
                  <c:v>0.16248031299999999</c:v>
                </c:pt>
                <c:pt idx="27878">
                  <c:v>0.162490299</c:v>
                </c:pt>
                <c:pt idx="27879">
                  <c:v>0.162500278</c:v>
                </c:pt>
                <c:pt idx="27880">
                  <c:v>0.16251025199999999</c:v>
                </c:pt>
                <c:pt idx="27881">
                  <c:v>0.16252021899999999</c:v>
                </c:pt>
                <c:pt idx="27882">
                  <c:v>0.16253018</c:v>
                </c:pt>
                <c:pt idx="27883">
                  <c:v>0.162540135</c:v>
                </c:pt>
                <c:pt idx="27884">
                  <c:v>0.16255008500000001</c:v>
                </c:pt>
                <c:pt idx="27885">
                  <c:v>0.162560027</c:v>
                </c:pt>
                <c:pt idx="27886">
                  <c:v>0.16256996400000001</c:v>
                </c:pt>
                <c:pt idx="27887">
                  <c:v>0.162579895</c:v>
                </c:pt>
                <c:pt idx="27888">
                  <c:v>0.162589819</c:v>
                </c:pt>
                <c:pt idx="27889">
                  <c:v>0.16259973799999999</c:v>
                </c:pt>
                <c:pt idx="27890">
                  <c:v>0.16260964999999999</c:v>
                </c:pt>
                <c:pt idx="27891">
                  <c:v>0.162619557</c:v>
                </c:pt>
                <c:pt idx="27892">
                  <c:v>0.16262945700000001</c:v>
                </c:pt>
                <c:pt idx="27893">
                  <c:v>0.16263935099999999</c:v>
                </c:pt>
                <c:pt idx="27894">
                  <c:v>0.162649239</c:v>
                </c:pt>
                <c:pt idx="27895">
                  <c:v>0.16265912099999999</c:v>
                </c:pt>
                <c:pt idx="27896">
                  <c:v>0.16266899700000001</c:v>
                </c:pt>
                <c:pt idx="27897">
                  <c:v>0.162678867</c:v>
                </c:pt>
                <c:pt idx="27898">
                  <c:v>0.16268873</c:v>
                </c:pt>
                <c:pt idx="27899">
                  <c:v>0.16269858800000001</c:v>
                </c:pt>
                <c:pt idx="27900">
                  <c:v>0.16270843900000001</c:v>
                </c:pt>
                <c:pt idx="27901">
                  <c:v>0.16271828499999999</c:v>
                </c:pt>
                <c:pt idx="27902">
                  <c:v>0.162728124</c:v>
                </c:pt>
                <c:pt idx="27903">
                  <c:v>0.16273795699999999</c:v>
                </c:pt>
                <c:pt idx="27904">
                  <c:v>0.16274778400000001</c:v>
                </c:pt>
                <c:pt idx="27905">
                  <c:v>0.162757605</c:v>
                </c:pt>
                <c:pt idx="27906">
                  <c:v>0.16276742</c:v>
                </c:pt>
                <c:pt idx="27907">
                  <c:v>0.162777229</c:v>
                </c:pt>
                <c:pt idx="27908">
                  <c:v>0.162787032</c:v>
                </c:pt>
                <c:pt idx="27909">
                  <c:v>0.162796828</c:v>
                </c:pt>
                <c:pt idx="27910">
                  <c:v>0.16280661900000001</c:v>
                </c:pt>
                <c:pt idx="27911">
                  <c:v>0.162816403</c:v>
                </c:pt>
                <c:pt idx="27912">
                  <c:v>0.16282618099999999</c:v>
                </c:pt>
                <c:pt idx="27913">
                  <c:v>0.16283595300000001</c:v>
                </c:pt>
                <c:pt idx="27914">
                  <c:v>0.162845719</c:v>
                </c:pt>
                <c:pt idx="27915">
                  <c:v>0.162855479</c:v>
                </c:pt>
                <c:pt idx="27916">
                  <c:v>0.162865233</c:v>
                </c:pt>
                <c:pt idx="27917">
                  <c:v>0.162874981</c:v>
                </c:pt>
                <c:pt idx="27918">
                  <c:v>0.16288472300000001</c:v>
                </c:pt>
                <c:pt idx="27919">
                  <c:v>0.16289445799999999</c:v>
                </c:pt>
                <c:pt idx="27920">
                  <c:v>0.16290418800000001</c:v>
                </c:pt>
                <c:pt idx="27921">
                  <c:v>0.16291391099999999</c:v>
                </c:pt>
                <c:pt idx="27922">
                  <c:v>0.16292362799999999</c:v>
                </c:pt>
                <c:pt idx="27923">
                  <c:v>0.16293333900000001</c:v>
                </c:pt>
                <c:pt idx="27924">
                  <c:v>0.16294304400000001</c:v>
                </c:pt>
                <c:pt idx="27925">
                  <c:v>0.16295274300000001</c:v>
                </c:pt>
                <c:pt idx="27926">
                  <c:v>0.16296243599999999</c:v>
                </c:pt>
                <c:pt idx="27927">
                  <c:v>0.162972123</c:v>
                </c:pt>
                <c:pt idx="27928">
                  <c:v>0.16298180300000001</c:v>
                </c:pt>
                <c:pt idx="27929">
                  <c:v>0.162991478</c:v>
                </c:pt>
                <c:pt idx="27930">
                  <c:v>0.16300114600000001</c:v>
                </c:pt>
                <c:pt idx="27931">
                  <c:v>0.16301080900000001</c:v>
                </c:pt>
                <c:pt idx="27932">
                  <c:v>0.163020465</c:v>
                </c:pt>
                <c:pt idx="27933">
                  <c:v>0.163030115</c:v>
                </c:pt>
                <c:pt idx="27934">
                  <c:v>0.16303975900000001</c:v>
                </c:pt>
                <c:pt idx="27935">
                  <c:v>0.16304939700000001</c:v>
                </c:pt>
                <c:pt idx="27936">
                  <c:v>0.16305902799999999</c:v>
                </c:pt>
                <c:pt idx="27937">
                  <c:v>0.16306865400000001</c:v>
                </c:pt>
                <c:pt idx="27938">
                  <c:v>0.163078274</c:v>
                </c:pt>
                <c:pt idx="27939">
                  <c:v>0.16308788699999999</c:v>
                </c:pt>
                <c:pt idx="27940">
                  <c:v>0.16309749500000001</c:v>
                </c:pt>
                <c:pt idx="27941">
                  <c:v>0.16310709600000001</c:v>
                </c:pt>
                <c:pt idx="27942">
                  <c:v>0.16311669100000001</c:v>
                </c:pt>
                <c:pt idx="27943">
                  <c:v>0.16312628000000001</c:v>
                </c:pt>
                <c:pt idx="27944">
                  <c:v>0.16313586299999999</c:v>
                </c:pt>
                <c:pt idx="27945">
                  <c:v>0.16314544</c:v>
                </c:pt>
                <c:pt idx="27946">
                  <c:v>0.16315501099999999</c:v>
                </c:pt>
                <c:pt idx="27947">
                  <c:v>0.16316457500000001</c:v>
                </c:pt>
                <c:pt idx="27948">
                  <c:v>0.163174134</c:v>
                </c:pt>
                <c:pt idx="27949">
                  <c:v>0.16318368599999999</c:v>
                </c:pt>
                <c:pt idx="27950">
                  <c:v>0.16319323199999999</c:v>
                </c:pt>
                <c:pt idx="27951">
                  <c:v>0.163202773</c:v>
                </c:pt>
                <c:pt idx="27952">
                  <c:v>0.163212307</c:v>
                </c:pt>
                <c:pt idx="27953">
                  <c:v>0.16322183500000001</c:v>
                </c:pt>
                <c:pt idx="27954">
                  <c:v>0.16323135699999999</c:v>
                </c:pt>
                <c:pt idx="27955">
                  <c:v>0.16324087200000001</c:v>
                </c:pt>
                <c:pt idx="27956">
                  <c:v>0.163250382</c:v>
                </c:pt>
                <c:pt idx="27957">
                  <c:v>0.16325988499999999</c:v>
                </c:pt>
                <c:pt idx="27958">
                  <c:v>0.16326938299999999</c:v>
                </c:pt>
                <c:pt idx="27959">
                  <c:v>0.16327887399999999</c:v>
                </c:pt>
                <c:pt idx="27960">
                  <c:v>0.16328835899999999</c:v>
                </c:pt>
                <c:pt idx="27961">
                  <c:v>0.163297838</c:v>
                </c:pt>
                <c:pt idx="27962">
                  <c:v>0.16330731100000001</c:v>
                </c:pt>
                <c:pt idx="27963">
                  <c:v>0.163316778</c:v>
                </c:pt>
                <c:pt idx="27964">
                  <c:v>0.16332623900000001</c:v>
                </c:pt>
                <c:pt idx="27965">
                  <c:v>0.163335694</c:v>
                </c:pt>
                <c:pt idx="27966">
                  <c:v>0.163345142</c:v>
                </c:pt>
                <c:pt idx="27967">
                  <c:v>0.163354585</c:v>
                </c:pt>
                <c:pt idx="27968">
                  <c:v>0.163364021</c:v>
                </c:pt>
                <c:pt idx="27969">
                  <c:v>0.163373451</c:v>
                </c:pt>
                <c:pt idx="27970">
                  <c:v>0.16338287500000001</c:v>
                </c:pt>
                <c:pt idx="27971">
                  <c:v>0.16339229299999999</c:v>
                </c:pt>
                <c:pt idx="27972">
                  <c:v>0.16340170500000001</c:v>
                </c:pt>
                <c:pt idx="27973">
                  <c:v>0.163411111</c:v>
                </c:pt>
                <c:pt idx="27974">
                  <c:v>0.16342051099999999</c:v>
                </c:pt>
                <c:pt idx="27975">
                  <c:v>0.16342990399999999</c:v>
                </c:pt>
                <c:pt idx="27976">
                  <c:v>0.16343929200000001</c:v>
                </c:pt>
                <c:pt idx="27977">
                  <c:v>0.16344867299999999</c:v>
                </c:pt>
                <c:pt idx="27978">
                  <c:v>0.16345804799999999</c:v>
                </c:pt>
                <c:pt idx="27979">
                  <c:v>0.163467417</c:v>
                </c:pt>
                <c:pt idx="27980">
                  <c:v>0.16347677999999999</c:v>
                </c:pt>
                <c:pt idx="27981">
                  <c:v>0.163486137</c:v>
                </c:pt>
                <c:pt idx="27982">
                  <c:v>0.16349548799999999</c:v>
                </c:pt>
                <c:pt idx="27983">
                  <c:v>0.16350483299999999</c:v>
                </c:pt>
                <c:pt idx="27984">
                  <c:v>0.16351417100000001</c:v>
                </c:pt>
                <c:pt idx="27985">
                  <c:v>0.16352350299999999</c:v>
                </c:pt>
                <c:pt idx="27986">
                  <c:v>0.16353282999999999</c:v>
                </c:pt>
                <c:pt idx="27987">
                  <c:v>0.16354215</c:v>
                </c:pt>
                <c:pt idx="27988">
                  <c:v>0.16355146400000001</c:v>
                </c:pt>
                <c:pt idx="27989">
                  <c:v>0.16356077199999999</c:v>
                </c:pt>
                <c:pt idx="27990">
                  <c:v>0.16357007400000001</c:v>
                </c:pt>
                <c:pt idx="27991">
                  <c:v>0.16357937</c:v>
                </c:pt>
                <c:pt idx="27992">
                  <c:v>0.163588659</c:v>
                </c:pt>
                <c:pt idx="27993">
                  <c:v>0.163597943</c:v>
                </c:pt>
                <c:pt idx="27994">
                  <c:v>0.16360722</c:v>
                </c:pt>
                <c:pt idx="27995">
                  <c:v>0.163616492</c:v>
                </c:pt>
                <c:pt idx="27996">
                  <c:v>0.16362575700000001</c:v>
                </c:pt>
                <c:pt idx="27997">
                  <c:v>0.16363501599999999</c:v>
                </c:pt>
                <c:pt idx="27998">
                  <c:v>0.16364426900000001</c:v>
                </c:pt>
                <c:pt idx="27999">
                  <c:v>0.163653516</c:v>
                </c:pt>
                <c:pt idx="28000">
                  <c:v>0.16366275599999999</c:v>
                </c:pt>
                <c:pt idx="28001">
                  <c:v>0.16367199099999999</c:v>
                </c:pt>
                <c:pt idx="28002">
                  <c:v>0.16368121899999999</c:v>
                </c:pt>
                <c:pt idx="28003">
                  <c:v>0.16369044199999999</c:v>
                </c:pt>
                <c:pt idx="28004">
                  <c:v>0.163699658</c:v>
                </c:pt>
                <c:pt idx="28005">
                  <c:v>0.16370886800000001</c:v>
                </c:pt>
                <c:pt idx="28006">
                  <c:v>0.16371807199999999</c:v>
                </c:pt>
                <c:pt idx="28007">
                  <c:v>0.16372727000000001</c:v>
                </c:pt>
                <c:pt idx="28008">
                  <c:v>0.163736462</c:v>
                </c:pt>
                <c:pt idx="28009">
                  <c:v>0.16374564699999999</c:v>
                </c:pt>
                <c:pt idx="28010">
                  <c:v>0.16375482699999999</c:v>
                </c:pt>
                <c:pt idx="28011">
                  <c:v>0.16376399999999999</c:v>
                </c:pt>
                <c:pt idx="28012">
                  <c:v>0.163773167</c:v>
                </c:pt>
                <c:pt idx="28013">
                  <c:v>0.163782329</c:v>
                </c:pt>
                <c:pt idx="28014">
                  <c:v>0.16379148399999999</c:v>
                </c:pt>
                <c:pt idx="28015">
                  <c:v>0.163800633</c:v>
                </c:pt>
                <c:pt idx="28016">
                  <c:v>0.16380977599999999</c:v>
                </c:pt>
                <c:pt idx="28017">
                  <c:v>0.16381891200000001</c:v>
                </c:pt>
                <c:pt idx="28018">
                  <c:v>0.16382804300000001</c:v>
                </c:pt>
                <c:pt idx="28019">
                  <c:v>0.16383716700000001</c:v>
                </c:pt>
                <c:pt idx="28020">
                  <c:v>0.16384628600000001</c:v>
                </c:pt>
                <c:pt idx="28021">
                  <c:v>0.16385539800000001</c:v>
                </c:pt>
                <c:pt idx="28022">
                  <c:v>0.16386450399999999</c:v>
                </c:pt>
                <c:pt idx="28023">
                  <c:v>0.16387360400000001</c:v>
                </c:pt>
                <c:pt idx="28024">
                  <c:v>0.16388269799999999</c:v>
                </c:pt>
                <c:pt idx="28025">
                  <c:v>0.16389178600000001</c:v>
                </c:pt>
                <c:pt idx="28026">
                  <c:v>0.16390086700000001</c:v>
                </c:pt>
                <c:pt idx="28027">
                  <c:v>0.163909943</c:v>
                </c:pt>
                <c:pt idx="28028">
                  <c:v>0.163919012</c:v>
                </c:pt>
                <c:pt idx="28029">
                  <c:v>0.16392807600000001</c:v>
                </c:pt>
                <c:pt idx="28030">
                  <c:v>0.16393713300000001</c:v>
                </c:pt>
                <c:pt idx="28031">
                  <c:v>0.16394618399999999</c:v>
                </c:pt>
                <c:pt idx="28032">
                  <c:v>0.16395522900000001</c:v>
                </c:pt>
                <c:pt idx="28033">
                  <c:v>0.163964267</c:v>
                </c:pt>
                <c:pt idx="28034">
                  <c:v>0.16397329999999999</c:v>
                </c:pt>
                <c:pt idx="28035">
                  <c:v>0.16398232700000001</c:v>
                </c:pt>
                <c:pt idx="28036">
                  <c:v>0.16399134700000001</c:v>
                </c:pt>
                <c:pt idx="28037">
                  <c:v>0.16400036100000001</c:v>
                </c:pt>
                <c:pt idx="28038">
                  <c:v>0.16400936999999999</c:v>
                </c:pt>
                <c:pt idx="28039">
                  <c:v>0.164018372</c:v>
                </c:pt>
                <c:pt idx="28040">
                  <c:v>0.16402736800000001</c:v>
                </c:pt>
                <c:pt idx="28041">
                  <c:v>0.16403635699999999</c:v>
                </c:pt>
                <c:pt idx="28042">
                  <c:v>0.16404534100000001</c:v>
                </c:pt>
                <c:pt idx="28043">
                  <c:v>0.164054319</c:v>
                </c:pt>
                <c:pt idx="28044">
                  <c:v>0.16406329</c:v>
                </c:pt>
                <c:pt idx="28045">
                  <c:v>0.164072256</c:v>
                </c:pt>
                <c:pt idx="28046">
                  <c:v>0.164081215</c:v>
                </c:pt>
                <c:pt idx="28047">
                  <c:v>0.16409016800000001</c:v>
                </c:pt>
                <c:pt idx="28048">
                  <c:v>0.16409911499999999</c:v>
                </c:pt>
                <c:pt idx="28049">
                  <c:v>0.164108056</c:v>
                </c:pt>
                <c:pt idx="28050">
                  <c:v>0.16411698999999999</c:v>
                </c:pt>
                <c:pt idx="28051">
                  <c:v>0.16412591900000001</c:v>
                </c:pt>
                <c:pt idx="28052">
                  <c:v>0.164134842</c:v>
                </c:pt>
                <c:pt idx="28053">
                  <c:v>0.164143758</c:v>
                </c:pt>
                <c:pt idx="28054">
                  <c:v>0.164152668</c:v>
                </c:pt>
                <c:pt idx="28055">
                  <c:v>0.16416157200000001</c:v>
                </c:pt>
                <c:pt idx="28056">
                  <c:v>0.16417047000000001</c:v>
                </c:pt>
                <c:pt idx="28057">
                  <c:v>0.164179362</c:v>
                </c:pt>
                <c:pt idx="28058">
                  <c:v>0.16418824800000001</c:v>
                </c:pt>
                <c:pt idx="28059">
                  <c:v>0.164197127</c:v>
                </c:pt>
                <c:pt idx="28060">
                  <c:v>0.16420600099999999</c:v>
                </c:pt>
                <c:pt idx="28061">
                  <c:v>0.16421486800000001</c:v>
                </c:pt>
                <c:pt idx="28062">
                  <c:v>0.16422372900000001</c:v>
                </c:pt>
                <c:pt idx="28063">
                  <c:v>0.16423258499999999</c:v>
                </c:pt>
                <c:pt idx="28064">
                  <c:v>0.16424143299999999</c:v>
                </c:pt>
                <c:pt idx="28065">
                  <c:v>0.164250276</c:v>
                </c:pt>
                <c:pt idx="28066">
                  <c:v>0.16425911300000001</c:v>
                </c:pt>
                <c:pt idx="28067">
                  <c:v>0.164267944</c:v>
                </c:pt>
                <c:pt idx="28068">
                  <c:v>0.16427676799999999</c:v>
                </c:pt>
                <c:pt idx="28069">
                  <c:v>0.16428558700000001</c:v>
                </c:pt>
                <c:pt idx="28070">
                  <c:v>0.16429439900000001</c:v>
                </c:pt>
                <c:pt idx="28071">
                  <c:v>0.16430320500000001</c:v>
                </c:pt>
                <c:pt idx="28072">
                  <c:v>0.16431200500000001</c:v>
                </c:pt>
                <c:pt idx="28073">
                  <c:v>0.16432079899999999</c:v>
                </c:pt>
                <c:pt idx="28074">
                  <c:v>0.164329586</c:v>
                </c:pt>
                <c:pt idx="28075">
                  <c:v>0.16433836800000001</c:v>
                </c:pt>
                <c:pt idx="28076">
                  <c:v>0.164347144</c:v>
                </c:pt>
                <c:pt idx="28077">
                  <c:v>0.16435591299999999</c:v>
                </c:pt>
                <c:pt idx="28078">
                  <c:v>0.16436467599999999</c:v>
                </c:pt>
                <c:pt idx="28079">
                  <c:v>0.16437343300000001</c:v>
                </c:pt>
                <c:pt idx="28080">
                  <c:v>0.16438218399999999</c:v>
                </c:pt>
                <c:pt idx="28081">
                  <c:v>0.16439092899999999</c:v>
                </c:pt>
                <c:pt idx="28082">
                  <c:v>0.164399668</c:v>
                </c:pt>
                <c:pt idx="28083">
                  <c:v>0.16440840000000001</c:v>
                </c:pt>
                <c:pt idx="28084">
                  <c:v>0.164417127</c:v>
                </c:pt>
                <c:pt idx="28085">
                  <c:v>0.16442584700000001</c:v>
                </c:pt>
                <c:pt idx="28086">
                  <c:v>0.16443456100000001</c:v>
                </c:pt>
                <c:pt idx="28087">
                  <c:v>0.164443269</c:v>
                </c:pt>
                <c:pt idx="28088">
                  <c:v>0.164451971</c:v>
                </c:pt>
                <c:pt idx="28089">
                  <c:v>0.164460667</c:v>
                </c:pt>
                <c:pt idx="28090">
                  <c:v>0.16446935700000001</c:v>
                </c:pt>
                <c:pt idx="28091">
                  <c:v>0.16447803999999999</c:v>
                </c:pt>
                <c:pt idx="28092">
                  <c:v>0.164486718</c:v>
                </c:pt>
                <c:pt idx="28093">
                  <c:v>0.16449538899999999</c:v>
                </c:pt>
                <c:pt idx="28094">
                  <c:v>0.16450405400000001</c:v>
                </c:pt>
                <c:pt idx="28095">
                  <c:v>0.164512713</c:v>
                </c:pt>
                <c:pt idx="28096">
                  <c:v>0.164521366</c:v>
                </c:pt>
                <c:pt idx="28097">
                  <c:v>0.164530013</c:v>
                </c:pt>
                <c:pt idx="28098">
                  <c:v>0.16453865400000001</c:v>
                </c:pt>
                <c:pt idx="28099">
                  <c:v>0.16454728800000001</c:v>
                </c:pt>
                <c:pt idx="28100">
                  <c:v>0.164555916</c:v>
                </c:pt>
                <c:pt idx="28101">
                  <c:v>0.16456453900000001</c:v>
                </c:pt>
                <c:pt idx="28102">
                  <c:v>0.164573155</c:v>
                </c:pt>
                <c:pt idx="28103">
                  <c:v>0.16458176499999999</c:v>
                </c:pt>
                <c:pt idx="28104">
                  <c:v>0.16459036899999999</c:v>
                </c:pt>
                <c:pt idx="28105">
                  <c:v>0.16459896600000001</c:v>
                </c:pt>
                <c:pt idx="28106">
                  <c:v>0.16460755799999999</c:v>
                </c:pt>
                <c:pt idx="28107">
                  <c:v>0.16461614299999999</c:v>
                </c:pt>
                <c:pt idx="28108">
                  <c:v>0.164624723</c:v>
                </c:pt>
                <c:pt idx="28109">
                  <c:v>0.16463329600000001</c:v>
                </c:pt>
                <c:pt idx="28110">
                  <c:v>0.164641863</c:v>
                </c:pt>
                <c:pt idx="28111">
                  <c:v>0.16465042399999999</c:v>
                </c:pt>
                <c:pt idx="28112">
                  <c:v>0.16465897900000001</c:v>
                </c:pt>
                <c:pt idx="28113">
                  <c:v>0.16466752700000001</c:v>
                </c:pt>
                <c:pt idx="28114">
                  <c:v>0.16467607000000001</c:v>
                </c:pt>
                <c:pt idx="28115">
                  <c:v>0.16468460600000001</c:v>
                </c:pt>
                <c:pt idx="28116">
                  <c:v>0.16469313699999999</c:v>
                </c:pt>
                <c:pt idx="28117">
                  <c:v>0.164701661</c:v>
                </c:pt>
                <c:pt idx="28118">
                  <c:v>0.16471017900000001</c:v>
                </c:pt>
                <c:pt idx="28119">
                  <c:v>0.164718691</c:v>
                </c:pt>
                <c:pt idx="28120">
                  <c:v>0.16472719699999999</c:v>
                </c:pt>
                <c:pt idx="28121">
                  <c:v>0.16473569599999999</c:v>
                </c:pt>
                <c:pt idx="28122">
                  <c:v>0.16474419000000001</c:v>
                </c:pt>
                <c:pt idx="28123">
                  <c:v>0.16475267699999999</c:v>
                </c:pt>
                <c:pt idx="28124">
                  <c:v>0.16476115799999999</c:v>
                </c:pt>
                <c:pt idx="28125">
                  <c:v>0.164769633</c:v>
                </c:pt>
                <c:pt idx="28126">
                  <c:v>0.16477810200000001</c:v>
                </c:pt>
                <c:pt idx="28127">
                  <c:v>0.164786565</c:v>
                </c:pt>
                <c:pt idx="28128">
                  <c:v>0.16479502200000001</c:v>
                </c:pt>
                <c:pt idx="28129">
                  <c:v>0.16480347200000001</c:v>
                </c:pt>
                <c:pt idx="28130">
                  <c:v>0.164811917</c:v>
                </c:pt>
                <c:pt idx="28131">
                  <c:v>0.164820355</c:v>
                </c:pt>
                <c:pt idx="28132">
                  <c:v>0.164828787</c:v>
                </c:pt>
                <c:pt idx="28133">
                  <c:v>0.16483721300000001</c:v>
                </c:pt>
                <c:pt idx="28134">
                  <c:v>0.16484563299999999</c:v>
                </c:pt>
                <c:pt idx="28135">
                  <c:v>0.164854047</c:v>
                </c:pt>
                <c:pt idx="28136">
                  <c:v>0.16486245499999999</c:v>
                </c:pt>
                <c:pt idx="28137">
                  <c:v>0.16487085600000001</c:v>
                </c:pt>
                <c:pt idx="28138">
                  <c:v>0.164879251</c:v>
                </c:pt>
                <c:pt idx="28139">
                  <c:v>0.164887641</c:v>
                </c:pt>
                <c:pt idx="28140">
                  <c:v>0.164896024</c:v>
                </c:pt>
                <c:pt idx="28141">
                  <c:v>0.16490440100000001</c:v>
                </c:pt>
                <c:pt idx="28142">
                  <c:v>0.16491277200000001</c:v>
                </c:pt>
                <c:pt idx="28143">
                  <c:v>0.164921136</c:v>
                </c:pt>
                <c:pt idx="28144">
                  <c:v>0.16492949500000001</c:v>
                </c:pt>
                <c:pt idx="28145">
                  <c:v>0.164937847</c:v>
                </c:pt>
                <c:pt idx="28146">
                  <c:v>0.16494619299999999</c:v>
                </c:pt>
                <c:pt idx="28147">
                  <c:v>0.16495453400000001</c:v>
                </c:pt>
                <c:pt idx="28148">
                  <c:v>0.16496286800000001</c:v>
                </c:pt>
                <c:pt idx="28149">
                  <c:v>0.16497119499999999</c:v>
                </c:pt>
                <c:pt idx="28150">
                  <c:v>0.16497951699999999</c:v>
                </c:pt>
                <c:pt idx="28151">
                  <c:v>0.164987833</c:v>
                </c:pt>
                <c:pt idx="28152">
                  <c:v>0.16499614200000001</c:v>
                </c:pt>
                <c:pt idx="28153">
                  <c:v>0.165004445</c:v>
                </c:pt>
                <c:pt idx="28154">
                  <c:v>0.16501274299999999</c:v>
                </c:pt>
                <c:pt idx="28155">
                  <c:v>0.16502103400000001</c:v>
                </c:pt>
                <c:pt idx="28156">
                  <c:v>0.16502931900000001</c:v>
                </c:pt>
                <c:pt idx="28157">
                  <c:v>0.16503759700000001</c:v>
                </c:pt>
                <c:pt idx="28158">
                  <c:v>0.16504587000000001</c:v>
                </c:pt>
                <c:pt idx="28159">
                  <c:v>0.16505413599999999</c:v>
                </c:pt>
                <c:pt idx="28160">
                  <c:v>0.165062397</c:v>
                </c:pt>
                <c:pt idx="28161">
                  <c:v>0.16507065100000001</c:v>
                </c:pt>
                <c:pt idx="28162">
                  <c:v>0.165078899</c:v>
                </c:pt>
                <c:pt idx="28163">
                  <c:v>0.16508714099999999</c:v>
                </c:pt>
                <c:pt idx="28164">
                  <c:v>0.16509537699999999</c:v>
                </c:pt>
                <c:pt idx="28165">
                  <c:v>0.16510360700000001</c:v>
                </c:pt>
                <c:pt idx="28166">
                  <c:v>0.16511182999999999</c:v>
                </c:pt>
                <c:pt idx="28167">
                  <c:v>0.16512004699999999</c:v>
                </c:pt>
                <c:pt idx="28168">
                  <c:v>0.165128259</c:v>
                </c:pt>
                <c:pt idx="28169">
                  <c:v>0.16513646400000001</c:v>
                </c:pt>
                <c:pt idx="28170">
                  <c:v>0.165144663</c:v>
                </c:pt>
                <c:pt idx="28171">
                  <c:v>0.16515285599999999</c:v>
                </c:pt>
                <c:pt idx="28172">
                  <c:v>0.16516104200000001</c:v>
                </c:pt>
                <c:pt idx="28173">
                  <c:v>0.165169223</c:v>
                </c:pt>
                <c:pt idx="28174">
                  <c:v>0.165177397</c:v>
                </c:pt>
                <c:pt idx="28175">
                  <c:v>0.16518556600000001</c:v>
                </c:pt>
                <c:pt idx="28176">
                  <c:v>0.16519372800000001</c:v>
                </c:pt>
                <c:pt idx="28177">
                  <c:v>0.16520188399999999</c:v>
                </c:pt>
                <c:pt idx="28178">
                  <c:v>0.16521003400000001</c:v>
                </c:pt>
                <c:pt idx="28179">
                  <c:v>0.16521817699999999</c:v>
                </c:pt>
                <c:pt idx="28180">
                  <c:v>0.16522631500000001</c:v>
                </c:pt>
                <c:pt idx="28181">
                  <c:v>0.16523444600000001</c:v>
                </c:pt>
                <c:pt idx="28182">
                  <c:v>0.165242572</c:v>
                </c:pt>
                <c:pt idx="28183">
                  <c:v>0.16525069100000001</c:v>
                </c:pt>
                <c:pt idx="28184">
                  <c:v>0.16525880400000001</c:v>
                </c:pt>
                <c:pt idx="28185">
                  <c:v>0.16526691099999999</c:v>
                </c:pt>
                <c:pt idx="28186">
                  <c:v>0.165275012</c:v>
                </c:pt>
                <c:pt idx="28187">
                  <c:v>0.16528310600000001</c:v>
                </c:pt>
                <c:pt idx="28188">
                  <c:v>0.165291195</c:v>
                </c:pt>
                <c:pt idx="28189">
                  <c:v>0.16529927699999999</c:v>
                </c:pt>
                <c:pt idx="28190">
                  <c:v>0.16530735299999999</c:v>
                </c:pt>
                <c:pt idx="28191">
                  <c:v>0.16531542299999999</c:v>
                </c:pt>
                <c:pt idx="28192">
                  <c:v>0.16532348699999999</c:v>
                </c:pt>
                <c:pt idx="28193">
                  <c:v>0.165331545</c:v>
                </c:pt>
                <c:pt idx="28194">
                  <c:v>0.165339597</c:v>
                </c:pt>
                <c:pt idx="28195">
                  <c:v>0.16534764199999999</c:v>
                </c:pt>
                <c:pt idx="28196">
                  <c:v>0.165355681</c:v>
                </c:pt>
                <c:pt idx="28197">
                  <c:v>0.16536371499999999</c:v>
                </c:pt>
                <c:pt idx="28198">
                  <c:v>0.16537174199999999</c:v>
                </c:pt>
                <c:pt idx="28199">
                  <c:v>0.16537976300000001</c:v>
                </c:pt>
                <c:pt idx="28200">
                  <c:v>0.16538777700000001</c:v>
                </c:pt>
                <c:pt idx="28201">
                  <c:v>0.16539578599999999</c:v>
                </c:pt>
                <c:pt idx="28202">
                  <c:v>0.165403788</c:v>
                </c:pt>
                <c:pt idx="28203">
                  <c:v>0.16541178500000001</c:v>
                </c:pt>
                <c:pt idx="28204">
                  <c:v>0.16541977499999999</c:v>
                </c:pt>
                <c:pt idx="28205">
                  <c:v>0.16542775900000001</c:v>
                </c:pt>
                <c:pt idx="28206">
                  <c:v>0.165435737</c:v>
                </c:pt>
                <c:pt idx="28207">
                  <c:v>0.16544370899999999</c:v>
                </c:pt>
                <c:pt idx="28208">
                  <c:v>0.16545167399999999</c:v>
                </c:pt>
                <c:pt idx="28209">
                  <c:v>0.16545963399999999</c:v>
                </c:pt>
                <c:pt idx="28210">
                  <c:v>0.165467587</c:v>
                </c:pt>
                <c:pt idx="28211">
                  <c:v>0.16547553400000001</c:v>
                </c:pt>
                <c:pt idx="28212">
                  <c:v>0.16548347499999999</c:v>
                </c:pt>
                <c:pt idx="28213">
                  <c:v>0.16549141000000001</c:v>
                </c:pt>
                <c:pt idx="28214">
                  <c:v>0.165499339</c:v>
                </c:pt>
                <c:pt idx="28215">
                  <c:v>0.16550726199999999</c:v>
                </c:pt>
                <c:pt idx="28216">
                  <c:v>0.16551517800000001</c:v>
                </c:pt>
                <c:pt idx="28217">
                  <c:v>0.16552308900000001</c:v>
                </c:pt>
                <c:pt idx="28218">
                  <c:v>0.16553099299999999</c:v>
                </c:pt>
                <c:pt idx="28219">
                  <c:v>0.16553889099999999</c:v>
                </c:pt>
                <c:pt idx="28220">
                  <c:v>0.165546783</c:v>
                </c:pt>
                <c:pt idx="28221">
                  <c:v>0.16555466899999999</c:v>
                </c:pt>
                <c:pt idx="28222">
                  <c:v>0.165562548</c:v>
                </c:pt>
                <c:pt idx="28223">
                  <c:v>0.16557042199999999</c:v>
                </c:pt>
                <c:pt idx="28224">
                  <c:v>0.16557828899999999</c:v>
                </c:pt>
                <c:pt idx="28225">
                  <c:v>0.16558614999999999</c:v>
                </c:pt>
                <c:pt idx="28226">
                  <c:v>0.16559400499999999</c:v>
                </c:pt>
                <c:pt idx="28227">
                  <c:v>0.16560185399999999</c:v>
                </c:pt>
                <c:pt idx="28228">
                  <c:v>0.165609697</c:v>
                </c:pt>
                <c:pt idx="28229">
                  <c:v>0.16561753400000001</c:v>
                </c:pt>
                <c:pt idx="28230">
                  <c:v>0.165625364</c:v>
                </c:pt>
                <c:pt idx="28231">
                  <c:v>0.16563318799999999</c:v>
                </c:pt>
                <c:pt idx="28232">
                  <c:v>0.16564100700000001</c:v>
                </c:pt>
                <c:pt idx="28233">
                  <c:v>0.165648819</c:v>
                </c:pt>
                <c:pt idx="28234">
                  <c:v>0.165656625</c:v>
                </c:pt>
                <c:pt idx="28235">
                  <c:v>0.165664424</c:v>
                </c:pt>
                <c:pt idx="28236">
                  <c:v>0.16567221800000001</c:v>
                </c:pt>
                <c:pt idx="28237">
                  <c:v>0.16568000499999999</c:v>
                </c:pt>
                <c:pt idx="28238">
                  <c:v>0.165687787</c:v>
                </c:pt>
                <c:pt idx="28239">
                  <c:v>0.16569556199999999</c:v>
                </c:pt>
                <c:pt idx="28240">
                  <c:v>0.16570333100000001</c:v>
                </c:pt>
                <c:pt idx="28241">
                  <c:v>0.165711094</c:v>
                </c:pt>
                <c:pt idx="28242">
                  <c:v>0.165718851</c:v>
                </c:pt>
                <c:pt idx="28243">
                  <c:v>0.165726601</c:v>
                </c:pt>
                <c:pt idx="28244">
                  <c:v>0.165734346</c:v>
                </c:pt>
                <c:pt idx="28245">
                  <c:v>0.16574208400000001</c:v>
                </c:pt>
                <c:pt idx="28246">
                  <c:v>0.16574981599999999</c:v>
                </c:pt>
                <c:pt idx="28247">
                  <c:v>0.16575754200000001</c:v>
                </c:pt>
                <c:pt idx="28248">
                  <c:v>0.165765262</c:v>
                </c:pt>
                <c:pt idx="28249">
                  <c:v>0.16577297499999999</c:v>
                </c:pt>
                <c:pt idx="28250">
                  <c:v>0.16578068300000001</c:v>
                </c:pt>
                <c:pt idx="28251">
                  <c:v>0.16578838400000001</c:v>
                </c:pt>
                <c:pt idx="28252">
                  <c:v>0.16579608000000001</c:v>
                </c:pt>
                <c:pt idx="28253">
                  <c:v>0.16580376899999999</c:v>
                </c:pt>
                <c:pt idx="28254">
                  <c:v>0.165811452</c:v>
                </c:pt>
                <c:pt idx="28255">
                  <c:v>0.16581912900000001</c:v>
                </c:pt>
                <c:pt idx="28256">
                  <c:v>0.165826799</c:v>
                </c:pt>
                <c:pt idx="28257">
                  <c:v>0.16583446399999999</c:v>
                </c:pt>
                <c:pt idx="28258">
                  <c:v>0.16584212200000001</c:v>
                </c:pt>
                <c:pt idx="28259">
                  <c:v>0.165849775</c:v>
                </c:pt>
                <c:pt idx="28260">
                  <c:v>0.165857421</c:v>
                </c:pt>
                <c:pt idx="28261">
                  <c:v>0.16586506100000001</c:v>
                </c:pt>
                <c:pt idx="28262">
                  <c:v>0.16587269399999999</c:v>
                </c:pt>
                <c:pt idx="28263">
                  <c:v>0.165880322</c:v>
                </c:pt>
                <c:pt idx="28264">
                  <c:v>0.16588794400000001</c:v>
                </c:pt>
                <c:pt idx="28265">
                  <c:v>0.165895559</c:v>
                </c:pt>
                <c:pt idx="28266">
                  <c:v>0.16590316799999999</c:v>
                </c:pt>
                <c:pt idx="28267">
                  <c:v>0.16591077100000001</c:v>
                </c:pt>
                <c:pt idx="28268">
                  <c:v>0.16591836800000001</c:v>
                </c:pt>
                <c:pt idx="28269">
                  <c:v>0.16592595900000001</c:v>
                </c:pt>
                <c:pt idx="28270">
                  <c:v>0.16593354399999999</c:v>
                </c:pt>
                <c:pt idx="28271">
                  <c:v>0.165941122</c:v>
                </c:pt>
                <c:pt idx="28272">
                  <c:v>0.16594869400000001</c:v>
                </c:pt>
                <c:pt idx="28273">
                  <c:v>0.16595625999999999</c:v>
                </c:pt>
                <c:pt idx="28274">
                  <c:v>0.16596382000000001</c:v>
                </c:pt>
                <c:pt idx="28275">
                  <c:v>0.165971374</c:v>
                </c:pt>
                <c:pt idx="28276">
                  <c:v>0.165978922</c:v>
                </c:pt>
                <c:pt idx="28277">
                  <c:v>0.165986464</c:v>
                </c:pt>
                <c:pt idx="28278">
                  <c:v>0.165993999</c:v>
                </c:pt>
                <c:pt idx="28279">
                  <c:v>0.16600152800000001</c:v>
                </c:pt>
                <c:pt idx="28280">
                  <c:v>0.16600905199999999</c:v>
                </c:pt>
                <c:pt idx="28281">
                  <c:v>0.166016569</c:v>
                </c:pt>
                <c:pt idx="28282">
                  <c:v>0.16602407899999999</c:v>
                </c:pt>
                <c:pt idx="28283">
                  <c:v>0.16603158400000001</c:v>
                </c:pt>
                <c:pt idx="28284">
                  <c:v>0.166039083</c:v>
                </c:pt>
                <c:pt idx="28285">
                  <c:v>0.166046575</c:v>
                </c:pt>
                <c:pt idx="28286">
                  <c:v>0.166054061</c:v>
                </c:pt>
                <c:pt idx="28287">
                  <c:v>0.16606154100000001</c:v>
                </c:pt>
                <c:pt idx="28288">
                  <c:v>0.16606901499999999</c:v>
                </c:pt>
                <c:pt idx="28289">
                  <c:v>0.166076483</c:v>
                </c:pt>
                <c:pt idx="28290">
                  <c:v>0.16608394500000001</c:v>
                </c:pt>
                <c:pt idx="28291">
                  <c:v>0.1660914</c:v>
                </c:pt>
                <c:pt idx="28292">
                  <c:v>0.16609884999999999</c:v>
                </c:pt>
                <c:pt idx="28293">
                  <c:v>0.16610629299999999</c:v>
                </c:pt>
                <c:pt idx="28294">
                  <c:v>0.16611372999999999</c:v>
                </c:pt>
                <c:pt idx="28295">
                  <c:v>0.16612116099999999</c:v>
                </c:pt>
                <c:pt idx="28296">
                  <c:v>0.166128585</c:v>
                </c:pt>
                <c:pt idx="28297">
                  <c:v>0.166136004</c:v>
                </c:pt>
                <c:pt idx="28298">
                  <c:v>0.16614341599999999</c:v>
                </c:pt>
                <c:pt idx="28299">
                  <c:v>0.166150823</c:v>
                </c:pt>
                <c:pt idx="28300">
                  <c:v>0.16615822299999999</c:v>
                </c:pt>
                <c:pt idx="28301">
                  <c:v>0.16616561699999999</c:v>
                </c:pt>
                <c:pt idx="28302">
                  <c:v>0.16617300500000001</c:v>
                </c:pt>
                <c:pt idx="28303">
                  <c:v>0.16618038600000001</c:v>
                </c:pt>
                <c:pt idx="28304">
                  <c:v>0.16618776199999999</c:v>
                </c:pt>
                <c:pt idx="28305">
                  <c:v>0.166195131</c:v>
                </c:pt>
                <c:pt idx="28306">
                  <c:v>0.16620249500000001</c:v>
                </c:pt>
                <c:pt idx="28307">
                  <c:v>0.16620985199999999</c:v>
                </c:pt>
                <c:pt idx="28308">
                  <c:v>0.16621720300000001</c:v>
                </c:pt>
                <c:pt idx="28309">
                  <c:v>0.166224547</c:v>
                </c:pt>
                <c:pt idx="28310">
                  <c:v>0.166231886</c:v>
                </c:pt>
                <c:pt idx="28311">
                  <c:v>0.16623921799999999</c:v>
                </c:pt>
                <c:pt idx="28312">
                  <c:v>0.166246545</c:v>
                </c:pt>
                <c:pt idx="28313">
                  <c:v>0.166253865</c:v>
                </c:pt>
                <c:pt idx="28314">
                  <c:v>0.16626117900000001</c:v>
                </c:pt>
                <c:pt idx="28315">
                  <c:v>0.16626848699999999</c:v>
                </c:pt>
                <c:pt idx="28316">
                  <c:v>0.16627578900000001</c:v>
                </c:pt>
                <c:pt idx="28317">
                  <c:v>0.166283084</c:v>
                </c:pt>
                <c:pt idx="28318">
                  <c:v>0.16629037399999999</c:v>
                </c:pt>
                <c:pt idx="28319">
                  <c:v>0.16629765699999999</c:v>
                </c:pt>
                <c:pt idx="28320">
                  <c:v>0.16630493399999999</c:v>
                </c:pt>
                <c:pt idx="28321">
                  <c:v>0.16631220499999999</c:v>
                </c:pt>
                <c:pt idx="28322">
                  <c:v>0.16631947</c:v>
                </c:pt>
                <c:pt idx="28323">
                  <c:v>0.16632672800000001</c:v>
                </c:pt>
                <c:pt idx="28324">
                  <c:v>0.16633398099999999</c:v>
                </c:pt>
                <c:pt idx="28325">
                  <c:v>0.16634122700000001</c:v>
                </c:pt>
                <c:pt idx="28326">
                  <c:v>0.166348467</c:v>
                </c:pt>
                <c:pt idx="28327">
                  <c:v>0.16635570099999999</c:v>
                </c:pt>
                <c:pt idx="28328">
                  <c:v>0.16636292899999999</c:v>
                </c:pt>
                <c:pt idx="28329">
                  <c:v>0.16637015099999999</c:v>
                </c:pt>
                <c:pt idx="28330">
                  <c:v>0.166377367</c:v>
                </c:pt>
                <c:pt idx="28331">
                  <c:v>0.16638457600000001</c:v>
                </c:pt>
                <c:pt idx="28332">
                  <c:v>0.16639177899999999</c:v>
                </c:pt>
                <c:pt idx="28333">
                  <c:v>0.166398976</c:v>
                </c:pt>
                <c:pt idx="28334">
                  <c:v>0.16640616699999999</c:v>
                </c:pt>
                <c:pt idx="28335">
                  <c:v>0.16641335199999999</c:v>
                </c:pt>
                <c:pt idx="28336">
                  <c:v>0.16642053100000001</c:v>
                </c:pt>
                <c:pt idx="28337">
                  <c:v>0.16642770400000001</c:v>
                </c:pt>
                <c:pt idx="28338">
                  <c:v>0.16643487000000001</c:v>
                </c:pt>
                <c:pt idx="28339">
                  <c:v>0.16644202999999999</c:v>
                </c:pt>
                <c:pt idx="28340">
                  <c:v>0.166449184</c:v>
                </c:pt>
                <c:pt idx="28341">
                  <c:v>0.16645633200000001</c:v>
                </c:pt>
                <c:pt idx="28342">
                  <c:v>0.166463474</c:v>
                </c:pt>
                <c:pt idx="28343">
                  <c:v>0.16647060899999999</c:v>
                </c:pt>
                <c:pt idx="28344">
                  <c:v>0.16647773900000001</c:v>
                </c:pt>
                <c:pt idx="28345">
                  <c:v>0.16648486200000001</c:v>
                </c:pt>
                <c:pt idx="28346">
                  <c:v>0.16649197900000001</c:v>
                </c:pt>
                <c:pt idx="28347">
                  <c:v>0.16649908999999999</c:v>
                </c:pt>
                <c:pt idx="28348">
                  <c:v>0.166506195</c:v>
                </c:pt>
                <c:pt idx="28349">
                  <c:v>0.16651329400000001</c:v>
                </c:pt>
                <c:pt idx="28350">
                  <c:v>0.16652038599999999</c:v>
                </c:pt>
                <c:pt idx="28351">
                  <c:v>0.16652747300000001</c:v>
                </c:pt>
                <c:pt idx="28352">
                  <c:v>0.166534553</c:v>
                </c:pt>
                <c:pt idx="28353">
                  <c:v>0.166541627</c:v>
                </c:pt>
                <c:pt idx="28354">
                  <c:v>0.166548695</c:v>
                </c:pt>
                <c:pt idx="28355">
                  <c:v>0.166555756</c:v>
                </c:pt>
                <c:pt idx="28356">
                  <c:v>0.166562812</c:v>
                </c:pt>
                <c:pt idx="28357">
                  <c:v>0.16656986200000001</c:v>
                </c:pt>
                <c:pt idx="28358">
                  <c:v>0.166576905</c:v>
                </c:pt>
                <c:pt idx="28359">
                  <c:v>0.16658394200000001</c:v>
                </c:pt>
                <c:pt idx="28360">
                  <c:v>0.166590973</c:v>
                </c:pt>
                <c:pt idx="28361">
                  <c:v>0.166597998</c:v>
                </c:pt>
                <c:pt idx="28362">
                  <c:v>0.16660501599999999</c:v>
                </c:pt>
                <c:pt idx="28363">
                  <c:v>0.16661202899999999</c:v>
                </c:pt>
                <c:pt idx="28364">
                  <c:v>0.166619035</c:v>
                </c:pt>
                <c:pt idx="28365">
                  <c:v>0.16662603600000001</c:v>
                </c:pt>
                <c:pt idx="28366">
                  <c:v>0.16663302999999999</c:v>
                </c:pt>
                <c:pt idx="28367">
                  <c:v>0.166640018</c:v>
                </c:pt>
                <c:pt idx="28368">
                  <c:v>0.16664699899999999</c:v>
                </c:pt>
                <c:pt idx="28369">
                  <c:v>0.16665397500000001</c:v>
                </c:pt>
                <c:pt idx="28370">
                  <c:v>0.16666094400000001</c:v>
                </c:pt>
                <c:pt idx="28371">
                  <c:v>0.166667907</c:v>
                </c:pt>
                <c:pt idx="28372">
                  <c:v>0.16667486400000001</c:v>
                </c:pt>
                <c:pt idx="28373">
                  <c:v>0.16668181500000001</c:v>
                </c:pt>
                <c:pt idx="28374">
                  <c:v>0.16668875999999999</c:v>
                </c:pt>
                <c:pt idx="28375">
                  <c:v>0.166695699</c:v>
                </c:pt>
                <c:pt idx="28376">
                  <c:v>0.16670263099999999</c:v>
                </c:pt>
                <c:pt idx="28377">
                  <c:v>0.16670955800000001</c:v>
                </c:pt>
                <c:pt idx="28378">
                  <c:v>0.166716478</c:v>
                </c:pt>
                <c:pt idx="28379">
                  <c:v>0.166723392</c:v>
                </c:pt>
                <c:pt idx="28380">
                  <c:v>0.1667303</c:v>
                </c:pt>
                <c:pt idx="28381">
                  <c:v>0.166737202</c:v>
                </c:pt>
                <c:pt idx="28382">
                  <c:v>0.16674409700000001</c:v>
                </c:pt>
                <c:pt idx="28383">
                  <c:v>0.16675098699999999</c:v>
                </c:pt>
                <c:pt idx="28384">
                  <c:v>0.16675787</c:v>
                </c:pt>
                <c:pt idx="28385">
                  <c:v>0.16676474699999999</c:v>
                </c:pt>
                <c:pt idx="28386">
                  <c:v>0.16677161800000001</c:v>
                </c:pt>
                <c:pt idx="28387">
                  <c:v>0.16677848300000001</c:v>
                </c:pt>
                <c:pt idx="28388">
                  <c:v>0.166785341</c:v>
                </c:pt>
                <c:pt idx="28389">
                  <c:v>0.166792194</c:v>
                </c:pt>
                <c:pt idx="28390">
                  <c:v>0.16679904000000001</c:v>
                </c:pt>
                <c:pt idx="28391">
                  <c:v>0.16680587999999999</c:v>
                </c:pt>
                <c:pt idx="28392">
                  <c:v>0.166812714</c:v>
                </c:pt>
                <c:pt idx="28393">
                  <c:v>0.16681954199999999</c:v>
                </c:pt>
                <c:pt idx="28394">
                  <c:v>0.166826364</c:v>
                </c:pt>
                <c:pt idx="28395">
                  <c:v>0.166833179</c:v>
                </c:pt>
                <c:pt idx="28396">
                  <c:v>0.16683998899999999</c:v>
                </c:pt>
                <c:pt idx="28397">
                  <c:v>0.16684679199999999</c:v>
                </c:pt>
                <c:pt idx="28398">
                  <c:v>0.166853589</c:v>
                </c:pt>
                <c:pt idx="28399">
                  <c:v>0.16686038</c:v>
                </c:pt>
                <c:pt idx="28400">
                  <c:v>0.16686716400000001</c:v>
                </c:pt>
                <c:pt idx="28401">
                  <c:v>0.166873943</c:v>
                </c:pt>
                <c:pt idx="28402">
                  <c:v>0.16688071600000001</c:v>
                </c:pt>
                <c:pt idx="28403">
                  <c:v>0.166887482</c:v>
                </c:pt>
                <c:pt idx="28404">
                  <c:v>0.166894242</c:v>
                </c:pt>
                <c:pt idx="28405">
                  <c:v>0.166900996</c:v>
                </c:pt>
                <c:pt idx="28406">
                  <c:v>0.166907744</c:v>
                </c:pt>
                <c:pt idx="28407">
                  <c:v>0.166914485</c:v>
                </c:pt>
                <c:pt idx="28408">
                  <c:v>0.16692122100000001</c:v>
                </c:pt>
                <c:pt idx="28409">
                  <c:v>0.16692794999999999</c:v>
                </c:pt>
                <c:pt idx="28410">
                  <c:v>0.16693467300000001</c:v>
                </c:pt>
                <c:pt idx="28411">
                  <c:v>0.16694139</c:v>
                </c:pt>
                <c:pt idx="28412">
                  <c:v>0.16694810099999999</c:v>
                </c:pt>
                <c:pt idx="28413">
                  <c:v>0.16695480600000001</c:v>
                </c:pt>
                <c:pt idx="28414">
                  <c:v>0.16696150500000001</c:v>
                </c:pt>
                <c:pt idx="28415">
                  <c:v>0.16696819700000001</c:v>
                </c:pt>
                <c:pt idx="28416">
                  <c:v>0.16697488299999999</c:v>
                </c:pt>
                <c:pt idx="28417">
                  <c:v>0.166981563</c:v>
                </c:pt>
                <c:pt idx="28418">
                  <c:v>0.16698823700000001</c:v>
                </c:pt>
                <c:pt idx="28419">
                  <c:v>0.166994905</c:v>
                </c:pt>
                <c:pt idx="28420">
                  <c:v>0.16700156599999999</c:v>
                </c:pt>
                <c:pt idx="28421">
                  <c:v>0.16700822200000001</c:v>
                </c:pt>
                <c:pt idx="28422">
                  <c:v>0.16701487100000001</c:v>
                </c:pt>
                <c:pt idx="28423">
                  <c:v>0.16702151400000001</c:v>
                </c:pt>
                <c:pt idx="28424">
                  <c:v>0.16702815100000001</c:v>
                </c:pt>
                <c:pt idx="28425">
                  <c:v>0.16703478199999999</c:v>
                </c:pt>
                <c:pt idx="28426">
                  <c:v>0.167041407</c:v>
                </c:pt>
                <c:pt idx="28427">
                  <c:v>0.16704802499999999</c:v>
                </c:pt>
                <c:pt idx="28428">
                  <c:v>0.16705463800000001</c:v>
                </c:pt>
                <c:pt idx="28429">
                  <c:v>0.167061244</c:v>
                </c:pt>
                <c:pt idx="28430">
                  <c:v>0.16706784399999999</c:v>
                </c:pt>
                <c:pt idx="28431">
                  <c:v>0.16707443799999999</c:v>
                </c:pt>
                <c:pt idx="28432">
                  <c:v>0.16708102499999999</c:v>
                </c:pt>
                <c:pt idx="28433">
                  <c:v>0.167087607</c:v>
                </c:pt>
                <c:pt idx="28434">
                  <c:v>0.16709418200000001</c:v>
                </c:pt>
                <c:pt idx="28435">
                  <c:v>0.16710075199999999</c:v>
                </c:pt>
                <c:pt idx="28436">
                  <c:v>0.16710731500000001</c:v>
                </c:pt>
                <c:pt idx="28437">
                  <c:v>0.167113872</c:v>
                </c:pt>
                <c:pt idx="28438">
                  <c:v>0.16712042199999999</c:v>
                </c:pt>
                <c:pt idx="28439">
                  <c:v>0.16712696699999999</c:v>
                </c:pt>
                <c:pt idx="28440">
                  <c:v>0.16713350499999999</c:v>
                </c:pt>
                <c:pt idx="28441">
                  <c:v>0.16714003699999999</c:v>
                </c:pt>
                <c:pt idx="28442">
                  <c:v>0.167146564</c:v>
                </c:pt>
                <c:pt idx="28443">
                  <c:v>0.16715308300000001</c:v>
                </c:pt>
                <c:pt idx="28444">
                  <c:v>0.16715959699999999</c:v>
                </c:pt>
                <c:pt idx="28445">
                  <c:v>0.16716610500000001</c:v>
                </c:pt>
                <c:pt idx="28446">
                  <c:v>0.167172606</c:v>
                </c:pt>
                <c:pt idx="28447">
                  <c:v>0.167179102</c:v>
                </c:pt>
                <c:pt idx="28448">
                  <c:v>0.16718559099999999</c:v>
                </c:pt>
                <c:pt idx="28449">
                  <c:v>0.167192074</c:v>
                </c:pt>
                <c:pt idx="28450">
                  <c:v>0.167198551</c:v>
                </c:pt>
                <c:pt idx="28451">
                  <c:v>0.16720502200000001</c:v>
                </c:pt>
                <c:pt idx="28452">
                  <c:v>0.16721148599999999</c:v>
                </c:pt>
                <c:pt idx="28453">
                  <c:v>0.16721794400000001</c:v>
                </c:pt>
                <c:pt idx="28454">
                  <c:v>0.167224397</c:v>
                </c:pt>
                <c:pt idx="28455">
                  <c:v>0.16723084299999999</c:v>
                </c:pt>
                <c:pt idx="28456">
                  <c:v>0.16723728299999999</c:v>
                </c:pt>
                <c:pt idx="28457">
                  <c:v>0.16724371599999999</c:v>
                </c:pt>
                <c:pt idx="28458">
                  <c:v>0.16725014399999999</c:v>
                </c:pt>
                <c:pt idx="28459">
                  <c:v>0.167256565</c:v>
                </c:pt>
                <c:pt idx="28460">
                  <c:v>0.16726298100000001</c:v>
                </c:pt>
                <c:pt idx="28461">
                  <c:v>0.16726938999999999</c:v>
                </c:pt>
                <c:pt idx="28462">
                  <c:v>0.16727579300000001</c:v>
                </c:pt>
                <c:pt idx="28463">
                  <c:v>0.16728219</c:v>
                </c:pt>
                <c:pt idx="28464">
                  <c:v>0.16728857999999999</c:v>
                </c:pt>
                <c:pt idx="28465">
                  <c:v>0.16729496399999999</c:v>
                </c:pt>
                <c:pt idx="28466">
                  <c:v>0.16730134299999999</c:v>
                </c:pt>
                <c:pt idx="28467">
                  <c:v>0.167307715</c:v>
                </c:pt>
                <c:pt idx="28468">
                  <c:v>0.167314081</c:v>
                </c:pt>
                <c:pt idx="28469">
                  <c:v>0.16732044099999999</c:v>
                </c:pt>
                <c:pt idx="28470">
                  <c:v>0.167326794</c:v>
                </c:pt>
                <c:pt idx="28471">
                  <c:v>0.16733314199999999</c:v>
                </c:pt>
                <c:pt idx="28472">
                  <c:v>0.16733948300000001</c:v>
                </c:pt>
                <c:pt idx="28473">
                  <c:v>0.16734581800000001</c:v>
                </c:pt>
                <c:pt idx="28474">
                  <c:v>0.16735214700000001</c:v>
                </c:pt>
                <c:pt idx="28475">
                  <c:v>0.16735847000000001</c:v>
                </c:pt>
                <c:pt idx="28476">
                  <c:v>0.16736478699999999</c:v>
                </c:pt>
                <c:pt idx="28477">
                  <c:v>0.167371098</c:v>
                </c:pt>
                <c:pt idx="28478">
                  <c:v>0.16737740200000001</c:v>
                </c:pt>
                <c:pt idx="28479">
                  <c:v>0.1673837</c:v>
                </c:pt>
                <c:pt idx="28480">
                  <c:v>0.16738999199999999</c:v>
                </c:pt>
                <c:pt idx="28481">
                  <c:v>0.16739627800000001</c:v>
                </c:pt>
                <c:pt idx="28482">
                  <c:v>0.16740255800000001</c:v>
                </c:pt>
                <c:pt idx="28483">
                  <c:v>0.16740883200000001</c:v>
                </c:pt>
                <c:pt idx="28484">
                  <c:v>0.16741509900000001</c:v>
                </c:pt>
                <c:pt idx="28485">
                  <c:v>0.16742135999999999</c:v>
                </c:pt>
                <c:pt idx="28486">
                  <c:v>0.167427615</c:v>
                </c:pt>
                <c:pt idx="28487">
                  <c:v>0.16743386399999999</c:v>
                </c:pt>
                <c:pt idx="28488">
                  <c:v>0.167440107</c:v>
                </c:pt>
                <c:pt idx="28489">
                  <c:v>0.167446344</c:v>
                </c:pt>
                <c:pt idx="28490">
                  <c:v>0.16745257399999999</c:v>
                </c:pt>
                <c:pt idx="28491">
                  <c:v>0.16745879799999999</c:v>
                </c:pt>
                <c:pt idx="28492">
                  <c:v>0.16746501599999999</c:v>
                </c:pt>
                <c:pt idx="28493">
                  <c:v>0.167471228</c:v>
                </c:pt>
                <c:pt idx="28494">
                  <c:v>0.16747743400000001</c:v>
                </c:pt>
                <c:pt idx="28495">
                  <c:v>0.16748363399999999</c:v>
                </c:pt>
                <c:pt idx="28496">
                  <c:v>0.16748982700000001</c:v>
                </c:pt>
                <c:pt idx="28497">
                  <c:v>0.167496015</c:v>
                </c:pt>
                <c:pt idx="28498">
                  <c:v>0.16750219599999999</c:v>
                </c:pt>
                <c:pt idx="28499">
                  <c:v>0.16750837099999999</c:v>
                </c:pt>
                <c:pt idx="28500">
                  <c:v>0.16751453999999999</c:v>
                </c:pt>
                <c:pt idx="28501">
                  <c:v>0.16752070299999999</c:v>
                </c:pt>
                <c:pt idx="28502">
                  <c:v>0.167526859</c:v>
                </c:pt>
                <c:pt idx="28503">
                  <c:v>0.16753301000000001</c:v>
                </c:pt>
                <c:pt idx="28504">
                  <c:v>0.167539154</c:v>
                </c:pt>
                <c:pt idx="28505">
                  <c:v>0.16754529200000001</c:v>
                </c:pt>
                <c:pt idx="28506">
                  <c:v>0.167551424</c:v>
                </c:pt>
                <c:pt idx="28507">
                  <c:v>0.16755755</c:v>
                </c:pt>
                <c:pt idx="28508">
                  <c:v>0.167563669</c:v>
                </c:pt>
                <c:pt idx="28509">
                  <c:v>0.167569783</c:v>
                </c:pt>
                <c:pt idx="28510">
                  <c:v>0.16757589000000001</c:v>
                </c:pt>
                <c:pt idx="28511">
                  <c:v>0.16758199100000001</c:v>
                </c:pt>
                <c:pt idx="28512">
                  <c:v>0.167588086</c:v>
                </c:pt>
                <c:pt idx="28513">
                  <c:v>0.16759417400000001</c:v>
                </c:pt>
                <c:pt idx="28514">
                  <c:v>0.167600257</c:v>
                </c:pt>
                <c:pt idx="28515">
                  <c:v>0.167606334</c:v>
                </c:pt>
                <c:pt idx="28516">
                  <c:v>0.16761240399999999</c:v>
                </c:pt>
                <c:pt idx="28517">
                  <c:v>0.16761846799999999</c:v>
                </c:pt>
                <c:pt idx="28518">
                  <c:v>0.167624526</c:v>
                </c:pt>
                <c:pt idx="28519">
                  <c:v>0.167630578</c:v>
                </c:pt>
                <c:pt idx="28520">
                  <c:v>0.16763662300000001</c:v>
                </c:pt>
                <c:pt idx="28521">
                  <c:v>0.167642663</c:v>
                </c:pt>
                <c:pt idx="28522">
                  <c:v>0.16764869600000001</c:v>
                </c:pt>
                <c:pt idx="28523">
                  <c:v>0.16765472300000001</c:v>
                </c:pt>
                <c:pt idx="28524">
                  <c:v>0.167660744</c:v>
                </c:pt>
                <c:pt idx="28525">
                  <c:v>0.167666759</c:v>
                </c:pt>
                <c:pt idx="28526">
                  <c:v>0.167672768</c:v>
                </c:pt>
                <c:pt idx="28527">
                  <c:v>0.167678771</c:v>
                </c:pt>
                <c:pt idx="28528">
                  <c:v>0.16768476700000001</c:v>
                </c:pt>
                <c:pt idx="28529">
                  <c:v>0.167690757</c:v>
                </c:pt>
                <c:pt idx="28530">
                  <c:v>0.16769674100000001</c:v>
                </c:pt>
                <c:pt idx="28531">
                  <c:v>0.167702719</c:v>
                </c:pt>
                <c:pt idx="28532">
                  <c:v>0.16770869099999999</c:v>
                </c:pt>
                <c:pt idx="28533">
                  <c:v>0.16771465599999999</c:v>
                </c:pt>
                <c:pt idx="28534">
                  <c:v>0.16772061599999999</c:v>
                </c:pt>
                <c:pt idx="28535">
                  <c:v>0.16772656899999999</c:v>
                </c:pt>
                <c:pt idx="28536">
                  <c:v>0.167732516</c:v>
                </c:pt>
                <c:pt idx="28537">
                  <c:v>0.16773845700000001</c:v>
                </c:pt>
                <c:pt idx="28538">
                  <c:v>0.16774439199999999</c:v>
                </c:pt>
                <c:pt idx="28539">
                  <c:v>0.16775032000000001</c:v>
                </c:pt>
                <c:pt idx="28540">
                  <c:v>0.167756243</c:v>
                </c:pt>
                <c:pt idx="28541">
                  <c:v>0.16776215899999999</c:v>
                </c:pt>
                <c:pt idx="28542">
                  <c:v>0.16776806899999999</c:v>
                </c:pt>
                <c:pt idx="28543">
                  <c:v>0.16777397299999999</c:v>
                </c:pt>
                <c:pt idx="28544">
                  <c:v>0.167779871</c:v>
                </c:pt>
                <c:pt idx="28545">
                  <c:v>0.167785762</c:v>
                </c:pt>
                <c:pt idx="28546">
                  <c:v>0.16779164799999999</c:v>
                </c:pt>
                <c:pt idx="28547">
                  <c:v>0.167797527</c:v>
                </c:pt>
                <c:pt idx="28548">
                  <c:v>0.16780339999999999</c:v>
                </c:pt>
                <c:pt idx="28549">
                  <c:v>0.16780926700000001</c:v>
                </c:pt>
                <c:pt idx="28550">
                  <c:v>0.16781512800000001</c:v>
                </c:pt>
                <c:pt idx="28551">
                  <c:v>0.16782098300000001</c:v>
                </c:pt>
                <c:pt idx="28552">
                  <c:v>0.16782683100000001</c:v>
                </c:pt>
                <c:pt idx="28553">
                  <c:v>0.16783267399999999</c:v>
                </c:pt>
                <c:pt idx="28554">
                  <c:v>0.16783851</c:v>
                </c:pt>
                <c:pt idx="28555">
                  <c:v>0.16784434000000001</c:v>
                </c:pt>
                <c:pt idx="28556">
                  <c:v>0.167850164</c:v>
                </c:pt>
                <c:pt idx="28557">
                  <c:v>0.16785598099999999</c:v>
                </c:pt>
                <c:pt idx="28558">
                  <c:v>0.16786179300000001</c:v>
                </c:pt>
                <c:pt idx="28559">
                  <c:v>0.16786759800000001</c:v>
                </c:pt>
                <c:pt idx="28560">
                  <c:v>0.16787339700000001</c:v>
                </c:pt>
                <c:pt idx="28561">
                  <c:v>0.16787919000000001</c:v>
                </c:pt>
                <c:pt idx="28562">
                  <c:v>0.16788497699999999</c:v>
                </c:pt>
                <c:pt idx="28563">
                  <c:v>0.167890758</c:v>
                </c:pt>
                <c:pt idx="28564">
                  <c:v>0.16789653299999999</c:v>
                </c:pt>
                <c:pt idx="28565">
                  <c:v>0.167902301</c:v>
                </c:pt>
                <c:pt idx="28566">
                  <c:v>0.167908063</c:v>
                </c:pt>
                <c:pt idx="28567">
                  <c:v>0.16791381899999999</c:v>
                </c:pt>
                <c:pt idx="28568">
                  <c:v>0.16791956899999999</c:v>
                </c:pt>
                <c:pt idx="28569">
                  <c:v>0.16792531299999999</c:v>
                </c:pt>
                <c:pt idx="28570">
                  <c:v>0.167931051</c:v>
                </c:pt>
                <c:pt idx="28571">
                  <c:v>0.16793678200000001</c:v>
                </c:pt>
                <c:pt idx="28572">
                  <c:v>0.16794250699999999</c:v>
                </c:pt>
                <c:pt idx="28573">
                  <c:v>0.16794822600000001</c:v>
                </c:pt>
                <c:pt idx="28574">
                  <c:v>0.167953939</c:v>
                </c:pt>
                <c:pt idx="28575">
                  <c:v>0.16795964599999999</c:v>
                </c:pt>
                <c:pt idx="28576">
                  <c:v>0.16796534699999999</c:v>
                </c:pt>
                <c:pt idx="28577">
                  <c:v>0.16797104099999999</c:v>
                </c:pt>
                <c:pt idx="28578">
                  <c:v>0.16797672999999999</c:v>
                </c:pt>
                <c:pt idx="28579">
                  <c:v>0.167982412</c:v>
                </c:pt>
                <c:pt idx="28580">
                  <c:v>0.16798808800000001</c:v>
                </c:pt>
                <c:pt idx="28581">
                  <c:v>0.16799375799999999</c:v>
                </c:pt>
                <c:pt idx="28582">
                  <c:v>0.16799942100000001</c:v>
                </c:pt>
                <c:pt idx="28583">
                  <c:v>0.168005079</c:v>
                </c:pt>
                <c:pt idx="28584">
                  <c:v>0.16801073</c:v>
                </c:pt>
                <c:pt idx="28585">
                  <c:v>0.168016375</c:v>
                </c:pt>
                <c:pt idx="28586">
                  <c:v>0.168022014</c:v>
                </c:pt>
                <c:pt idx="28587">
                  <c:v>0.168027647</c:v>
                </c:pt>
                <c:pt idx="28588">
                  <c:v>0.16803327400000001</c:v>
                </c:pt>
                <c:pt idx="28589">
                  <c:v>0.16803889399999999</c:v>
                </c:pt>
                <c:pt idx="28590">
                  <c:v>0.16804450900000001</c:v>
                </c:pt>
                <c:pt idx="28591">
                  <c:v>0.168050117</c:v>
                </c:pt>
                <c:pt idx="28592">
                  <c:v>0.16805571899999999</c:v>
                </c:pt>
                <c:pt idx="28593">
                  <c:v>0.16806131499999999</c:v>
                </c:pt>
                <c:pt idx="28594">
                  <c:v>0.16806690399999999</c:v>
                </c:pt>
                <c:pt idx="28595">
                  <c:v>0.16807248799999999</c:v>
                </c:pt>
                <c:pt idx="28596">
                  <c:v>0.168078065</c:v>
                </c:pt>
                <c:pt idx="28597">
                  <c:v>0.16808363700000001</c:v>
                </c:pt>
                <c:pt idx="28598">
                  <c:v>0.16808920199999999</c:v>
                </c:pt>
                <c:pt idx="28599">
                  <c:v>0.16809476100000001</c:v>
                </c:pt>
                <c:pt idx="28600">
                  <c:v>0.168100313</c:v>
                </c:pt>
                <c:pt idx="28601">
                  <c:v>0.16810586</c:v>
                </c:pt>
                <c:pt idx="28602">
                  <c:v>0.16811139999999999</c:v>
                </c:pt>
                <c:pt idx="28603">
                  <c:v>0.168116935</c:v>
                </c:pt>
                <c:pt idx="28604">
                  <c:v>0.168122463</c:v>
                </c:pt>
                <c:pt idx="28605">
                  <c:v>0.16812798500000001</c:v>
                </c:pt>
                <c:pt idx="28606">
                  <c:v>0.16813350099999999</c:v>
                </c:pt>
                <c:pt idx="28607">
                  <c:v>0.16813901000000001</c:v>
                </c:pt>
                <c:pt idx="28608">
                  <c:v>0.16814451399999999</c:v>
                </c:pt>
                <c:pt idx="28609">
                  <c:v>0.16815001099999999</c:v>
                </c:pt>
                <c:pt idx="28610">
                  <c:v>0.16815550200000001</c:v>
                </c:pt>
                <c:pt idx="28611">
                  <c:v>0.16816098700000001</c:v>
                </c:pt>
                <c:pt idx="28612">
                  <c:v>0.16816646599999999</c:v>
                </c:pt>
                <c:pt idx="28613">
                  <c:v>0.16817193799999999</c:v>
                </c:pt>
                <c:pt idx="28614">
                  <c:v>0.168177405</c:v>
                </c:pt>
                <c:pt idx="28615">
                  <c:v>0.16818286499999999</c:v>
                </c:pt>
                <c:pt idx="28616">
                  <c:v>0.168188319</c:v>
                </c:pt>
                <c:pt idx="28617">
                  <c:v>0.16819376799999999</c:v>
                </c:pt>
                <c:pt idx="28618">
                  <c:v>0.16819920899999999</c:v>
                </c:pt>
                <c:pt idx="28619">
                  <c:v>0.16820464500000001</c:v>
                </c:pt>
                <c:pt idx="28620">
                  <c:v>0.16821007499999999</c:v>
                </c:pt>
                <c:pt idx="28621">
                  <c:v>0.16821549799999999</c:v>
                </c:pt>
                <c:pt idx="28622">
                  <c:v>0.168220915</c:v>
                </c:pt>
                <c:pt idx="28623">
                  <c:v>0.16822632600000001</c:v>
                </c:pt>
                <c:pt idx="28624">
                  <c:v>0.168231731</c:v>
                </c:pt>
                <c:pt idx="28625">
                  <c:v>0.16823713000000001</c:v>
                </c:pt>
                <c:pt idx="28626">
                  <c:v>0.16824252200000001</c:v>
                </c:pt>
                <c:pt idx="28627">
                  <c:v>0.168247909</c:v>
                </c:pt>
                <c:pt idx="28628">
                  <c:v>0.168253289</c:v>
                </c:pt>
                <c:pt idx="28629">
                  <c:v>0.168258663</c:v>
                </c:pt>
                <c:pt idx="28630">
                  <c:v>0.16826403100000001</c:v>
                </c:pt>
                <c:pt idx="28631">
                  <c:v>0.16826939299999999</c:v>
                </c:pt>
                <c:pt idx="28632">
                  <c:v>0.168274748</c:v>
                </c:pt>
                <c:pt idx="28633">
                  <c:v>0.16828009799999999</c:v>
                </c:pt>
                <c:pt idx="28634">
                  <c:v>0.16828544100000001</c:v>
                </c:pt>
                <c:pt idx="28635">
                  <c:v>0.168290778</c:v>
                </c:pt>
                <c:pt idx="28636">
                  <c:v>0.168296109</c:v>
                </c:pt>
                <c:pt idx="28637">
                  <c:v>0.168301434</c:v>
                </c:pt>
                <c:pt idx="28638">
                  <c:v>0.168306752</c:v>
                </c:pt>
                <c:pt idx="28639">
                  <c:v>0.16831206500000001</c:v>
                </c:pt>
                <c:pt idx="28640">
                  <c:v>0.16831737099999999</c:v>
                </c:pt>
                <c:pt idx="28641">
                  <c:v>0.16832267100000001</c:v>
                </c:pt>
                <c:pt idx="28642">
                  <c:v>0.168327965</c:v>
                </c:pt>
                <c:pt idx="28643">
                  <c:v>0.16833325299999999</c:v>
                </c:pt>
                <c:pt idx="28644">
                  <c:v>0.16833853500000001</c:v>
                </c:pt>
                <c:pt idx="28645">
                  <c:v>0.16834381000000001</c:v>
                </c:pt>
                <c:pt idx="28646">
                  <c:v>0.16834908000000001</c:v>
                </c:pt>
                <c:pt idx="28647">
                  <c:v>0.16835434299999999</c:v>
                </c:pt>
                <c:pt idx="28648">
                  <c:v>0.1683596</c:v>
                </c:pt>
                <c:pt idx="28649">
                  <c:v>0.16836485100000001</c:v>
                </c:pt>
                <c:pt idx="28650">
                  <c:v>0.168370096</c:v>
                </c:pt>
                <c:pt idx="28651">
                  <c:v>0.16837533399999999</c:v>
                </c:pt>
                <c:pt idx="28652">
                  <c:v>0.16838056600000001</c:v>
                </c:pt>
                <c:pt idx="28653">
                  <c:v>0.16838579300000001</c:v>
                </c:pt>
                <c:pt idx="28654">
                  <c:v>0.16839101300000001</c:v>
                </c:pt>
                <c:pt idx="28655">
                  <c:v>0.16839622700000001</c:v>
                </c:pt>
                <c:pt idx="28656">
                  <c:v>0.16840143399999999</c:v>
                </c:pt>
                <c:pt idx="28657">
                  <c:v>0.168406636</c:v>
                </c:pt>
                <c:pt idx="28658">
                  <c:v>0.16841183100000001</c:v>
                </c:pt>
                <c:pt idx="28659">
                  <c:v>0.16841702</c:v>
                </c:pt>
                <c:pt idx="28660">
                  <c:v>0.16842220399999999</c:v>
                </c:pt>
                <c:pt idx="28661">
                  <c:v>0.16842737999999999</c:v>
                </c:pt>
                <c:pt idx="28662">
                  <c:v>0.16843255100000001</c:v>
                </c:pt>
                <c:pt idx="28663">
                  <c:v>0.16843771599999999</c:v>
                </c:pt>
                <c:pt idx="28664">
                  <c:v>0.16844287399999999</c:v>
                </c:pt>
                <c:pt idx="28665">
                  <c:v>0.168448027</c:v>
                </c:pt>
                <c:pt idx="28666">
                  <c:v>0.16845317300000001</c:v>
                </c:pt>
                <c:pt idx="28667">
                  <c:v>0.168458313</c:v>
                </c:pt>
                <c:pt idx="28668">
                  <c:v>0.16846344599999999</c:v>
                </c:pt>
                <c:pt idx="28669">
                  <c:v>0.16846857400000001</c:v>
                </c:pt>
                <c:pt idx="28670">
                  <c:v>0.16847369600000001</c:v>
                </c:pt>
                <c:pt idx="28671">
                  <c:v>0.16847881100000001</c:v>
                </c:pt>
                <c:pt idx="28672">
                  <c:v>0.16848392000000001</c:v>
                </c:pt>
                <c:pt idx="28673">
                  <c:v>0.16848902299999999</c:v>
                </c:pt>
                <c:pt idx="28674">
                  <c:v>0.16849412</c:v>
                </c:pt>
                <c:pt idx="28675">
                  <c:v>0.16849921100000001</c:v>
                </c:pt>
                <c:pt idx="28676">
                  <c:v>0.168504295</c:v>
                </c:pt>
                <c:pt idx="28677">
                  <c:v>0.16850937399999999</c:v>
                </c:pt>
                <c:pt idx="28678">
                  <c:v>0.16851444600000001</c:v>
                </c:pt>
                <c:pt idx="28679">
                  <c:v>0.16851951200000001</c:v>
                </c:pt>
                <c:pt idx="28680">
                  <c:v>0.16852457100000001</c:v>
                </c:pt>
                <c:pt idx="28681">
                  <c:v>0.16852962499999999</c:v>
                </c:pt>
                <c:pt idx="28682">
                  <c:v>0.168534673</c:v>
                </c:pt>
                <c:pt idx="28683">
                  <c:v>0.16853971400000001</c:v>
                </c:pt>
                <c:pt idx="28684">
                  <c:v>0.16854474899999999</c:v>
                </c:pt>
                <c:pt idx="28685">
                  <c:v>0.16854977900000001</c:v>
                </c:pt>
                <c:pt idx="28686">
                  <c:v>0.168554801</c:v>
                </c:pt>
                <c:pt idx="28687">
                  <c:v>0.168559818</c:v>
                </c:pt>
                <c:pt idx="28688">
                  <c:v>0.168564829</c:v>
                </c:pt>
                <c:pt idx="28689">
                  <c:v>0.168569833</c:v>
                </c:pt>
                <c:pt idx="28690">
                  <c:v>0.16857483200000001</c:v>
                </c:pt>
                <c:pt idx="28691">
                  <c:v>0.16857982399999999</c:v>
                </c:pt>
                <c:pt idx="28692">
                  <c:v>0.16858481</c:v>
                </c:pt>
                <c:pt idx="28693">
                  <c:v>0.16858978899999999</c:v>
                </c:pt>
                <c:pt idx="28694">
                  <c:v>0.16859476300000001</c:v>
                </c:pt>
                <c:pt idx="28695">
                  <c:v>0.168599731</c:v>
                </c:pt>
                <c:pt idx="28696">
                  <c:v>0.168604692</c:v>
                </c:pt>
                <c:pt idx="28697">
                  <c:v>0.168609647</c:v>
                </c:pt>
                <c:pt idx="28698">
                  <c:v>0.16861459600000001</c:v>
                </c:pt>
                <c:pt idx="28699">
                  <c:v>0.16861953900000001</c:v>
                </c:pt>
                <c:pt idx="28700">
                  <c:v>0.168624476</c:v>
                </c:pt>
                <c:pt idx="28701">
                  <c:v>0.16862940600000001</c:v>
                </c:pt>
                <c:pt idx="28702">
                  <c:v>0.168634331</c:v>
                </c:pt>
                <c:pt idx="28703">
                  <c:v>0.16863924899999999</c:v>
                </c:pt>
                <c:pt idx="28704">
                  <c:v>0.16864416099999999</c:v>
                </c:pt>
                <c:pt idx="28705">
                  <c:v>0.16864906599999999</c:v>
                </c:pt>
                <c:pt idx="28706">
                  <c:v>0.16865396599999999</c:v>
                </c:pt>
                <c:pt idx="28707">
                  <c:v>0.16865885999999999</c:v>
                </c:pt>
                <c:pt idx="28708">
                  <c:v>0.168663747</c:v>
                </c:pt>
                <c:pt idx="28709">
                  <c:v>0.16866862799999999</c:v>
                </c:pt>
                <c:pt idx="28710">
                  <c:v>0.168673503</c:v>
                </c:pt>
                <c:pt idx="28711">
                  <c:v>0.16867837199999999</c:v>
                </c:pt>
                <c:pt idx="28712">
                  <c:v>0.16868323499999999</c:v>
                </c:pt>
                <c:pt idx="28713">
                  <c:v>0.16868809200000001</c:v>
                </c:pt>
                <c:pt idx="28714">
                  <c:v>0.16869294200000001</c:v>
                </c:pt>
                <c:pt idx="28715">
                  <c:v>0.16869778699999999</c:v>
                </c:pt>
                <c:pt idx="28716">
                  <c:v>0.16870262499999999</c:v>
                </c:pt>
                <c:pt idx="28717">
                  <c:v>0.16870745700000001</c:v>
                </c:pt>
                <c:pt idx="28718">
                  <c:v>0.16871228199999999</c:v>
                </c:pt>
                <c:pt idx="28719">
                  <c:v>0.16871710200000001</c:v>
                </c:pt>
                <c:pt idx="28720">
                  <c:v>0.168721916</c:v>
                </c:pt>
                <c:pt idx="28721">
                  <c:v>0.168726723</c:v>
                </c:pt>
                <c:pt idx="28722">
                  <c:v>0.16873152399999999</c:v>
                </c:pt>
                <c:pt idx="28723">
                  <c:v>0.168736319</c:v>
                </c:pt>
                <c:pt idx="28724">
                  <c:v>0.168741108</c:v>
                </c:pt>
                <c:pt idx="28725">
                  <c:v>0.16874589100000001</c:v>
                </c:pt>
                <c:pt idx="28726">
                  <c:v>0.16875066699999999</c:v>
                </c:pt>
                <c:pt idx="28727">
                  <c:v>0.16875543800000001</c:v>
                </c:pt>
                <c:pt idx="28728">
                  <c:v>0.168760202</c:v>
                </c:pt>
                <c:pt idx="28729">
                  <c:v>0.16876495999999999</c:v>
                </c:pt>
                <c:pt idx="28730">
                  <c:v>0.16876971199999999</c:v>
                </c:pt>
                <c:pt idx="28731">
                  <c:v>0.16877445699999999</c:v>
                </c:pt>
                <c:pt idx="28732">
                  <c:v>0.16877919699999999</c:v>
                </c:pt>
                <c:pt idx="28733">
                  <c:v>0.16878393</c:v>
                </c:pt>
                <c:pt idx="28734">
                  <c:v>0.16878865800000001</c:v>
                </c:pt>
                <c:pt idx="28735">
                  <c:v>0.16879337899999999</c:v>
                </c:pt>
                <c:pt idx="28736">
                  <c:v>0.16879809400000001</c:v>
                </c:pt>
                <c:pt idx="28737">
                  <c:v>0.168802803</c:v>
                </c:pt>
                <c:pt idx="28738">
                  <c:v>0.168807505</c:v>
                </c:pt>
                <c:pt idx="28739">
                  <c:v>0.16881220199999999</c:v>
                </c:pt>
                <c:pt idx="28740">
                  <c:v>0.168816892</c:v>
                </c:pt>
                <c:pt idx="28741">
                  <c:v>0.168821576</c:v>
                </c:pt>
                <c:pt idx="28742">
                  <c:v>0.16882625400000001</c:v>
                </c:pt>
                <c:pt idx="28743">
                  <c:v>0.16883092599999999</c:v>
                </c:pt>
                <c:pt idx="28744">
                  <c:v>0.16883559200000001</c:v>
                </c:pt>
                <c:pt idx="28745">
                  <c:v>0.168840251</c:v>
                </c:pt>
                <c:pt idx="28746">
                  <c:v>0.16884490499999999</c:v>
                </c:pt>
                <c:pt idx="28747">
                  <c:v>0.16884955200000001</c:v>
                </c:pt>
                <c:pt idx="28748">
                  <c:v>0.16885419300000001</c:v>
                </c:pt>
                <c:pt idx="28749">
                  <c:v>0.16885882799999999</c:v>
                </c:pt>
                <c:pt idx="28750">
                  <c:v>0.16886345699999999</c:v>
                </c:pt>
                <c:pt idx="28751">
                  <c:v>0.168868079</c:v>
                </c:pt>
                <c:pt idx="28752">
                  <c:v>0.16887269499999999</c:v>
                </c:pt>
                <c:pt idx="28753">
                  <c:v>0.168877306</c:v>
                </c:pt>
                <c:pt idx="28754">
                  <c:v>0.16888191</c:v>
                </c:pt>
                <c:pt idx="28755">
                  <c:v>0.16888650799999999</c:v>
                </c:pt>
                <c:pt idx="28756">
                  <c:v>0.16889109899999999</c:v>
                </c:pt>
                <c:pt idx="28757">
                  <c:v>0.16889568499999999</c:v>
                </c:pt>
                <c:pt idx="28758">
                  <c:v>0.16890026499999999</c:v>
                </c:pt>
                <c:pt idx="28759">
                  <c:v>0.168904838</c:v>
                </c:pt>
                <c:pt idx="28760">
                  <c:v>0.16890940500000001</c:v>
                </c:pt>
                <c:pt idx="28761">
                  <c:v>0.168913966</c:v>
                </c:pt>
                <c:pt idx="28762">
                  <c:v>0.16891852099999999</c:v>
                </c:pt>
                <c:pt idx="28763">
                  <c:v>0.16892307000000001</c:v>
                </c:pt>
                <c:pt idx="28764">
                  <c:v>0.168927612</c:v>
                </c:pt>
                <c:pt idx="28765">
                  <c:v>0.168932149</c:v>
                </c:pt>
                <c:pt idx="28766">
                  <c:v>0.16893667900000001</c:v>
                </c:pt>
                <c:pt idx="28767">
                  <c:v>0.16894120300000001</c:v>
                </c:pt>
                <c:pt idx="28768">
                  <c:v>0.16894572099999999</c:v>
                </c:pt>
                <c:pt idx="28769">
                  <c:v>0.16895023300000001</c:v>
                </c:pt>
                <c:pt idx="28770">
                  <c:v>0.16895473799999999</c:v>
                </c:pt>
                <c:pt idx="28771">
                  <c:v>0.16895923800000001</c:v>
                </c:pt>
                <c:pt idx="28772">
                  <c:v>0.16896373100000001</c:v>
                </c:pt>
                <c:pt idx="28773">
                  <c:v>0.168968218</c:v>
                </c:pt>
                <c:pt idx="28774">
                  <c:v>0.168972699</c:v>
                </c:pt>
                <c:pt idx="28775">
                  <c:v>0.16897717400000001</c:v>
                </c:pt>
                <c:pt idx="28776">
                  <c:v>0.16898164199999999</c:v>
                </c:pt>
                <c:pt idx="28777">
                  <c:v>0.168986105</c:v>
                </c:pt>
                <c:pt idx="28778">
                  <c:v>0.16899056100000001</c:v>
                </c:pt>
                <c:pt idx="28779">
                  <c:v>0.168995011</c:v>
                </c:pt>
                <c:pt idx="28780">
                  <c:v>0.16899945499999999</c:v>
                </c:pt>
                <c:pt idx="28781">
                  <c:v>0.16900389299999999</c:v>
                </c:pt>
                <c:pt idx="28782">
                  <c:v>0.16900832499999999</c:v>
                </c:pt>
                <c:pt idx="28783">
                  <c:v>0.16901274999999999</c:v>
                </c:pt>
                <c:pt idx="28784">
                  <c:v>0.16901716999999999</c:v>
                </c:pt>
                <c:pt idx="28785">
                  <c:v>0.169021583</c:v>
                </c:pt>
                <c:pt idx="28786">
                  <c:v>0.16902598999999999</c:v>
                </c:pt>
                <c:pt idx="28787">
                  <c:v>0.169030391</c:v>
                </c:pt>
                <c:pt idx="28788">
                  <c:v>0.16903478599999999</c:v>
                </c:pt>
                <c:pt idx="28789">
                  <c:v>0.16903917399999999</c:v>
                </c:pt>
                <c:pt idx="28790">
                  <c:v>0.16904355700000001</c:v>
                </c:pt>
                <c:pt idx="28791">
                  <c:v>0.16904793300000001</c:v>
                </c:pt>
                <c:pt idx="28792">
                  <c:v>0.16905230299999999</c:v>
                </c:pt>
                <c:pt idx="28793">
                  <c:v>0.16905666699999999</c:v>
                </c:pt>
                <c:pt idx="28794">
                  <c:v>0.169061025</c:v>
                </c:pt>
                <c:pt idx="28795">
                  <c:v>0.16906537699999999</c:v>
                </c:pt>
                <c:pt idx="28796">
                  <c:v>0.16906972200000001</c:v>
                </c:pt>
                <c:pt idx="28797">
                  <c:v>0.169074062</c:v>
                </c:pt>
                <c:pt idx="28798">
                  <c:v>0.16907839499999999</c:v>
                </c:pt>
                <c:pt idx="28799">
                  <c:v>0.16908272199999999</c:v>
                </c:pt>
                <c:pt idx="28800">
                  <c:v>0.16908704299999999</c:v>
                </c:pt>
                <c:pt idx="28801">
                  <c:v>0.169091357</c:v>
                </c:pt>
                <c:pt idx="28802">
                  <c:v>0.16909566600000001</c:v>
                </c:pt>
                <c:pt idx="28803">
                  <c:v>0.16909996799999999</c:v>
                </c:pt>
                <c:pt idx="28804">
                  <c:v>0.169104265</c:v>
                </c:pt>
                <c:pt idx="28805">
                  <c:v>0.16910855499999999</c:v>
                </c:pt>
                <c:pt idx="28806">
                  <c:v>0.16911283899999999</c:v>
                </c:pt>
                <c:pt idx="28807">
                  <c:v>0.16911711700000001</c:v>
                </c:pt>
                <c:pt idx="28808">
                  <c:v>0.16912138800000001</c:v>
                </c:pt>
                <c:pt idx="28809">
                  <c:v>0.16912565399999999</c:v>
                </c:pt>
                <c:pt idx="28810">
                  <c:v>0.16912991299999999</c:v>
                </c:pt>
                <c:pt idx="28811">
                  <c:v>0.169134166</c:v>
                </c:pt>
                <c:pt idx="28812">
                  <c:v>0.16913841299999999</c:v>
                </c:pt>
                <c:pt idx="28813">
                  <c:v>0.169142654</c:v>
                </c:pt>
                <c:pt idx="28814">
                  <c:v>0.16914688899999999</c:v>
                </c:pt>
                <c:pt idx="28815">
                  <c:v>0.16915111799999999</c:v>
                </c:pt>
                <c:pt idx="28816">
                  <c:v>0.16915533999999999</c:v>
                </c:pt>
                <c:pt idx="28817">
                  <c:v>0.16915955599999999</c:v>
                </c:pt>
                <c:pt idx="28818">
                  <c:v>0.16916376599999999</c:v>
                </c:pt>
                <c:pt idx="28819">
                  <c:v>0.16916797</c:v>
                </c:pt>
                <c:pt idx="28820">
                  <c:v>0.16917216800000001</c:v>
                </c:pt>
                <c:pt idx="28821">
                  <c:v>0.16917636</c:v>
                </c:pt>
                <c:pt idx="28822">
                  <c:v>0.16918054499999999</c:v>
                </c:pt>
                <c:pt idx="28823">
                  <c:v>0.16918472500000001</c:v>
                </c:pt>
                <c:pt idx="28824">
                  <c:v>0.169188898</c:v>
                </c:pt>
                <c:pt idx="28825">
                  <c:v>0.169193065</c:v>
                </c:pt>
                <c:pt idx="28826">
                  <c:v>0.16919722600000001</c:v>
                </c:pt>
                <c:pt idx="28827">
                  <c:v>0.16920138000000001</c:v>
                </c:pt>
                <c:pt idx="28828">
                  <c:v>0.16920552899999999</c:v>
                </c:pt>
                <c:pt idx="28829">
                  <c:v>0.16920967100000001</c:v>
                </c:pt>
                <c:pt idx="28830">
                  <c:v>0.16921380799999999</c:v>
                </c:pt>
                <c:pt idx="28831">
                  <c:v>0.16921793800000001</c:v>
                </c:pt>
                <c:pt idx="28832">
                  <c:v>0.16922206200000001</c:v>
                </c:pt>
                <c:pt idx="28833">
                  <c:v>0.169226179</c:v>
                </c:pt>
                <c:pt idx="28834">
                  <c:v>0.169230291</c:v>
                </c:pt>
                <c:pt idx="28835">
                  <c:v>0.16923439700000001</c:v>
                </c:pt>
                <c:pt idx="28836">
                  <c:v>0.16923849599999999</c:v>
                </c:pt>
                <c:pt idx="28837">
                  <c:v>0.169242589</c:v>
                </c:pt>
                <c:pt idx="28838">
                  <c:v>0.16924667600000001</c:v>
                </c:pt>
                <c:pt idx="28839">
                  <c:v>0.169250757</c:v>
                </c:pt>
                <c:pt idx="28840">
                  <c:v>0.16925483199999999</c:v>
                </c:pt>
                <c:pt idx="28841">
                  <c:v>0.16925889999999999</c:v>
                </c:pt>
                <c:pt idx="28842">
                  <c:v>0.16926296299999999</c:v>
                </c:pt>
                <c:pt idx="28843">
                  <c:v>0.16926701899999999</c:v>
                </c:pt>
                <c:pt idx="28844">
                  <c:v>0.169271069</c:v>
                </c:pt>
                <c:pt idx="28845">
                  <c:v>0.169275113</c:v>
                </c:pt>
                <c:pt idx="28846">
                  <c:v>0.16927915099999999</c:v>
                </c:pt>
                <c:pt idx="28847">
                  <c:v>0.169283183</c:v>
                </c:pt>
                <c:pt idx="28848">
                  <c:v>0.16928720799999999</c:v>
                </c:pt>
                <c:pt idx="28849">
                  <c:v>0.16929122699999999</c:v>
                </c:pt>
                <c:pt idx="28850">
                  <c:v>0.16929524000000001</c:v>
                </c:pt>
                <c:pt idx="28851">
                  <c:v>0.16929924800000001</c:v>
                </c:pt>
                <c:pt idx="28852">
                  <c:v>0.16930324799999999</c:v>
                </c:pt>
                <c:pt idx="28853">
                  <c:v>0.169307243</c:v>
                </c:pt>
                <c:pt idx="28854">
                  <c:v>0.16931123200000001</c:v>
                </c:pt>
                <c:pt idx="28855">
                  <c:v>0.16931521399999999</c:v>
                </c:pt>
                <c:pt idx="28856">
                  <c:v>0.16931919000000001</c:v>
                </c:pt>
                <c:pt idx="28857">
                  <c:v>0.169323161</c:v>
                </c:pt>
                <c:pt idx="28858">
                  <c:v>0.169327125</c:v>
                </c:pt>
                <c:pt idx="28859">
                  <c:v>0.16933108199999999</c:v>
                </c:pt>
                <c:pt idx="28860">
                  <c:v>0.169335034</c:v>
                </c:pt>
                <c:pt idx="28861">
                  <c:v>0.16933898</c:v>
                </c:pt>
                <c:pt idx="28862">
                  <c:v>0.16934291900000001</c:v>
                </c:pt>
                <c:pt idx="28863">
                  <c:v>0.16934685199999999</c:v>
                </c:pt>
                <c:pt idx="28864">
                  <c:v>0.16935077900000001</c:v>
                </c:pt>
                <c:pt idx="28865">
                  <c:v>0.1693547</c:v>
                </c:pt>
                <c:pt idx="28866">
                  <c:v>0.16935861499999999</c:v>
                </c:pt>
                <c:pt idx="28867">
                  <c:v>0.16936252399999999</c:v>
                </c:pt>
                <c:pt idx="28868">
                  <c:v>0.16936642599999999</c:v>
                </c:pt>
                <c:pt idx="28869">
                  <c:v>0.16937032199999999</c:v>
                </c:pt>
                <c:pt idx="28870">
                  <c:v>0.169374213</c:v>
                </c:pt>
                <c:pt idx="28871">
                  <c:v>0.16937809700000001</c:v>
                </c:pt>
                <c:pt idx="28872">
                  <c:v>0.16938197399999999</c:v>
                </c:pt>
                <c:pt idx="28873">
                  <c:v>0.16938584600000001</c:v>
                </c:pt>
                <c:pt idx="28874">
                  <c:v>0.169389712</c:v>
                </c:pt>
                <c:pt idx="28875">
                  <c:v>0.16939357099999999</c:v>
                </c:pt>
                <c:pt idx="28876">
                  <c:v>0.16939742399999999</c:v>
                </c:pt>
                <c:pt idx="28877">
                  <c:v>0.16940127099999999</c:v>
                </c:pt>
                <c:pt idx="28878">
                  <c:v>0.169405112</c:v>
                </c:pt>
                <c:pt idx="28879">
                  <c:v>0.169408947</c:v>
                </c:pt>
                <c:pt idx="28880">
                  <c:v>0.16941277599999999</c:v>
                </c:pt>
                <c:pt idx="28881">
                  <c:v>0.169416598</c:v>
                </c:pt>
                <c:pt idx="28882">
                  <c:v>0.16942041499999999</c:v>
                </c:pt>
                <c:pt idx="28883">
                  <c:v>0.16942422500000001</c:v>
                </c:pt>
                <c:pt idx="28884">
                  <c:v>0.16942802900000001</c:v>
                </c:pt>
                <c:pt idx="28885">
                  <c:v>0.16943182700000001</c:v>
                </c:pt>
                <c:pt idx="28886">
                  <c:v>0.16943561900000001</c:v>
                </c:pt>
                <c:pt idx="28887">
                  <c:v>0.16943940399999999</c:v>
                </c:pt>
                <c:pt idx="28888">
                  <c:v>0.169443184</c:v>
                </c:pt>
                <c:pt idx="28889">
                  <c:v>0.16944695700000001</c:v>
                </c:pt>
                <c:pt idx="28890">
                  <c:v>0.169450724</c:v>
                </c:pt>
                <c:pt idx="28891">
                  <c:v>0.16945448499999999</c:v>
                </c:pt>
                <c:pt idx="28892">
                  <c:v>0.16945824000000001</c:v>
                </c:pt>
                <c:pt idx="28893">
                  <c:v>0.16946198900000001</c:v>
                </c:pt>
                <c:pt idx="28894">
                  <c:v>0.16946573100000001</c:v>
                </c:pt>
                <c:pt idx="28895">
                  <c:v>0.16946946800000001</c:v>
                </c:pt>
                <c:pt idx="28896">
                  <c:v>0.16947319799999999</c:v>
                </c:pt>
                <c:pt idx="28897">
                  <c:v>0.169476922</c:v>
                </c:pt>
                <c:pt idx="28898">
                  <c:v>0.16948063999999999</c:v>
                </c:pt>
                <c:pt idx="28899">
                  <c:v>0.169484352</c:v>
                </c:pt>
                <c:pt idx="28900">
                  <c:v>0.169488057</c:v>
                </c:pt>
                <c:pt idx="28901">
                  <c:v>0.16949175699999999</c:v>
                </c:pt>
                <c:pt idx="28902">
                  <c:v>0.16949544999999999</c:v>
                </c:pt>
                <c:pt idx="28903">
                  <c:v>0.16949913699999999</c:v>
                </c:pt>
                <c:pt idx="28904">
                  <c:v>0.169502819</c:v>
                </c:pt>
                <c:pt idx="28905">
                  <c:v>0.16950649300000001</c:v>
                </c:pt>
                <c:pt idx="28906">
                  <c:v>0.16951016199999999</c:v>
                </c:pt>
                <c:pt idx="28907">
                  <c:v>0.16951382500000001</c:v>
                </c:pt>
                <c:pt idx="28908">
                  <c:v>0.169517481</c:v>
                </c:pt>
                <c:pt idx="28909">
                  <c:v>0.16952113199999999</c:v>
                </c:pt>
                <c:pt idx="28910">
                  <c:v>0.16952477599999999</c:v>
                </c:pt>
                <c:pt idx="28911">
                  <c:v>0.16952841399999999</c:v>
                </c:pt>
                <c:pt idx="28912">
                  <c:v>0.16953204599999999</c:v>
                </c:pt>
                <c:pt idx="28913">
                  <c:v>0.169535672</c:v>
                </c:pt>
                <c:pt idx="28914">
                  <c:v>0.16953929100000001</c:v>
                </c:pt>
                <c:pt idx="28915">
                  <c:v>0.16954290499999999</c:v>
                </c:pt>
                <c:pt idx="28916">
                  <c:v>0.16954651200000001</c:v>
                </c:pt>
                <c:pt idx="28917">
                  <c:v>0.169550113</c:v>
                </c:pt>
                <c:pt idx="28918">
                  <c:v>0.169553708</c:v>
                </c:pt>
                <c:pt idx="28919">
                  <c:v>0.169557297</c:v>
                </c:pt>
                <c:pt idx="28920">
                  <c:v>0.169560879</c:v>
                </c:pt>
                <c:pt idx="28921">
                  <c:v>0.169564456</c:v>
                </c:pt>
                <c:pt idx="28922">
                  <c:v>0.16956802600000001</c:v>
                </c:pt>
                <c:pt idx="28923">
                  <c:v>0.16957159099999999</c:v>
                </c:pt>
                <c:pt idx="28924">
                  <c:v>0.16957514900000001</c:v>
                </c:pt>
                <c:pt idx="28925">
                  <c:v>0.169578701</c:v>
                </c:pt>
                <c:pt idx="28926">
                  <c:v>0.16958224699999999</c:v>
                </c:pt>
                <c:pt idx="28927">
                  <c:v>0.16958578599999999</c:v>
                </c:pt>
                <c:pt idx="28928">
                  <c:v>0.16958931999999999</c:v>
                </c:pt>
                <c:pt idx="28929">
                  <c:v>0.16959284699999999</c:v>
                </c:pt>
                <c:pt idx="28930">
                  <c:v>0.169596369</c:v>
                </c:pt>
                <c:pt idx="28931">
                  <c:v>0.16959988400000001</c:v>
                </c:pt>
                <c:pt idx="28932">
                  <c:v>0.16960339299999999</c:v>
                </c:pt>
                <c:pt idx="28933">
                  <c:v>0.16960689500000001</c:v>
                </c:pt>
                <c:pt idx="28934">
                  <c:v>0.169610392</c:v>
                </c:pt>
                <c:pt idx="28935">
                  <c:v>0.16961388299999999</c:v>
                </c:pt>
                <c:pt idx="28936">
                  <c:v>0.16961736699999999</c:v>
                </c:pt>
                <c:pt idx="28937">
                  <c:v>0.16962084499999999</c:v>
                </c:pt>
                <c:pt idx="28938">
                  <c:v>0.169624317</c:v>
                </c:pt>
                <c:pt idx="28939">
                  <c:v>0.169627783</c:v>
                </c:pt>
                <c:pt idx="28940">
                  <c:v>0.16963124299999999</c:v>
                </c:pt>
                <c:pt idx="28941">
                  <c:v>0.169634697</c:v>
                </c:pt>
                <c:pt idx="28942">
                  <c:v>0.16963814399999999</c:v>
                </c:pt>
                <c:pt idx="28943">
                  <c:v>0.16964158500000001</c:v>
                </c:pt>
                <c:pt idx="28944">
                  <c:v>0.16964502000000001</c:v>
                </c:pt>
                <c:pt idx="28945">
                  <c:v>0.16964844900000001</c:v>
                </c:pt>
                <c:pt idx="28946">
                  <c:v>0.16965187200000001</c:v>
                </c:pt>
                <c:pt idx="28947">
                  <c:v>0.16965528899999999</c:v>
                </c:pt>
                <c:pt idx="28948">
                  <c:v>0.1696587</c:v>
                </c:pt>
                <c:pt idx="28949">
                  <c:v>0.16966210400000001</c:v>
                </c:pt>
                <c:pt idx="28950">
                  <c:v>0.169665503</c:v>
                </c:pt>
                <c:pt idx="28951">
                  <c:v>0.16966889499999999</c:v>
                </c:pt>
                <c:pt idx="28952">
                  <c:v>0.16967228100000001</c:v>
                </c:pt>
                <c:pt idx="28953">
                  <c:v>0.16967566100000001</c:v>
                </c:pt>
                <c:pt idx="28954">
                  <c:v>0.16967903500000001</c:v>
                </c:pt>
                <c:pt idx="28955">
                  <c:v>0.16968240200000001</c:v>
                </c:pt>
                <c:pt idx="28956">
                  <c:v>0.16968576399999999</c:v>
                </c:pt>
                <c:pt idx="28957">
                  <c:v>0.169689119</c:v>
                </c:pt>
                <c:pt idx="28958">
                  <c:v>0.16969246800000001</c:v>
                </c:pt>
                <c:pt idx="28959">
                  <c:v>0.169695811</c:v>
                </c:pt>
                <c:pt idx="28960">
                  <c:v>0.16969914799999999</c:v>
                </c:pt>
                <c:pt idx="28961">
                  <c:v>0.16970247899999999</c:v>
                </c:pt>
                <c:pt idx="28962">
                  <c:v>0.16970580299999999</c:v>
                </c:pt>
                <c:pt idx="28963">
                  <c:v>0.16970912199999999</c:v>
                </c:pt>
                <c:pt idx="28964">
                  <c:v>0.169712434</c:v>
                </c:pt>
                <c:pt idx="28965">
                  <c:v>0.16971574</c:v>
                </c:pt>
                <c:pt idx="28966">
                  <c:v>0.16971904099999999</c:v>
                </c:pt>
                <c:pt idx="28967">
                  <c:v>0.169722334</c:v>
                </c:pt>
                <c:pt idx="28968">
                  <c:v>0.16972562199999999</c:v>
                </c:pt>
                <c:pt idx="28969">
                  <c:v>0.16972890400000001</c:v>
                </c:pt>
                <c:pt idx="28970">
                  <c:v>0.16973217900000001</c:v>
                </c:pt>
                <c:pt idx="28971">
                  <c:v>0.16973544800000001</c:v>
                </c:pt>
                <c:pt idx="28972">
                  <c:v>0.16973871200000001</c:v>
                </c:pt>
                <c:pt idx="28973">
                  <c:v>0.16974196899999999</c:v>
                </c:pt>
                <c:pt idx="28974">
                  <c:v>0.169745219</c:v>
                </c:pt>
                <c:pt idx="28975">
                  <c:v>0.16974846399999999</c:v>
                </c:pt>
                <c:pt idx="28976">
                  <c:v>0.169751703</c:v>
                </c:pt>
                <c:pt idx="28977">
                  <c:v>0.169754935</c:v>
                </c:pt>
                <c:pt idx="28978">
                  <c:v>0.16975816199999999</c:v>
                </c:pt>
                <c:pt idx="28979">
                  <c:v>0.16976138199999999</c:v>
                </c:pt>
                <c:pt idx="28980">
                  <c:v>0.16976459599999999</c:v>
                </c:pt>
                <c:pt idx="28981">
                  <c:v>0.16976780399999999</c:v>
                </c:pt>
                <c:pt idx="28982">
                  <c:v>0.169771006</c:v>
                </c:pt>
                <c:pt idx="28983">
                  <c:v>0.16977420100000001</c:v>
                </c:pt>
                <c:pt idx="28984">
                  <c:v>0.169777391</c:v>
                </c:pt>
                <c:pt idx="28985">
                  <c:v>0.16978057399999999</c:v>
                </c:pt>
                <c:pt idx="28986">
                  <c:v>0.16978375100000001</c:v>
                </c:pt>
                <c:pt idx="28987">
                  <c:v>0.16978692200000001</c:v>
                </c:pt>
                <c:pt idx="28988">
                  <c:v>0.16979008700000001</c:v>
                </c:pt>
                <c:pt idx="28989">
                  <c:v>0.16979324600000001</c:v>
                </c:pt>
                <c:pt idx="28990">
                  <c:v>0.16979639899999999</c:v>
                </c:pt>
                <c:pt idx="28991">
                  <c:v>0.169799545</c:v>
                </c:pt>
                <c:pt idx="28992">
                  <c:v>0.16980268500000001</c:v>
                </c:pt>
                <c:pt idx="28993">
                  <c:v>0.16980582</c:v>
                </c:pt>
                <c:pt idx="28994">
                  <c:v>0.16980894799999999</c:v>
                </c:pt>
                <c:pt idx="28995">
                  <c:v>0.16981207000000001</c:v>
                </c:pt>
                <c:pt idx="28996">
                  <c:v>0.16981518500000001</c:v>
                </c:pt>
                <c:pt idx="28997">
                  <c:v>0.16981829500000001</c:v>
                </c:pt>
                <c:pt idx="28998">
                  <c:v>0.16982139900000001</c:v>
                </c:pt>
                <c:pt idx="28999">
                  <c:v>0.16982449599999999</c:v>
                </c:pt>
                <c:pt idx="29000">
                  <c:v>0.169827587</c:v>
                </c:pt>
                <c:pt idx="29001">
                  <c:v>0.16983067199999999</c:v>
                </c:pt>
                <c:pt idx="29002">
                  <c:v>0.16983375100000001</c:v>
                </c:pt>
                <c:pt idx="29003">
                  <c:v>0.169836824</c:v>
                </c:pt>
                <c:pt idx="29004">
                  <c:v>0.16983989099999999</c:v>
                </c:pt>
                <c:pt idx="29005">
                  <c:v>0.16984295099999999</c:v>
                </c:pt>
                <c:pt idx="29006">
                  <c:v>0.16984600599999999</c:v>
                </c:pt>
                <c:pt idx="29007">
                  <c:v>0.169849054</c:v>
                </c:pt>
                <c:pt idx="29008">
                  <c:v>0.16985209600000001</c:v>
                </c:pt>
                <c:pt idx="29009">
                  <c:v>0.16985513199999999</c:v>
                </c:pt>
                <c:pt idx="29010">
                  <c:v>0.16985816200000001</c:v>
                </c:pt>
                <c:pt idx="29011">
                  <c:v>0.169861186</c:v>
                </c:pt>
                <c:pt idx="29012">
                  <c:v>0.16986420299999999</c:v>
                </c:pt>
                <c:pt idx="29013">
                  <c:v>0.16986721499999999</c:v>
                </c:pt>
                <c:pt idx="29014">
                  <c:v>0.16987021999999999</c:v>
                </c:pt>
                <c:pt idx="29015">
                  <c:v>0.16987321899999999</c:v>
                </c:pt>
                <c:pt idx="29016">
                  <c:v>0.169876212</c:v>
                </c:pt>
                <c:pt idx="29017">
                  <c:v>0.16987919900000001</c:v>
                </c:pt>
                <c:pt idx="29018">
                  <c:v>0.16988217899999999</c:v>
                </c:pt>
                <c:pt idx="29019">
                  <c:v>0.16988515400000001</c:v>
                </c:pt>
                <c:pt idx="29020">
                  <c:v>0.169888123</c:v>
                </c:pt>
                <c:pt idx="29021">
                  <c:v>0.169891085</c:v>
                </c:pt>
                <c:pt idx="29022">
                  <c:v>0.169894041</c:v>
                </c:pt>
                <c:pt idx="29023">
                  <c:v>0.169896991</c:v>
                </c:pt>
                <c:pt idx="29024">
                  <c:v>0.169899935</c:v>
                </c:pt>
                <c:pt idx="29025">
                  <c:v>0.16990287300000001</c:v>
                </c:pt>
                <c:pt idx="29026">
                  <c:v>0.16990580499999999</c:v>
                </c:pt>
                <c:pt idx="29027">
                  <c:v>0.16990873000000001</c:v>
                </c:pt>
                <c:pt idx="29028">
                  <c:v>0.169911649</c:v>
                </c:pt>
                <c:pt idx="29029">
                  <c:v>0.16991456299999999</c:v>
                </c:pt>
                <c:pt idx="29030">
                  <c:v>0.16991746999999999</c:v>
                </c:pt>
                <c:pt idx="29031">
                  <c:v>0.16992037099999999</c:v>
                </c:pt>
                <c:pt idx="29032">
                  <c:v>0.16992326599999999</c:v>
                </c:pt>
                <c:pt idx="29033">
                  <c:v>0.169926154</c:v>
                </c:pt>
                <c:pt idx="29034">
                  <c:v>0.169929037</c:v>
                </c:pt>
                <c:pt idx="29035">
                  <c:v>0.16993191299999999</c:v>
                </c:pt>
                <c:pt idx="29036">
                  <c:v>0.16993478400000001</c:v>
                </c:pt>
                <c:pt idx="29037">
                  <c:v>0.169937648</c:v>
                </c:pt>
                <c:pt idx="29038">
                  <c:v>0.16994050599999999</c:v>
                </c:pt>
                <c:pt idx="29039">
                  <c:v>0.16994335799999999</c:v>
                </c:pt>
                <c:pt idx="29040">
                  <c:v>0.16994620299999999</c:v>
                </c:pt>
                <c:pt idx="29041">
                  <c:v>0.16994904299999999</c:v>
                </c:pt>
                <c:pt idx="29042">
                  <c:v>0.169951876</c:v>
                </c:pt>
                <c:pt idx="29043">
                  <c:v>0.16995470400000001</c:v>
                </c:pt>
                <c:pt idx="29044">
                  <c:v>0.169957525</c:v>
                </c:pt>
                <c:pt idx="29045">
                  <c:v>0.16996033999999999</c:v>
                </c:pt>
                <c:pt idx="29046">
                  <c:v>0.16996314900000001</c:v>
                </c:pt>
                <c:pt idx="29047">
                  <c:v>0.169965952</c:v>
                </c:pt>
                <c:pt idx="29048">
                  <c:v>0.169968748</c:v>
                </c:pt>
                <c:pt idx="29049">
                  <c:v>0.169971539</c:v>
                </c:pt>
                <c:pt idx="29050">
                  <c:v>0.16997432300000001</c:v>
                </c:pt>
                <c:pt idx="29051">
                  <c:v>0.16997710099999999</c:v>
                </c:pt>
                <c:pt idx="29052">
                  <c:v>0.169979874</c:v>
                </c:pt>
                <c:pt idx="29053">
                  <c:v>0.16998263999999999</c:v>
                </c:pt>
                <c:pt idx="29054">
                  <c:v>0.16998539900000001</c:v>
                </c:pt>
                <c:pt idx="29055">
                  <c:v>0.169988153</c:v>
                </c:pt>
                <c:pt idx="29056">
                  <c:v>0.169990901</c:v>
                </c:pt>
                <c:pt idx="29057">
                  <c:v>0.169993642</c:v>
                </c:pt>
                <c:pt idx="29058">
                  <c:v>0.169996378</c:v>
                </c:pt>
                <c:pt idx="29059">
                  <c:v>0.16999910700000001</c:v>
                </c:pt>
                <c:pt idx="29060">
                  <c:v>0.17000182999999999</c:v>
                </c:pt>
                <c:pt idx="29061">
                  <c:v>0.17000454700000001</c:v>
                </c:pt>
                <c:pt idx="29062">
                  <c:v>0.17000725799999999</c:v>
                </c:pt>
                <c:pt idx="29063">
                  <c:v>0.17000996199999999</c:v>
                </c:pt>
                <c:pt idx="29064">
                  <c:v>0.17001266100000001</c:v>
                </c:pt>
                <c:pt idx="29065">
                  <c:v>0.17001535300000001</c:v>
                </c:pt>
                <c:pt idx="29066">
                  <c:v>0.17001803900000001</c:v>
                </c:pt>
                <c:pt idx="29067">
                  <c:v>0.17002071899999999</c:v>
                </c:pt>
                <c:pt idx="29068">
                  <c:v>0.17002339299999999</c:v>
                </c:pt>
                <c:pt idx="29069">
                  <c:v>0.17002606100000001</c:v>
                </c:pt>
                <c:pt idx="29070">
                  <c:v>0.17002872299999999</c:v>
                </c:pt>
                <c:pt idx="29071">
                  <c:v>0.17003137900000001</c:v>
                </c:pt>
                <c:pt idx="29072">
                  <c:v>0.170034028</c:v>
                </c:pt>
                <c:pt idx="29073">
                  <c:v>0.170036672</c:v>
                </c:pt>
                <c:pt idx="29074">
                  <c:v>0.170039309</c:v>
                </c:pt>
                <c:pt idx="29075">
                  <c:v>0.17004194</c:v>
                </c:pt>
                <c:pt idx="29076">
                  <c:v>0.17004456500000001</c:v>
                </c:pt>
                <c:pt idx="29077">
                  <c:v>0.17004718399999999</c:v>
                </c:pt>
                <c:pt idx="29078">
                  <c:v>0.170049796</c:v>
                </c:pt>
                <c:pt idx="29079">
                  <c:v>0.17005240299999999</c:v>
                </c:pt>
                <c:pt idx="29080">
                  <c:v>0.17005500300000001</c:v>
                </c:pt>
                <c:pt idx="29081">
                  <c:v>0.170057598</c:v>
                </c:pt>
                <c:pt idx="29082">
                  <c:v>0.170060186</c:v>
                </c:pt>
                <c:pt idx="29083">
                  <c:v>0.170062768</c:v>
                </c:pt>
                <c:pt idx="29084">
                  <c:v>0.17006534400000001</c:v>
                </c:pt>
                <c:pt idx="29085">
                  <c:v>0.17006791399999999</c:v>
                </c:pt>
                <c:pt idx="29086">
                  <c:v>0.170070477</c:v>
                </c:pt>
                <c:pt idx="29087">
                  <c:v>0.17007303500000001</c:v>
                </c:pt>
                <c:pt idx="29088">
                  <c:v>0.170075586</c:v>
                </c:pt>
                <c:pt idx="29089">
                  <c:v>0.17007813099999999</c:v>
                </c:pt>
                <c:pt idx="29090">
                  <c:v>0.17008066999999999</c:v>
                </c:pt>
                <c:pt idx="29091">
                  <c:v>0.17008320299999999</c:v>
                </c:pt>
                <c:pt idx="29092">
                  <c:v>0.17008572999999999</c:v>
                </c:pt>
                <c:pt idx="29093">
                  <c:v>0.170088251</c:v>
                </c:pt>
                <c:pt idx="29094">
                  <c:v>0.170090766</c:v>
                </c:pt>
                <c:pt idx="29095">
                  <c:v>0.17009327399999999</c:v>
                </c:pt>
                <c:pt idx="29096">
                  <c:v>0.170095777</c:v>
                </c:pt>
                <c:pt idx="29097">
                  <c:v>0.17009827299999999</c:v>
                </c:pt>
                <c:pt idx="29098">
                  <c:v>0.17010076299999999</c:v>
                </c:pt>
                <c:pt idx="29099">
                  <c:v>0.17010324700000001</c:v>
                </c:pt>
                <c:pt idx="29100">
                  <c:v>0.17010572500000001</c:v>
                </c:pt>
                <c:pt idx="29101">
                  <c:v>0.17010819699999999</c:v>
                </c:pt>
                <c:pt idx="29102">
                  <c:v>0.170110662</c:v>
                </c:pt>
                <c:pt idx="29103">
                  <c:v>0.17011312200000001</c:v>
                </c:pt>
                <c:pt idx="29104">
                  <c:v>0.17011557499999999</c:v>
                </c:pt>
                <c:pt idx="29105">
                  <c:v>0.17011802200000001</c:v>
                </c:pt>
                <c:pt idx="29106">
                  <c:v>0.170120463</c:v>
                </c:pt>
                <c:pt idx="29107">
                  <c:v>0.17012289799999999</c:v>
                </c:pt>
                <c:pt idx="29108">
                  <c:v>0.17012532699999999</c:v>
                </c:pt>
                <c:pt idx="29109">
                  <c:v>0.17012774999999999</c:v>
                </c:pt>
                <c:pt idx="29110">
                  <c:v>0.170130166</c:v>
                </c:pt>
                <c:pt idx="29111">
                  <c:v>0.17013257700000001</c:v>
                </c:pt>
                <c:pt idx="29112">
                  <c:v>0.17013498099999999</c:v>
                </c:pt>
                <c:pt idx="29113">
                  <c:v>0.17013737900000001</c:v>
                </c:pt>
                <c:pt idx="29114">
                  <c:v>0.170139771</c:v>
                </c:pt>
                <c:pt idx="29115">
                  <c:v>0.17014215699999999</c:v>
                </c:pt>
                <c:pt idx="29116">
                  <c:v>0.17014453700000001</c:v>
                </c:pt>
                <c:pt idx="29117">
                  <c:v>0.17014691100000001</c:v>
                </c:pt>
                <c:pt idx="29118">
                  <c:v>0.17014927799999999</c:v>
                </c:pt>
                <c:pt idx="29119">
                  <c:v>0.17015163999999999</c:v>
                </c:pt>
                <c:pt idx="29120">
                  <c:v>0.170153995</c:v>
                </c:pt>
                <c:pt idx="29121">
                  <c:v>0.17015634399999999</c:v>
                </c:pt>
                <c:pt idx="29122">
                  <c:v>0.170158687</c:v>
                </c:pt>
                <c:pt idx="29123">
                  <c:v>0.17016102399999999</c:v>
                </c:pt>
                <c:pt idx="29124">
                  <c:v>0.17016335499999999</c:v>
                </c:pt>
                <c:pt idx="29125">
                  <c:v>0.17016568000000001</c:v>
                </c:pt>
                <c:pt idx="29126">
                  <c:v>0.17016799899999999</c:v>
                </c:pt>
                <c:pt idx="29127">
                  <c:v>0.17017031099999999</c:v>
                </c:pt>
                <c:pt idx="29128">
                  <c:v>0.170172617</c:v>
                </c:pt>
                <c:pt idx="29129">
                  <c:v>0.17017491800000001</c:v>
                </c:pt>
                <c:pt idx="29130">
                  <c:v>0.17017721199999999</c:v>
                </c:pt>
                <c:pt idx="29131">
                  <c:v>0.17017950000000001</c:v>
                </c:pt>
                <c:pt idx="29132">
                  <c:v>0.170181781</c:v>
                </c:pt>
                <c:pt idx="29133">
                  <c:v>0.170184057</c:v>
                </c:pt>
                <c:pt idx="29134">
                  <c:v>0.170186327</c:v>
                </c:pt>
                <c:pt idx="29135">
                  <c:v>0.17018859</c:v>
                </c:pt>
                <c:pt idx="29136">
                  <c:v>0.17019084700000001</c:v>
                </c:pt>
                <c:pt idx="29137">
                  <c:v>0.17019309899999999</c:v>
                </c:pt>
                <c:pt idx="29138">
                  <c:v>0.170195344</c:v>
                </c:pt>
                <c:pt idx="29139">
                  <c:v>0.17019758300000001</c:v>
                </c:pt>
                <c:pt idx="29140">
                  <c:v>0.170199815</c:v>
                </c:pt>
                <c:pt idx="29141">
                  <c:v>0.170202042</c:v>
                </c:pt>
                <c:pt idx="29142">
                  <c:v>0.17020426299999999</c:v>
                </c:pt>
                <c:pt idx="29143">
                  <c:v>0.17020647699999999</c:v>
                </c:pt>
                <c:pt idx="29144">
                  <c:v>0.170208686</c:v>
                </c:pt>
                <c:pt idx="29145">
                  <c:v>0.170210888</c:v>
                </c:pt>
                <c:pt idx="29146">
                  <c:v>0.17021308399999999</c:v>
                </c:pt>
                <c:pt idx="29147">
                  <c:v>0.170215274</c:v>
                </c:pt>
                <c:pt idx="29148">
                  <c:v>0.17021745799999999</c:v>
                </c:pt>
                <c:pt idx="29149">
                  <c:v>0.17021963600000001</c:v>
                </c:pt>
                <c:pt idx="29150">
                  <c:v>0.170221807</c:v>
                </c:pt>
                <c:pt idx="29151">
                  <c:v>0.170223973</c:v>
                </c:pt>
                <c:pt idx="29152">
                  <c:v>0.170226132</c:v>
                </c:pt>
                <c:pt idx="29153">
                  <c:v>0.17022828600000001</c:v>
                </c:pt>
                <c:pt idx="29154">
                  <c:v>0.17023043299999999</c:v>
                </c:pt>
                <c:pt idx="29155">
                  <c:v>0.170232574</c:v>
                </c:pt>
                <c:pt idx="29156">
                  <c:v>0.17023470900000001</c:v>
                </c:pt>
                <c:pt idx="29157">
                  <c:v>0.170236837</c:v>
                </c:pt>
                <c:pt idx="29158">
                  <c:v>0.17023895999999999</c:v>
                </c:pt>
                <c:pt idx="29159">
                  <c:v>0.17024107699999999</c:v>
                </c:pt>
                <c:pt idx="29160">
                  <c:v>0.17024318699999999</c:v>
                </c:pt>
                <c:pt idx="29161">
                  <c:v>0.17024529099999999</c:v>
                </c:pt>
                <c:pt idx="29162">
                  <c:v>0.170247389</c:v>
                </c:pt>
                <c:pt idx="29163">
                  <c:v>0.17024948200000001</c:v>
                </c:pt>
                <c:pt idx="29164">
                  <c:v>0.17025156699999999</c:v>
                </c:pt>
                <c:pt idx="29165">
                  <c:v>0.17025364700000001</c:v>
                </c:pt>
                <c:pt idx="29166">
                  <c:v>0.170255721</c:v>
                </c:pt>
                <c:pt idx="29167">
                  <c:v>0.17025778899999999</c:v>
                </c:pt>
                <c:pt idx="29168">
                  <c:v>0.17025984999999999</c:v>
                </c:pt>
                <c:pt idx="29169">
                  <c:v>0.17026190599999999</c:v>
                </c:pt>
                <c:pt idx="29170">
                  <c:v>0.17026395499999999</c:v>
                </c:pt>
                <c:pt idx="29171">
                  <c:v>0.170265998</c:v>
                </c:pt>
                <c:pt idx="29172">
                  <c:v>0.17026803500000001</c:v>
                </c:pt>
                <c:pt idx="29173">
                  <c:v>0.170270066</c:v>
                </c:pt>
                <c:pt idx="29174">
                  <c:v>0.17027209099999999</c:v>
                </c:pt>
                <c:pt idx="29175">
                  <c:v>0.17027410900000001</c:v>
                </c:pt>
                <c:pt idx="29176">
                  <c:v>0.170276122</c:v>
                </c:pt>
                <c:pt idx="29177">
                  <c:v>0.170278128</c:v>
                </c:pt>
                <c:pt idx="29178">
                  <c:v>0.170280129</c:v>
                </c:pt>
                <c:pt idx="29179">
                  <c:v>0.17028212300000001</c:v>
                </c:pt>
                <c:pt idx="29180">
                  <c:v>0.17028411099999999</c:v>
                </c:pt>
                <c:pt idx="29181">
                  <c:v>0.170286093</c:v>
                </c:pt>
                <c:pt idx="29182">
                  <c:v>0.17028806899999999</c:v>
                </c:pt>
                <c:pt idx="29183">
                  <c:v>0.170290038</c:v>
                </c:pt>
                <c:pt idx="29184">
                  <c:v>0.170292002</c:v>
                </c:pt>
                <c:pt idx="29185">
                  <c:v>0.17029395899999999</c:v>
                </c:pt>
                <c:pt idx="29186">
                  <c:v>0.17029591099999999</c:v>
                </c:pt>
                <c:pt idx="29187">
                  <c:v>0.170297856</c:v>
                </c:pt>
                <c:pt idx="29188">
                  <c:v>0.170299795</c:v>
                </c:pt>
                <c:pt idx="29189">
                  <c:v>0.17030172800000001</c:v>
                </c:pt>
                <c:pt idx="29190">
                  <c:v>0.170303655</c:v>
                </c:pt>
                <c:pt idx="29191">
                  <c:v>0.17030557599999999</c:v>
                </c:pt>
                <c:pt idx="29192">
                  <c:v>0.17030749100000001</c:v>
                </c:pt>
                <c:pt idx="29193">
                  <c:v>0.170309399</c:v>
                </c:pt>
                <c:pt idx="29194">
                  <c:v>0.170311302</c:v>
                </c:pt>
                <c:pt idx="29195">
                  <c:v>0.170313198</c:v>
                </c:pt>
                <c:pt idx="29196">
                  <c:v>0.170315088</c:v>
                </c:pt>
                <c:pt idx="29197">
                  <c:v>0.17031697200000001</c:v>
                </c:pt>
                <c:pt idx="29198">
                  <c:v>0.17031884999999999</c:v>
                </c:pt>
                <c:pt idx="29199">
                  <c:v>0.17032072200000001</c:v>
                </c:pt>
                <c:pt idx="29200">
                  <c:v>0.170322588</c:v>
                </c:pt>
                <c:pt idx="29201">
                  <c:v>0.17032444799999999</c:v>
                </c:pt>
                <c:pt idx="29202">
                  <c:v>0.17032630100000001</c:v>
                </c:pt>
                <c:pt idx="29203">
                  <c:v>0.17032814900000001</c:v>
                </c:pt>
                <c:pt idx="29204">
                  <c:v>0.17032998999999999</c:v>
                </c:pt>
                <c:pt idx="29205">
                  <c:v>0.17033182499999999</c:v>
                </c:pt>
                <c:pt idx="29206">
                  <c:v>0.170333654</c:v>
                </c:pt>
                <c:pt idx="29207">
                  <c:v>0.17033547700000001</c:v>
                </c:pt>
                <c:pt idx="29208">
                  <c:v>0.170337294</c:v>
                </c:pt>
                <c:pt idx="29209">
                  <c:v>0.17033910499999999</c:v>
                </c:pt>
                <c:pt idx="29210">
                  <c:v>0.17034090900000001</c:v>
                </c:pt>
                <c:pt idx="29211">
                  <c:v>0.17034270800000001</c:v>
                </c:pt>
                <c:pt idx="29212">
                  <c:v>0.17034450000000001</c:v>
                </c:pt>
                <c:pt idx="29213">
                  <c:v>0.17034628700000001</c:v>
                </c:pt>
                <c:pt idx="29214">
                  <c:v>0.17034806699999999</c:v>
                </c:pt>
                <c:pt idx="29215">
                  <c:v>0.170349841</c:v>
                </c:pt>
                <c:pt idx="29216">
                  <c:v>0.17035160899999999</c:v>
                </c:pt>
                <c:pt idx="29217">
                  <c:v>0.170353371</c:v>
                </c:pt>
                <c:pt idx="29218">
                  <c:v>0.170355126</c:v>
                </c:pt>
                <c:pt idx="29219">
                  <c:v>0.17035687599999999</c:v>
                </c:pt>
                <c:pt idx="29220">
                  <c:v>0.17035861999999999</c:v>
                </c:pt>
                <c:pt idx="29221">
                  <c:v>0.17036035699999999</c:v>
                </c:pt>
                <c:pt idx="29222">
                  <c:v>0.17036208799999999</c:v>
                </c:pt>
                <c:pt idx="29223">
                  <c:v>0.170363814</c:v>
                </c:pt>
                <c:pt idx="29224">
                  <c:v>0.17036553300000001</c:v>
                </c:pt>
                <c:pt idx="29225">
                  <c:v>0.170367246</c:v>
                </c:pt>
                <c:pt idx="29226">
                  <c:v>0.17036895299999999</c:v>
                </c:pt>
                <c:pt idx="29227">
                  <c:v>0.17037065300000001</c:v>
                </c:pt>
                <c:pt idx="29228">
                  <c:v>0.17037234800000001</c:v>
                </c:pt>
                <c:pt idx="29229">
                  <c:v>0.17037403700000001</c:v>
                </c:pt>
                <c:pt idx="29230">
                  <c:v>0.17037571900000001</c:v>
                </c:pt>
                <c:pt idx="29231">
                  <c:v>0.17037739499999999</c:v>
                </c:pt>
                <c:pt idx="29232">
                  <c:v>0.170379065</c:v>
                </c:pt>
                <c:pt idx="29233">
                  <c:v>0.17038072900000001</c:v>
                </c:pt>
                <c:pt idx="29234">
                  <c:v>0.170382387</c:v>
                </c:pt>
                <c:pt idx="29235">
                  <c:v>0.17038403899999999</c:v>
                </c:pt>
                <c:pt idx="29236">
                  <c:v>0.17038568500000001</c:v>
                </c:pt>
                <c:pt idx="29237">
                  <c:v>0.17038732500000001</c:v>
                </c:pt>
                <c:pt idx="29238">
                  <c:v>0.17038895800000001</c:v>
                </c:pt>
                <c:pt idx="29239">
                  <c:v>0.17039058600000001</c:v>
                </c:pt>
                <c:pt idx="29240">
                  <c:v>0.17039220699999999</c:v>
                </c:pt>
                <c:pt idx="29241">
                  <c:v>0.170393823</c:v>
                </c:pt>
                <c:pt idx="29242">
                  <c:v>0.17039543200000001</c:v>
                </c:pt>
                <c:pt idx="29243">
                  <c:v>0.170397035</c:v>
                </c:pt>
                <c:pt idx="29244">
                  <c:v>0.17039863199999999</c:v>
                </c:pt>
                <c:pt idx="29245">
                  <c:v>0.17040022299999999</c:v>
                </c:pt>
                <c:pt idx="29246">
                  <c:v>0.17040180699999999</c:v>
                </c:pt>
                <c:pt idx="29247">
                  <c:v>0.17040338599999999</c:v>
                </c:pt>
                <c:pt idx="29248">
                  <c:v>0.170404958</c:v>
                </c:pt>
                <c:pt idx="29249">
                  <c:v>0.170406525</c:v>
                </c:pt>
                <c:pt idx="29250">
                  <c:v>0.17040808499999999</c:v>
                </c:pt>
                <c:pt idx="29251">
                  <c:v>0.170409639</c:v>
                </c:pt>
                <c:pt idx="29252">
                  <c:v>0.17041118699999999</c:v>
                </c:pt>
                <c:pt idx="29253">
                  <c:v>0.17041272900000001</c:v>
                </c:pt>
                <c:pt idx="29254">
                  <c:v>0.17041426500000001</c:v>
                </c:pt>
                <c:pt idx="29255">
                  <c:v>0.17041579500000001</c:v>
                </c:pt>
                <c:pt idx="29256">
                  <c:v>0.17041731800000001</c:v>
                </c:pt>
                <c:pt idx="29257">
                  <c:v>0.17041883599999999</c:v>
                </c:pt>
                <c:pt idx="29258">
                  <c:v>0.170420347</c:v>
                </c:pt>
                <c:pt idx="29259">
                  <c:v>0.17042185300000001</c:v>
                </c:pt>
                <c:pt idx="29260">
                  <c:v>0.170423352</c:v>
                </c:pt>
                <c:pt idx="29261">
                  <c:v>0.17042484499999999</c:v>
                </c:pt>
                <c:pt idx="29262">
                  <c:v>0.17042633200000001</c:v>
                </c:pt>
                <c:pt idx="29263">
                  <c:v>0.17042781300000001</c:v>
                </c:pt>
                <c:pt idx="29264">
                  <c:v>0.17042928800000001</c:v>
                </c:pt>
                <c:pt idx="29265">
                  <c:v>0.17043075699999999</c:v>
                </c:pt>
                <c:pt idx="29266">
                  <c:v>0.170432219</c:v>
                </c:pt>
                <c:pt idx="29267">
                  <c:v>0.17043367600000001</c:v>
                </c:pt>
                <c:pt idx="29268">
                  <c:v>0.17043512599999999</c:v>
                </c:pt>
                <c:pt idx="29269">
                  <c:v>0.17043657100000001</c:v>
                </c:pt>
                <c:pt idx="29270">
                  <c:v>0.170438009</c:v>
                </c:pt>
                <c:pt idx="29271">
                  <c:v>0.170439441</c:v>
                </c:pt>
                <c:pt idx="29272">
                  <c:v>0.170440867</c:v>
                </c:pt>
                <c:pt idx="29273">
                  <c:v>0.170442287</c:v>
                </c:pt>
                <c:pt idx="29274">
                  <c:v>0.170443701</c:v>
                </c:pt>
                <c:pt idx="29275">
                  <c:v>0.17044510900000001</c:v>
                </c:pt>
                <c:pt idx="29276">
                  <c:v>0.17044651</c:v>
                </c:pt>
                <c:pt idx="29277">
                  <c:v>0.17044790600000001</c:v>
                </c:pt>
                <c:pt idx="29278">
                  <c:v>0.170449295</c:v>
                </c:pt>
                <c:pt idx="29279">
                  <c:v>0.17045067799999999</c:v>
                </c:pt>
                <c:pt idx="29280">
                  <c:v>0.17045205499999999</c:v>
                </c:pt>
                <c:pt idx="29281">
                  <c:v>0.17045342599999999</c:v>
                </c:pt>
                <c:pt idx="29282">
                  <c:v>0.17045479099999999</c:v>
                </c:pt>
                <c:pt idx="29283">
                  <c:v>0.17045615</c:v>
                </c:pt>
                <c:pt idx="29284">
                  <c:v>0.17045750300000001</c:v>
                </c:pt>
                <c:pt idx="29285">
                  <c:v>0.17045885</c:v>
                </c:pt>
                <c:pt idx="29286">
                  <c:v>0.17046019100000001</c:v>
                </c:pt>
                <c:pt idx="29287">
                  <c:v>0.170461525</c:v>
                </c:pt>
                <c:pt idx="29288">
                  <c:v>0.170462853</c:v>
                </c:pt>
                <c:pt idx="29289">
                  <c:v>0.170464176</c:v>
                </c:pt>
                <c:pt idx="29290">
                  <c:v>0.170465492</c:v>
                </c:pt>
                <c:pt idx="29291">
                  <c:v>0.170466802</c:v>
                </c:pt>
                <c:pt idx="29292">
                  <c:v>0.17046810600000001</c:v>
                </c:pt>
                <c:pt idx="29293">
                  <c:v>0.17046940399999999</c:v>
                </c:pt>
                <c:pt idx="29294">
                  <c:v>0.170470696</c:v>
                </c:pt>
                <c:pt idx="29295">
                  <c:v>0.17047198199999999</c:v>
                </c:pt>
                <c:pt idx="29296">
                  <c:v>0.17047326099999999</c:v>
                </c:pt>
                <c:pt idx="29297">
                  <c:v>0.17047453500000001</c:v>
                </c:pt>
                <c:pt idx="29298">
                  <c:v>0.17047580200000001</c:v>
                </c:pt>
                <c:pt idx="29299">
                  <c:v>0.17047706400000001</c:v>
                </c:pt>
                <c:pt idx="29300">
                  <c:v>0.17047831899999999</c:v>
                </c:pt>
                <c:pt idx="29301">
                  <c:v>0.170479568</c:v>
                </c:pt>
                <c:pt idx="29302">
                  <c:v>0.17048081100000001</c:v>
                </c:pt>
                <c:pt idx="29303">
                  <c:v>0.170482048</c:v>
                </c:pt>
                <c:pt idx="29304">
                  <c:v>0.17048327899999999</c:v>
                </c:pt>
                <c:pt idx="29305">
                  <c:v>0.17048450300000001</c:v>
                </c:pt>
                <c:pt idx="29306">
                  <c:v>0.17048572200000001</c:v>
                </c:pt>
                <c:pt idx="29307">
                  <c:v>0.17048693500000001</c:v>
                </c:pt>
                <c:pt idx="29308">
                  <c:v>0.17048814100000001</c:v>
                </c:pt>
                <c:pt idx="29309">
                  <c:v>0.17048934099999999</c:v>
                </c:pt>
                <c:pt idx="29310">
                  <c:v>0.170490536</c:v>
                </c:pt>
                <c:pt idx="29311">
                  <c:v>0.17049172400000001</c:v>
                </c:pt>
                <c:pt idx="29312">
                  <c:v>0.170492906</c:v>
                </c:pt>
                <c:pt idx="29313">
                  <c:v>0.17049408199999999</c:v>
                </c:pt>
                <c:pt idx="29314">
                  <c:v>0.17049525200000001</c:v>
                </c:pt>
                <c:pt idx="29315">
                  <c:v>0.17049641600000001</c:v>
                </c:pt>
                <c:pt idx="29316">
                  <c:v>0.17049757300000001</c:v>
                </c:pt>
                <c:pt idx="29317">
                  <c:v>0.17049872499999999</c:v>
                </c:pt>
                <c:pt idx="29318">
                  <c:v>0.17049987</c:v>
                </c:pt>
                <c:pt idx="29319">
                  <c:v>0.17050101000000001</c:v>
                </c:pt>
                <c:pt idx="29320">
                  <c:v>0.17050214299999999</c:v>
                </c:pt>
                <c:pt idx="29321">
                  <c:v>0.17050327000000001</c:v>
                </c:pt>
                <c:pt idx="29322">
                  <c:v>0.170504392</c:v>
                </c:pt>
                <c:pt idx="29323">
                  <c:v>0.170505507</c:v>
                </c:pt>
                <c:pt idx="29324">
                  <c:v>0.170506616</c:v>
                </c:pt>
                <c:pt idx="29325">
                  <c:v>0.170507719</c:v>
                </c:pt>
                <c:pt idx="29326">
                  <c:v>0.17050881500000001</c:v>
                </c:pt>
                <c:pt idx="29327">
                  <c:v>0.17050990599999999</c:v>
                </c:pt>
                <c:pt idx="29328">
                  <c:v>0.17051099</c:v>
                </c:pt>
                <c:pt idx="29329">
                  <c:v>0.17051206899999999</c:v>
                </c:pt>
                <c:pt idx="29330">
                  <c:v>0.17051314100000001</c:v>
                </c:pt>
                <c:pt idx="29331">
                  <c:v>0.170514208</c:v>
                </c:pt>
                <c:pt idx="29332">
                  <c:v>0.170515268</c:v>
                </c:pt>
                <c:pt idx="29333">
                  <c:v>0.170516322</c:v>
                </c:pt>
                <c:pt idx="29334">
                  <c:v>0.17051737</c:v>
                </c:pt>
                <c:pt idx="29335">
                  <c:v>0.17051841200000001</c:v>
                </c:pt>
                <c:pt idx="29336">
                  <c:v>0.17051944799999999</c:v>
                </c:pt>
                <c:pt idx="29337">
                  <c:v>0.170520478</c:v>
                </c:pt>
                <c:pt idx="29338">
                  <c:v>0.17052150099999999</c:v>
                </c:pt>
                <c:pt idx="29339">
                  <c:v>0.17052251900000001</c:v>
                </c:pt>
                <c:pt idx="29340">
                  <c:v>0.17052353000000001</c:v>
                </c:pt>
                <c:pt idx="29341">
                  <c:v>0.170524536</c:v>
                </c:pt>
                <c:pt idx="29342">
                  <c:v>0.17052553500000001</c:v>
                </c:pt>
                <c:pt idx="29343">
                  <c:v>0.17052652800000001</c:v>
                </c:pt>
                <c:pt idx="29344">
                  <c:v>0.17052751599999999</c:v>
                </c:pt>
                <c:pt idx="29345">
                  <c:v>0.170528497</c:v>
                </c:pt>
                <c:pt idx="29346">
                  <c:v>0.17052947199999999</c:v>
                </c:pt>
                <c:pt idx="29347">
                  <c:v>0.17053044000000001</c:v>
                </c:pt>
                <c:pt idx="29348">
                  <c:v>0.170531403</c:v>
                </c:pt>
                <c:pt idx="29349">
                  <c:v>0.17053235999999999</c:v>
                </c:pt>
                <c:pt idx="29350">
                  <c:v>0.17053331099999999</c:v>
                </c:pt>
                <c:pt idx="29351">
                  <c:v>0.170534255</c:v>
                </c:pt>
                <c:pt idx="29352">
                  <c:v>0.170535193</c:v>
                </c:pt>
                <c:pt idx="29353">
                  <c:v>0.17053612600000001</c:v>
                </c:pt>
                <c:pt idx="29354">
                  <c:v>0.17053705199999999</c:v>
                </c:pt>
                <c:pt idx="29355">
                  <c:v>0.17053797200000001</c:v>
                </c:pt>
                <c:pt idx="29356">
                  <c:v>0.170538886</c:v>
                </c:pt>
                <c:pt idx="29357">
                  <c:v>0.17053979399999999</c:v>
                </c:pt>
                <c:pt idx="29358">
                  <c:v>0.17054069599999999</c:v>
                </c:pt>
                <c:pt idx="29359">
                  <c:v>0.17054159199999999</c:v>
                </c:pt>
                <c:pt idx="29360">
                  <c:v>0.170542482</c:v>
                </c:pt>
                <c:pt idx="29361">
                  <c:v>0.170543365</c:v>
                </c:pt>
                <c:pt idx="29362">
                  <c:v>0.17054424300000001</c:v>
                </c:pt>
                <c:pt idx="29363">
                  <c:v>0.170545115</c:v>
                </c:pt>
                <c:pt idx="29364">
                  <c:v>0.17054598000000001</c:v>
                </c:pt>
                <c:pt idx="29365">
                  <c:v>0.17054683900000001</c:v>
                </c:pt>
                <c:pt idx="29366">
                  <c:v>0.170547692</c:v>
                </c:pt>
                <c:pt idx="29367">
                  <c:v>0.17054854</c:v>
                </c:pt>
                <c:pt idx="29368">
                  <c:v>0.170549381</c:v>
                </c:pt>
                <c:pt idx="29369">
                  <c:v>0.170550216</c:v>
                </c:pt>
                <c:pt idx="29370">
                  <c:v>0.17055104500000001</c:v>
                </c:pt>
                <c:pt idx="29371">
                  <c:v>0.170551867</c:v>
                </c:pt>
                <c:pt idx="29372">
                  <c:v>0.17055268400000001</c:v>
                </c:pt>
                <c:pt idx="29373">
                  <c:v>0.170553495</c:v>
                </c:pt>
                <c:pt idx="29374">
                  <c:v>0.17055429899999999</c:v>
                </c:pt>
                <c:pt idx="29375">
                  <c:v>0.17055509799999999</c:v>
                </c:pt>
                <c:pt idx="29376">
                  <c:v>0.17055588999999999</c:v>
                </c:pt>
                <c:pt idx="29377">
                  <c:v>0.17055667599999999</c:v>
                </c:pt>
                <c:pt idx="29378">
                  <c:v>0.170557457</c:v>
                </c:pt>
                <c:pt idx="29379">
                  <c:v>0.170558231</c:v>
                </c:pt>
                <c:pt idx="29380">
                  <c:v>0.17055899899999999</c:v>
                </c:pt>
                <c:pt idx="29381">
                  <c:v>0.170559761</c:v>
                </c:pt>
                <c:pt idx="29382">
                  <c:v>0.17056051699999999</c:v>
                </c:pt>
                <c:pt idx="29383">
                  <c:v>0.17056126699999999</c:v>
                </c:pt>
                <c:pt idx="29384">
                  <c:v>0.17056200999999999</c:v>
                </c:pt>
                <c:pt idx="29385">
                  <c:v>0.17056274799999999</c:v>
                </c:pt>
                <c:pt idx="29386">
                  <c:v>0.17056347999999999</c:v>
                </c:pt>
                <c:pt idx="29387">
                  <c:v>0.170564205</c:v>
                </c:pt>
                <c:pt idx="29388">
                  <c:v>0.17056492500000001</c:v>
                </c:pt>
                <c:pt idx="29389">
                  <c:v>0.17056563799999999</c:v>
                </c:pt>
                <c:pt idx="29390">
                  <c:v>0.17056634500000001</c:v>
                </c:pt>
                <c:pt idx="29391">
                  <c:v>0.170567046</c:v>
                </c:pt>
                <c:pt idx="29392">
                  <c:v>0.17056774099999999</c:v>
                </c:pt>
                <c:pt idx="29393">
                  <c:v>0.17056843099999999</c:v>
                </c:pt>
                <c:pt idx="29394">
                  <c:v>0.17056911299999999</c:v>
                </c:pt>
                <c:pt idx="29395">
                  <c:v>0.17056979</c:v>
                </c:pt>
                <c:pt idx="29396">
                  <c:v>0.17057046100000001</c:v>
                </c:pt>
                <c:pt idx="29397">
                  <c:v>0.17057112599999999</c:v>
                </c:pt>
                <c:pt idx="29398">
                  <c:v>0.170571784</c:v>
                </c:pt>
                <c:pt idx="29399">
                  <c:v>0.17057243699999999</c:v>
                </c:pt>
                <c:pt idx="29400">
                  <c:v>0.17057308299999999</c:v>
                </c:pt>
                <c:pt idx="29401">
                  <c:v>0.17057372400000001</c:v>
                </c:pt>
                <c:pt idx="29402">
                  <c:v>0.17057435800000001</c:v>
                </c:pt>
                <c:pt idx="29403">
                  <c:v>0.17057498600000001</c:v>
                </c:pt>
                <c:pt idx="29404">
                  <c:v>0.17057560799999999</c:v>
                </c:pt>
                <c:pt idx="29405">
                  <c:v>0.170576224</c:v>
                </c:pt>
                <c:pt idx="29406">
                  <c:v>0.17057683500000001</c:v>
                </c:pt>
                <c:pt idx="29407">
                  <c:v>0.170577438</c:v>
                </c:pt>
                <c:pt idx="29408">
                  <c:v>0.17057803599999999</c:v>
                </c:pt>
                <c:pt idx="29409">
                  <c:v>0.17057862800000001</c:v>
                </c:pt>
                <c:pt idx="29410">
                  <c:v>0.17057921400000001</c:v>
                </c:pt>
                <c:pt idx="29411">
                  <c:v>0.17057979300000001</c:v>
                </c:pt>
                <c:pt idx="29412">
                  <c:v>0.17058036700000001</c:v>
                </c:pt>
                <c:pt idx="29413">
                  <c:v>0.17058093399999999</c:v>
                </c:pt>
                <c:pt idx="29414">
                  <c:v>0.170581496</c:v>
                </c:pt>
                <c:pt idx="29415">
                  <c:v>0.17058205100000001</c:v>
                </c:pt>
                <c:pt idx="29416">
                  <c:v>0.1705826</c:v>
                </c:pt>
                <c:pt idx="29417">
                  <c:v>0.17058314399999999</c:v>
                </c:pt>
                <c:pt idx="29418">
                  <c:v>0.17058368099999999</c:v>
                </c:pt>
                <c:pt idx="29419">
                  <c:v>0.17058421200000001</c:v>
                </c:pt>
                <c:pt idx="29420">
                  <c:v>0.17058473699999999</c:v>
                </c:pt>
                <c:pt idx="29421">
                  <c:v>0.17058525599999999</c:v>
                </c:pt>
                <c:pt idx="29422">
                  <c:v>0.170585768</c:v>
                </c:pt>
                <c:pt idx="29423">
                  <c:v>0.17058627500000001</c:v>
                </c:pt>
                <c:pt idx="29424">
                  <c:v>0.170586776</c:v>
                </c:pt>
                <c:pt idx="29425">
                  <c:v>0.17058727000000001</c:v>
                </c:pt>
                <c:pt idx="29426">
                  <c:v>0.17058775900000001</c:v>
                </c:pt>
                <c:pt idx="29427">
                  <c:v>0.170588241</c:v>
                </c:pt>
                <c:pt idx="29428">
                  <c:v>0.170588718</c:v>
                </c:pt>
                <c:pt idx="29429">
                  <c:v>0.170589188</c:v>
                </c:pt>
                <c:pt idx="29430">
                  <c:v>0.17058965200000001</c:v>
                </c:pt>
                <c:pt idx="29431">
                  <c:v>0.17059010999999999</c:v>
                </c:pt>
                <c:pt idx="29432">
                  <c:v>0.170590562</c:v>
                </c:pt>
                <c:pt idx="29433">
                  <c:v>0.17059100799999999</c:v>
                </c:pt>
                <c:pt idx="29434">
                  <c:v>0.17059144800000001</c:v>
                </c:pt>
                <c:pt idx="29435">
                  <c:v>0.170591882</c:v>
                </c:pt>
                <c:pt idx="29436">
                  <c:v>0.17059231</c:v>
                </c:pt>
                <c:pt idx="29437">
                  <c:v>0.170592732</c:v>
                </c:pt>
                <c:pt idx="29438">
                  <c:v>0.170593147</c:v>
                </c:pt>
                <c:pt idx="29439">
                  <c:v>0.17059355700000001</c:v>
                </c:pt>
                <c:pt idx="29440">
                  <c:v>0.17059396099999999</c:v>
                </c:pt>
                <c:pt idx="29441">
                  <c:v>0.170594358</c:v>
                </c:pt>
                <c:pt idx="29442">
                  <c:v>0.17059474899999999</c:v>
                </c:pt>
                <c:pt idx="29443">
                  <c:v>0.17059513500000001</c:v>
                </c:pt>
                <c:pt idx="29444">
                  <c:v>0.170595514</c:v>
                </c:pt>
                <c:pt idx="29445">
                  <c:v>0.170595887</c:v>
                </c:pt>
                <c:pt idx="29446">
                  <c:v>0.170596254</c:v>
                </c:pt>
                <c:pt idx="29447">
                  <c:v>0.17059661500000001</c:v>
                </c:pt>
                <c:pt idx="29448">
                  <c:v>0.17059696999999999</c:v>
                </c:pt>
                <c:pt idx="29449">
                  <c:v>0.170597319</c:v>
                </c:pt>
                <c:pt idx="29450">
                  <c:v>0.17059766200000001</c:v>
                </c:pt>
                <c:pt idx="29451">
                  <c:v>0.170597999</c:v>
                </c:pt>
                <c:pt idx="29452">
                  <c:v>0.17059832899999999</c:v>
                </c:pt>
                <c:pt idx="29453">
                  <c:v>0.17059865399999999</c:v>
                </c:pt>
                <c:pt idx="29454">
                  <c:v>0.17059897299999999</c:v>
                </c:pt>
                <c:pt idx="29455">
                  <c:v>0.17059928499999999</c:v>
                </c:pt>
                <c:pt idx="29456">
                  <c:v>0.17059959099999999</c:v>
                </c:pt>
                <c:pt idx="29457">
                  <c:v>0.170599892</c:v>
                </c:pt>
                <c:pt idx="29458">
                  <c:v>0.17060018599999999</c:v>
                </c:pt>
                <c:pt idx="29459">
                  <c:v>0.170600474</c:v>
                </c:pt>
                <c:pt idx="29460">
                  <c:v>0.17060075699999999</c:v>
                </c:pt>
                <c:pt idx="29461">
                  <c:v>0.17060103300000001</c:v>
                </c:pt>
                <c:pt idx="29462">
                  <c:v>0.17060130300000001</c:v>
                </c:pt>
                <c:pt idx="29463">
                  <c:v>0.17060156700000001</c:v>
                </c:pt>
                <c:pt idx="29464">
                  <c:v>0.17060182500000001</c:v>
                </c:pt>
                <c:pt idx="29465">
                  <c:v>0.17060207599999999</c:v>
                </c:pt>
                <c:pt idx="29466">
                  <c:v>0.170602322</c:v>
                </c:pt>
                <c:pt idx="29467">
                  <c:v>0.17060256200000001</c:v>
                </c:pt>
                <c:pt idx="29468">
                  <c:v>0.170602796</c:v>
                </c:pt>
                <c:pt idx="29469">
                  <c:v>0.17060302299999999</c:v>
                </c:pt>
                <c:pt idx="29470">
                  <c:v>0.17060324499999999</c:v>
                </c:pt>
                <c:pt idx="29471">
                  <c:v>0.17060346000000001</c:v>
                </c:pt>
                <c:pt idx="29472">
                  <c:v>0.17060366900000001</c:v>
                </c:pt>
                <c:pt idx="29473">
                  <c:v>0.17060387299999999</c:v>
                </c:pt>
                <c:pt idx="29474">
                  <c:v>0.17060407</c:v>
                </c:pt>
                <c:pt idx="29475">
                  <c:v>0.17060426100000001</c:v>
                </c:pt>
                <c:pt idx="29476">
                  <c:v>0.17060444599999999</c:v>
                </c:pt>
                <c:pt idx="29477">
                  <c:v>0.17060462600000001</c:v>
                </c:pt>
                <c:pt idx="29478">
                  <c:v>0.170604799</c:v>
                </c:pt>
                <c:pt idx="29479">
                  <c:v>0.170604966</c:v>
                </c:pt>
                <c:pt idx="29480">
                  <c:v>0.170605126</c:v>
                </c:pt>
                <c:pt idx="29481">
                  <c:v>0.170605281</c:v>
                </c:pt>
                <c:pt idx="29482">
                  <c:v>0.17060543</c:v>
                </c:pt>
                <c:pt idx="29483">
                  <c:v>0.17060557300000001</c:v>
                </c:pt>
                <c:pt idx="29484">
                  <c:v>0.17060570899999999</c:v>
                </c:pt>
                <c:pt idx="29485">
                  <c:v>0.17060584000000001</c:v>
                </c:pt>
                <c:pt idx="29486">
                  <c:v>0.170605965</c:v>
                </c:pt>
                <c:pt idx="29487">
                  <c:v>0.17060608299999999</c:v>
                </c:pt>
                <c:pt idx="29488">
                  <c:v>0.17060619599999999</c:v>
                </c:pt>
                <c:pt idx="29489">
                  <c:v>0.17060630199999999</c:v>
                </c:pt>
                <c:pt idx="29490">
                  <c:v>0.17060640199999999</c:v>
                </c:pt>
                <c:pt idx="29491">
                  <c:v>0.170606496</c:v>
                </c:pt>
                <c:pt idx="29492">
                  <c:v>0.17060658500000001</c:v>
                </c:pt>
                <c:pt idx="29493">
                  <c:v>0.17060666699999999</c:v>
                </c:pt>
                <c:pt idx="29494">
                  <c:v>0.17060674300000001</c:v>
                </c:pt>
                <c:pt idx="29495">
                  <c:v>0.170606813</c:v>
                </c:pt>
                <c:pt idx="29496">
                  <c:v>0.17060687699999999</c:v>
                </c:pt>
                <c:pt idx="29497">
                  <c:v>0.17060693499999999</c:v>
                </c:pt>
                <c:pt idx="29498">
                  <c:v>0.17060698599999999</c:v>
                </c:pt>
                <c:pt idx="29499">
                  <c:v>0.17060703199999999</c:v>
                </c:pt>
                <c:pt idx="29500">
                  <c:v>0.170607072</c:v>
                </c:pt>
                <c:pt idx="29501">
                  <c:v>0.17060710600000001</c:v>
                </c:pt>
                <c:pt idx="29502">
                  <c:v>0.17060713299999999</c:v>
                </c:pt>
                <c:pt idx="29503">
                  <c:v>0.17060715500000001</c:v>
                </c:pt>
                <c:pt idx="29504">
                  <c:v>0.17060717</c:v>
                </c:pt>
                <c:pt idx="29505">
                  <c:v>0.17060718</c:v>
                </c:pt>
                <c:pt idx="29506">
                  <c:v>0.170607183</c:v>
                </c:pt>
                <c:pt idx="29507">
                  <c:v>0.170607181</c:v>
                </c:pt>
                <c:pt idx="29508">
                  <c:v>0.170607172</c:v>
                </c:pt>
                <c:pt idx="29509">
                  <c:v>0.17060715700000001</c:v>
                </c:pt>
                <c:pt idx="29510">
                  <c:v>0.17060713599999999</c:v>
                </c:pt>
                <c:pt idx="29511">
                  <c:v>0.17060710900000001</c:v>
                </c:pt>
                <c:pt idx="29512">
                  <c:v>0.170607076</c:v>
                </c:pt>
                <c:pt idx="29513">
                  <c:v>0.17060703699999999</c:v>
                </c:pt>
                <c:pt idx="29514">
                  <c:v>0.17060699200000001</c:v>
                </c:pt>
                <c:pt idx="29515">
                  <c:v>0.17060694100000001</c:v>
                </c:pt>
                <c:pt idx="29516">
                  <c:v>0.17060688399999999</c:v>
                </c:pt>
                <c:pt idx="29517">
                  <c:v>0.17060682099999999</c:v>
                </c:pt>
                <c:pt idx="29518">
                  <c:v>0.170606752</c:v>
                </c:pt>
                <c:pt idx="29519">
                  <c:v>0.17060667600000001</c:v>
                </c:pt>
                <c:pt idx="29520">
                  <c:v>0.170606595</c:v>
                </c:pt>
                <c:pt idx="29521">
                  <c:v>0.17060650699999999</c:v>
                </c:pt>
                <c:pt idx="29522">
                  <c:v>0.17060641400000001</c:v>
                </c:pt>
                <c:pt idx="29523">
                  <c:v>0.17060631500000001</c:v>
                </c:pt>
                <c:pt idx="29524">
                  <c:v>0.17060620900000001</c:v>
                </c:pt>
                <c:pt idx="29525">
                  <c:v>0.17060609700000001</c:v>
                </c:pt>
                <c:pt idx="29526">
                  <c:v>0.17060597999999999</c:v>
                </c:pt>
                <c:pt idx="29527">
                  <c:v>0.170605856</c:v>
                </c:pt>
                <c:pt idx="29528">
                  <c:v>0.17060572600000001</c:v>
                </c:pt>
                <c:pt idx="29529">
                  <c:v>0.17060559</c:v>
                </c:pt>
                <c:pt idx="29530">
                  <c:v>0.17060544899999999</c:v>
                </c:pt>
                <c:pt idx="29531">
                  <c:v>0.17060530099999999</c:v>
                </c:pt>
                <c:pt idx="29532">
                  <c:v>0.17060514700000001</c:v>
                </c:pt>
                <c:pt idx="29533">
                  <c:v>0.17060498700000001</c:v>
                </c:pt>
                <c:pt idx="29534">
                  <c:v>0.17060482099999999</c:v>
                </c:pt>
                <c:pt idx="29535">
                  <c:v>0.170604649</c:v>
                </c:pt>
                <c:pt idx="29536">
                  <c:v>0.17060447000000001</c:v>
                </c:pt>
                <c:pt idx="29537">
                  <c:v>0.17060428599999999</c:v>
                </c:pt>
                <c:pt idx="29538">
                  <c:v>0.17060409600000001</c:v>
                </c:pt>
                <c:pt idx="29539">
                  <c:v>0.1706039</c:v>
                </c:pt>
                <c:pt idx="29540">
                  <c:v>0.170603697</c:v>
                </c:pt>
                <c:pt idx="29541">
                  <c:v>0.170603489</c:v>
                </c:pt>
                <c:pt idx="29542">
                  <c:v>0.170603274</c:v>
                </c:pt>
                <c:pt idx="29543">
                  <c:v>0.170603054</c:v>
                </c:pt>
                <c:pt idx="29544">
                  <c:v>0.17060282700000001</c:v>
                </c:pt>
                <c:pt idx="29545">
                  <c:v>0.170602595</c:v>
                </c:pt>
                <c:pt idx="29546">
                  <c:v>0.17060235600000001</c:v>
                </c:pt>
                <c:pt idx="29547">
                  <c:v>0.170602111</c:v>
                </c:pt>
                <c:pt idx="29548">
                  <c:v>0.17060186099999999</c:v>
                </c:pt>
                <c:pt idx="29549">
                  <c:v>0.17060160399999999</c:v>
                </c:pt>
                <c:pt idx="29550">
                  <c:v>0.17060134099999999</c:v>
                </c:pt>
                <c:pt idx="29551">
                  <c:v>0.17060107199999999</c:v>
                </c:pt>
                <c:pt idx="29552">
                  <c:v>0.170600797</c:v>
                </c:pt>
                <c:pt idx="29553">
                  <c:v>0.17060051600000001</c:v>
                </c:pt>
                <c:pt idx="29554">
                  <c:v>0.17060022899999999</c:v>
                </c:pt>
                <c:pt idx="29555">
                  <c:v>0.17059993600000001</c:v>
                </c:pt>
                <c:pt idx="29556">
                  <c:v>0.170599637</c:v>
                </c:pt>
                <c:pt idx="29557">
                  <c:v>0.17059933199999999</c:v>
                </c:pt>
                <c:pt idx="29558">
                  <c:v>0.17059902099999999</c:v>
                </c:pt>
                <c:pt idx="29559">
                  <c:v>0.17059870399999999</c:v>
                </c:pt>
                <c:pt idx="29560">
                  <c:v>0.17059838099999999</c:v>
                </c:pt>
                <c:pt idx="29561">
                  <c:v>0.170598051</c:v>
                </c:pt>
                <c:pt idx="29562">
                  <c:v>0.17059771600000001</c:v>
                </c:pt>
                <c:pt idx="29563">
                  <c:v>0.170597375</c:v>
                </c:pt>
                <c:pt idx="29564">
                  <c:v>0.17059702700000001</c:v>
                </c:pt>
                <c:pt idx="29565">
                  <c:v>0.170596674</c:v>
                </c:pt>
                <c:pt idx="29566">
                  <c:v>0.170596314</c:v>
                </c:pt>
                <c:pt idx="29567">
                  <c:v>0.170595949</c:v>
                </c:pt>
                <c:pt idx="29568">
                  <c:v>0.170595577</c:v>
                </c:pt>
                <c:pt idx="29569">
                  <c:v>0.170595199</c:v>
                </c:pt>
                <c:pt idx="29570">
                  <c:v>0.17059481600000001</c:v>
                </c:pt>
                <c:pt idx="29571">
                  <c:v>0.17059442599999999</c:v>
                </c:pt>
                <c:pt idx="29572">
                  <c:v>0.17059403000000001</c:v>
                </c:pt>
                <c:pt idx="29573">
                  <c:v>0.170593628</c:v>
                </c:pt>
                <c:pt idx="29574">
                  <c:v>0.17059322099999999</c:v>
                </c:pt>
                <c:pt idx="29575">
                  <c:v>0.17059280700000001</c:v>
                </c:pt>
                <c:pt idx="29576">
                  <c:v>0.17059238700000001</c:v>
                </c:pt>
                <c:pt idx="29577">
                  <c:v>0.17059196099999999</c:v>
                </c:pt>
                <c:pt idx="29578">
                  <c:v>0.17059152899999999</c:v>
                </c:pt>
                <c:pt idx="29579">
                  <c:v>0.170591091</c:v>
                </c:pt>
                <c:pt idx="29580">
                  <c:v>0.17059064700000001</c:v>
                </c:pt>
                <c:pt idx="29581">
                  <c:v>0.170590197</c:v>
                </c:pt>
                <c:pt idx="29582">
                  <c:v>0.17058974099999999</c:v>
                </c:pt>
                <c:pt idx="29583">
                  <c:v>0.17058927800000001</c:v>
                </c:pt>
                <c:pt idx="29584">
                  <c:v>0.17058881000000001</c:v>
                </c:pt>
                <c:pt idx="29585">
                  <c:v>0.17058833600000001</c:v>
                </c:pt>
                <c:pt idx="29586">
                  <c:v>0.17058785600000001</c:v>
                </c:pt>
                <c:pt idx="29587">
                  <c:v>0.17058736899999999</c:v>
                </c:pt>
                <c:pt idx="29588">
                  <c:v>0.170586877</c:v>
                </c:pt>
                <c:pt idx="29589">
                  <c:v>0.17058637900000001</c:v>
                </c:pt>
                <c:pt idx="29590">
                  <c:v>0.170585874</c:v>
                </c:pt>
                <c:pt idx="29591">
                  <c:v>0.17058536399999999</c:v>
                </c:pt>
                <c:pt idx="29592">
                  <c:v>0.17058484700000001</c:v>
                </c:pt>
                <c:pt idx="29593">
                  <c:v>0.17058432500000001</c:v>
                </c:pt>
                <c:pt idx="29594">
                  <c:v>0.17058379600000001</c:v>
                </c:pt>
                <c:pt idx="29595">
                  <c:v>0.17058326100000001</c:v>
                </c:pt>
                <c:pt idx="29596">
                  <c:v>0.17058272099999999</c:v>
                </c:pt>
                <c:pt idx="29597">
                  <c:v>0.170582174</c:v>
                </c:pt>
                <c:pt idx="29598">
                  <c:v>0.17058162199999999</c:v>
                </c:pt>
                <c:pt idx="29599">
                  <c:v>0.170581063</c:v>
                </c:pt>
                <c:pt idx="29600">
                  <c:v>0.170580498</c:v>
                </c:pt>
                <c:pt idx="29601">
                  <c:v>0.17057992699999999</c:v>
                </c:pt>
                <c:pt idx="29602">
                  <c:v>0.17057934999999999</c:v>
                </c:pt>
                <c:pt idx="29603">
                  <c:v>0.17057876799999999</c:v>
                </c:pt>
                <c:pt idx="29604">
                  <c:v>0.170578179</c:v>
                </c:pt>
                <c:pt idx="29605">
                  <c:v>0.170577584</c:v>
                </c:pt>
                <c:pt idx="29606">
                  <c:v>0.17057698299999999</c:v>
                </c:pt>
                <c:pt idx="29607">
                  <c:v>0.170576376</c:v>
                </c:pt>
                <c:pt idx="29608">
                  <c:v>0.17057576299999999</c:v>
                </c:pt>
                <c:pt idx="29609">
                  <c:v>0.17057514400000001</c:v>
                </c:pt>
                <c:pt idx="29610">
                  <c:v>0.17057451900000001</c:v>
                </c:pt>
                <c:pt idx="29611">
                  <c:v>0.17057388800000001</c:v>
                </c:pt>
                <c:pt idx="29612">
                  <c:v>0.17057325000000001</c:v>
                </c:pt>
                <c:pt idx="29613">
                  <c:v>0.17057260699999999</c:v>
                </c:pt>
                <c:pt idx="29614">
                  <c:v>0.170571958</c:v>
                </c:pt>
                <c:pt idx="29615">
                  <c:v>0.17057130300000001</c:v>
                </c:pt>
                <c:pt idx="29616">
                  <c:v>0.170570641</c:v>
                </c:pt>
                <c:pt idx="29617">
                  <c:v>0.17056997400000001</c:v>
                </c:pt>
                <c:pt idx="29618">
                  <c:v>0.17056930100000001</c:v>
                </c:pt>
                <c:pt idx="29619">
                  <c:v>0.170568621</c:v>
                </c:pt>
                <c:pt idx="29620">
                  <c:v>0.170567936</c:v>
                </c:pt>
                <c:pt idx="29621">
                  <c:v>0.17056724500000001</c:v>
                </c:pt>
                <c:pt idx="29622">
                  <c:v>0.17056654700000001</c:v>
                </c:pt>
                <c:pt idx="29623">
                  <c:v>0.17056584399999999</c:v>
                </c:pt>
                <c:pt idx="29624">
                  <c:v>0.17056513400000001</c:v>
                </c:pt>
                <c:pt idx="29625">
                  <c:v>0.17056441899999999</c:v>
                </c:pt>
                <c:pt idx="29626">
                  <c:v>0.17056369699999999</c:v>
                </c:pt>
                <c:pt idx="29627">
                  <c:v>0.17056297000000001</c:v>
                </c:pt>
                <c:pt idx="29628">
                  <c:v>0.17056223600000001</c:v>
                </c:pt>
                <c:pt idx="29629">
                  <c:v>0.17056149700000001</c:v>
                </c:pt>
                <c:pt idx="29630">
                  <c:v>0.17056075100000001</c:v>
                </c:pt>
                <c:pt idx="29631">
                  <c:v>0.17055999899999999</c:v>
                </c:pt>
                <c:pt idx="29632">
                  <c:v>0.170559242</c:v>
                </c:pt>
                <c:pt idx="29633">
                  <c:v>0.17055847800000001</c:v>
                </c:pt>
                <c:pt idx="29634">
                  <c:v>0.170557708</c:v>
                </c:pt>
                <c:pt idx="29635">
                  <c:v>0.17055693199999999</c:v>
                </c:pt>
                <c:pt idx="29636">
                  <c:v>0.17055615099999999</c:v>
                </c:pt>
                <c:pt idx="29637">
                  <c:v>0.17055536299999999</c:v>
                </c:pt>
                <c:pt idx="29638">
                  <c:v>0.17055456899999999</c:v>
                </c:pt>
                <c:pt idx="29639">
                  <c:v>0.17055376899999999</c:v>
                </c:pt>
                <c:pt idx="29640">
                  <c:v>0.170552963</c:v>
                </c:pt>
                <c:pt idx="29641">
                  <c:v>0.17055215100000001</c:v>
                </c:pt>
                <c:pt idx="29642">
                  <c:v>0.170551333</c:v>
                </c:pt>
                <c:pt idx="29643">
                  <c:v>0.17055050899999999</c:v>
                </c:pt>
                <c:pt idx="29644">
                  <c:v>0.17054967900000001</c:v>
                </c:pt>
                <c:pt idx="29645">
                  <c:v>0.17054884300000001</c:v>
                </c:pt>
                <c:pt idx="29646">
                  <c:v>0.170548001</c:v>
                </c:pt>
                <c:pt idx="29647">
                  <c:v>0.17054715300000001</c:v>
                </c:pt>
                <c:pt idx="29648">
                  <c:v>0.17054629900000001</c:v>
                </c:pt>
                <c:pt idx="29649">
                  <c:v>0.17054543899999999</c:v>
                </c:pt>
                <c:pt idx="29650">
                  <c:v>0.170544573</c:v>
                </c:pt>
                <c:pt idx="29651">
                  <c:v>0.17054370099999999</c:v>
                </c:pt>
                <c:pt idx="29652">
                  <c:v>0.17054282300000001</c:v>
                </c:pt>
                <c:pt idx="29653">
                  <c:v>0.170541939</c:v>
                </c:pt>
                <c:pt idx="29654">
                  <c:v>0.170541049</c:v>
                </c:pt>
                <c:pt idx="29655">
                  <c:v>0.170540152</c:v>
                </c:pt>
                <c:pt idx="29656">
                  <c:v>0.17053925</c:v>
                </c:pt>
                <c:pt idx="29657">
                  <c:v>0.17053834200000001</c:v>
                </c:pt>
                <c:pt idx="29658">
                  <c:v>0.17053742799999999</c:v>
                </c:pt>
                <c:pt idx="29659">
                  <c:v>0.170536508</c:v>
                </c:pt>
                <c:pt idx="29660">
                  <c:v>0.17053558099999999</c:v>
                </c:pt>
                <c:pt idx="29661">
                  <c:v>0.17053464900000001</c:v>
                </c:pt>
                <c:pt idx="29662">
                  <c:v>0.170533711</c:v>
                </c:pt>
                <c:pt idx="29663">
                  <c:v>0.170532766</c:v>
                </c:pt>
                <c:pt idx="29664">
                  <c:v>0.170531816</c:v>
                </c:pt>
                <c:pt idx="29665">
                  <c:v>0.17053085900000001</c:v>
                </c:pt>
                <c:pt idx="29666">
                  <c:v>0.17052989700000001</c:v>
                </c:pt>
                <c:pt idx="29667">
                  <c:v>0.170528929</c:v>
                </c:pt>
                <c:pt idx="29668">
                  <c:v>0.17052795400000001</c:v>
                </c:pt>
                <c:pt idx="29669">
                  <c:v>0.170526974</c:v>
                </c:pt>
                <c:pt idx="29670">
                  <c:v>0.17052598699999999</c:v>
                </c:pt>
                <c:pt idx="29671">
                  <c:v>0.17052499500000001</c:v>
                </c:pt>
                <c:pt idx="29672">
                  <c:v>0.17052399600000001</c:v>
                </c:pt>
                <c:pt idx="29673">
                  <c:v>0.17052299200000001</c:v>
                </c:pt>
                <c:pt idx="29674">
                  <c:v>0.17052198099999999</c:v>
                </c:pt>
                <c:pt idx="29675">
                  <c:v>0.170520965</c:v>
                </c:pt>
                <c:pt idx="29676">
                  <c:v>0.17051994200000001</c:v>
                </c:pt>
                <c:pt idx="29677">
                  <c:v>0.17051891399999999</c:v>
                </c:pt>
                <c:pt idx="29678">
                  <c:v>0.17051787900000001</c:v>
                </c:pt>
                <c:pt idx="29679">
                  <c:v>0.170516839</c:v>
                </c:pt>
                <c:pt idx="29680">
                  <c:v>0.170515792</c:v>
                </c:pt>
                <c:pt idx="29681">
                  <c:v>0.17051474</c:v>
                </c:pt>
                <c:pt idx="29682">
                  <c:v>0.170513681</c:v>
                </c:pt>
                <c:pt idx="29683">
                  <c:v>0.17051261600000001</c:v>
                </c:pt>
                <c:pt idx="29684">
                  <c:v>0.17051154600000001</c:v>
                </c:pt>
                <c:pt idx="29685">
                  <c:v>0.170510469</c:v>
                </c:pt>
                <c:pt idx="29686">
                  <c:v>0.17050938600000001</c:v>
                </c:pt>
                <c:pt idx="29687">
                  <c:v>0.170508298</c:v>
                </c:pt>
                <c:pt idx="29688">
                  <c:v>0.170507203</c:v>
                </c:pt>
                <c:pt idx="29689">
                  <c:v>0.17050610199999999</c:v>
                </c:pt>
                <c:pt idx="29690">
                  <c:v>0.17050499499999999</c:v>
                </c:pt>
                <c:pt idx="29691">
                  <c:v>0.17050388299999999</c:v>
                </c:pt>
                <c:pt idx="29692">
                  <c:v>0.170502764</c:v>
                </c:pt>
                <c:pt idx="29693">
                  <c:v>0.17050163900000001</c:v>
                </c:pt>
                <c:pt idx="29694">
                  <c:v>0.17050050899999999</c:v>
                </c:pt>
                <c:pt idx="29695">
                  <c:v>0.17049937200000001</c:v>
                </c:pt>
                <c:pt idx="29696">
                  <c:v>0.170498229</c:v>
                </c:pt>
                <c:pt idx="29697">
                  <c:v>0.17049708</c:v>
                </c:pt>
                <c:pt idx="29698">
                  <c:v>0.17049592599999999</c:v>
                </c:pt>
                <c:pt idx="29699">
                  <c:v>0.17049476499999999</c:v>
                </c:pt>
                <c:pt idx="29700">
                  <c:v>0.170493598</c:v>
                </c:pt>
                <c:pt idx="29701">
                  <c:v>0.170492425</c:v>
                </c:pt>
                <c:pt idx="29702">
                  <c:v>0.17049124700000001</c:v>
                </c:pt>
                <c:pt idx="29703">
                  <c:v>0.170490062</c:v>
                </c:pt>
                <c:pt idx="29704">
                  <c:v>0.17048887099999999</c:v>
                </c:pt>
                <c:pt idx="29705">
                  <c:v>0.17048767400000001</c:v>
                </c:pt>
                <c:pt idx="29706">
                  <c:v>0.170486471</c:v>
                </c:pt>
                <c:pt idx="29707">
                  <c:v>0.170485263</c:v>
                </c:pt>
                <c:pt idx="29708">
                  <c:v>0.170484048</c:v>
                </c:pt>
                <c:pt idx="29709">
                  <c:v>0.170482827</c:v>
                </c:pt>
                <c:pt idx="29710">
                  <c:v>0.17048160000000001</c:v>
                </c:pt>
                <c:pt idx="29711">
                  <c:v>0.17048036699999999</c:v>
                </c:pt>
                <c:pt idx="29712">
                  <c:v>0.17047912800000001</c:v>
                </c:pt>
                <c:pt idx="29713">
                  <c:v>0.170477883</c:v>
                </c:pt>
                <c:pt idx="29714">
                  <c:v>0.17047663199999999</c:v>
                </c:pt>
                <c:pt idx="29715">
                  <c:v>0.17047537600000001</c:v>
                </c:pt>
                <c:pt idx="29716">
                  <c:v>0.17047411300000001</c:v>
                </c:pt>
                <c:pt idx="29717">
                  <c:v>0.17047284400000001</c:v>
                </c:pt>
                <c:pt idx="29718">
                  <c:v>0.17047156899999999</c:v>
                </c:pt>
                <c:pt idx="29719">
                  <c:v>0.170470288</c:v>
                </c:pt>
                <c:pt idx="29720">
                  <c:v>0.17046900100000001</c:v>
                </c:pt>
                <c:pt idx="29721">
                  <c:v>0.170467708</c:v>
                </c:pt>
                <c:pt idx="29722">
                  <c:v>0.17046641000000001</c:v>
                </c:pt>
                <c:pt idx="29723">
                  <c:v>0.17046510500000001</c:v>
                </c:pt>
                <c:pt idx="29724">
                  <c:v>0.170463794</c:v>
                </c:pt>
                <c:pt idx="29725">
                  <c:v>0.170462477</c:v>
                </c:pt>
                <c:pt idx="29726">
                  <c:v>0.170461154</c:v>
                </c:pt>
                <c:pt idx="29727">
                  <c:v>0.17045982500000001</c:v>
                </c:pt>
                <c:pt idx="29728">
                  <c:v>0.17045848999999999</c:v>
                </c:pt>
                <c:pt idx="29729">
                  <c:v>0.17045715</c:v>
                </c:pt>
                <c:pt idx="29730">
                  <c:v>0.17045580299999999</c:v>
                </c:pt>
                <c:pt idx="29731">
                  <c:v>0.17045445000000001</c:v>
                </c:pt>
                <c:pt idx="29732">
                  <c:v>0.170453091</c:v>
                </c:pt>
                <c:pt idx="29733">
                  <c:v>0.170451726</c:v>
                </c:pt>
                <c:pt idx="29734">
                  <c:v>0.170450355</c:v>
                </c:pt>
                <c:pt idx="29735">
                  <c:v>0.170448978</c:v>
                </c:pt>
                <c:pt idx="29736">
                  <c:v>0.17044759500000001</c:v>
                </c:pt>
                <c:pt idx="29737">
                  <c:v>0.17044620699999999</c:v>
                </c:pt>
                <c:pt idx="29738">
                  <c:v>0.170444812</c:v>
                </c:pt>
                <c:pt idx="29739">
                  <c:v>0.17044341099999999</c:v>
                </c:pt>
                <c:pt idx="29740">
                  <c:v>0.17044200400000001</c:v>
                </c:pt>
                <c:pt idx="29741">
                  <c:v>0.170440591</c:v>
                </c:pt>
                <c:pt idx="29742">
                  <c:v>0.170439172</c:v>
                </c:pt>
                <c:pt idx="29743">
                  <c:v>0.170437748</c:v>
                </c:pt>
                <c:pt idx="29744">
                  <c:v>0.170436317</c:v>
                </c:pt>
                <c:pt idx="29745">
                  <c:v>0.17043488000000001</c:v>
                </c:pt>
                <c:pt idx="29746">
                  <c:v>0.17043343699999999</c:v>
                </c:pt>
                <c:pt idx="29747">
                  <c:v>0.17043198800000001</c:v>
                </c:pt>
                <c:pt idx="29748">
                  <c:v>0.170430533</c:v>
                </c:pt>
                <c:pt idx="29749">
                  <c:v>0.17042907299999999</c:v>
                </c:pt>
                <c:pt idx="29750">
                  <c:v>0.17042760600000001</c:v>
                </c:pt>
                <c:pt idx="29751">
                  <c:v>0.17042613300000001</c:v>
                </c:pt>
                <c:pt idx="29752">
                  <c:v>0.17042465400000001</c:v>
                </c:pt>
                <c:pt idx="29753">
                  <c:v>0.17042317000000001</c:v>
                </c:pt>
                <c:pt idx="29754">
                  <c:v>0.17042167899999999</c:v>
                </c:pt>
                <c:pt idx="29755">
                  <c:v>0.170420182</c:v>
                </c:pt>
                <c:pt idx="29756">
                  <c:v>0.17041867899999999</c:v>
                </c:pt>
                <c:pt idx="29757">
                  <c:v>0.17041717100000001</c:v>
                </c:pt>
                <c:pt idx="29758">
                  <c:v>0.170415656</c:v>
                </c:pt>
                <c:pt idx="29759">
                  <c:v>0.17041413499999999</c:v>
                </c:pt>
                <c:pt idx="29760">
                  <c:v>0.17041260799999999</c:v>
                </c:pt>
                <c:pt idx="29761">
                  <c:v>0.17041107599999999</c:v>
                </c:pt>
                <c:pt idx="29762">
                  <c:v>0.170409537</c:v>
                </c:pt>
                <c:pt idx="29763">
                  <c:v>0.17040799200000001</c:v>
                </c:pt>
                <c:pt idx="29764">
                  <c:v>0.17040644199999999</c:v>
                </c:pt>
                <c:pt idx="29765">
                  <c:v>0.17040488500000001</c:v>
                </c:pt>
                <c:pt idx="29766">
                  <c:v>0.170403322</c:v>
                </c:pt>
                <c:pt idx="29767">
                  <c:v>0.17040175399999999</c:v>
                </c:pt>
                <c:pt idx="29768">
                  <c:v>0.17040017900000001</c:v>
                </c:pt>
                <c:pt idx="29769">
                  <c:v>0.17039859900000001</c:v>
                </c:pt>
                <c:pt idx="29770">
                  <c:v>0.17039701199999999</c:v>
                </c:pt>
                <c:pt idx="29771">
                  <c:v>0.17039541899999999</c:v>
                </c:pt>
                <c:pt idx="29772">
                  <c:v>0.170393821</c:v>
                </c:pt>
                <c:pt idx="29773">
                  <c:v>0.17039221600000001</c:v>
                </c:pt>
                <c:pt idx="29774">
                  <c:v>0.170390606</c:v>
                </c:pt>
                <c:pt idx="29775">
                  <c:v>0.17038898899999999</c:v>
                </c:pt>
                <c:pt idx="29776">
                  <c:v>0.17038736700000001</c:v>
                </c:pt>
                <c:pt idx="29777">
                  <c:v>0.17038573800000001</c:v>
                </c:pt>
                <c:pt idx="29778">
                  <c:v>0.17038410400000001</c:v>
                </c:pt>
                <c:pt idx="29779">
                  <c:v>0.17038246300000001</c:v>
                </c:pt>
                <c:pt idx="29780">
                  <c:v>0.17038081699999999</c:v>
                </c:pt>
                <c:pt idx="29781">
                  <c:v>0.170379164</c:v>
                </c:pt>
                <c:pt idx="29782">
                  <c:v>0.17037750600000001</c:v>
                </c:pt>
                <c:pt idx="29783">
                  <c:v>0.170375842</c:v>
                </c:pt>
                <c:pt idx="29784">
                  <c:v>0.17037417099999999</c:v>
                </c:pt>
                <c:pt idx="29785">
                  <c:v>0.17037249500000001</c:v>
                </c:pt>
                <c:pt idx="29786">
                  <c:v>0.17037081200000001</c:v>
                </c:pt>
                <c:pt idx="29787">
                  <c:v>0.17036912400000001</c:v>
                </c:pt>
                <c:pt idx="29788">
                  <c:v>0.17036742999999999</c:v>
                </c:pt>
                <c:pt idx="29789">
                  <c:v>0.17036572899999999</c:v>
                </c:pt>
                <c:pt idx="29790">
                  <c:v>0.170364023</c:v>
                </c:pt>
                <c:pt idx="29791">
                  <c:v>0.17036231099999999</c:v>
                </c:pt>
                <c:pt idx="29792">
                  <c:v>0.17036059200000001</c:v>
                </c:pt>
                <c:pt idx="29793">
                  <c:v>0.170358868</c:v>
                </c:pt>
                <c:pt idx="29794">
                  <c:v>0.17035713799999999</c:v>
                </c:pt>
                <c:pt idx="29795">
                  <c:v>0.17035540199999999</c:v>
                </c:pt>
                <c:pt idx="29796">
                  <c:v>0.17035365999999999</c:v>
                </c:pt>
                <c:pt idx="29797">
                  <c:v>0.17035191099999999</c:v>
                </c:pt>
                <c:pt idx="29798">
                  <c:v>0.170350157</c:v>
                </c:pt>
                <c:pt idx="29799">
                  <c:v>0.17034839700000001</c:v>
                </c:pt>
                <c:pt idx="29800">
                  <c:v>0.170346631</c:v>
                </c:pt>
                <c:pt idx="29801">
                  <c:v>0.17034485899999999</c:v>
                </c:pt>
                <c:pt idx="29802">
                  <c:v>0.17034308100000001</c:v>
                </c:pt>
                <c:pt idx="29803">
                  <c:v>0.170341297</c:v>
                </c:pt>
                <c:pt idx="29804">
                  <c:v>0.170339507</c:v>
                </c:pt>
                <c:pt idx="29805">
                  <c:v>0.170337711</c:v>
                </c:pt>
                <c:pt idx="29806">
                  <c:v>0.17033590900000001</c:v>
                </c:pt>
                <c:pt idx="29807">
                  <c:v>0.17033410099999999</c:v>
                </c:pt>
                <c:pt idx="29808">
                  <c:v>0.170332287</c:v>
                </c:pt>
                <c:pt idx="29809">
                  <c:v>0.17033046700000001</c:v>
                </c:pt>
                <c:pt idx="29810">
                  <c:v>0.170328641</c:v>
                </c:pt>
                <c:pt idx="29811">
                  <c:v>0.170326809</c:v>
                </c:pt>
                <c:pt idx="29812">
                  <c:v>0.17032497199999999</c:v>
                </c:pt>
                <c:pt idx="29813">
                  <c:v>0.17032312799999999</c:v>
                </c:pt>
                <c:pt idx="29814">
                  <c:v>0.17032127799999999</c:v>
                </c:pt>
                <c:pt idx="29815">
                  <c:v>0.170319422</c:v>
                </c:pt>
                <c:pt idx="29816">
                  <c:v>0.17031756100000001</c:v>
                </c:pt>
                <c:pt idx="29817">
                  <c:v>0.17031569299999999</c:v>
                </c:pt>
                <c:pt idx="29818">
                  <c:v>0.17031381900000001</c:v>
                </c:pt>
                <c:pt idx="29819">
                  <c:v>0.17031193999999999</c:v>
                </c:pt>
                <c:pt idx="29820">
                  <c:v>0.17031005399999999</c:v>
                </c:pt>
                <c:pt idx="29821">
                  <c:v>0.17030816300000001</c:v>
                </c:pt>
                <c:pt idx="29822">
                  <c:v>0.17030626500000001</c:v>
                </c:pt>
                <c:pt idx="29823">
                  <c:v>0.17030436099999999</c:v>
                </c:pt>
                <c:pt idx="29824">
                  <c:v>0.17030245199999999</c:v>
                </c:pt>
                <c:pt idx="29825">
                  <c:v>0.170300536</c:v>
                </c:pt>
                <c:pt idx="29826">
                  <c:v>0.17029861499999999</c:v>
                </c:pt>
                <c:pt idx="29827">
                  <c:v>0.170296688</c:v>
                </c:pt>
                <c:pt idx="29828">
                  <c:v>0.17029475399999999</c:v>
                </c:pt>
                <c:pt idx="29829">
                  <c:v>0.17029281499999999</c:v>
                </c:pt>
                <c:pt idx="29830">
                  <c:v>0.17029087000000001</c:v>
                </c:pt>
                <c:pt idx="29831">
                  <c:v>0.17028891800000001</c:v>
                </c:pt>
                <c:pt idx="29832">
                  <c:v>0.17028696099999999</c:v>
                </c:pt>
                <c:pt idx="29833">
                  <c:v>0.17028499799999999</c:v>
                </c:pt>
                <c:pt idx="29834">
                  <c:v>0.170283028</c:v>
                </c:pt>
                <c:pt idx="29835">
                  <c:v>0.17028105299999999</c:v>
                </c:pt>
                <c:pt idx="29836">
                  <c:v>0.170279072</c:v>
                </c:pt>
                <c:pt idx="29837">
                  <c:v>0.17027708499999999</c:v>
                </c:pt>
                <c:pt idx="29838">
                  <c:v>0.17027509199999999</c:v>
                </c:pt>
                <c:pt idx="29839">
                  <c:v>0.17027309299999999</c:v>
                </c:pt>
                <c:pt idx="29840">
                  <c:v>0.17027108799999999</c:v>
                </c:pt>
                <c:pt idx="29841">
                  <c:v>0.17026907699999999</c:v>
                </c:pt>
                <c:pt idx="29842">
                  <c:v>0.17026706</c:v>
                </c:pt>
                <c:pt idx="29843">
                  <c:v>0.17026503700000001</c:v>
                </c:pt>
                <c:pt idx="29844">
                  <c:v>0.17026300799999999</c:v>
                </c:pt>
                <c:pt idx="29845">
                  <c:v>0.17026097300000001</c:v>
                </c:pt>
                <c:pt idx="29846">
                  <c:v>0.170258933</c:v>
                </c:pt>
                <c:pt idx="29847">
                  <c:v>0.170256886</c:v>
                </c:pt>
                <c:pt idx="29848">
                  <c:v>0.17025483299999999</c:v>
                </c:pt>
                <c:pt idx="29849">
                  <c:v>0.170252774</c:v>
                </c:pt>
                <c:pt idx="29850">
                  <c:v>0.17025071</c:v>
                </c:pt>
                <c:pt idx="29851">
                  <c:v>0.17024863900000001</c:v>
                </c:pt>
                <c:pt idx="29852">
                  <c:v>0.17024656199999999</c:v>
                </c:pt>
                <c:pt idx="29853">
                  <c:v>0.17024448</c:v>
                </c:pt>
                <c:pt idx="29854">
                  <c:v>0.17024239099999999</c:v>
                </c:pt>
                <c:pt idx="29855">
                  <c:v>0.17024029700000001</c:v>
                </c:pt>
                <c:pt idx="29856">
                  <c:v>0.17023819600000001</c:v>
                </c:pt>
                <c:pt idx="29857">
                  <c:v>0.17023609000000001</c:v>
                </c:pt>
                <c:pt idx="29858">
                  <c:v>0.17023397700000001</c:v>
                </c:pt>
                <c:pt idx="29859">
                  <c:v>0.17023185900000001</c:v>
                </c:pt>
                <c:pt idx="29860">
                  <c:v>0.17022973499999999</c:v>
                </c:pt>
                <c:pt idx="29861">
                  <c:v>0.170227605</c:v>
                </c:pt>
                <c:pt idx="29862">
                  <c:v>0.17022546799999999</c:v>
                </c:pt>
                <c:pt idx="29863">
                  <c:v>0.17022332600000001</c:v>
                </c:pt>
                <c:pt idx="29864">
                  <c:v>0.170221178</c:v>
                </c:pt>
                <c:pt idx="29865">
                  <c:v>0.170219024</c:v>
                </c:pt>
                <c:pt idx="29866">
                  <c:v>0.170216864</c:v>
                </c:pt>
                <c:pt idx="29867">
                  <c:v>0.170214698</c:v>
                </c:pt>
                <c:pt idx="29868">
                  <c:v>0.170212526</c:v>
                </c:pt>
                <c:pt idx="29869">
                  <c:v>0.17021034800000001</c:v>
                </c:pt>
                <c:pt idx="29870">
                  <c:v>0.170208164</c:v>
                </c:pt>
                <c:pt idx="29871">
                  <c:v>0.17020597400000001</c:v>
                </c:pt>
                <c:pt idx="29872">
                  <c:v>0.170203779</c:v>
                </c:pt>
                <c:pt idx="29873">
                  <c:v>0.17020157699999999</c:v>
                </c:pt>
                <c:pt idx="29874">
                  <c:v>0.17019936899999999</c:v>
                </c:pt>
                <c:pt idx="29875">
                  <c:v>0.17019715599999999</c:v>
                </c:pt>
                <c:pt idx="29876">
                  <c:v>0.17019493599999999</c:v>
                </c:pt>
                <c:pt idx="29877">
                  <c:v>0.17019271</c:v>
                </c:pt>
                <c:pt idx="29878">
                  <c:v>0.17019047900000001</c:v>
                </c:pt>
                <c:pt idx="29879">
                  <c:v>0.17018824099999999</c:v>
                </c:pt>
                <c:pt idx="29880">
                  <c:v>0.170185998</c:v>
                </c:pt>
                <c:pt idx="29881">
                  <c:v>0.170183748</c:v>
                </c:pt>
                <c:pt idx="29882">
                  <c:v>0.17018149299999999</c:v>
                </c:pt>
                <c:pt idx="29883">
                  <c:v>0.17017923200000001</c:v>
                </c:pt>
                <c:pt idx="29884">
                  <c:v>0.17017696399999999</c:v>
                </c:pt>
                <c:pt idx="29885">
                  <c:v>0.17017469099999999</c:v>
                </c:pt>
                <c:pt idx="29886">
                  <c:v>0.170172412</c:v>
                </c:pt>
                <c:pt idx="29887">
                  <c:v>0.170170127</c:v>
                </c:pt>
                <c:pt idx="29888">
                  <c:v>0.17016783599999999</c:v>
                </c:pt>
                <c:pt idx="29889">
                  <c:v>0.170165539</c:v>
                </c:pt>
                <c:pt idx="29890">
                  <c:v>0.170163236</c:v>
                </c:pt>
                <c:pt idx="29891">
                  <c:v>0.17016092699999999</c:v>
                </c:pt>
                <c:pt idx="29892">
                  <c:v>0.17015861199999999</c:v>
                </c:pt>
                <c:pt idx="29893">
                  <c:v>0.17015629099999999</c:v>
                </c:pt>
                <c:pt idx="29894">
                  <c:v>0.17015396399999999</c:v>
                </c:pt>
                <c:pt idx="29895">
                  <c:v>0.170151632</c:v>
                </c:pt>
                <c:pt idx="29896">
                  <c:v>0.17014929300000001</c:v>
                </c:pt>
                <c:pt idx="29897">
                  <c:v>0.17014694799999999</c:v>
                </c:pt>
                <c:pt idx="29898">
                  <c:v>0.17014459800000001</c:v>
                </c:pt>
                <c:pt idx="29899">
                  <c:v>0.170142241</c:v>
                </c:pt>
                <c:pt idx="29900">
                  <c:v>0.17013987899999999</c:v>
                </c:pt>
                <c:pt idx="29901">
                  <c:v>0.17013750999999999</c:v>
                </c:pt>
                <c:pt idx="29902">
                  <c:v>0.17013513599999999</c:v>
                </c:pt>
                <c:pt idx="29903">
                  <c:v>0.170132756</c:v>
                </c:pt>
                <c:pt idx="29904">
                  <c:v>0.170130369</c:v>
                </c:pt>
                <c:pt idx="29905">
                  <c:v>0.17012797700000001</c:v>
                </c:pt>
                <c:pt idx="29906">
                  <c:v>0.170125579</c:v>
                </c:pt>
                <c:pt idx="29907">
                  <c:v>0.17012317499999999</c:v>
                </c:pt>
                <c:pt idx="29908">
                  <c:v>0.17012076500000001</c:v>
                </c:pt>
                <c:pt idx="29909">
                  <c:v>0.170118349</c:v>
                </c:pt>
                <c:pt idx="29910">
                  <c:v>0.170115927</c:v>
                </c:pt>
                <c:pt idx="29911">
                  <c:v>0.170113499</c:v>
                </c:pt>
                <c:pt idx="29912">
                  <c:v>0.17011106500000001</c:v>
                </c:pt>
                <c:pt idx="29913">
                  <c:v>0.17010862500000001</c:v>
                </c:pt>
                <c:pt idx="29914">
                  <c:v>0.170106179</c:v>
                </c:pt>
                <c:pt idx="29915">
                  <c:v>0.17010372800000001</c:v>
                </c:pt>
                <c:pt idx="29916">
                  <c:v>0.17010127</c:v>
                </c:pt>
                <c:pt idx="29917">
                  <c:v>0.17009880699999999</c:v>
                </c:pt>
                <c:pt idx="29918">
                  <c:v>0.17009633699999999</c:v>
                </c:pt>
                <c:pt idx="29919">
                  <c:v>0.17009386200000001</c:v>
                </c:pt>
                <c:pt idx="29920">
                  <c:v>0.17009137999999999</c:v>
                </c:pt>
                <c:pt idx="29921">
                  <c:v>0.17008889299999999</c:v>
                </c:pt>
                <c:pt idx="29922">
                  <c:v>0.1700864</c:v>
                </c:pt>
                <c:pt idx="29923">
                  <c:v>0.17008390000000001</c:v>
                </c:pt>
                <c:pt idx="29924">
                  <c:v>0.170081395</c:v>
                </c:pt>
                <c:pt idx="29925">
                  <c:v>0.17007888400000001</c:v>
                </c:pt>
                <c:pt idx="29926">
                  <c:v>0.17007636700000001</c:v>
                </c:pt>
                <c:pt idx="29927">
                  <c:v>0.170073844</c:v>
                </c:pt>
                <c:pt idx="29928">
                  <c:v>0.170071315</c:v>
                </c:pt>
                <c:pt idx="29929">
                  <c:v>0.17006878</c:v>
                </c:pt>
                <c:pt idx="29930">
                  <c:v>0.17006623900000001</c:v>
                </c:pt>
                <c:pt idx="29931">
                  <c:v>0.17006369299999999</c:v>
                </c:pt>
                <c:pt idx="29932">
                  <c:v>0.17006114</c:v>
                </c:pt>
                <c:pt idx="29933">
                  <c:v>0.17005858099999999</c:v>
                </c:pt>
                <c:pt idx="29934">
                  <c:v>0.170056017</c:v>
                </c:pt>
                <c:pt idx="29935">
                  <c:v>0.170053446</c:v>
                </c:pt>
                <c:pt idx="29936">
                  <c:v>0.17005086999999999</c:v>
                </c:pt>
                <c:pt idx="29937">
                  <c:v>0.17004828799999999</c:v>
                </c:pt>
                <c:pt idx="29938">
                  <c:v>0.17004569899999999</c:v>
                </c:pt>
                <c:pt idx="29939">
                  <c:v>0.170043105</c:v>
                </c:pt>
                <c:pt idx="29940">
                  <c:v>0.17004050500000001</c:v>
                </c:pt>
                <c:pt idx="29941">
                  <c:v>0.17003789899999999</c:v>
                </c:pt>
                <c:pt idx="29942">
                  <c:v>0.17003528700000001</c:v>
                </c:pt>
                <c:pt idx="29943">
                  <c:v>0.170032669</c:v>
                </c:pt>
                <c:pt idx="29944">
                  <c:v>0.17003004499999999</c:v>
                </c:pt>
                <c:pt idx="29945">
                  <c:v>0.17002741499999999</c:v>
                </c:pt>
                <c:pt idx="29946">
                  <c:v>0.17002477899999999</c:v>
                </c:pt>
                <c:pt idx="29947">
                  <c:v>0.17002213699999999</c:v>
                </c:pt>
                <c:pt idx="29948">
                  <c:v>0.17001949</c:v>
                </c:pt>
                <c:pt idx="29949">
                  <c:v>0.170016836</c:v>
                </c:pt>
                <c:pt idx="29950">
                  <c:v>0.17001417699999999</c:v>
                </c:pt>
                <c:pt idx="29951">
                  <c:v>0.170011511</c:v>
                </c:pt>
                <c:pt idx="29952">
                  <c:v>0.17000883999999999</c:v>
                </c:pt>
                <c:pt idx="29953">
                  <c:v>0.17000616199999999</c:v>
                </c:pt>
                <c:pt idx="29954">
                  <c:v>0.17000347900000001</c:v>
                </c:pt>
                <c:pt idx="29955">
                  <c:v>0.17000079000000001</c:v>
                </c:pt>
                <c:pt idx="29956">
                  <c:v>0.16999809499999999</c:v>
                </c:pt>
                <c:pt idx="29957">
                  <c:v>0.16999539399999999</c:v>
                </c:pt>
                <c:pt idx="29958">
                  <c:v>0.169992687</c:v>
                </c:pt>
                <c:pt idx="29959">
                  <c:v>0.16998997399999999</c:v>
                </c:pt>
                <c:pt idx="29960">
                  <c:v>0.169987255</c:v>
                </c:pt>
                <c:pt idx="29961">
                  <c:v>0.16998452999999999</c:v>
                </c:pt>
                <c:pt idx="29962">
                  <c:v>0.16998179999999999</c:v>
                </c:pt>
                <c:pt idx="29963">
                  <c:v>0.16997906300000001</c:v>
                </c:pt>
                <c:pt idx="29964">
                  <c:v>0.16997632100000001</c:v>
                </c:pt>
                <c:pt idx="29965">
                  <c:v>0.16997357199999999</c:v>
                </c:pt>
                <c:pt idx="29966">
                  <c:v>0.169970818</c:v>
                </c:pt>
                <c:pt idx="29967">
                  <c:v>0.16996805700000001</c:v>
                </c:pt>
                <c:pt idx="29968">
                  <c:v>0.16996529099999999</c:v>
                </c:pt>
                <c:pt idx="29969">
                  <c:v>0.16996251900000001</c:v>
                </c:pt>
                <c:pt idx="29970">
                  <c:v>0.169959741</c:v>
                </c:pt>
                <c:pt idx="29971">
                  <c:v>0.16995695699999999</c:v>
                </c:pt>
                <c:pt idx="29972">
                  <c:v>0.16995416699999999</c:v>
                </c:pt>
                <c:pt idx="29973">
                  <c:v>0.16995137099999999</c:v>
                </c:pt>
                <c:pt idx="29974">
                  <c:v>0.16994856899999999</c:v>
                </c:pt>
                <c:pt idx="29975">
                  <c:v>0.169945762</c:v>
                </c:pt>
                <c:pt idx="29976">
                  <c:v>0.16994294800000001</c:v>
                </c:pt>
                <c:pt idx="29977">
                  <c:v>0.169940128</c:v>
                </c:pt>
                <c:pt idx="29978">
                  <c:v>0.16993730300000001</c:v>
                </c:pt>
                <c:pt idx="29979">
                  <c:v>0.169934471</c:v>
                </c:pt>
                <c:pt idx="29980">
                  <c:v>0.169931634</c:v>
                </c:pt>
                <c:pt idx="29981">
                  <c:v>0.169928791</c:v>
                </c:pt>
                <c:pt idx="29982">
                  <c:v>0.169925941</c:v>
                </c:pt>
                <c:pt idx="29983">
                  <c:v>0.169923086</c:v>
                </c:pt>
                <c:pt idx="29984">
                  <c:v>0.16992022500000001</c:v>
                </c:pt>
                <c:pt idx="29985">
                  <c:v>0.16991735799999999</c:v>
                </c:pt>
                <c:pt idx="29986">
                  <c:v>0.169914486</c:v>
                </c:pt>
                <c:pt idx="29987">
                  <c:v>0.16991160699999999</c:v>
                </c:pt>
                <c:pt idx="29988">
                  <c:v>0.16990872200000001</c:v>
                </c:pt>
                <c:pt idx="29989">
                  <c:v>0.16990583100000001</c:v>
                </c:pt>
                <c:pt idx="29990">
                  <c:v>0.169902935</c:v>
                </c:pt>
                <c:pt idx="29991">
                  <c:v>0.16990003200000001</c:v>
                </c:pt>
                <c:pt idx="29992">
                  <c:v>0.16989712400000001</c:v>
                </c:pt>
                <c:pt idx="29993">
                  <c:v>0.16989420999999999</c:v>
                </c:pt>
                <c:pt idx="29994">
                  <c:v>0.169891289</c:v>
                </c:pt>
                <c:pt idx="29995">
                  <c:v>0.16988836299999999</c:v>
                </c:pt>
                <c:pt idx="29996">
                  <c:v>0.169885431</c:v>
                </c:pt>
                <c:pt idx="29997">
                  <c:v>0.169882493</c:v>
                </c:pt>
                <c:pt idx="29998">
                  <c:v>0.16987954899999999</c:v>
                </c:pt>
                <c:pt idx="29999">
                  <c:v>0.16987659999999999</c:v>
                </c:pt>
                <c:pt idx="30000">
                  <c:v>0.16987364399999999</c:v>
                </c:pt>
                <c:pt idx="30001">
                  <c:v>0.169870682</c:v>
                </c:pt>
                <c:pt idx="30002">
                  <c:v>0.169867714</c:v>
                </c:pt>
                <c:pt idx="30003">
                  <c:v>0.16986474100000001</c:v>
                </c:pt>
                <c:pt idx="30004">
                  <c:v>0.169861761</c:v>
                </c:pt>
                <c:pt idx="30005">
                  <c:v>0.16985877599999999</c:v>
                </c:pt>
                <c:pt idx="30006">
                  <c:v>0.16985578500000001</c:v>
                </c:pt>
                <c:pt idx="30007">
                  <c:v>0.169852788</c:v>
                </c:pt>
                <c:pt idx="30008">
                  <c:v>0.169849785</c:v>
                </c:pt>
                <c:pt idx="30009">
                  <c:v>0.169846776</c:v>
                </c:pt>
                <c:pt idx="30010">
                  <c:v>0.16984376100000001</c:v>
                </c:pt>
                <c:pt idx="30011">
                  <c:v>0.16984073999999999</c:v>
                </c:pt>
                <c:pt idx="30012">
                  <c:v>0.169837713</c:v>
                </c:pt>
                <c:pt idx="30013">
                  <c:v>0.16983468099999999</c:v>
                </c:pt>
                <c:pt idx="30014">
                  <c:v>0.169831642</c:v>
                </c:pt>
                <c:pt idx="30015">
                  <c:v>0.169828598</c:v>
                </c:pt>
                <c:pt idx="30016">
                  <c:v>0.16982554799999999</c:v>
                </c:pt>
                <c:pt idx="30017">
                  <c:v>0.16982249099999999</c:v>
                </c:pt>
                <c:pt idx="30018">
                  <c:v>0.16981942899999999</c:v>
                </c:pt>
                <c:pt idx="30019">
                  <c:v>0.169816361</c:v>
                </c:pt>
                <c:pt idx="30020">
                  <c:v>0.16981328700000001</c:v>
                </c:pt>
                <c:pt idx="30021">
                  <c:v>0.16981020699999999</c:v>
                </c:pt>
                <c:pt idx="30022">
                  <c:v>0.16980712100000001</c:v>
                </c:pt>
                <c:pt idx="30023">
                  <c:v>0.16980402999999999</c:v>
                </c:pt>
                <c:pt idx="30024">
                  <c:v>0.16980093199999999</c:v>
                </c:pt>
                <c:pt idx="30025">
                  <c:v>0.16979782800000001</c:v>
                </c:pt>
                <c:pt idx="30026">
                  <c:v>0.16979471900000001</c:v>
                </c:pt>
                <c:pt idx="30027">
                  <c:v>0.16979160400000001</c:v>
                </c:pt>
                <c:pt idx="30028">
                  <c:v>0.16978848199999999</c:v>
                </c:pt>
                <c:pt idx="30029">
                  <c:v>0.169785355</c:v>
                </c:pt>
                <c:pt idx="30030">
                  <c:v>0.16978222200000001</c:v>
                </c:pt>
                <c:pt idx="30031">
                  <c:v>0.169779083</c:v>
                </c:pt>
                <c:pt idx="30032">
                  <c:v>0.16977593799999999</c:v>
                </c:pt>
                <c:pt idx="30033">
                  <c:v>0.16977278700000001</c:v>
                </c:pt>
                <c:pt idx="30034">
                  <c:v>0.169769631</c:v>
                </c:pt>
                <c:pt idx="30035">
                  <c:v>0.169766468</c:v>
                </c:pt>
                <c:pt idx="30036">
                  <c:v>0.16976330000000001</c:v>
                </c:pt>
                <c:pt idx="30037">
                  <c:v>0.16976012500000001</c:v>
                </c:pt>
                <c:pt idx="30038">
                  <c:v>0.16975694499999999</c:v>
                </c:pt>
                <c:pt idx="30039">
                  <c:v>0.169753759</c:v>
                </c:pt>
                <c:pt idx="30040">
                  <c:v>0.16975056699999999</c:v>
                </c:pt>
                <c:pt idx="30041">
                  <c:v>0.16974736900000001</c:v>
                </c:pt>
                <c:pt idx="30042">
                  <c:v>0.169744165</c:v>
                </c:pt>
                <c:pt idx="30043">
                  <c:v>0.169740955</c:v>
                </c:pt>
                <c:pt idx="30044">
                  <c:v>0.169737739</c:v>
                </c:pt>
                <c:pt idx="30045">
                  <c:v>0.169734518</c:v>
                </c:pt>
                <c:pt idx="30046">
                  <c:v>0.16973129000000001</c:v>
                </c:pt>
                <c:pt idx="30047">
                  <c:v>0.16972805699999999</c:v>
                </c:pt>
                <c:pt idx="30048">
                  <c:v>0.169724817</c:v>
                </c:pt>
                <c:pt idx="30049">
                  <c:v>0.16972157199999999</c:v>
                </c:pt>
                <c:pt idx="30050">
                  <c:v>0.16971832100000001</c:v>
                </c:pt>
                <c:pt idx="30051">
                  <c:v>0.169715064</c:v>
                </c:pt>
                <c:pt idx="30052">
                  <c:v>0.169711801</c:v>
                </c:pt>
                <c:pt idx="30053">
                  <c:v>0.169708532</c:v>
                </c:pt>
                <c:pt idx="30054">
                  <c:v>0.169705257</c:v>
                </c:pt>
                <c:pt idx="30055">
                  <c:v>0.169701977</c:v>
                </c:pt>
                <c:pt idx="30056">
                  <c:v>0.16969869000000001</c:v>
                </c:pt>
                <c:pt idx="30057">
                  <c:v>0.169695398</c:v>
                </c:pt>
                <c:pt idx="30058">
                  <c:v>0.16969210000000001</c:v>
                </c:pt>
                <c:pt idx="30059">
                  <c:v>0.169688795</c:v>
                </c:pt>
                <c:pt idx="30060">
                  <c:v>0.169685485</c:v>
                </c:pt>
                <c:pt idx="30061">
                  <c:v>0.16968216899999999</c:v>
                </c:pt>
                <c:pt idx="30062">
                  <c:v>0.16967884699999999</c:v>
                </c:pt>
                <c:pt idx="30063">
                  <c:v>0.16967552</c:v>
                </c:pt>
                <c:pt idx="30064">
                  <c:v>0.169672186</c:v>
                </c:pt>
                <c:pt idx="30065">
                  <c:v>0.16966884600000001</c:v>
                </c:pt>
                <c:pt idx="30066">
                  <c:v>0.169665501</c:v>
                </c:pt>
                <c:pt idx="30067">
                  <c:v>0.16966215000000001</c:v>
                </c:pt>
                <c:pt idx="30068">
                  <c:v>0.169658792</c:v>
                </c:pt>
                <c:pt idx="30069">
                  <c:v>0.169655429</c:v>
                </c:pt>
                <c:pt idx="30070">
                  <c:v>0.16965205999999999</c:v>
                </c:pt>
                <c:pt idx="30071">
                  <c:v>0.16964868499999999</c:v>
                </c:pt>
                <c:pt idx="30072">
                  <c:v>0.169645304</c:v>
                </c:pt>
                <c:pt idx="30073">
                  <c:v>0.169641918</c:v>
                </c:pt>
                <c:pt idx="30074">
                  <c:v>0.16963852500000001</c:v>
                </c:pt>
                <c:pt idx="30075">
                  <c:v>0.169635127</c:v>
                </c:pt>
                <c:pt idx="30076">
                  <c:v>0.16963172200000001</c:v>
                </c:pt>
                <c:pt idx="30077">
                  <c:v>0.169628312</c:v>
                </c:pt>
                <c:pt idx="30078">
                  <c:v>0.169624896</c:v>
                </c:pt>
                <c:pt idx="30079">
                  <c:v>0.16962147399999999</c:v>
                </c:pt>
                <c:pt idx="30080">
                  <c:v>0.16961804599999999</c:v>
                </c:pt>
                <c:pt idx="30081">
                  <c:v>0.169614612</c:v>
                </c:pt>
                <c:pt idx="30082">
                  <c:v>0.169611172</c:v>
                </c:pt>
                <c:pt idx="30083">
                  <c:v>0.16960772700000001</c:v>
                </c:pt>
                <c:pt idx="30084">
                  <c:v>0.169604275</c:v>
                </c:pt>
                <c:pt idx="30085">
                  <c:v>0.16960081799999999</c:v>
                </c:pt>
                <c:pt idx="30086">
                  <c:v>0.16959735500000001</c:v>
                </c:pt>
                <c:pt idx="30087">
                  <c:v>0.169593885</c:v>
                </c:pt>
                <c:pt idx="30088">
                  <c:v>0.16959041</c:v>
                </c:pt>
                <c:pt idx="30089">
                  <c:v>0.169586929</c:v>
                </c:pt>
                <c:pt idx="30090">
                  <c:v>0.169583443</c:v>
                </c:pt>
                <c:pt idx="30091">
                  <c:v>0.16957995000000001</c:v>
                </c:pt>
                <c:pt idx="30092">
                  <c:v>0.16957645099999999</c:v>
                </c:pt>
                <c:pt idx="30093">
                  <c:v>0.169572947</c:v>
                </c:pt>
                <c:pt idx="30094">
                  <c:v>0.16956943699999999</c:v>
                </c:pt>
                <c:pt idx="30095">
                  <c:v>0.16956592000000001</c:v>
                </c:pt>
                <c:pt idx="30096">
                  <c:v>0.169562398</c:v>
                </c:pt>
                <c:pt idx="30097">
                  <c:v>0.16955887</c:v>
                </c:pt>
                <c:pt idx="30098">
                  <c:v>0.169555336</c:v>
                </c:pt>
                <c:pt idx="30099">
                  <c:v>0.169551796</c:v>
                </c:pt>
                <c:pt idx="30100">
                  <c:v>0.16954825100000001</c:v>
                </c:pt>
                <c:pt idx="30101">
                  <c:v>0.16954469899999999</c:v>
                </c:pt>
                <c:pt idx="30102">
                  <c:v>0.16954114200000001</c:v>
                </c:pt>
                <c:pt idx="30103">
                  <c:v>0.16953757899999999</c:v>
                </c:pt>
                <c:pt idx="30104">
                  <c:v>0.16953401000000001</c:v>
                </c:pt>
                <c:pt idx="30105">
                  <c:v>0.16953043400000001</c:v>
                </c:pt>
                <c:pt idx="30106">
                  <c:v>0.169526854</c:v>
                </c:pt>
                <c:pt idx="30107">
                  <c:v>0.16952326700000001</c:v>
                </c:pt>
                <c:pt idx="30108">
                  <c:v>0.16951967400000001</c:v>
                </c:pt>
                <c:pt idx="30109">
                  <c:v>0.16951607599999999</c:v>
                </c:pt>
                <c:pt idx="30110">
                  <c:v>0.169512471</c:v>
                </c:pt>
                <c:pt idx="30111">
                  <c:v>0.16950886100000001</c:v>
                </c:pt>
                <c:pt idx="30112">
                  <c:v>0.169505245</c:v>
                </c:pt>
                <c:pt idx="30113">
                  <c:v>0.16950162299999999</c:v>
                </c:pt>
                <c:pt idx="30114">
                  <c:v>0.16949799500000001</c:v>
                </c:pt>
                <c:pt idx="30115">
                  <c:v>0.16949436100000001</c:v>
                </c:pt>
                <c:pt idx="30116">
                  <c:v>0.16949072100000001</c:v>
                </c:pt>
                <c:pt idx="30117">
                  <c:v>0.16948707599999999</c:v>
                </c:pt>
                <c:pt idx="30118">
                  <c:v>0.16948342399999999</c:v>
                </c:pt>
                <c:pt idx="30119">
                  <c:v>0.169479767</c:v>
                </c:pt>
                <c:pt idx="30120">
                  <c:v>0.16947610299999999</c:v>
                </c:pt>
                <c:pt idx="30121">
                  <c:v>0.16947243400000001</c:v>
                </c:pt>
                <c:pt idx="30122">
                  <c:v>0.169468759</c:v>
                </c:pt>
                <c:pt idx="30123">
                  <c:v>0.16946507899999999</c:v>
                </c:pt>
                <c:pt idx="30124">
                  <c:v>0.16946139199999999</c:v>
                </c:pt>
                <c:pt idx="30125">
                  <c:v>0.16945769899999999</c:v>
                </c:pt>
                <c:pt idx="30126">
                  <c:v>0.16945400099999999</c:v>
                </c:pt>
                <c:pt idx="30127">
                  <c:v>0.169450297</c:v>
                </c:pt>
                <c:pt idx="30128">
                  <c:v>0.16944658600000001</c:v>
                </c:pt>
                <c:pt idx="30129">
                  <c:v>0.16944287</c:v>
                </c:pt>
                <c:pt idx="30130">
                  <c:v>0.16943914800000001</c:v>
                </c:pt>
                <c:pt idx="30131">
                  <c:v>0.169435421</c:v>
                </c:pt>
                <c:pt idx="30132">
                  <c:v>0.169431687</c:v>
                </c:pt>
                <c:pt idx="30133">
                  <c:v>0.169427947</c:v>
                </c:pt>
                <c:pt idx="30134">
                  <c:v>0.169424202</c:v>
                </c:pt>
                <c:pt idx="30135">
                  <c:v>0.169420451</c:v>
                </c:pt>
                <c:pt idx="30136">
                  <c:v>0.16941669400000001</c:v>
                </c:pt>
                <c:pt idx="30137">
                  <c:v>0.16941293099999999</c:v>
                </c:pt>
                <c:pt idx="30138">
                  <c:v>0.169409162</c:v>
                </c:pt>
                <c:pt idx="30139">
                  <c:v>0.16940538699999999</c:v>
                </c:pt>
                <c:pt idx="30140">
                  <c:v>0.16940160600000001</c:v>
                </c:pt>
                <c:pt idx="30141">
                  <c:v>0.16939782</c:v>
                </c:pt>
                <c:pt idx="30142">
                  <c:v>0.169394028</c:v>
                </c:pt>
                <c:pt idx="30143">
                  <c:v>0.169390229</c:v>
                </c:pt>
                <c:pt idx="30144">
                  <c:v>0.16938642500000001</c:v>
                </c:pt>
                <c:pt idx="30145">
                  <c:v>0.16938261499999999</c:v>
                </c:pt>
                <c:pt idx="30146">
                  <c:v>0.169378799</c:v>
                </c:pt>
                <c:pt idx="30147">
                  <c:v>0.16937497800000001</c:v>
                </c:pt>
                <c:pt idx="30148">
                  <c:v>0.16937115</c:v>
                </c:pt>
                <c:pt idx="30149">
                  <c:v>0.16936731699999999</c:v>
                </c:pt>
                <c:pt idx="30150">
                  <c:v>0.16936347700000001</c:v>
                </c:pt>
                <c:pt idx="30151">
                  <c:v>0.16935963200000001</c:v>
                </c:pt>
                <c:pt idx="30152">
                  <c:v>0.16935578100000001</c:v>
                </c:pt>
                <c:pt idx="30153">
                  <c:v>0.16935192499999999</c:v>
                </c:pt>
                <c:pt idx="30154">
                  <c:v>0.16934806199999999</c:v>
                </c:pt>
                <c:pt idx="30155">
                  <c:v>0.169344193</c:v>
                </c:pt>
                <c:pt idx="30156">
                  <c:v>0.16934031899999999</c:v>
                </c:pt>
                <c:pt idx="30157">
                  <c:v>0.16933643800000001</c:v>
                </c:pt>
                <c:pt idx="30158">
                  <c:v>0.169332552</c:v>
                </c:pt>
                <c:pt idx="30159">
                  <c:v>0.16932865999999999</c:v>
                </c:pt>
                <c:pt idx="30160">
                  <c:v>0.16932476199999999</c:v>
                </c:pt>
                <c:pt idx="30161">
                  <c:v>0.16932085899999999</c:v>
                </c:pt>
                <c:pt idx="30162">
                  <c:v>0.16931694899999999</c:v>
                </c:pt>
                <c:pt idx="30163">
                  <c:v>0.169313034</c:v>
                </c:pt>
                <c:pt idx="30164">
                  <c:v>0.16930911200000001</c:v>
                </c:pt>
                <c:pt idx="30165">
                  <c:v>0.169305185</c:v>
                </c:pt>
                <c:pt idx="30166">
                  <c:v>0.16930125200000001</c:v>
                </c:pt>
                <c:pt idx="30167">
                  <c:v>0.169297313</c:v>
                </c:pt>
                <c:pt idx="30168">
                  <c:v>0.169293368</c:v>
                </c:pt>
                <c:pt idx="30169">
                  <c:v>0.169289418</c:v>
                </c:pt>
                <c:pt idx="30170">
                  <c:v>0.169285461</c:v>
                </c:pt>
                <c:pt idx="30171">
                  <c:v>0.169281499</c:v>
                </c:pt>
                <c:pt idx="30172">
                  <c:v>0.16927753100000001</c:v>
                </c:pt>
                <c:pt idx="30173">
                  <c:v>0.16927355699999999</c:v>
                </c:pt>
                <c:pt idx="30174">
                  <c:v>0.169269577</c:v>
                </c:pt>
                <c:pt idx="30175">
                  <c:v>0.16926559099999999</c:v>
                </c:pt>
                <c:pt idx="30176">
                  <c:v>0.16926159900000001</c:v>
                </c:pt>
                <c:pt idx="30177">
                  <c:v>0.16925760200000001</c:v>
                </c:pt>
                <c:pt idx="30178">
                  <c:v>0.169253599</c:v>
                </c:pt>
                <c:pt idx="30179">
                  <c:v>0.16924959000000001</c:v>
                </c:pt>
                <c:pt idx="30180">
                  <c:v>0.16924557500000001</c:v>
                </c:pt>
                <c:pt idx="30181">
                  <c:v>0.16924155399999999</c:v>
                </c:pt>
                <c:pt idx="30182">
                  <c:v>0.169237527</c:v>
                </c:pt>
                <c:pt idx="30183">
                  <c:v>0.16923349400000001</c:v>
                </c:pt>
                <c:pt idx="30184">
                  <c:v>0.169229456</c:v>
                </c:pt>
                <c:pt idx="30185">
                  <c:v>0.16922541199999999</c:v>
                </c:pt>
                <c:pt idx="30186">
                  <c:v>0.16922136199999999</c:v>
                </c:pt>
                <c:pt idx="30187">
                  <c:v>0.16921730600000001</c:v>
                </c:pt>
                <c:pt idx="30188">
                  <c:v>0.16921324400000001</c:v>
                </c:pt>
                <c:pt idx="30189">
                  <c:v>0.16920917599999999</c:v>
                </c:pt>
                <c:pt idx="30190">
                  <c:v>0.169205103</c:v>
                </c:pt>
                <c:pt idx="30191">
                  <c:v>0.16920102300000001</c:v>
                </c:pt>
                <c:pt idx="30192">
                  <c:v>0.16919693799999999</c:v>
                </c:pt>
                <c:pt idx="30193">
                  <c:v>0.16919284700000001</c:v>
                </c:pt>
                <c:pt idx="30194">
                  <c:v>0.16918875</c:v>
                </c:pt>
                <c:pt idx="30195">
                  <c:v>0.16918464699999999</c:v>
                </c:pt>
                <c:pt idx="30196">
                  <c:v>0.16918053899999999</c:v>
                </c:pt>
                <c:pt idx="30197">
                  <c:v>0.16917642399999999</c:v>
                </c:pt>
                <c:pt idx="30198">
                  <c:v>0.169172304</c:v>
                </c:pt>
                <c:pt idx="30199">
                  <c:v>0.169168178</c:v>
                </c:pt>
                <c:pt idx="30200">
                  <c:v>0.16916404600000001</c:v>
                </c:pt>
                <c:pt idx="30201">
                  <c:v>0.169159908</c:v>
                </c:pt>
                <c:pt idx="30202">
                  <c:v>0.16915576399999999</c:v>
                </c:pt>
                <c:pt idx="30203">
                  <c:v>0.16915161500000001</c:v>
                </c:pt>
                <c:pt idx="30204">
                  <c:v>0.169147459</c:v>
                </c:pt>
                <c:pt idx="30205">
                  <c:v>0.169143298</c:v>
                </c:pt>
                <c:pt idx="30206">
                  <c:v>0.169139131</c:v>
                </c:pt>
                <c:pt idx="30207">
                  <c:v>0.169134958</c:v>
                </c:pt>
                <c:pt idx="30208">
                  <c:v>0.16913078000000001</c:v>
                </c:pt>
                <c:pt idx="30209">
                  <c:v>0.16912659499999999</c:v>
                </c:pt>
                <c:pt idx="30210">
                  <c:v>0.169122405</c:v>
                </c:pt>
                <c:pt idx="30211">
                  <c:v>0.16911820799999999</c:v>
                </c:pt>
                <c:pt idx="30212">
                  <c:v>0.16911400600000001</c:v>
                </c:pt>
                <c:pt idx="30213">
                  <c:v>0.16910979800000001</c:v>
                </c:pt>
                <c:pt idx="30214">
                  <c:v>0.169105585</c:v>
                </c:pt>
                <c:pt idx="30215">
                  <c:v>0.169101365</c:v>
                </c:pt>
                <c:pt idx="30216">
                  <c:v>0.16909713900000001</c:v>
                </c:pt>
                <c:pt idx="30217">
                  <c:v>0.16909290799999999</c:v>
                </c:pt>
                <c:pt idx="30218">
                  <c:v>0.169088671</c:v>
                </c:pt>
                <c:pt idx="30219">
                  <c:v>0.16908442800000001</c:v>
                </c:pt>
                <c:pt idx="30220">
                  <c:v>0.169080179</c:v>
                </c:pt>
                <c:pt idx="30221">
                  <c:v>0.16907592399999999</c:v>
                </c:pt>
                <c:pt idx="30222">
                  <c:v>0.16907166400000001</c:v>
                </c:pt>
                <c:pt idx="30223">
                  <c:v>0.16906739800000001</c:v>
                </c:pt>
                <c:pt idx="30224">
                  <c:v>0.16906312600000001</c:v>
                </c:pt>
                <c:pt idx="30225">
                  <c:v>0.16905884800000001</c:v>
                </c:pt>
                <c:pt idx="30226">
                  <c:v>0.16905456399999999</c:v>
                </c:pt>
                <c:pt idx="30227">
                  <c:v>0.169050274</c:v>
                </c:pt>
                <c:pt idx="30228">
                  <c:v>0.16904597900000001</c:v>
                </c:pt>
                <c:pt idx="30229">
                  <c:v>0.169041677</c:v>
                </c:pt>
                <c:pt idx="30230">
                  <c:v>0.16903736999999999</c:v>
                </c:pt>
                <c:pt idx="30231">
                  <c:v>0.16903305699999999</c:v>
                </c:pt>
                <c:pt idx="30232">
                  <c:v>0.16902873800000001</c:v>
                </c:pt>
                <c:pt idx="30233">
                  <c:v>0.16902441400000001</c:v>
                </c:pt>
                <c:pt idx="30234">
                  <c:v>0.16902008299999999</c:v>
                </c:pt>
                <c:pt idx="30235">
                  <c:v>0.16901574699999999</c:v>
                </c:pt>
                <c:pt idx="30236">
                  <c:v>0.169011405</c:v>
                </c:pt>
                <c:pt idx="30237">
                  <c:v>0.16900705699999999</c:v>
                </c:pt>
                <c:pt idx="30238">
                  <c:v>0.169002703</c:v>
                </c:pt>
                <c:pt idx="30239">
                  <c:v>0.168998343</c:v>
                </c:pt>
                <c:pt idx="30240">
                  <c:v>0.16899397799999999</c:v>
                </c:pt>
                <c:pt idx="30241">
                  <c:v>0.16898960599999999</c:v>
                </c:pt>
                <c:pt idx="30242">
                  <c:v>0.16898522899999999</c:v>
                </c:pt>
                <c:pt idx="30243">
                  <c:v>0.16898084599999999</c:v>
                </c:pt>
                <c:pt idx="30244">
                  <c:v>0.168976457</c:v>
                </c:pt>
                <c:pt idx="30245">
                  <c:v>0.16897206300000001</c:v>
                </c:pt>
                <c:pt idx="30246">
                  <c:v>0.16896766199999999</c:v>
                </c:pt>
                <c:pt idx="30247">
                  <c:v>0.16896325600000001</c:v>
                </c:pt>
                <c:pt idx="30248">
                  <c:v>0.168958844</c:v>
                </c:pt>
                <c:pt idx="30249">
                  <c:v>0.16895442599999999</c:v>
                </c:pt>
                <c:pt idx="30250">
                  <c:v>0.16895000199999999</c:v>
                </c:pt>
                <c:pt idx="30251">
                  <c:v>0.16894557299999999</c:v>
                </c:pt>
                <c:pt idx="30252">
                  <c:v>0.16894113699999999</c:v>
                </c:pt>
                <c:pt idx="30253">
                  <c:v>0.168936696</c:v>
                </c:pt>
                <c:pt idx="30254">
                  <c:v>0.16893224900000001</c:v>
                </c:pt>
                <c:pt idx="30255">
                  <c:v>0.16892779599999999</c:v>
                </c:pt>
                <c:pt idx="30256">
                  <c:v>0.16892333700000001</c:v>
                </c:pt>
                <c:pt idx="30257">
                  <c:v>0.168918873</c:v>
                </c:pt>
                <c:pt idx="30258">
                  <c:v>0.16891440299999999</c:v>
                </c:pt>
                <c:pt idx="30259">
                  <c:v>0.16890992599999999</c:v>
                </c:pt>
                <c:pt idx="30260">
                  <c:v>0.16890544399999999</c:v>
                </c:pt>
                <c:pt idx="30261">
                  <c:v>0.16890095699999999</c:v>
                </c:pt>
                <c:pt idx="30262">
                  <c:v>0.168896463</c:v>
                </c:pt>
                <c:pt idx="30263">
                  <c:v>0.16889196400000001</c:v>
                </c:pt>
                <c:pt idx="30264">
                  <c:v>0.16888745799999999</c:v>
                </c:pt>
                <c:pt idx="30265">
                  <c:v>0.16888294700000001</c:v>
                </c:pt>
                <c:pt idx="30266">
                  <c:v>0.16887843</c:v>
                </c:pt>
                <c:pt idx="30267">
                  <c:v>0.16887390699999999</c:v>
                </c:pt>
                <c:pt idx="30268">
                  <c:v>0.16886937899999999</c:v>
                </c:pt>
                <c:pt idx="30269">
                  <c:v>0.16886484399999999</c:v>
                </c:pt>
                <c:pt idx="30270">
                  <c:v>0.16886030399999999</c:v>
                </c:pt>
                <c:pt idx="30271">
                  <c:v>0.16885575799999999</c:v>
                </c:pt>
                <c:pt idx="30272">
                  <c:v>0.168851206</c:v>
                </c:pt>
                <c:pt idx="30273">
                  <c:v>0.16884664899999999</c:v>
                </c:pt>
                <c:pt idx="30274">
                  <c:v>0.168842085</c:v>
                </c:pt>
                <c:pt idx="30275">
                  <c:v>0.16883751599999999</c:v>
                </c:pt>
                <c:pt idx="30276">
                  <c:v>0.16883294099999999</c:v>
                </c:pt>
                <c:pt idx="30277">
                  <c:v>0.16882836000000001</c:v>
                </c:pt>
                <c:pt idx="30278">
                  <c:v>0.16882377300000001</c:v>
                </c:pt>
                <c:pt idx="30279">
                  <c:v>0.16881918100000001</c:v>
                </c:pt>
                <c:pt idx="30280">
                  <c:v>0.16881458199999999</c:v>
                </c:pt>
                <c:pt idx="30281">
                  <c:v>0.168809978</c:v>
                </c:pt>
                <c:pt idx="30282">
                  <c:v>0.16880536800000001</c:v>
                </c:pt>
                <c:pt idx="30283">
                  <c:v>0.168800752</c:v>
                </c:pt>
                <c:pt idx="30284">
                  <c:v>0.16879613099999999</c:v>
                </c:pt>
                <c:pt idx="30285">
                  <c:v>0.16879150300000001</c:v>
                </c:pt>
                <c:pt idx="30286">
                  <c:v>0.16878687000000001</c:v>
                </c:pt>
                <c:pt idx="30287">
                  <c:v>0.168782231</c:v>
                </c:pt>
                <c:pt idx="30288">
                  <c:v>0.16877758600000001</c:v>
                </c:pt>
                <c:pt idx="30289">
                  <c:v>0.16877293500000001</c:v>
                </c:pt>
                <c:pt idx="30290">
                  <c:v>0.16876827899999999</c:v>
                </c:pt>
                <c:pt idx="30291">
                  <c:v>0.16876361600000001</c:v>
                </c:pt>
                <c:pt idx="30292">
                  <c:v>0.16875894799999999</c:v>
                </c:pt>
                <c:pt idx="30293">
                  <c:v>0.16875427400000001</c:v>
                </c:pt>
                <c:pt idx="30294">
                  <c:v>0.168749595</c:v>
                </c:pt>
                <c:pt idx="30295">
                  <c:v>0.168744909</c:v>
                </c:pt>
                <c:pt idx="30296">
                  <c:v>0.168740218</c:v>
                </c:pt>
                <c:pt idx="30297">
                  <c:v>0.168735521</c:v>
                </c:pt>
                <c:pt idx="30298">
                  <c:v>0.168730818</c:v>
                </c:pt>
                <c:pt idx="30299">
                  <c:v>0.16872610900000001</c:v>
                </c:pt>
                <c:pt idx="30300">
                  <c:v>0.168721394</c:v>
                </c:pt>
                <c:pt idx="30301">
                  <c:v>0.16871667400000001</c:v>
                </c:pt>
                <c:pt idx="30302">
                  <c:v>0.168711948</c:v>
                </c:pt>
                <c:pt idx="30303">
                  <c:v>0.16870721599999999</c:v>
                </c:pt>
                <c:pt idx="30304">
                  <c:v>0.16870247799999999</c:v>
                </c:pt>
                <c:pt idx="30305">
                  <c:v>0.16869773499999999</c:v>
                </c:pt>
                <c:pt idx="30306">
                  <c:v>0.16869298499999999</c:v>
                </c:pt>
                <c:pt idx="30307">
                  <c:v>0.16868822999999999</c:v>
                </c:pt>
                <c:pt idx="30308">
                  <c:v>0.168683469</c:v>
                </c:pt>
                <c:pt idx="30309">
                  <c:v>0.16867870200000001</c:v>
                </c:pt>
                <c:pt idx="30310">
                  <c:v>0.16867393</c:v>
                </c:pt>
                <c:pt idx="30311">
                  <c:v>0.16866915099999999</c:v>
                </c:pt>
                <c:pt idx="30312">
                  <c:v>0.16866436700000001</c:v>
                </c:pt>
                <c:pt idx="30313">
                  <c:v>0.168659577</c:v>
                </c:pt>
                <c:pt idx="30314">
                  <c:v>0.168654781</c:v>
                </c:pt>
                <c:pt idx="30315">
                  <c:v>0.16864997900000001</c:v>
                </c:pt>
                <c:pt idx="30316">
                  <c:v>0.16864517200000001</c:v>
                </c:pt>
                <c:pt idx="30317">
                  <c:v>0.16864035899999999</c:v>
                </c:pt>
                <c:pt idx="30318">
                  <c:v>0.16863554</c:v>
                </c:pt>
                <c:pt idx="30319">
                  <c:v>0.16863071499999999</c:v>
                </c:pt>
                <c:pt idx="30320">
                  <c:v>0.168625884</c:v>
                </c:pt>
                <c:pt idx="30321">
                  <c:v>0.168621048</c:v>
                </c:pt>
                <c:pt idx="30322">
                  <c:v>0.16861620599999999</c:v>
                </c:pt>
                <c:pt idx="30323">
                  <c:v>0.16861135799999999</c:v>
                </c:pt>
                <c:pt idx="30324">
                  <c:v>0.16860650399999999</c:v>
                </c:pt>
                <c:pt idx="30325">
                  <c:v>0.16860164399999999</c:v>
                </c:pt>
                <c:pt idx="30326">
                  <c:v>0.168596779</c:v>
                </c:pt>
                <c:pt idx="30327">
                  <c:v>0.16859190800000001</c:v>
                </c:pt>
                <c:pt idx="30328">
                  <c:v>0.168587031</c:v>
                </c:pt>
                <c:pt idx="30329">
                  <c:v>0.16858214799999999</c:v>
                </c:pt>
                <c:pt idx="30330">
                  <c:v>0.16857725900000001</c:v>
                </c:pt>
                <c:pt idx="30331">
                  <c:v>0.168572365</c:v>
                </c:pt>
                <c:pt idx="30332">
                  <c:v>0.168567465</c:v>
                </c:pt>
                <c:pt idx="30333">
                  <c:v>0.168562559</c:v>
                </c:pt>
                <c:pt idx="30334">
                  <c:v>0.168557647</c:v>
                </c:pt>
                <c:pt idx="30335">
                  <c:v>0.16855273000000001</c:v>
                </c:pt>
                <c:pt idx="30336">
                  <c:v>0.16854780599999999</c:v>
                </c:pt>
                <c:pt idx="30337">
                  <c:v>0.16854287700000001</c:v>
                </c:pt>
                <c:pt idx="30338">
                  <c:v>0.168537942</c:v>
                </c:pt>
                <c:pt idx="30339">
                  <c:v>0.16853300099999999</c:v>
                </c:pt>
                <c:pt idx="30340">
                  <c:v>0.16852805500000001</c:v>
                </c:pt>
                <c:pt idx="30341">
                  <c:v>0.16852310200000001</c:v>
                </c:pt>
                <c:pt idx="30342">
                  <c:v>0.16851814400000001</c:v>
                </c:pt>
                <c:pt idx="30343">
                  <c:v>0.16851318000000001</c:v>
                </c:pt>
                <c:pt idx="30344">
                  <c:v>0.16850821099999999</c:v>
                </c:pt>
                <c:pt idx="30345">
                  <c:v>0.168503235</c:v>
                </c:pt>
                <c:pt idx="30346">
                  <c:v>0.16849825399999999</c:v>
                </c:pt>
                <c:pt idx="30347">
                  <c:v>0.168493267</c:v>
                </c:pt>
                <c:pt idx="30348">
                  <c:v>0.16848827399999999</c:v>
                </c:pt>
                <c:pt idx="30349">
                  <c:v>0.16848327599999999</c:v>
                </c:pt>
                <c:pt idx="30350">
                  <c:v>0.16847827100000001</c:v>
                </c:pt>
                <c:pt idx="30351">
                  <c:v>0.16847326100000001</c:v>
                </c:pt>
                <c:pt idx="30352">
                  <c:v>0.16846824499999999</c:v>
                </c:pt>
                <c:pt idx="30353">
                  <c:v>0.168463223</c:v>
                </c:pt>
                <c:pt idx="30354">
                  <c:v>0.168458196</c:v>
                </c:pt>
                <c:pt idx="30355">
                  <c:v>0.16845316299999999</c:v>
                </c:pt>
                <c:pt idx="30356">
                  <c:v>0.168448124</c:v>
                </c:pt>
                <c:pt idx="30357">
                  <c:v>0.168443079</c:v>
                </c:pt>
                <c:pt idx="30358">
                  <c:v>0.16843802799999999</c:v>
                </c:pt>
                <c:pt idx="30359">
                  <c:v>0.16843297199999999</c:v>
                </c:pt>
                <c:pt idx="30360">
                  <c:v>0.16842790899999999</c:v>
                </c:pt>
                <c:pt idx="30361">
                  <c:v>0.16842284099999999</c:v>
                </c:pt>
                <c:pt idx="30362">
                  <c:v>0.168417767</c:v>
                </c:pt>
                <c:pt idx="30363">
                  <c:v>0.168412688</c:v>
                </c:pt>
                <c:pt idx="30364">
                  <c:v>0.16840760199999999</c:v>
                </c:pt>
                <c:pt idx="30365">
                  <c:v>0.168402511</c:v>
                </c:pt>
                <c:pt idx="30366">
                  <c:v>0.168397414</c:v>
                </c:pt>
                <c:pt idx="30367">
                  <c:v>0.16839231199999999</c:v>
                </c:pt>
                <c:pt idx="30368">
                  <c:v>0.16838720300000001</c:v>
                </c:pt>
                <c:pt idx="30369">
                  <c:v>0.16838208900000001</c:v>
                </c:pt>
                <c:pt idx="30370">
                  <c:v>0.16837696899999999</c:v>
                </c:pt>
                <c:pt idx="30371">
                  <c:v>0.16837184299999999</c:v>
                </c:pt>
                <c:pt idx="30372">
                  <c:v>0.168366712</c:v>
                </c:pt>
                <c:pt idx="30373">
                  <c:v>0.16836157400000001</c:v>
                </c:pt>
                <c:pt idx="30374">
                  <c:v>0.168356431</c:v>
                </c:pt>
                <c:pt idx="30375">
                  <c:v>0.16835128199999999</c:v>
                </c:pt>
                <c:pt idx="30376">
                  <c:v>0.16834612700000001</c:v>
                </c:pt>
                <c:pt idx="30377">
                  <c:v>0.16834096700000001</c:v>
                </c:pt>
                <c:pt idx="30378">
                  <c:v>0.16833580100000001</c:v>
                </c:pt>
                <c:pt idx="30379">
                  <c:v>0.16833062900000001</c:v>
                </c:pt>
                <c:pt idx="30380">
                  <c:v>0.16832545099999999</c:v>
                </c:pt>
                <c:pt idx="30381">
                  <c:v>0.168320267</c:v>
                </c:pt>
                <c:pt idx="30382">
                  <c:v>0.16831507800000001</c:v>
                </c:pt>
                <c:pt idx="30383">
                  <c:v>0.16830988299999999</c:v>
                </c:pt>
                <c:pt idx="30384">
                  <c:v>0.16830468200000001</c:v>
                </c:pt>
                <c:pt idx="30385">
                  <c:v>0.168299475</c:v>
                </c:pt>
                <c:pt idx="30386">
                  <c:v>0.168294263</c:v>
                </c:pt>
                <c:pt idx="30387">
                  <c:v>0.168289045</c:v>
                </c:pt>
                <c:pt idx="30388">
                  <c:v>0.168283821</c:v>
                </c:pt>
                <c:pt idx="30389">
                  <c:v>0.16827859100000001</c:v>
                </c:pt>
                <c:pt idx="30390">
                  <c:v>0.16827335500000001</c:v>
                </c:pt>
                <c:pt idx="30391">
                  <c:v>0.168268114</c:v>
                </c:pt>
                <c:pt idx="30392">
                  <c:v>0.16826286700000001</c:v>
                </c:pt>
                <c:pt idx="30393">
                  <c:v>0.168257614</c:v>
                </c:pt>
                <c:pt idx="30394">
                  <c:v>0.16825235599999999</c:v>
                </c:pt>
                <c:pt idx="30395">
                  <c:v>0.16824709099999999</c:v>
                </c:pt>
                <c:pt idx="30396">
                  <c:v>0.16824182100000001</c:v>
                </c:pt>
                <c:pt idx="30397">
                  <c:v>0.16823654499999999</c:v>
                </c:pt>
                <c:pt idx="30398">
                  <c:v>0.16823126399999999</c:v>
                </c:pt>
                <c:pt idx="30399">
                  <c:v>0.168225976</c:v>
                </c:pt>
                <c:pt idx="30400">
                  <c:v>0.16822068300000001</c:v>
                </c:pt>
                <c:pt idx="30401">
                  <c:v>0.168215384</c:v>
                </c:pt>
                <c:pt idx="30402">
                  <c:v>0.16821007900000001</c:v>
                </c:pt>
                <c:pt idx="30403">
                  <c:v>0.168204769</c:v>
                </c:pt>
                <c:pt idx="30404">
                  <c:v>0.168199453</c:v>
                </c:pt>
                <c:pt idx="30405">
                  <c:v>0.168194131</c:v>
                </c:pt>
                <c:pt idx="30406">
                  <c:v>0.168188803</c:v>
                </c:pt>
                <c:pt idx="30407">
                  <c:v>0.168183469</c:v>
                </c:pt>
                <c:pt idx="30408">
                  <c:v>0.16817813000000001</c:v>
                </c:pt>
                <c:pt idx="30409">
                  <c:v>0.16817278499999999</c:v>
                </c:pt>
                <c:pt idx="30410">
                  <c:v>0.168167434</c:v>
                </c:pt>
                <c:pt idx="30411">
                  <c:v>0.16816207699999999</c:v>
                </c:pt>
                <c:pt idx="30412">
                  <c:v>0.16815671500000001</c:v>
                </c:pt>
                <c:pt idx="30413">
                  <c:v>0.16815134700000001</c:v>
                </c:pt>
                <c:pt idx="30414">
                  <c:v>0.168145973</c:v>
                </c:pt>
                <c:pt idx="30415">
                  <c:v>0.168140593</c:v>
                </c:pt>
                <c:pt idx="30416">
                  <c:v>0.16813520800000001</c:v>
                </c:pt>
                <c:pt idx="30417">
                  <c:v>0.16812981699999999</c:v>
                </c:pt>
                <c:pt idx="30418">
                  <c:v>0.16812442</c:v>
                </c:pt>
                <c:pt idx="30419">
                  <c:v>0.16811901700000001</c:v>
                </c:pt>
                <c:pt idx="30420">
                  <c:v>0.168113609</c:v>
                </c:pt>
                <c:pt idx="30421">
                  <c:v>0.16810819499999999</c:v>
                </c:pt>
                <c:pt idx="30422">
                  <c:v>0.16810277500000001</c:v>
                </c:pt>
                <c:pt idx="30423">
                  <c:v>0.16809734900000001</c:v>
                </c:pt>
                <c:pt idx="30424">
                  <c:v>0.16809191700000001</c:v>
                </c:pt>
                <c:pt idx="30425">
                  <c:v>0.16808648000000001</c:v>
                </c:pt>
                <c:pt idx="30426">
                  <c:v>0.16808103699999999</c:v>
                </c:pt>
                <c:pt idx="30427">
                  <c:v>0.168075589</c:v>
                </c:pt>
                <c:pt idx="30428">
                  <c:v>0.16807013400000001</c:v>
                </c:pt>
                <c:pt idx="30429">
                  <c:v>0.168064674</c:v>
                </c:pt>
                <c:pt idx="30430">
                  <c:v>0.16805920799999999</c:v>
                </c:pt>
                <c:pt idx="30431">
                  <c:v>0.16805373600000001</c:v>
                </c:pt>
                <c:pt idx="30432">
                  <c:v>0.16804825800000001</c:v>
                </c:pt>
                <c:pt idx="30433">
                  <c:v>0.16804277500000001</c:v>
                </c:pt>
                <c:pt idx="30434">
                  <c:v>0.16803728600000001</c:v>
                </c:pt>
                <c:pt idx="30435">
                  <c:v>0.16803179200000001</c:v>
                </c:pt>
                <c:pt idx="30436">
                  <c:v>0.16802629099999999</c:v>
                </c:pt>
                <c:pt idx="30437">
                  <c:v>0.16802078500000001</c:v>
                </c:pt>
                <c:pt idx="30438">
                  <c:v>0.16801527299999999</c:v>
                </c:pt>
                <c:pt idx="30439">
                  <c:v>0.16800975500000001</c:v>
                </c:pt>
                <c:pt idx="30440">
                  <c:v>0.168004232</c:v>
                </c:pt>
                <c:pt idx="30441">
                  <c:v>0.167998702</c:v>
                </c:pt>
                <c:pt idx="30442">
                  <c:v>0.167993167</c:v>
                </c:pt>
                <c:pt idx="30443">
                  <c:v>0.167987627</c:v>
                </c:pt>
                <c:pt idx="30444">
                  <c:v>0.16798208000000001</c:v>
                </c:pt>
                <c:pt idx="30445">
                  <c:v>0.16797652800000001</c:v>
                </c:pt>
                <c:pt idx="30446">
                  <c:v>0.16797097</c:v>
                </c:pt>
                <c:pt idx="30447">
                  <c:v>0.16796540600000001</c:v>
                </c:pt>
                <c:pt idx="30448">
                  <c:v>0.167959837</c:v>
                </c:pt>
                <c:pt idx="30449">
                  <c:v>0.16795426199999999</c:v>
                </c:pt>
                <c:pt idx="30450">
                  <c:v>0.16794868099999999</c:v>
                </c:pt>
                <c:pt idx="30451">
                  <c:v>0.16794309399999999</c:v>
                </c:pt>
                <c:pt idx="30452">
                  <c:v>0.16793750099999999</c:v>
                </c:pt>
                <c:pt idx="30453">
                  <c:v>0.16793190299999999</c:v>
                </c:pt>
                <c:pt idx="30454">
                  <c:v>0.167926299</c:v>
                </c:pt>
                <c:pt idx="30455">
                  <c:v>0.16792069000000001</c:v>
                </c:pt>
                <c:pt idx="30456">
                  <c:v>0.167915074</c:v>
                </c:pt>
                <c:pt idx="30457">
                  <c:v>0.16790945299999999</c:v>
                </c:pt>
                <c:pt idx="30458">
                  <c:v>0.16790382600000001</c:v>
                </c:pt>
                <c:pt idx="30459">
                  <c:v>0.167898193</c:v>
                </c:pt>
                <c:pt idx="30460">
                  <c:v>0.167892555</c:v>
                </c:pt>
                <c:pt idx="30461">
                  <c:v>0.167886911</c:v>
                </c:pt>
                <c:pt idx="30462">
                  <c:v>0.167881261</c:v>
                </c:pt>
                <c:pt idx="30463">
                  <c:v>0.16787560500000001</c:v>
                </c:pt>
                <c:pt idx="30464">
                  <c:v>0.16786994399999999</c:v>
                </c:pt>
                <c:pt idx="30465">
                  <c:v>0.16786427700000001</c:v>
                </c:pt>
                <c:pt idx="30466">
                  <c:v>0.16785860399999999</c:v>
                </c:pt>
                <c:pt idx="30467">
                  <c:v>0.16785292600000001</c:v>
                </c:pt>
                <c:pt idx="30468">
                  <c:v>0.16784724100000001</c:v>
                </c:pt>
                <c:pt idx="30469">
                  <c:v>0.16784155100000001</c:v>
                </c:pt>
                <c:pt idx="30470">
                  <c:v>0.16783585500000001</c:v>
                </c:pt>
                <c:pt idx="30471">
                  <c:v>0.16783015400000001</c:v>
                </c:pt>
                <c:pt idx="30472">
                  <c:v>0.16782444699999999</c:v>
                </c:pt>
                <c:pt idx="30473">
                  <c:v>0.167818734</c:v>
                </c:pt>
                <c:pt idx="30474">
                  <c:v>0.16781301500000001</c:v>
                </c:pt>
                <c:pt idx="30475">
                  <c:v>0.167807291</c:v>
                </c:pt>
                <c:pt idx="30476">
                  <c:v>0.16780155999999999</c:v>
                </c:pt>
                <c:pt idx="30477">
                  <c:v>0.16779582400000001</c:v>
                </c:pt>
                <c:pt idx="30478">
                  <c:v>0.16779008300000001</c:v>
                </c:pt>
                <c:pt idx="30479">
                  <c:v>0.16778433500000001</c:v>
                </c:pt>
                <c:pt idx="30480">
                  <c:v>0.16777858200000001</c:v>
                </c:pt>
                <c:pt idx="30481">
                  <c:v>0.16777282299999999</c:v>
                </c:pt>
                <c:pt idx="30482">
                  <c:v>0.167767059</c:v>
                </c:pt>
                <c:pt idx="30483">
                  <c:v>0.16776128800000001</c:v>
                </c:pt>
                <c:pt idx="30484">
                  <c:v>0.167755512</c:v>
                </c:pt>
                <c:pt idx="30485">
                  <c:v>0.16774973100000001</c:v>
                </c:pt>
                <c:pt idx="30486">
                  <c:v>0.16774394300000001</c:v>
                </c:pt>
                <c:pt idx="30487">
                  <c:v>0.16773815</c:v>
                </c:pt>
                <c:pt idx="30488">
                  <c:v>0.167732351</c:v>
                </c:pt>
                <c:pt idx="30489">
                  <c:v>0.167726546</c:v>
                </c:pt>
                <c:pt idx="30490">
                  <c:v>0.16772073600000001</c:v>
                </c:pt>
                <c:pt idx="30491">
                  <c:v>0.16771491999999999</c:v>
                </c:pt>
                <c:pt idx="30492">
                  <c:v>0.167709098</c:v>
                </c:pt>
                <c:pt idx="30493">
                  <c:v>0.16770326999999999</c:v>
                </c:pt>
                <c:pt idx="30494">
                  <c:v>0.167697437</c:v>
                </c:pt>
                <c:pt idx="30495">
                  <c:v>0.167691598</c:v>
                </c:pt>
                <c:pt idx="30496">
                  <c:v>0.16768575299999999</c:v>
                </c:pt>
                <c:pt idx="30497">
                  <c:v>0.16767990299999999</c:v>
                </c:pt>
                <c:pt idx="30498">
                  <c:v>0.16767404599999999</c:v>
                </c:pt>
                <c:pt idx="30499">
                  <c:v>0.167668184</c:v>
                </c:pt>
                <c:pt idx="30500">
                  <c:v>0.16766231700000001</c:v>
                </c:pt>
                <c:pt idx="30501">
                  <c:v>0.16765644299999999</c:v>
                </c:pt>
                <c:pt idx="30502">
                  <c:v>0.167650564</c:v>
                </c:pt>
                <c:pt idx="30503">
                  <c:v>0.16764467999999999</c:v>
                </c:pt>
                <c:pt idx="30504">
                  <c:v>0.16763878900000001</c:v>
                </c:pt>
                <c:pt idx="30505">
                  <c:v>0.16763289200000001</c:v>
                </c:pt>
                <c:pt idx="30506">
                  <c:v>0.16762699</c:v>
                </c:pt>
                <c:pt idx="30507">
                  <c:v>0.167621083</c:v>
                </c:pt>
                <c:pt idx="30508">
                  <c:v>0.16761516900000001</c:v>
                </c:pt>
                <c:pt idx="30509">
                  <c:v>0.16760924999999999</c:v>
                </c:pt>
                <c:pt idx="30510">
                  <c:v>0.167603325</c:v>
                </c:pt>
                <c:pt idx="30511">
                  <c:v>0.16759739500000001</c:v>
                </c:pt>
                <c:pt idx="30512">
                  <c:v>0.167591458</c:v>
                </c:pt>
                <c:pt idx="30513">
                  <c:v>0.16758551599999999</c:v>
                </c:pt>
                <c:pt idx="30514">
                  <c:v>0.16757956900000001</c:v>
                </c:pt>
                <c:pt idx="30515">
                  <c:v>0.16757361500000001</c:v>
                </c:pt>
                <c:pt idx="30516">
                  <c:v>0.16756765600000001</c:v>
                </c:pt>
                <c:pt idx="30517">
                  <c:v>0.16756169100000001</c:v>
                </c:pt>
                <c:pt idx="30518">
                  <c:v>0.16755571999999999</c:v>
                </c:pt>
                <c:pt idx="30519">
                  <c:v>0.167549744</c:v>
                </c:pt>
                <c:pt idx="30520">
                  <c:v>0.16754376200000001</c:v>
                </c:pt>
                <c:pt idx="30521">
                  <c:v>0.167537774</c:v>
                </c:pt>
                <c:pt idx="30522">
                  <c:v>0.16753178099999999</c:v>
                </c:pt>
                <c:pt idx="30523">
                  <c:v>0.16752578200000001</c:v>
                </c:pt>
                <c:pt idx="30524">
                  <c:v>0.16751977700000001</c:v>
                </c:pt>
                <c:pt idx="30525">
                  <c:v>0.16751376600000001</c:v>
                </c:pt>
                <c:pt idx="30526">
                  <c:v>0.16750775000000001</c:v>
                </c:pt>
                <c:pt idx="30527">
                  <c:v>0.16750172799999999</c:v>
                </c:pt>
                <c:pt idx="30528">
                  <c:v>0.1674957</c:v>
                </c:pt>
                <c:pt idx="30529">
                  <c:v>0.16748966600000001</c:v>
                </c:pt>
                <c:pt idx="30530">
                  <c:v>0.167483627</c:v>
                </c:pt>
                <c:pt idx="30531">
                  <c:v>0.16747758200000001</c:v>
                </c:pt>
                <c:pt idx="30532">
                  <c:v>0.16747153200000001</c:v>
                </c:pt>
                <c:pt idx="30533">
                  <c:v>0.167465475</c:v>
                </c:pt>
                <c:pt idx="30534">
                  <c:v>0.167459413</c:v>
                </c:pt>
                <c:pt idx="30535">
                  <c:v>0.167453346</c:v>
                </c:pt>
                <c:pt idx="30536">
                  <c:v>0.16744727200000001</c:v>
                </c:pt>
                <c:pt idx="30537">
                  <c:v>0.16744119299999999</c:v>
                </c:pt>
                <c:pt idx="30538">
                  <c:v>0.167435108</c:v>
                </c:pt>
                <c:pt idx="30539">
                  <c:v>0.16742901800000001</c:v>
                </c:pt>
                <c:pt idx="30540">
                  <c:v>0.167422922</c:v>
                </c:pt>
                <c:pt idx="30541">
                  <c:v>0.16741681999999999</c:v>
                </c:pt>
                <c:pt idx="30542">
                  <c:v>0.16741071199999999</c:v>
                </c:pt>
                <c:pt idx="30543">
                  <c:v>0.16740459899999999</c:v>
                </c:pt>
                <c:pt idx="30544">
                  <c:v>0.16739847899999999</c:v>
                </c:pt>
                <c:pt idx="30545">
                  <c:v>0.16739235499999999</c:v>
                </c:pt>
                <c:pt idx="30546">
                  <c:v>0.167386224</c:v>
                </c:pt>
                <c:pt idx="30547">
                  <c:v>0.16738008800000001</c:v>
                </c:pt>
                <c:pt idx="30548">
                  <c:v>0.167373946</c:v>
                </c:pt>
                <c:pt idx="30549">
                  <c:v>0.16736779900000001</c:v>
                </c:pt>
                <c:pt idx="30550">
                  <c:v>0.167361645</c:v>
                </c:pt>
                <c:pt idx="30551">
                  <c:v>0.167355486</c:v>
                </c:pt>
                <c:pt idx="30552">
                  <c:v>0.167349321</c:v>
                </c:pt>
                <c:pt idx="30553">
                  <c:v>0.167343151</c:v>
                </c:pt>
                <c:pt idx="30554">
                  <c:v>0.167336975</c:v>
                </c:pt>
                <c:pt idx="30555">
                  <c:v>0.16733079300000001</c:v>
                </c:pt>
                <c:pt idx="30556">
                  <c:v>0.16732460599999999</c:v>
                </c:pt>
                <c:pt idx="30557">
                  <c:v>0.167318412</c:v>
                </c:pt>
                <c:pt idx="30558">
                  <c:v>0.16731221399999999</c:v>
                </c:pt>
                <c:pt idx="30559">
                  <c:v>0.16730600900000001</c:v>
                </c:pt>
                <c:pt idx="30560">
                  <c:v>0.167299799</c:v>
                </c:pt>
                <c:pt idx="30561">
                  <c:v>0.167293583</c:v>
                </c:pt>
                <c:pt idx="30562">
                  <c:v>0.167287361</c:v>
                </c:pt>
                <c:pt idx="30563">
                  <c:v>0.167281134</c:v>
                </c:pt>
                <c:pt idx="30564">
                  <c:v>0.167274901</c:v>
                </c:pt>
                <c:pt idx="30565">
                  <c:v>0.16726866200000001</c:v>
                </c:pt>
                <c:pt idx="30566">
                  <c:v>0.167262417</c:v>
                </c:pt>
                <c:pt idx="30567">
                  <c:v>0.16725616700000001</c:v>
                </c:pt>
                <c:pt idx="30568">
                  <c:v>0.167249911</c:v>
                </c:pt>
                <c:pt idx="30569">
                  <c:v>0.16724364999999999</c:v>
                </c:pt>
                <c:pt idx="30570">
                  <c:v>0.16723738299999999</c:v>
                </c:pt>
                <c:pt idx="30571">
                  <c:v>0.16723110999999999</c:v>
                </c:pt>
                <c:pt idx="30572">
                  <c:v>0.16722483099999999</c:v>
                </c:pt>
                <c:pt idx="30573">
                  <c:v>0.167218547</c:v>
                </c:pt>
                <c:pt idx="30574">
                  <c:v>0.167212257</c:v>
                </c:pt>
                <c:pt idx="30575">
                  <c:v>0.16720596099999999</c:v>
                </c:pt>
                <c:pt idx="30576">
                  <c:v>0.16719966</c:v>
                </c:pt>
                <c:pt idx="30577">
                  <c:v>0.16719335299999999</c:v>
                </c:pt>
                <c:pt idx="30578">
                  <c:v>0.16718704000000001</c:v>
                </c:pt>
                <c:pt idx="30579">
                  <c:v>0.167180721</c:v>
                </c:pt>
                <c:pt idx="30580">
                  <c:v>0.167174397</c:v>
                </c:pt>
                <c:pt idx="30581">
                  <c:v>0.167168067</c:v>
                </c:pt>
                <c:pt idx="30582">
                  <c:v>0.16716173200000001</c:v>
                </c:pt>
                <c:pt idx="30583">
                  <c:v>0.16715539099999999</c:v>
                </c:pt>
                <c:pt idx="30584">
                  <c:v>0.167149044</c:v>
                </c:pt>
                <c:pt idx="30585">
                  <c:v>0.16714269100000001</c:v>
                </c:pt>
                <c:pt idx="30586">
                  <c:v>0.167136333</c:v>
                </c:pt>
                <c:pt idx="30587">
                  <c:v>0.16712996899999999</c:v>
                </c:pt>
                <c:pt idx="30588">
                  <c:v>0.16712360000000001</c:v>
                </c:pt>
                <c:pt idx="30589">
                  <c:v>0.16711722400000001</c:v>
                </c:pt>
                <c:pt idx="30590">
                  <c:v>0.16711084300000001</c:v>
                </c:pt>
                <c:pt idx="30591">
                  <c:v>0.16710445700000001</c:v>
                </c:pt>
                <c:pt idx="30592">
                  <c:v>0.16709806399999999</c:v>
                </c:pt>
                <c:pt idx="30593">
                  <c:v>0.167091666</c:v>
                </c:pt>
                <c:pt idx="30594">
                  <c:v>0.16708526200000001</c:v>
                </c:pt>
                <c:pt idx="30595">
                  <c:v>0.167078853</c:v>
                </c:pt>
                <c:pt idx="30596">
                  <c:v>0.16707243799999999</c:v>
                </c:pt>
                <c:pt idx="30597">
                  <c:v>0.16706601700000001</c:v>
                </c:pt>
                <c:pt idx="30598">
                  <c:v>0.16705959100000001</c:v>
                </c:pt>
                <c:pt idx="30599">
                  <c:v>0.16705315900000001</c:v>
                </c:pt>
                <c:pt idx="30600">
                  <c:v>0.16704672100000001</c:v>
                </c:pt>
                <c:pt idx="30601">
                  <c:v>0.16704027699999999</c:v>
                </c:pt>
                <c:pt idx="30602">
                  <c:v>0.167033828</c:v>
                </c:pt>
                <c:pt idx="30603">
                  <c:v>0.16702737300000001</c:v>
                </c:pt>
                <c:pt idx="30604">
                  <c:v>0.16702091299999999</c:v>
                </c:pt>
                <c:pt idx="30605">
                  <c:v>0.16701444600000001</c:v>
                </c:pt>
                <c:pt idx="30606">
                  <c:v>0.167007975</c:v>
                </c:pt>
                <c:pt idx="30607">
                  <c:v>0.167001497</c:v>
                </c:pt>
                <c:pt idx="30608">
                  <c:v>0.166995014</c:v>
                </c:pt>
                <c:pt idx="30609">
                  <c:v>0.166988525</c:v>
                </c:pt>
                <c:pt idx="30610">
                  <c:v>0.16698203</c:v>
                </c:pt>
                <c:pt idx="30611">
                  <c:v>0.16697553000000001</c:v>
                </c:pt>
                <c:pt idx="30612">
                  <c:v>0.16696902399999999</c:v>
                </c:pt>
                <c:pt idx="30613">
                  <c:v>0.16696251300000001</c:v>
                </c:pt>
                <c:pt idx="30614">
                  <c:v>0.166955995</c:v>
                </c:pt>
                <c:pt idx="30615">
                  <c:v>0.16694947299999999</c:v>
                </c:pt>
                <c:pt idx="30616">
                  <c:v>0.16694294400000001</c:v>
                </c:pt>
                <c:pt idx="30617">
                  <c:v>0.16693641000000001</c:v>
                </c:pt>
                <c:pt idx="30618">
                  <c:v>0.16692987000000001</c:v>
                </c:pt>
                <c:pt idx="30619">
                  <c:v>0.16692332400000001</c:v>
                </c:pt>
                <c:pt idx="30620">
                  <c:v>0.16691677299999999</c:v>
                </c:pt>
                <c:pt idx="30621">
                  <c:v>0.166910216</c:v>
                </c:pt>
                <c:pt idx="30622">
                  <c:v>0.16690365300000001</c:v>
                </c:pt>
                <c:pt idx="30623">
                  <c:v>0.166897085</c:v>
                </c:pt>
                <c:pt idx="30624">
                  <c:v>0.16689051099999999</c:v>
                </c:pt>
                <c:pt idx="30625">
                  <c:v>0.16688393100000001</c:v>
                </c:pt>
                <c:pt idx="30626">
                  <c:v>0.16687734600000001</c:v>
                </c:pt>
                <c:pt idx="30627">
                  <c:v>0.16687075500000001</c:v>
                </c:pt>
                <c:pt idx="30628">
                  <c:v>0.16686415800000001</c:v>
                </c:pt>
                <c:pt idx="30629">
                  <c:v>0.16685755599999999</c:v>
                </c:pt>
                <c:pt idx="30630">
                  <c:v>0.166850948</c:v>
                </c:pt>
                <c:pt idx="30631">
                  <c:v>0.16684433400000001</c:v>
                </c:pt>
                <c:pt idx="30632">
                  <c:v>0.166837715</c:v>
                </c:pt>
                <c:pt idx="30633">
                  <c:v>0.16683108999999999</c:v>
                </c:pt>
                <c:pt idx="30634">
                  <c:v>0.16682445900000001</c:v>
                </c:pt>
                <c:pt idx="30635">
                  <c:v>0.166817823</c:v>
                </c:pt>
                <c:pt idx="30636">
                  <c:v>0.166811181</c:v>
                </c:pt>
                <c:pt idx="30637">
                  <c:v>0.166804534</c:v>
                </c:pt>
                <c:pt idx="30638">
                  <c:v>0.16679788000000001</c:v>
                </c:pt>
                <c:pt idx="30639">
                  <c:v>0.16679122099999999</c:v>
                </c:pt>
                <c:pt idx="30640">
                  <c:v>0.166784557</c:v>
                </c:pt>
                <c:pt idx="30641">
                  <c:v>0.16677788700000001</c:v>
                </c:pt>
                <c:pt idx="30642">
                  <c:v>0.166771211</c:v>
                </c:pt>
                <c:pt idx="30643">
                  <c:v>0.16676452899999999</c:v>
                </c:pt>
                <c:pt idx="30644">
                  <c:v>0.16675784199999999</c:v>
                </c:pt>
                <c:pt idx="30645">
                  <c:v>0.16675114899999999</c:v>
                </c:pt>
                <c:pt idx="30646">
                  <c:v>0.16674444999999999</c:v>
                </c:pt>
                <c:pt idx="30647">
                  <c:v>0.16673774599999999</c:v>
                </c:pt>
                <c:pt idx="30648">
                  <c:v>0.166731036</c:v>
                </c:pt>
                <c:pt idx="30649">
                  <c:v>0.16672432100000001</c:v>
                </c:pt>
                <c:pt idx="30650">
                  <c:v>0.16671759899999999</c:v>
                </c:pt>
                <c:pt idx="30651">
                  <c:v>0.16671087300000001</c:v>
                </c:pt>
                <c:pt idx="30652">
                  <c:v>0.16670414</c:v>
                </c:pt>
                <c:pt idx="30653">
                  <c:v>0.16669740199999999</c:v>
                </c:pt>
                <c:pt idx="30654">
                  <c:v>0.16669065799999999</c:v>
                </c:pt>
                <c:pt idx="30655">
                  <c:v>0.16668390899999999</c:v>
                </c:pt>
                <c:pt idx="30656">
                  <c:v>0.16667715399999999</c:v>
                </c:pt>
                <c:pt idx="30657">
                  <c:v>0.166670393</c:v>
                </c:pt>
                <c:pt idx="30658">
                  <c:v>0.16666362600000001</c:v>
                </c:pt>
                <c:pt idx="30659">
                  <c:v>0.16665685399999999</c:v>
                </c:pt>
                <c:pt idx="30660">
                  <c:v>0.16665007700000001</c:v>
                </c:pt>
                <c:pt idx="30661">
                  <c:v>0.166643293</c:v>
                </c:pt>
                <c:pt idx="30662">
                  <c:v>0.16663650399999999</c:v>
                </c:pt>
                <c:pt idx="30663">
                  <c:v>0.16662970999999999</c:v>
                </c:pt>
                <c:pt idx="30664">
                  <c:v>0.16662290900000001</c:v>
                </c:pt>
                <c:pt idx="30665">
                  <c:v>0.16661610299999999</c:v>
                </c:pt>
                <c:pt idx="30666">
                  <c:v>0.16660929199999999</c:v>
                </c:pt>
                <c:pt idx="30667">
                  <c:v>0.166602474</c:v>
                </c:pt>
                <c:pt idx="30668">
                  <c:v>0.16659565100000001</c:v>
                </c:pt>
                <c:pt idx="30669">
                  <c:v>0.166588823</c:v>
                </c:pt>
                <c:pt idx="30670">
                  <c:v>0.16658198900000001</c:v>
                </c:pt>
                <c:pt idx="30671">
                  <c:v>0.16657514900000001</c:v>
                </c:pt>
                <c:pt idx="30672">
                  <c:v>0.166568303</c:v>
                </c:pt>
                <c:pt idx="30673">
                  <c:v>0.166561452</c:v>
                </c:pt>
                <c:pt idx="30674">
                  <c:v>0.166554595</c:v>
                </c:pt>
                <c:pt idx="30675">
                  <c:v>0.166547733</c:v>
                </c:pt>
                <c:pt idx="30676">
                  <c:v>0.16654086500000001</c:v>
                </c:pt>
                <c:pt idx="30677">
                  <c:v>0.16653399099999999</c:v>
                </c:pt>
                <c:pt idx="30678">
                  <c:v>0.166527112</c:v>
                </c:pt>
                <c:pt idx="30679">
                  <c:v>0.16652022699999999</c:v>
                </c:pt>
                <c:pt idx="30680">
                  <c:v>0.16651333600000001</c:v>
                </c:pt>
                <c:pt idx="30681">
                  <c:v>0.16650644000000001</c:v>
                </c:pt>
                <c:pt idx="30682">
                  <c:v>0.166499538</c:v>
                </c:pt>
                <c:pt idx="30683">
                  <c:v>0.16649263</c:v>
                </c:pt>
                <c:pt idx="30684">
                  <c:v>0.16648571700000001</c:v>
                </c:pt>
                <c:pt idx="30685">
                  <c:v>0.16647879800000001</c:v>
                </c:pt>
                <c:pt idx="30686">
                  <c:v>0.16647187299999999</c:v>
                </c:pt>
                <c:pt idx="30687">
                  <c:v>0.166464943</c:v>
                </c:pt>
                <c:pt idx="30688">
                  <c:v>0.16645800799999999</c:v>
                </c:pt>
                <c:pt idx="30689">
                  <c:v>0.16645106600000001</c:v>
                </c:pt>
                <c:pt idx="30690">
                  <c:v>0.166444119</c:v>
                </c:pt>
                <c:pt idx="30691">
                  <c:v>0.166437166</c:v>
                </c:pt>
                <c:pt idx="30692">
                  <c:v>0.166430208</c:v>
                </c:pt>
                <c:pt idx="30693">
                  <c:v>0.166423244</c:v>
                </c:pt>
                <c:pt idx="30694">
                  <c:v>0.166416275</c:v>
                </c:pt>
                <c:pt idx="30695">
                  <c:v>0.16640929900000001</c:v>
                </c:pt>
                <c:pt idx="30696">
                  <c:v>0.16640231799999999</c:v>
                </c:pt>
                <c:pt idx="30697">
                  <c:v>0.16639533200000001</c:v>
                </c:pt>
                <c:pt idx="30698">
                  <c:v>0.16638834</c:v>
                </c:pt>
                <c:pt idx="30699">
                  <c:v>0.16638134199999999</c:v>
                </c:pt>
                <c:pt idx="30700">
                  <c:v>0.16637433800000001</c:v>
                </c:pt>
                <c:pt idx="30701">
                  <c:v>0.16636732900000001</c:v>
                </c:pt>
                <c:pt idx="30702">
                  <c:v>0.16636031500000001</c:v>
                </c:pt>
                <c:pt idx="30703">
                  <c:v>0.16635329400000001</c:v>
                </c:pt>
                <c:pt idx="30704">
                  <c:v>0.16634626799999999</c:v>
                </c:pt>
                <c:pt idx="30705">
                  <c:v>0.166339237</c:v>
                </c:pt>
                <c:pt idx="30706">
                  <c:v>0.16633220000000001</c:v>
                </c:pt>
                <c:pt idx="30707">
                  <c:v>0.166325157</c:v>
                </c:pt>
                <c:pt idx="30708">
                  <c:v>0.16631810799999999</c:v>
                </c:pt>
                <c:pt idx="30709">
                  <c:v>0.16631105400000001</c:v>
                </c:pt>
                <c:pt idx="30710">
                  <c:v>0.16630399500000001</c:v>
                </c:pt>
                <c:pt idx="30711">
                  <c:v>0.16629692900000001</c:v>
                </c:pt>
                <c:pt idx="30712">
                  <c:v>0.16628985800000001</c:v>
                </c:pt>
                <c:pt idx="30713">
                  <c:v>0.16628278199999999</c:v>
                </c:pt>
                <c:pt idx="30714">
                  <c:v>0.166275699</c:v>
                </c:pt>
                <c:pt idx="30715">
                  <c:v>0.16626861200000001</c:v>
                </c:pt>
                <c:pt idx="30716">
                  <c:v>0.166261518</c:v>
                </c:pt>
                <c:pt idx="30717">
                  <c:v>0.16625441899999999</c:v>
                </c:pt>
                <c:pt idx="30718">
                  <c:v>0.16624731400000001</c:v>
                </c:pt>
                <c:pt idx="30719">
                  <c:v>0.166240204</c:v>
                </c:pt>
                <c:pt idx="30720">
                  <c:v>0.166233088</c:v>
                </c:pt>
                <c:pt idx="30721">
                  <c:v>0.166225966</c:v>
                </c:pt>
                <c:pt idx="30722">
                  <c:v>0.16621883900000001</c:v>
                </c:pt>
                <c:pt idx="30723">
                  <c:v>0.16621170599999999</c:v>
                </c:pt>
                <c:pt idx="30724">
                  <c:v>0.166204568</c:v>
                </c:pt>
                <c:pt idx="30725">
                  <c:v>0.16619742400000001</c:v>
                </c:pt>
                <c:pt idx="30726">
                  <c:v>0.166190274</c:v>
                </c:pt>
                <c:pt idx="30727">
                  <c:v>0.16618311899999999</c:v>
                </c:pt>
                <c:pt idx="30728">
                  <c:v>0.16617595800000001</c:v>
                </c:pt>
                <c:pt idx="30729">
                  <c:v>0.16616879100000001</c:v>
                </c:pt>
                <c:pt idx="30730">
                  <c:v>0.16616161900000001</c:v>
                </c:pt>
                <c:pt idx="30731">
                  <c:v>0.16615444100000001</c:v>
                </c:pt>
                <c:pt idx="30732">
                  <c:v>0.16614725799999999</c:v>
                </c:pt>
                <c:pt idx="30733">
                  <c:v>0.166140069</c:v>
                </c:pt>
                <c:pt idx="30734">
                  <c:v>0.16613287400000001</c:v>
                </c:pt>
                <c:pt idx="30735">
                  <c:v>0.166125674</c:v>
                </c:pt>
                <c:pt idx="30736">
                  <c:v>0.16611846799999999</c:v>
                </c:pt>
                <c:pt idx="30737">
                  <c:v>0.16611125600000001</c:v>
                </c:pt>
                <c:pt idx="30738">
                  <c:v>0.16610403900000001</c:v>
                </c:pt>
                <c:pt idx="30739">
                  <c:v>0.16609681700000001</c:v>
                </c:pt>
                <c:pt idx="30740">
                  <c:v>0.16608958800000001</c:v>
                </c:pt>
                <c:pt idx="30741">
                  <c:v>0.16608235399999999</c:v>
                </c:pt>
                <c:pt idx="30742">
                  <c:v>0.166075115</c:v>
                </c:pt>
                <c:pt idx="30743">
                  <c:v>0.16606786900000001</c:v>
                </c:pt>
                <c:pt idx="30744">
                  <c:v>0.16606061799999999</c:v>
                </c:pt>
                <c:pt idx="30745">
                  <c:v>0.16605336200000001</c:v>
                </c:pt>
                <c:pt idx="30746">
                  <c:v>0.1660461</c:v>
                </c:pt>
                <c:pt idx="30747">
                  <c:v>0.166038832</c:v>
                </c:pt>
                <c:pt idx="30748">
                  <c:v>0.166031559</c:v>
                </c:pt>
                <c:pt idx="30749">
                  <c:v>0.16602428</c:v>
                </c:pt>
                <c:pt idx="30750">
                  <c:v>0.166016996</c:v>
                </c:pt>
                <c:pt idx="30751">
                  <c:v>0.16600970600000001</c:v>
                </c:pt>
                <c:pt idx="30752">
                  <c:v>0.16600240999999999</c:v>
                </c:pt>
                <c:pt idx="30753">
                  <c:v>0.165995109</c:v>
                </c:pt>
                <c:pt idx="30754">
                  <c:v>0.16598780199999999</c:v>
                </c:pt>
                <c:pt idx="30755">
                  <c:v>0.16598048900000001</c:v>
                </c:pt>
                <c:pt idx="30756">
                  <c:v>0.165973171</c:v>
                </c:pt>
                <c:pt idx="30757">
                  <c:v>0.165965848</c:v>
                </c:pt>
                <c:pt idx="30758">
                  <c:v>0.165958518</c:v>
                </c:pt>
                <c:pt idx="30759">
                  <c:v>0.165951183</c:v>
                </c:pt>
                <c:pt idx="30760">
                  <c:v>0.16594384300000001</c:v>
                </c:pt>
                <c:pt idx="30761">
                  <c:v>0.16593649699999999</c:v>
                </c:pt>
                <c:pt idx="30762">
                  <c:v>0.165929145</c:v>
                </c:pt>
                <c:pt idx="30763">
                  <c:v>0.16592178799999999</c:v>
                </c:pt>
                <c:pt idx="30764">
                  <c:v>0.165914425</c:v>
                </c:pt>
                <c:pt idx="30765">
                  <c:v>0.165907056</c:v>
                </c:pt>
                <c:pt idx="30766">
                  <c:v>0.16589968199999999</c:v>
                </c:pt>
                <c:pt idx="30767">
                  <c:v>0.16589230199999999</c:v>
                </c:pt>
                <c:pt idx="30768">
                  <c:v>0.16588491699999999</c:v>
                </c:pt>
                <c:pt idx="30769">
                  <c:v>0.165877526</c:v>
                </c:pt>
                <c:pt idx="30770">
                  <c:v>0.16587012900000001</c:v>
                </c:pt>
                <c:pt idx="30771">
                  <c:v>0.16586272699999999</c:v>
                </c:pt>
                <c:pt idx="30772">
                  <c:v>0.165855319</c:v>
                </c:pt>
                <c:pt idx="30773">
                  <c:v>0.16584790599999999</c:v>
                </c:pt>
                <c:pt idx="30774">
                  <c:v>0.16584048700000001</c:v>
                </c:pt>
                <c:pt idx="30775">
                  <c:v>0.165833063</c:v>
                </c:pt>
                <c:pt idx="30776">
                  <c:v>0.165825632</c:v>
                </c:pt>
                <c:pt idx="30777">
                  <c:v>0.165818197</c:v>
                </c:pt>
                <c:pt idx="30778">
                  <c:v>0.165810755</c:v>
                </c:pt>
                <c:pt idx="30779">
                  <c:v>0.16580330800000001</c:v>
                </c:pt>
                <c:pt idx="30780">
                  <c:v>0.16579585599999999</c:v>
                </c:pt>
                <c:pt idx="30781">
                  <c:v>0.165788398</c:v>
                </c:pt>
                <c:pt idx="30782">
                  <c:v>0.16578093399999999</c:v>
                </c:pt>
                <c:pt idx="30783">
                  <c:v>0.16577346500000001</c:v>
                </c:pt>
                <c:pt idx="30784">
                  <c:v>0.16576599</c:v>
                </c:pt>
                <c:pt idx="30785">
                  <c:v>0.165758509</c:v>
                </c:pt>
                <c:pt idx="30786">
                  <c:v>0.165751023</c:v>
                </c:pt>
                <c:pt idx="30787">
                  <c:v>0.165743532</c:v>
                </c:pt>
                <c:pt idx="30788">
                  <c:v>0.165736034</c:v>
                </c:pt>
                <c:pt idx="30789">
                  <c:v>0.16572853200000001</c:v>
                </c:pt>
                <c:pt idx="30790">
                  <c:v>0.165721023</c:v>
                </c:pt>
                <c:pt idx="30791">
                  <c:v>0.16571350900000001</c:v>
                </c:pt>
                <c:pt idx="30792">
                  <c:v>0.165705989</c:v>
                </c:pt>
                <c:pt idx="30793">
                  <c:v>0.16569846399999999</c:v>
                </c:pt>
                <c:pt idx="30794">
                  <c:v>0.16569093300000001</c:v>
                </c:pt>
                <c:pt idx="30795">
                  <c:v>0.16568339700000001</c:v>
                </c:pt>
                <c:pt idx="30796">
                  <c:v>0.16567585500000001</c:v>
                </c:pt>
                <c:pt idx="30797">
                  <c:v>0.16566830699999999</c:v>
                </c:pt>
                <c:pt idx="30798">
                  <c:v>0.16566075399999999</c:v>
                </c:pt>
                <c:pt idx="30799">
                  <c:v>0.165653196</c:v>
                </c:pt>
                <c:pt idx="30800">
                  <c:v>0.16564563099999999</c:v>
                </c:pt>
                <c:pt idx="30801">
                  <c:v>0.165638061</c:v>
                </c:pt>
                <c:pt idx="30802">
                  <c:v>0.16563048599999999</c:v>
                </c:pt>
                <c:pt idx="30803">
                  <c:v>0.16562290499999999</c:v>
                </c:pt>
                <c:pt idx="30804">
                  <c:v>0.16561531800000001</c:v>
                </c:pt>
                <c:pt idx="30805">
                  <c:v>0.16560772600000001</c:v>
                </c:pt>
                <c:pt idx="30806">
                  <c:v>0.16560012800000001</c:v>
                </c:pt>
                <c:pt idx="30807">
                  <c:v>0.16559252499999999</c:v>
                </c:pt>
                <c:pt idx="30808">
                  <c:v>0.165584916</c:v>
                </c:pt>
                <c:pt idx="30809">
                  <c:v>0.16557730100000001</c:v>
                </c:pt>
                <c:pt idx="30810">
                  <c:v>0.165569681</c:v>
                </c:pt>
                <c:pt idx="30811">
                  <c:v>0.16556205500000001</c:v>
                </c:pt>
                <c:pt idx="30812">
                  <c:v>0.16555442400000001</c:v>
                </c:pt>
                <c:pt idx="30813">
                  <c:v>0.165546787</c:v>
                </c:pt>
                <c:pt idx="30814">
                  <c:v>0.165539145</c:v>
                </c:pt>
                <c:pt idx="30815">
                  <c:v>0.165531497</c:v>
                </c:pt>
                <c:pt idx="30816">
                  <c:v>0.165523843</c:v>
                </c:pt>
                <c:pt idx="30817">
                  <c:v>0.16551618400000001</c:v>
                </c:pt>
                <c:pt idx="30818">
                  <c:v>0.16550851899999999</c:v>
                </c:pt>
                <c:pt idx="30819">
                  <c:v>0.16550084900000001</c:v>
                </c:pt>
                <c:pt idx="30820">
                  <c:v>0.16549317299999999</c:v>
                </c:pt>
                <c:pt idx="30821">
                  <c:v>0.16548549100000001</c:v>
                </c:pt>
                <c:pt idx="30822">
                  <c:v>0.16547780400000001</c:v>
                </c:pt>
                <c:pt idx="30823">
                  <c:v>0.165470111</c:v>
                </c:pt>
                <c:pt idx="30824">
                  <c:v>0.165462413</c:v>
                </c:pt>
                <c:pt idx="30825">
                  <c:v>0.16545470900000001</c:v>
                </c:pt>
                <c:pt idx="30826">
                  <c:v>0.16544700000000001</c:v>
                </c:pt>
                <c:pt idx="30827">
                  <c:v>0.16543928499999999</c:v>
                </c:pt>
                <c:pt idx="30828">
                  <c:v>0.165431565</c:v>
                </c:pt>
                <c:pt idx="30829">
                  <c:v>0.16542383899999999</c:v>
                </c:pt>
                <c:pt idx="30830">
                  <c:v>0.16541610700000001</c:v>
                </c:pt>
                <c:pt idx="30831">
                  <c:v>0.16540837</c:v>
                </c:pt>
                <c:pt idx="30832">
                  <c:v>0.16540062699999999</c:v>
                </c:pt>
                <c:pt idx="30833">
                  <c:v>0.16539287899999999</c:v>
                </c:pt>
                <c:pt idx="30834">
                  <c:v>0.16538512499999999</c:v>
                </c:pt>
                <c:pt idx="30835">
                  <c:v>0.165377365</c:v>
                </c:pt>
                <c:pt idx="30836">
                  <c:v>0.16536960000000001</c:v>
                </c:pt>
                <c:pt idx="30837">
                  <c:v>0.16536182999999999</c:v>
                </c:pt>
                <c:pt idx="30838">
                  <c:v>0.165354053</c:v>
                </c:pt>
                <c:pt idx="30839">
                  <c:v>0.16534627199999999</c:v>
                </c:pt>
                <c:pt idx="30840">
                  <c:v>0.16533848400000001</c:v>
                </c:pt>
                <c:pt idx="30841">
                  <c:v>0.165330691</c:v>
                </c:pt>
                <c:pt idx="30842">
                  <c:v>0.165322893</c:v>
                </c:pt>
                <c:pt idx="30843">
                  <c:v>0.165315089</c:v>
                </c:pt>
                <c:pt idx="30844">
                  <c:v>0.165307279</c:v>
                </c:pt>
                <c:pt idx="30845">
                  <c:v>0.16529946400000001</c:v>
                </c:pt>
                <c:pt idx="30846">
                  <c:v>0.16529164299999999</c:v>
                </c:pt>
                <c:pt idx="30847">
                  <c:v>0.165283817</c:v>
                </c:pt>
                <c:pt idx="30848">
                  <c:v>0.16527598499999999</c:v>
                </c:pt>
                <c:pt idx="30849">
                  <c:v>0.165268148</c:v>
                </c:pt>
                <c:pt idx="30850">
                  <c:v>0.165260305</c:v>
                </c:pt>
                <c:pt idx="30851">
                  <c:v>0.16525245599999999</c:v>
                </c:pt>
                <c:pt idx="30852">
                  <c:v>0.16524460199999999</c:v>
                </c:pt>
                <c:pt idx="30853">
                  <c:v>0.16523674299999999</c:v>
                </c:pt>
                <c:pt idx="30854">
                  <c:v>0.165228878</c:v>
                </c:pt>
                <c:pt idx="30855">
                  <c:v>0.165221007</c:v>
                </c:pt>
                <c:pt idx="30856">
                  <c:v>0.16521313100000001</c:v>
                </c:pt>
                <c:pt idx="30857">
                  <c:v>0.165205249</c:v>
                </c:pt>
                <c:pt idx="30858">
                  <c:v>0.16519736099999999</c:v>
                </c:pt>
                <c:pt idx="30859">
                  <c:v>0.16518946800000001</c:v>
                </c:pt>
                <c:pt idx="30860">
                  <c:v>0.16518157</c:v>
                </c:pt>
                <c:pt idx="30861">
                  <c:v>0.165173666</c:v>
                </c:pt>
                <c:pt idx="30862">
                  <c:v>0.165165756</c:v>
                </c:pt>
                <c:pt idx="30863">
                  <c:v>0.165157841</c:v>
                </c:pt>
                <c:pt idx="30864">
                  <c:v>0.16514992000000001</c:v>
                </c:pt>
                <c:pt idx="30865">
                  <c:v>0.16514199399999999</c:v>
                </c:pt>
                <c:pt idx="30866">
                  <c:v>0.165134062</c:v>
                </c:pt>
                <c:pt idx="30867">
                  <c:v>0.16512612400000001</c:v>
                </c:pt>
                <c:pt idx="30868">
                  <c:v>0.165118181</c:v>
                </c:pt>
                <c:pt idx="30869">
                  <c:v>0.165110233</c:v>
                </c:pt>
                <c:pt idx="30870">
                  <c:v>0.16510227899999999</c:v>
                </c:pt>
                <c:pt idx="30871">
                  <c:v>0.16509431899999999</c:v>
                </c:pt>
                <c:pt idx="30872">
                  <c:v>0.16508635399999999</c:v>
                </c:pt>
                <c:pt idx="30873">
                  <c:v>0.165078383</c:v>
                </c:pt>
                <c:pt idx="30874">
                  <c:v>0.165070407</c:v>
                </c:pt>
                <c:pt idx="30875">
                  <c:v>0.16506242500000001</c:v>
                </c:pt>
                <c:pt idx="30876">
                  <c:v>0.165054438</c:v>
                </c:pt>
                <c:pt idx="30877">
                  <c:v>0.16504644500000001</c:v>
                </c:pt>
                <c:pt idx="30878">
                  <c:v>0.165038447</c:v>
                </c:pt>
                <c:pt idx="30879">
                  <c:v>0.165030443</c:v>
                </c:pt>
                <c:pt idx="30880">
                  <c:v>0.165022433</c:v>
                </c:pt>
                <c:pt idx="30881">
                  <c:v>0.165014418</c:v>
                </c:pt>
                <c:pt idx="30882">
                  <c:v>0.165006398</c:v>
                </c:pt>
                <c:pt idx="30883">
                  <c:v>0.164998371</c:v>
                </c:pt>
                <c:pt idx="30884">
                  <c:v>0.16499034000000001</c:v>
                </c:pt>
                <c:pt idx="30885">
                  <c:v>0.164982302</c:v>
                </c:pt>
                <c:pt idx="30886">
                  <c:v>0.16497426000000001</c:v>
                </c:pt>
                <c:pt idx="30887">
                  <c:v>0.164966211</c:v>
                </c:pt>
                <c:pt idx="30888">
                  <c:v>0.16495815699999999</c:v>
                </c:pt>
                <c:pt idx="30889">
                  <c:v>0.16495009799999999</c:v>
                </c:pt>
                <c:pt idx="30890">
                  <c:v>0.16494203299999999</c:v>
                </c:pt>
                <c:pt idx="30891">
                  <c:v>0.16493396199999999</c:v>
                </c:pt>
                <c:pt idx="30892">
                  <c:v>0.16492588599999999</c:v>
                </c:pt>
                <c:pt idx="30893">
                  <c:v>0.164917805</c:v>
                </c:pt>
                <c:pt idx="30894">
                  <c:v>0.16490971800000001</c:v>
                </c:pt>
                <c:pt idx="30895">
                  <c:v>0.164901625</c:v>
                </c:pt>
                <c:pt idx="30896">
                  <c:v>0.16489352700000001</c:v>
                </c:pt>
                <c:pt idx="30897">
                  <c:v>0.164885423</c:v>
                </c:pt>
                <c:pt idx="30898">
                  <c:v>0.164877314</c:v>
                </c:pt>
                <c:pt idx="30899">
                  <c:v>0.16486919899999999</c:v>
                </c:pt>
                <c:pt idx="30900">
                  <c:v>0.16486107899999999</c:v>
                </c:pt>
                <c:pt idx="30901">
                  <c:v>0.164852953</c:v>
                </c:pt>
                <c:pt idx="30902">
                  <c:v>0.164844821</c:v>
                </c:pt>
                <c:pt idx="30903">
                  <c:v>0.16483668400000001</c:v>
                </c:pt>
                <c:pt idx="30904">
                  <c:v>0.16482854199999999</c:v>
                </c:pt>
                <c:pt idx="30905">
                  <c:v>0.16482039400000001</c:v>
                </c:pt>
                <c:pt idx="30906">
                  <c:v>0.16481224</c:v>
                </c:pt>
                <c:pt idx="30907">
                  <c:v>0.16480408099999999</c:v>
                </c:pt>
                <c:pt idx="30908">
                  <c:v>0.16479591699999999</c:v>
                </c:pt>
                <c:pt idx="30909">
                  <c:v>0.16478774700000001</c:v>
                </c:pt>
                <c:pt idx="30910">
                  <c:v>0.16477957100000001</c:v>
                </c:pt>
                <c:pt idx="30911">
                  <c:v>0.16477138999999999</c:v>
                </c:pt>
                <c:pt idx="30912">
                  <c:v>0.164763203</c:v>
                </c:pt>
                <c:pt idx="30913">
                  <c:v>0.16475501000000001</c:v>
                </c:pt>
                <c:pt idx="30914">
                  <c:v>0.16474681299999999</c:v>
                </c:pt>
                <c:pt idx="30915">
                  <c:v>0.16473860900000001</c:v>
                </c:pt>
                <c:pt idx="30916">
                  <c:v>0.1647304</c:v>
                </c:pt>
                <c:pt idx="30917">
                  <c:v>0.16472218599999999</c:v>
                </c:pt>
                <c:pt idx="30918">
                  <c:v>0.16471396599999999</c:v>
                </c:pt>
                <c:pt idx="30919">
                  <c:v>0.16470574099999999</c:v>
                </c:pt>
                <c:pt idx="30920">
                  <c:v>0.16469750999999999</c:v>
                </c:pt>
                <c:pt idx="30921">
                  <c:v>0.164689273</c:v>
                </c:pt>
                <c:pt idx="30922">
                  <c:v>0.16468103100000001</c:v>
                </c:pt>
                <c:pt idx="30923">
                  <c:v>0.16467278399999999</c:v>
                </c:pt>
                <c:pt idx="30924">
                  <c:v>0.164664531</c:v>
                </c:pt>
                <c:pt idx="30925">
                  <c:v>0.16465627199999999</c:v>
                </c:pt>
                <c:pt idx="30926">
                  <c:v>0.16464800800000001</c:v>
                </c:pt>
                <c:pt idx="30927">
                  <c:v>0.16463973900000001</c:v>
                </c:pt>
                <c:pt idx="30928">
                  <c:v>0.16463146400000001</c:v>
                </c:pt>
                <c:pt idx="30929">
                  <c:v>0.16462318300000001</c:v>
                </c:pt>
                <c:pt idx="30930">
                  <c:v>0.16461489700000001</c:v>
                </c:pt>
                <c:pt idx="30931">
                  <c:v>0.16460660499999999</c:v>
                </c:pt>
                <c:pt idx="30932">
                  <c:v>0.164598308</c:v>
                </c:pt>
                <c:pt idx="30933">
                  <c:v>0.16459000500000001</c:v>
                </c:pt>
                <c:pt idx="30934">
                  <c:v>0.164581697</c:v>
                </c:pt>
                <c:pt idx="30935">
                  <c:v>0.16457338299999999</c:v>
                </c:pt>
                <c:pt idx="30936">
                  <c:v>0.16456506400000001</c:v>
                </c:pt>
                <c:pt idx="30937">
                  <c:v>0.16455673900000001</c:v>
                </c:pt>
                <c:pt idx="30938">
                  <c:v>0.16454840800000001</c:v>
                </c:pt>
                <c:pt idx="30939">
                  <c:v>0.16454007300000001</c:v>
                </c:pt>
                <c:pt idx="30940">
                  <c:v>0.16453173099999999</c:v>
                </c:pt>
                <c:pt idx="30941">
                  <c:v>0.16452338399999999</c:v>
                </c:pt>
                <c:pt idx="30942">
                  <c:v>0.16451503200000001</c:v>
                </c:pt>
                <c:pt idx="30943">
                  <c:v>0.16450667399999999</c:v>
                </c:pt>
                <c:pt idx="30944">
                  <c:v>0.16449831100000001</c:v>
                </c:pt>
                <c:pt idx="30945">
                  <c:v>0.164489942</c:v>
                </c:pt>
                <c:pt idx="30946">
                  <c:v>0.164481567</c:v>
                </c:pt>
                <c:pt idx="30947">
                  <c:v>0.16447318699999999</c:v>
                </c:pt>
                <c:pt idx="30948">
                  <c:v>0.16446480199999999</c:v>
                </c:pt>
                <c:pt idx="30949">
                  <c:v>0.164456411</c:v>
                </c:pt>
                <c:pt idx="30950">
                  <c:v>0.164448015</c:v>
                </c:pt>
                <c:pt idx="30951">
                  <c:v>0.16443961300000001</c:v>
                </c:pt>
                <c:pt idx="30952">
                  <c:v>0.164431205</c:v>
                </c:pt>
                <c:pt idx="30953">
                  <c:v>0.16442279200000001</c:v>
                </c:pt>
                <c:pt idx="30954">
                  <c:v>0.164414374</c:v>
                </c:pt>
                <c:pt idx="30955">
                  <c:v>0.16440595</c:v>
                </c:pt>
                <c:pt idx="30956">
                  <c:v>0.16439751999999999</c:v>
                </c:pt>
                <c:pt idx="30957">
                  <c:v>0.16438908499999999</c:v>
                </c:pt>
                <c:pt idx="30958">
                  <c:v>0.16438064499999999</c:v>
                </c:pt>
                <c:pt idx="30959">
                  <c:v>0.164372199</c:v>
                </c:pt>
                <c:pt idx="30960">
                  <c:v>0.164363747</c:v>
                </c:pt>
                <c:pt idx="30961">
                  <c:v>0.16435528999999999</c:v>
                </c:pt>
                <c:pt idx="30962">
                  <c:v>0.164346827</c:v>
                </c:pt>
                <c:pt idx="30963">
                  <c:v>0.16433835899999999</c:v>
                </c:pt>
                <c:pt idx="30964">
                  <c:v>0.16432988600000001</c:v>
                </c:pt>
                <c:pt idx="30965">
                  <c:v>0.164321406</c:v>
                </c:pt>
                <c:pt idx="30966">
                  <c:v>0.164312922</c:v>
                </c:pt>
                <c:pt idx="30967">
                  <c:v>0.164304432</c:v>
                </c:pt>
                <c:pt idx="30968">
                  <c:v>0.164295936</c:v>
                </c:pt>
                <c:pt idx="30969">
                  <c:v>0.16428743500000001</c:v>
                </c:pt>
                <c:pt idx="30970">
                  <c:v>0.16427892899999999</c:v>
                </c:pt>
                <c:pt idx="30971">
                  <c:v>0.164270417</c:v>
                </c:pt>
                <c:pt idx="30972">
                  <c:v>0.16426189899999999</c:v>
                </c:pt>
                <c:pt idx="30973">
                  <c:v>0.16425337600000001</c:v>
                </c:pt>
                <c:pt idx="30974">
                  <c:v>0.164244847</c:v>
                </c:pt>
                <c:pt idx="30975">
                  <c:v>0.16423631299999999</c:v>
                </c:pt>
                <c:pt idx="30976">
                  <c:v>0.16422777399999999</c:v>
                </c:pt>
                <c:pt idx="30977">
                  <c:v>0.16421922899999999</c:v>
                </c:pt>
                <c:pt idx="30978">
                  <c:v>0.164210678</c:v>
                </c:pt>
                <c:pt idx="30979">
                  <c:v>0.16420212200000001</c:v>
                </c:pt>
                <c:pt idx="30980">
                  <c:v>0.16419356099999999</c:v>
                </c:pt>
                <c:pt idx="30981">
                  <c:v>0.164184994</c:v>
                </c:pt>
                <c:pt idx="30982">
                  <c:v>0.16417642099999999</c:v>
                </c:pt>
                <c:pt idx="30983">
                  <c:v>0.16416784300000001</c:v>
                </c:pt>
                <c:pt idx="30984">
                  <c:v>0.164159259</c:v>
                </c:pt>
                <c:pt idx="30985">
                  <c:v>0.16415067</c:v>
                </c:pt>
                <c:pt idx="30986">
                  <c:v>0.164142076</c:v>
                </c:pt>
                <c:pt idx="30987">
                  <c:v>0.164133476</c:v>
                </c:pt>
                <c:pt idx="30988">
                  <c:v>0.16412487000000001</c:v>
                </c:pt>
                <c:pt idx="30989">
                  <c:v>0.16411625899999999</c:v>
                </c:pt>
                <c:pt idx="30990">
                  <c:v>0.164107643</c:v>
                </c:pt>
                <c:pt idx="30991">
                  <c:v>0.16409902100000001</c:v>
                </c:pt>
                <c:pt idx="30992">
                  <c:v>0.164090394</c:v>
                </c:pt>
                <c:pt idx="30993">
                  <c:v>0.16408176099999999</c:v>
                </c:pt>
                <c:pt idx="30994">
                  <c:v>0.16407312199999999</c:v>
                </c:pt>
                <c:pt idx="30995">
                  <c:v>0.16406447800000001</c:v>
                </c:pt>
                <c:pt idx="30996">
                  <c:v>0.16405582899999999</c:v>
                </c:pt>
                <c:pt idx="30997">
                  <c:v>0.16404717399999999</c:v>
                </c:pt>
                <c:pt idx="30998">
                  <c:v>0.164038514</c:v>
                </c:pt>
                <c:pt idx="30999">
                  <c:v>0.16402984800000001</c:v>
                </c:pt>
                <c:pt idx="31000">
                  <c:v>0.16402117699999999</c:v>
                </c:pt>
                <c:pt idx="31001">
                  <c:v>0.16401250000000001</c:v>
                </c:pt>
                <c:pt idx="31002">
                  <c:v>0.164003818</c:v>
                </c:pt>
                <c:pt idx="31003">
                  <c:v>0.16399512999999999</c:v>
                </c:pt>
                <c:pt idx="31004">
                  <c:v>0.16398643700000001</c:v>
                </c:pt>
                <c:pt idx="31005">
                  <c:v>0.16397773800000001</c:v>
                </c:pt>
                <c:pt idx="31006">
                  <c:v>0.16396903400000001</c:v>
                </c:pt>
                <c:pt idx="31007">
                  <c:v>0.16396032399999999</c:v>
                </c:pt>
                <c:pt idx="31008">
                  <c:v>0.163951609</c:v>
                </c:pt>
                <c:pt idx="31009">
                  <c:v>0.16394288800000001</c:v>
                </c:pt>
                <c:pt idx="31010">
                  <c:v>0.16393416199999999</c:v>
                </c:pt>
                <c:pt idx="31011">
                  <c:v>0.16392543000000001</c:v>
                </c:pt>
                <c:pt idx="31012">
                  <c:v>0.163916693</c:v>
                </c:pt>
                <c:pt idx="31013">
                  <c:v>0.163907951</c:v>
                </c:pt>
                <c:pt idx="31014">
                  <c:v>0.16389920299999999</c:v>
                </c:pt>
                <c:pt idx="31015">
                  <c:v>0.16389044899999999</c:v>
                </c:pt>
                <c:pt idx="31016">
                  <c:v>0.16388169</c:v>
                </c:pt>
                <c:pt idx="31017">
                  <c:v>0.163872926</c:v>
                </c:pt>
                <c:pt idx="31018">
                  <c:v>0.16386415600000001</c:v>
                </c:pt>
                <c:pt idx="31019">
                  <c:v>0.16385537999999999</c:v>
                </c:pt>
                <c:pt idx="31020">
                  <c:v>0.16384659900000001</c:v>
                </c:pt>
                <c:pt idx="31021">
                  <c:v>0.163837813</c:v>
                </c:pt>
                <c:pt idx="31022">
                  <c:v>0.16382902099999999</c:v>
                </c:pt>
                <c:pt idx="31023">
                  <c:v>0.16382022399999999</c:v>
                </c:pt>
                <c:pt idx="31024">
                  <c:v>0.16381142100000001</c:v>
                </c:pt>
                <c:pt idx="31025">
                  <c:v>0.16380261300000001</c:v>
                </c:pt>
                <c:pt idx="31026">
                  <c:v>0.16379379899999999</c:v>
                </c:pt>
                <c:pt idx="31027">
                  <c:v>0.16378498</c:v>
                </c:pt>
                <c:pt idx="31028">
                  <c:v>0.16377615500000001</c:v>
                </c:pt>
                <c:pt idx="31029">
                  <c:v>0.16376732499999999</c:v>
                </c:pt>
                <c:pt idx="31030">
                  <c:v>0.16375848900000001</c:v>
                </c:pt>
                <c:pt idx="31031">
                  <c:v>0.163749648</c:v>
                </c:pt>
                <c:pt idx="31032">
                  <c:v>0.16374080199999999</c:v>
                </c:pt>
                <c:pt idx="31033">
                  <c:v>0.16373194999999999</c:v>
                </c:pt>
                <c:pt idx="31034">
                  <c:v>0.16372309199999999</c:v>
                </c:pt>
                <c:pt idx="31035">
                  <c:v>0.16371422899999999</c:v>
                </c:pt>
                <c:pt idx="31036">
                  <c:v>0.16370536099999999</c:v>
                </c:pt>
                <c:pt idx="31037">
                  <c:v>0.163696487</c:v>
                </c:pt>
                <c:pt idx="31038">
                  <c:v>0.16368760800000001</c:v>
                </c:pt>
                <c:pt idx="31039">
                  <c:v>0.163678723</c:v>
                </c:pt>
                <c:pt idx="31040">
                  <c:v>0.16366983299999999</c:v>
                </c:pt>
                <c:pt idx="31041">
                  <c:v>0.16366093700000001</c:v>
                </c:pt>
                <c:pt idx="31042">
                  <c:v>0.163652036</c:v>
                </c:pt>
                <c:pt idx="31043">
                  <c:v>0.163643129</c:v>
                </c:pt>
                <c:pt idx="31044">
                  <c:v>0.163634217</c:v>
                </c:pt>
                <c:pt idx="31045">
                  <c:v>0.163625299</c:v>
                </c:pt>
                <c:pt idx="31046">
                  <c:v>0.16361637600000001</c:v>
                </c:pt>
                <c:pt idx="31047">
                  <c:v>0.16360744799999999</c:v>
                </c:pt>
                <c:pt idx="31048">
                  <c:v>0.163598514</c:v>
                </c:pt>
                <c:pt idx="31049">
                  <c:v>0.16358957499999999</c:v>
                </c:pt>
                <c:pt idx="31050">
                  <c:v>0.16358063</c:v>
                </c:pt>
                <c:pt idx="31051">
                  <c:v>0.163571679</c:v>
                </c:pt>
                <c:pt idx="31052">
                  <c:v>0.16356272399999999</c:v>
                </c:pt>
                <c:pt idx="31053">
                  <c:v>0.16355376199999999</c:v>
                </c:pt>
                <c:pt idx="31054">
                  <c:v>0.16354479599999999</c:v>
                </c:pt>
                <c:pt idx="31055">
                  <c:v>0.163535824</c:v>
                </c:pt>
                <c:pt idx="31056">
                  <c:v>0.163526846</c:v>
                </c:pt>
                <c:pt idx="31057">
                  <c:v>0.16351786300000001</c:v>
                </c:pt>
                <c:pt idx="31058">
                  <c:v>0.163508874</c:v>
                </c:pt>
                <c:pt idx="31059">
                  <c:v>0.16349987999999999</c:v>
                </c:pt>
                <c:pt idx="31060">
                  <c:v>0.163490881</c:v>
                </c:pt>
                <c:pt idx="31061">
                  <c:v>0.163481876</c:v>
                </c:pt>
                <c:pt idx="31062">
                  <c:v>0.16347286599999999</c:v>
                </c:pt>
                <c:pt idx="31063">
                  <c:v>0.16346384999999999</c:v>
                </c:pt>
                <c:pt idx="31064">
                  <c:v>0.163454829</c:v>
                </c:pt>
                <c:pt idx="31065">
                  <c:v>0.163445802</c:v>
                </c:pt>
                <c:pt idx="31066">
                  <c:v>0.16343677000000001</c:v>
                </c:pt>
                <c:pt idx="31067">
                  <c:v>0.16342773199999999</c:v>
                </c:pt>
                <c:pt idx="31068">
                  <c:v>0.16341868900000001</c:v>
                </c:pt>
                <c:pt idx="31069">
                  <c:v>0.16340964099999999</c:v>
                </c:pt>
                <c:pt idx="31070">
                  <c:v>0.16340058700000001</c:v>
                </c:pt>
                <c:pt idx="31071">
                  <c:v>0.16339152700000001</c:v>
                </c:pt>
                <c:pt idx="31072">
                  <c:v>0.16338246300000001</c:v>
                </c:pt>
                <c:pt idx="31073">
                  <c:v>0.16337339200000001</c:v>
                </c:pt>
                <c:pt idx="31074">
                  <c:v>0.16336431700000001</c:v>
                </c:pt>
                <c:pt idx="31075">
                  <c:v>0.16335523599999999</c:v>
                </c:pt>
                <c:pt idx="31076">
                  <c:v>0.163346149</c:v>
                </c:pt>
                <c:pt idx="31077">
                  <c:v>0.16333705700000001</c:v>
                </c:pt>
                <c:pt idx="31078">
                  <c:v>0.16332795999999999</c:v>
                </c:pt>
                <c:pt idx="31079">
                  <c:v>0.16331885700000001</c:v>
                </c:pt>
                <c:pt idx="31080">
                  <c:v>0.163309748</c:v>
                </c:pt>
                <c:pt idx="31081">
                  <c:v>0.163300634</c:v>
                </c:pt>
                <c:pt idx="31082">
                  <c:v>0.163291515</c:v>
                </c:pt>
                <c:pt idx="31083">
                  <c:v>0.16328239</c:v>
                </c:pt>
                <c:pt idx="31084">
                  <c:v>0.16327326</c:v>
                </c:pt>
                <c:pt idx="31085">
                  <c:v>0.16326412500000001</c:v>
                </c:pt>
                <c:pt idx="31086">
                  <c:v>0.16325498399999999</c:v>
                </c:pt>
                <c:pt idx="31087">
                  <c:v>0.163245837</c:v>
                </c:pt>
                <c:pt idx="31088">
                  <c:v>0.16323668499999999</c:v>
                </c:pt>
                <c:pt idx="31089">
                  <c:v>0.16322752800000001</c:v>
                </c:pt>
                <c:pt idx="31090">
                  <c:v>0.163218365</c:v>
                </c:pt>
                <c:pt idx="31091">
                  <c:v>0.163209197</c:v>
                </c:pt>
                <c:pt idx="31092">
                  <c:v>0.163200023</c:v>
                </c:pt>
                <c:pt idx="31093">
                  <c:v>0.163190844</c:v>
                </c:pt>
                <c:pt idx="31094">
                  <c:v>0.16318166000000001</c:v>
                </c:pt>
                <c:pt idx="31095">
                  <c:v>0.16317246999999999</c:v>
                </c:pt>
                <c:pt idx="31096">
                  <c:v>0.163163275</c:v>
                </c:pt>
                <c:pt idx="31097">
                  <c:v>0.16315407400000001</c:v>
                </c:pt>
                <c:pt idx="31098">
                  <c:v>0.163144868</c:v>
                </c:pt>
                <c:pt idx="31099">
                  <c:v>0.16313565599999999</c:v>
                </c:pt>
                <c:pt idx="31100">
                  <c:v>0.16312643900000001</c:v>
                </c:pt>
                <c:pt idx="31101">
                  <c:v>0.16311721600000001</c:v>
                </c:pt>
                <c:pt idx="31102">
                  <c:v>0.16310798900000001</c:v>
                </c:pt>
                <c:pt idx="31103">
                  <c:v>0.16309875500000001</c:v>
                </c:pt>
                <c:pt idx="31104">
                  <c:v>0.16308951599999999</c:v>
                </c:pt>
                <c:pt idx="31105">
                  <c:v>0.163080272</c:v>
                </c:pt>
                <c:pt idx="31106">
                  <c:v>0.16307102200000001</c:v>
                </c:pt>
                <c:pt idx="31107">
                  <c:v>0.163061767</c:v>
                </c:pt>
                <c:pt idx="31108">
                  <c:v>0.16305250700000001</c:v>
                </c:pt>
                <c:pt idx="31109">
                  <c:v>0.16304324100000001</c:v>
                </c:pt>
                <c:pt idx="31110">
                  <c:v>0.163033969</c:v>
                </c:pt>
                <c:pt idx="31111">
                  <c:v>0.163024692</c:v>
                </c:pt>
                <c:pt idx="31112">
                  <c:v>0.16301541</c:v>
                </c:pt>
                <c:pt idx="31113">
                  <c:v>0.163006123</c:v>
                </c:pt>
                <c:pt idx="31114">
                  <c:v>0.16299683000000001</c:v>
                </c:pt>
                <c:pt idx="31115">
                  <c:v>0.16298753099999999</c:v>
                </c:pt>
                <c:pt idx="31116">
                  <c:v>0.162978227</c:v>
                </c:pt>
                <c:pt idx="31117">
                  <c:v>0.16296891799999999</c:v>
                </c:pt>
                <c:pt idx="31118">
                  <c:v>0.16295960300000001</c:v>
                </c:pt>
                <c:pt idx="31119">
                  <c:v>0.162950283</c:v>
                </c:pt>
                <c:pt idx="31120">
                  <c:v>0.162940957</c:v>
                </c:pt>
                <c:pt idx="31121">
                  <c:v>0.162931626</c:v>
                </c:pt>
                <c:pt idx="31122">
                  <c:v>0.16292229</c:v>
                </c:pt>
                <c:pt idx="31123">
                  <c:v>0.162912948</c:v>
                </c:pt>
                <c:pt idx="31124">
                  <c:v>0.16290360100000001</c:v>
                </c:pt>
                <c:pt idx="31125">
                  <c:v>0.16289424799999999</c:v>
                </c:pt>
                <c:pt idx="31126">
                  <c:v>0.16288489</c:v>
                </c:pt>
                <c:pt idx="31127">
                  <c:v>0.16287552599999999</c:v>
                </c:pt>
                <c:pt idx="31128">
                  <c:v>0.16286615700000001</c:v>
                </c:pt>
                <c:pt idx="31129">
                  <c:v>0.162856783</c:v>
                </c:pt>
                <c:pt idx="31130">
                  <c:v>0.162847403</c:v>
                </c:pt>
                <c:pt idx="31131">
                  <c:v>0.162838018</c:v>
                </c:pt>
                <c:pt idx="31132">
                  <c:v>0.162828627</c:v>
                </c:pt>
                <c:pt idx="31133">
                  <c:v>0.16281923100000001</c:v>
                </c:pt>
                <c:pt idx="31134">
                  <c:v>0.16280982999999999</c:v>
                </c:pt>
                <c:pt idx="31135">
                  <c:v>0.162800423</c:v>
                </c:pt>
                <c:pt idx="31136">
                  <c:v>0.16279101100000001</c:v>
                </c:pt>
                <c:pt idx="31137">
                  <c:v>0.162781593</c:v>
                </c:pt>
                <c:pt idx="31138">
                  <c:v>0.16277216999999999</c:v>
                </c:pt>
                <c:pt idx="31139">
                  <c:v>0.16276274199999999</c:v>
                </c:pt>
                <c:pt idx="31140">
                  <c:v>0.16275330800000001</c:v>
                </c:pt>
                <c:pt idx="31141">
                  <c:v>0.16274386800000001</c:v>
                </c:pt>
                <c:pt idx="31142">
                  <c:v>0.16273442399999999</c:v>
                </c:pt>
                <c:pt idx="31143">
                  <c:v>0.16272497399999999</c:v>
                </c:pt>
                <c:pt idx="31144">
                  <c:v>0.162715518</c:v>
                </c:pt>
                <c:pt idx="31145">
                  <c:v>0.16270605699999999</c:v>
                </c:pt>
                <c:pt idx="31146">
                  <c:v>0.162696591</c:v>
                </c:pt>
                <c:pt idx="31147">
                  <c:v>0.16268711899999999</c:v>
                </c:pt>
                <c:pt idx="31148">
                  <c:v>0.16267764200000001</c:v>
                </c:pt>
                <c:pt idx="31149">
                  <c:v>0.16266815900000001</c:v>
                </c:pt>
                <c:pt idx="31150">
                  <c:v>0.162658671</c:v>
                </c:pt>
                <c:pt idx="31151">
                  <c:v>0.16264917800000001</c:v>
                </c:pt>
                <c:pt idx="31152">
                  <c:v>0.16263967900000001</c:v>
                </c:pt>
                <c:pt idx="31153">
                  <c:v>0.16263017499999999</c:v>
                </c:pt>
                <c:pt idx="31154">
                  <c:v>0.162620665</c:v>
                </c:pt>
                <c:pt idx="31155">
                  <c:v>0.16261115000000001</c:v>
                </c:pt>
                <c:pt idx="31156">
                  <c:v>0.16260163</c:v>
                </c:pt>
                <c:pt idx="31157">
                  <c:v>0.16259210399999999</c:v>
                </c:pt>
                <c:pt idx="31158">
                  <c:v>0.16258257300000001</c:v>
                </c:pt>
                <c:pt idx="31159">
                  <c:v>0.162573036</c:v>
                </c:pt>
                <c:pt idx="31160">
                  <c:v>0.162563494</c:v>
                </c:pt>
                <c:pt idx="31161">
                  <c:v>0.162553947</c:v>
                </c:pt>
                <c:pt idx="31162">
                  <c:v>0.16254439400000001</c:v>
                </c:pt>
                <c:pt idx="31163">
                  <c:v>0.16253483599999999</c:v>
                </c:pt>
                <c:pt idx="31164">
                  <c:v>0.162525273</c:v>
                </c:pt>
                <c:pt idx="31165">
                  <c:v>0.16251570400000001</c:v>
                </c:pt>
                <c:pt idx="31166">
                  <c:v>0.162506129</c:v>
                </c:pt>
                <c:pt idx="31167">
                  <c:v>0.16249654899999999</c:v>
                </c:pt>
                <c:pt idx="31168">
                  <c:v>0.16248696400000001</c:v>
                </c:pt>
                <c:pt idx="31169">
                  <c:v>0.16247737400000001</c:v>
                </c:pt>
                <c:pt idx="31170">
                  <c:v>0.16246777800000001</c:v>
                </c:pt>
                <c:pt idx="31171">
                  <c:v>0.16245817700000001</c:v>
                </c:pt>
                <c:pt idx="31172">
                  <c:v>0.16244856999999999</c:v>
                </c:pt>
                <c:pt idx="31173">
                  <c:v>0.16243895799999999</c:v>
                </c:pt>
                <c:pt idx="31174">
                  <c:v>0.16242934000000001</c:v>
                </c:pt>
                <c:pt idx="31175">
                  <c:v>0.16241971699999999</c:v>
                </c:pt>
                <c:pt idx="31176">
                  <c:v>0.16241008900000001</c:v>
                </c:pt>
                <c:pt idx="31177">
                  <c:v>0.162400455</c:v>
                </c:pt>
                <c:pt idx="31178">
                  <c:v>0.16239081599999999</c:v>
                </c:pt>
                <c:pt idx="31179">
                  <c:v>0.16238117199999999</c:v>
                </c:pt>
                <c:pt idx="31180">
                  <c:v>0.16237152199999999</c:v>
                </c:pt>
                <c:pt idx="31181">
                  <c:v>0.16236186699999999</c:v>
                </c:pt>
                <c:pt idx="31182">
                  <c:v>0.162352206</c:v>
                </c:pt>
                <c:pt idx="31183">
                  <c:v>0.16234254000000001</c:v>
                </c:pt>
                <c:pt idx="31184">
                  <c:v>0.16233286899999999</c:v>
                </c:pt>
                <c:pt idx="31185">
                  <c:v>0.16232319200000001</c:v>
                </c:pt>
                <c:pt idx="31186">
                  <c:v>0.16231350999999999</c:v>
                </c:pt>
                <c:pt idx="31187">
                  <c:v>0.16230382199999999</c:v>
                </c:pt>
                <c:pt idx="31188">
                  <c:v>0.16229412900000001</c:v>
                </c:pt>
                <c:pt idx="31189">
                  <c:v>0.16228443100000001</c:v>
                </c:pt>
                <c:pt idx="31190">
                  <c:v>0.16227472700000001</c:v>
                </c:pt>
                <c:pt idx="31191">
                  <c:v>0.16226501800000001</c:v>
                </c:pt>
                <c:pt idx="31192">
                  <c:v>0.16225530399999999</c:v>
                </c:pt>
                <c:pt idx="31193">
                  <c:v>0.162245584</c:v>
                </c:pt>
                <c:pt idx="31194">
                  <c:v>0.16223585900000001</c:v>
                </c:pt>
                <c:pt idx="31195">
                  <c:v>0.162226128</c:v>
                </c:pt>
                <c:pt idx="31196">
                  <c:v>0.16221639199999999</c:v>
                </c:pt>
                <c:pt idx="31197">
                  <c:v>0.16220665100000001</c:v>
                </c:pt>
                <c:pt idx="31198">
                  <c:v>0.162196904</c:v>
                </c:pt>
                <c:pt idx="31199">
                  <c:v>0.162187152</c:v>
                </c:pt>
                <c:pt idx="31200">
                  <c:v>0.162177394</c:v>
                </c:pt>
                <c:pt idx="31201">
                  <c:v>0.16216763100000001</c:v>
                </c:pt>
                <c:pt idx="31202">
                  <c:v>0.16215786300000001</c:v>
                </c:pt>
                <c:pt idx="31203">
                  <c:v>0.16214808999999999</c:v>
                </c:pt>
                <c:pt idx="31204">
                  <c:v>0.16213831100000001</c:v>
                </c:pt>
                <c:pt idx="31205">
                  <c:v>0.162128526</c:v>
                </c:pt>
                <c:pt idx="31206">
                  <c:v>0.16211873600000001</c:v>
                </c:pt>
                <c:pt idx="31207">
                  <c:v>0.16210894100000001</c:v>
                </c:pt>
                <c:pt idx="31208">
                  <c:v>0.162099141</c:v>
                </c:pt>
                <c:pt idx="31209">
                  <c:v>0.162089335</c:v>
                </c:pt>
                <c:pt idx="31210">
                  <c:v>0.162079524</c:v>
                </c:pt>
                <c:pt idx="31211">
                  <c:v>0.16206970700000001</c:v>
                </c:pt>
                <c:pt idx="31212">
                  <c:v>0.16205988499999999</c:v>
                </c:pt>
                <c:pt idx="31213">
                  <c:v>0.162050058</c:v>
                </c:pt>
                <c:pt idx="31214">
                  <c:v>0.16204022500000001</c:v>
                </c:pt>
                <c:pt idx="31215">
                  <c:v>0.162030387</c:v>
                </c:pt>
                <c:pt idx="31216">
                  <c:v>0.16202054399999999</c:v>
                </c:pt>
                <c:pt idx="31217">
                  <c:v>0.16201069500000001</c:v>
                </c:pt>
                <c:pt idx="31218">
                  <c:v>0.16200084100000001</c:v>
                </c:pt>
                <c:pt idx="31219">
                  <c:v>0.16199098100000001</c:v>
                </c:pt>
                <c:pt idx="31220">
                  <c:v>0.16198111600000001</c:v>
                </c:pt>
                <c:pt idx="31221">
                  <c:v>0.16197124600000001</c:v>
                </c:pt>
                <c:pt idx="31222">
                  <c:v>0.16196137099999999</c:v>
                </c:pt>
                <c:pt idx="31223">
                  <c:v>0.16195149</c:v>
                </c:pt>
                <c:pt idx="31224">
                  <c:v>0.16194160299999999</c:v>
                </c:pt>
                <c:pt idx="31225">
                  <c:v>0.16193171100000001</c:v>
                </c:pt>
                <c:pt idx="31226">
                  <c:v>0.161921814</c:v>
                </c:pt>
                <c:pt idx="31227">
                  <c:v>0.16191191199999999</c:v>
                </c:pt>
                <c:pt idx="31228">
                  <c:v>0.16190200399999999</c:v>
                </c:pt>
                <c:pt idx="31229">
                  <c:v>0.16189209099999999</c:v>
                </c:pt>
                <c:pt idx="31230">
                  <c:v>0.16188217199999999</c:v>
                </c:pt>
                <c:pt idx="31231">
                  <c:v>0.161872248</c:v>
                </c:pt>
                <c:pt idx="31232">
                  <c:v>0.161862319</c:v>
                </c:pt>
                <c:pt idx="31233">
                  <c:v>0.16185238399999999</c:v>
                </c:pt>
                <c:pt idx="31234">
                  <c:v>0.161842444</c:v>
                </c:pt>
                <c:pt idx="31235">
                  <c:v>0.16183249899999999</c:v>
                </c:pt>
                <c:pt idx="31236">
                  <c:v>0.16182254900000001</c:v>
                </c:pt>
                <c:pt idx="31237">
                  <c:v>0.16181259200000001</c:v>
                </c:pt>
                <c:pt idx="31238">
                  <c:v>0.161802631</c:v>
                </c:pt>
                <c:pt idx="31239">
                  <c:v>0.161792664</c:v>
                </c:pt>
                <c:pt idx="31240">
                  <c:v>0.16178269200000001</c:v>
                </c:pt>
                <c:pt idx="31241">
                  <c:v>0.16177271500000001</c:v>
                </c:pt>
                <c:pt idx="31242">
                  <c:v>0.16176273199999999</c:v>
                </c:pt>
                <c:pt idx="31243">
                  <c:v>0.161752744</c:v>
                </c:pt>
                <c:pt idx="31244">
                  <c:v>0.16174274999999999</c:v>
                </c:pt>
                <c:pt idx="31245">
                  <c:v>0.16173275100000001</c:v>
                </c:pt>
                <c:pt idx="31246">
                  <c:v>0.161722747</c:v>
                </c:pt>
                <c:pt idx="31247">
                  <c:v>0.16171273799999999</c:v>
                </c:pt>
                <c:pt idx="31248">
                  <c:v>0.16170272299999999</c:v>
                </c:pt>
                <c:pt idx="31249">
                  <c:v>0.16169270199999999</c:v>
                </c:pt>
                <c:pt idx="31250">
                  <c:v>0.161682677</c:v>
                </c:pt>
                <c:pt idx="31251">
                  <c:v>0.161672646</c:v>
                </c:pt>
                <c:pt idx="31252">
                  <c:v>0.16166260900000001</c:v>
                </c:pt>
                <c:pt idx="31253">
                  <c:v>0.161652568</c:v>
                </c:pt>
                <c:pt idx="31254">
                  <c:v>0.16164252100000001</c:v>
                </c:pt>
                <c:pt idx="31255">
                  <c:v>0.161632468</c:v>
                </c:pt>
                <c:pt idx="31256">
                  <c:v>0.16162241099999999</c:v>
                </c:pt>
                <c:pt idx="31257">
                  <c:v>0.16161234799999999</c:v>
                </c:pt>
                <c:pt idx="31258">
                  <c:v>0.16160227899999999</c:v>
                </c:pt>
                <c:pt idx="31259">
                  <c:v>0.16159220599999999</c:v>
                </c:pt>
                <c:pt idx="31260">
                  <c:v>0.16158212599999999</c:v>
                </c:pt>
                <c:pt idx="31261">
                  <c:v>0.161572042</c:v>
                </c:pt>
                <c:pt idx="31262">
                  <c:v>0.16156195200000001</c:v>
                </c:pt>
                <c:pt idx="31263">
                  <c:v>0.16155185699999999</c:v>
                </c:pt>
                <c:pt idx="31264">
                  <c:v>0.16154175700000001</c:v>
                </c:pt>
                <c:pt idx="31265">
                  <c:v>0.161531651</c:v>
                </c:pt>
                <c:pt idx="31266">
                  <c:v>0.16152153999999999</c:v>
                </c:pt>
                <c:pt idx="31267">
                  <c:v>0.16151142299999999</c:v>
                </c:pt>
                <c:pt idx="31268">
                  <c:v>0.16150130200000001</c:v>
                </c:pt>
                <c:pt idx="31269">
                  <c:v>0.16149117499999999</c:v>
                </c:pt>
                <c:pt idx="31270">
                  <c:v>0.16148104199999999</c:v>
                </c:pt>
                <c:pt idx="31271">
                  <c:v>0.161470904</c:v>
                </c:pt>
                <c:pt idx="31272">
                  <c:v>0.16146076100000001</c:v>
                </c:pt>
                <c:pt idx="31273">
                  <c:v>0.16145061199999999</c:v>
                </c:pt>
                <c:pt idx="31274">
                  <c:v>0.16144045800000001</c:v>
                </c:pt>
                <c:pt idx="31275">
                  <c:v>0.161430299</c:v>
                </c:pt>
                <c:pt idx="31276">
                  <c:v>0.16142013499999999</c:v>
                </c:pt>
                <c:pt idx="31277">
                  <c:v>0.16140996499999999</c:v>
                </c:pt>
                <c:pt idx="31278">
                  <c:v>0.16139978999999999</c:v>
                </c:pt>
                <c:pt idx="31279">
                  <c:v>0.16138960899999999</c:v>
                </c:pt>
                <c:pt idx="31280">
                  <c:v>0.16137942399999999</c:v>
                </c:pt>
                <c:pt idx="31281">
                  <c:v>0.161369232</c:v>
                </c:pt>
                <c:pt idx="31282">
                  <c:v>0.16135903600000001</c:v>
                </c:pt>
                <c:pt idx="31283">
                  <c:v>0.161348834</c:v>
                </c:pt>
                <c:pt idx="31284">
                  <c:v>0.16133862700000001</c:v>
                </c:pt>
                <c:pt idx="31285">
                  <c:v>0.161328415</c:v>
                </c:pt>
                <c:pt idx="31286">
                  <c:v>0.161318197</c:v>
                </c:pt>
                <c:pt idx="31287">
                  <c:v>0.16130797399999999</c:v>
                </c:pt>
                <c:pt idx="31288">
                  <c:v>0.16129774499999999</c:v>
                </c:pt>
                <c:pt idx="31289">
                  <c:v>0.16128751099999999</c:v>
                </c:pt>
                <c:pt idx="31290">
                  <c:v>0.161277272</c:v>
                </c:pt>
                <c:pt idx="31291">
                  <c:v>0.16126702800000001</c:v>
                </c:pt>
                <c:pt idx="31292">
                  <c:v>0.16125677799999999</c:v>
                </c:pt>
                <c:pt idx="31293">
                  <c:v>0.161246523</c:v>
                </c:pt>
                <c:pt idx="31294">
                  <c:v>0.16123626299999999</c:v>
                </c:pt>
                <c:pt idx="31295">
                  <c:v>0.16122599700000001</c:v>
                </c:pt>
                <c:pt idx="31296">
                  <c:v>0.161215725</c:v>
                </c:pt>
                <c:pt idx="31297">
                  <c:v>0.161205449</c:v>
                </c:pt>
                <c:pt idx="31298">
                  <c:v>0.161195167</c:v>
                </c:pt>
                <c:pt idx="31299">
                  <c:v>0.16118488</c:v>
                </c:pt>
                <c:pt idx="31300">
                  <c:v>0.16117458800000001</c:v>
                </c:pt>
                <c:pt idx="31301">
                  <c:v>0.16116428999999999</c:v>
                </c:pt>
                <c:pt idx="31302">
                  <c:v>0.161153987</c:v>
                </c:pt>
                <c:pt idx="31303">
                  <c:v>0.16114367900000001</c:v>
                </c:pt>
                <c:pt idx="31304">
                  <c:v>0.161133365</c:v>
                </c:pt>
                <c:pt idx="31305">
                  <c:v>0.16112304599999999</c:v>
                </c:pt>
                <c:pt idx="31306">
                  <c:v>0.16111272200000001</c:v>
                </c:pt>
                <c:pt idx="31307">
                  <c:v>0.16110239300000001</c:v>
                </c:pt>
                <c:pt idx="31308">
                  <c:v>0.16109205800000001</c:v>
                </c:pt>
                <c:pt idx="31309">
                  <c:v>0.16108171800000001</c:v>
                </c:pt>
                <c:pt idx="31310">
                  <c:v>0.16107137199999999</c:v>
                </c:pt>
                <c:pt idx="31311">
                  <c:v>0.161061021</c:v>
                </c:pt>
                <c:pt idx="31312">
                  <c:v>0.16105066500000001</c:v>
                </c:pt>
                <c:pt idx="31313">
                  <c:v>0.161040304</c:v>
                </c:pt>
                <c:pt idx="31314">
                  <c:v>0.16102993700000001</c:v>
                </c:pt>
                <c:pt idx="31315">
                  <c:v>0.161019565</c:v>
                </c:pt>
                <c:pt idx="31316">
                  <c:v>0.161009187</c:v>
                </c:pt>
                <c:pt idx="31317">
                  <c:v>0.16099880499999999</c:v>
                </c:pt>
                <c:pt idx="31318">
                  <c:v>0.16098841699999999</c:v>
                </c:pt>
                <c:pt idx="31319">
                  <c:v>0.160978023</c:v>
                </c:pt>
                <c:pt idx="31320">
                  <c:v>0.160967624</c:v>
                </c:pt>
                <c:pt idx="31321">
                  <c:v>0.16095722000000001</c:v>
                </c:pt>
                <c:pt idx="31322">
                  <c:v>0.160946811</c:v>
                </c:pt>
                <c:pt idx="31323">
                  <c:v>0.16093639700000001</c:v>
                </c:pt>
                <c:pt idx="31324">
                  <c:v>0.160925977</c:v>
                </c:pt>
                <c:pt idx="31325">
                  <c:v>0.16091555199999999</c:v>
                </c:pt>
                <c:pt idx="31326">
                  <c:v>0.16090512100000001</c:v>
                </c:pt>
                <c:pt idx="31327">
                  <c:v>0.16089468500000001</c:v>
                </c:pt>
                <c:pt idx="31328">
                  <c:v>0.16088424400000001</c:v>
                </c:pt>
                <c:pt idx="31329">
                  <c:v>0.16087379800000001</c:v>
                </c:pt>
                <c:pt idx="31330">
                  <c:v>0.16086334599999999</c:v>
                </c:pt>
                <c:pt idx="31331">
                  <c:v>0.160852889</c:v>
                </c:pt>
                <c:pt idx="31332">
                  <c:v>0.16084242700000001</c:v>
                </c:pt>
                <c:pt idx="31333">
                  <c:v>0.160831959</c:v>
                </c:pt>
                <c:pt idx="31334">
                  <c:v>0.16082148600000001</c:v>
                </c:pt>
                <c:pt idx="31335">
                  <c:v>0.16081100800000001</c:v>
                </c:pt>
                <c:pt idx="31336">
                  <c:v>0.160800524</c:v>
                </c:pt>
                <c:pt idx="31337">
                  <c:v>0.160790036</c:v>
                </c:pt>
                <c:pt idx="31338">
                  <c:v>0.160779542</c:v>
                </c:pt>
                <c:pt idx="31339">
                  <c:v>0.160769042</c:v>
                </c:pt>
                <c:pt idx="31340">
                  <c:v>0.16075853700000001</c:v>
                </c:pt>
                <c:pt idx="31341">
                  <c:v>0.16074802699999999</c:v>
                </c:pt>
                <c:pt idx="31342">
                  <c:v>0.160737512</c:v>
                </c:pt>
                <c:pt idx="31343">
                  <c:v>0.16072699200000001</c:v>
                </c:pt>
                <c:pt idx="31344">
                  <c:v>0.160716465</c:v>
                </c:pt>
                <c:pt idx="31345">
                  <c:v>0.16070593399999999</c:v>
                </c:pt>
                <c:pt idx="31346">
                  <c:v>0.16069539799999999</c:v>
                </c:pt>
                <c:pt idx="31347">
                  <c:v>0.16068485599999999</c:v>
                </c:pt>
                <c:pt idx="31348">
                  <c:v>0.16067430899999999</c:v>
                </c:pt>
                <c:pt idx="31349">
                  <c:v>0.16066375599999999</c:v>
                </c:pt>
                <c:pt idx="31350">
                  <c:v>0.160653199</c:v>
                </c:pt>
                <c:pt idx="31351">
                  <c:v>0.16064263600000001</c:v>
                </c:pt>
                <c:pt idx="31352">
                  <c:v>0.16063206799999999</c:v>
                </c:pt>
                <c:pt idx="31353">
                  <c:v>0.160621494</c:v>
                </c:pt>
                <c:pt idx="31354">
                  <c:v>0.16061091499999999</c:v>
                </c:pt>
                <c:pt idx="31355">
                  <c:v>0.16060033100000001</c:v>
                </c:pt>
                <c:pt idx="31356">
                  <c:v>0.16058974200000001</c:v>
                </c:pt>
                <c:pt idx="31357">
                  <c:v>0.16057914700000001</c:v>
                </c:pt>
                <c:pt idx="31358">
                  <c:v>0.16056854700000001</c:v>
                </c:pt>
                <c:pt idx="31359">
                  <c:v>0.16055794200000001</c:v>
                </c:pt>
                <c:pt idx="31360">
                  <c:v>0.16054733099999999</c:v>
                </c:pt>
                <c:pt idx="31361">
                  <c:v>0.160536715</c:v>
                </c:pt>
                <c:pt idx="31362">
                  <c:v>0.16052609400000001</c:v>
                </c:pt>
                <c:pt idx="31363">
                  <c:v>0.16051546799999999</c:v>
                </c:pt>
                <c:pt idx="31364">
                  <c:v>0.16050483600000001</c:v>
                </c:pt>
                <c:pt idx="31365">
                  <c:v>0.160494199</c:v>
                </c:pt>
                <c:pt idx="31366">
                  <c:v>0.160483557</c:v>
                </c:pt>
                <c:pt idx="31367">
                  <c:v>0.160472909</c:v>
                </c:pt>
                <c:pt idx="31368">
                  <c:v>0.160462256</c:v>
                </c:pt>
                <c:pt idx="31369">
                  <c:v>0.160451598</c:v>
                </c:pt>
                <c:pt idx="31370">
                  <c:v>0.16044093500000001</c:v>
                </c:pt>
                <c:pt idx="31371">
                  <c:v>0.16043026599999999</c:v>
                </c:pt>
                <c:pt idx="31372">
                  <c:v>0.160419592</c:v>
                </c:pt>
                <c:pt idx="31373">
                  <c:v>0.16040891299999999</c:v>
                </c:pt>
                <c:pt idx="31374">
                  <c:v>0.160398228</c:v>
                </c:pt>
                <c:pt idx="31375">
                  <c:v>0.160387539</c:v>
                </c:pt>
                <c:pt idx="31376">
                  <c:v>0.16037684399999999</c:v>
                </c:pt>
                <c:pt idx="31377">
                  <c:v>0.16036614299999999</c:v>
                </c:pt>
                <c:pt idx="31378">
                  <c:v>0.16035543799999999</c:v>
                </c:pt>
                <c:pt idx="31379">
                  <c:v>0.16034472699999999</c:v>
                </c:pt>
                <c:pt idx="31380">
                  <c:v>0.160334011</c:v>
                </c:pt>
                <c:pt idx="31381">
                  <c:v>0.16032328900000001</c:v>
                </c:pt>
                <c:pt idx="31382">
                  <c:v>0.16031256199999999</c:v>
                </c:pt>
                <c:pt idx="31383">
                  <c:v>0.16030183100000001</c:v>
                </c:pt>
                <c:pt idx="31384">
                  <c:v>0.160291093</c:v>
                </c:pt>
                <c:pt idx="31385">
                  <c:v>0.16028035099999999</c:v>
                </c:pt>
                <c:pt idx="31386">
                  <c:v>0.16026960300000001</c:v>
                </c:pt>
                <c:pt idx="31387">
                  <c:v>0.16025885000000001</c:v>
                </c:pt>
                <c:pt idx="31388">
                  <c:v>0.16024809200000001</c:v>
                </c:pt>
                <c:pt idx="31389">
                  <c:v>0.16023732800000001</c:v>
                </c:pt>
                <c:pt idx="31390">
                  <c:v>0.16022655899999999</c:v>
                </c:pt>
                <c:pt idx="31391">
                  <c:v>0.160215785</c:v>
                </c:pt>
                <c:pt idx="31392">
                  <c:v>0.16020500500000001</c:v>
                </c:pt>
                <c:pt idx="31393">
                  <c:v>0.160194221</c:v>
                </c:pt>
                <c:pt idx="31394">
                  <c:v>0.16018343099999999</c:v>
                </c:pt>
                <c:pt idx="31395">
                  <c:v>0.16017263500000001</c:v>
                </c:pt>
                <c:pt idx="31396">
                  <c:v>0.160161835</c:v>
                </c:pt>
                <c:pt idx="31397">
                  <c:v>0.160151029</c:v>
                </c:pt>
                <c:pt idx="31398">
                  <c:v>0.160140218</c:v>
                </c:pt>
                <c:pt idx="31399">
                  <c:v>0.160129402</c:v>
                </c:pt>
                <c:pt idx="31400">
                  <c:v>0.16011858000000001</c:v>
                </c:pt>
                <c:pt idx="31401">
                  <c:v>0.16010775399999999</c:v>
                </c:pt>
                <c:pt idx="31402">
                  <c:v>0.160096921</c:v>
                </c:pt>
                <c:pt idx="31403">
                  <c:v>0.16008608399999999</c:v>
                </c:pt>
                <c:pt idx="31404">
                  <c:v>0.16007524200000001</c:v>
                </c:pt>
                <c:pt idx="31405">
                  <c:v>0.160064394</c:v>
                </c:pt>
                <c:pt idx="31406">
                  <c:v>0.16005354099999999</c:v>
                </c:pt>
                <c:pt idx="31407">
                  <c:v>0.16004268199999999</c:v>
                </c:pt>
                <c:pt idx="31408">
                  <c:v>0.16003181899999999</c:v>
                </c:pt>
                <c:pt idx="31409">
                  <c:v>0.16002095</c:v>
                </c:pt>
                <c:pt idx="31410">
                  <c:v>0.160010076</c:v>
                </c:pt>
                <c:pt idx="31411">
                  <c:v>0.15999919600000001</c:v>
                </c:pt>
                <c:pt idx="31412">
                  <c:v>0.15998831199999999</c:v>
                </c:pt>
                <c:pt idx="31413">
                  <c:v>0.15997742200000001</c:v>
                </c:pt>
                <c:pt idx="31414">
                  <c:v>0.159966526</c:v>
                </c:pt>
                <c:pt idx="31415">
                  <c:v>0.15995562599999999</c:v>
                </c:pt>
                <c:pt idx="31416">
                  <c:v>0.15994472000000001</c:v>
                </c:pt>
                <c:pt idx="31417">
                  <c:v>0.15993380900000001</c:v>
                </c:pt>
                <c:pt idx="31418">
                  <c:v>0.15992289300000001</c:v>
                </c:pt>
                <c:pt idx="31419">
                  <c:v>0.15991197200000001</c:v>
                </c:pt>
                <c:pt idx="31420">
                  <c:v>0.15990104499999999</c:v>
                </c:pt>
                <c:pt idx="31421">
                  <c:v>0.159890113</c:v>
                </c:pt>
                <c:pt idx="31422">
                  <c:v>0.15987917600000001</c:v>
                </c:pt>
                <c:pt idx="31423">
                  <c:v>0.159868233</c:v>
                </c:pt>
                <c:pt idx="31424">
                  <c:v>0.15985728599999999</c:v>
                </c:pt>
                <c:pt idx="31425">
                  <c:v>0.15984633300000001</c:v>
                </c:pt>
                <c:pt idx="31426">
                  <c:v>0.159835375</c:v>
                </c:pt>
                <c:pt idx="31427">
                  <c:v>0.159824411</c:v>
                </c:pt>
                <c:pt idx="31428">
                  <c:v>0.159813442</c:v>
                </c:pt>
                <c:pt idx="31429">
                  <c:v>0.159802468</c:v>
                </c:pt>
                <c:pt idx="31430">
                  <c:v>0.15979148900000001</c:v>
                </c:pt>
                <c:pt idx="31431">
                  <c:v>0.15978050499999999</c:v>
                </c:pt>
                <c:pt idx="31432">
                  <c:v>0.159769515</c:v>
                </c:pt>
                <c:pt idx="31433">
                  <c:v>0.15975851999999999</c:v>
                </c:pt>
                <c:pt idx="31434">
                  <c:v>0.15974752</c:v>
                </c:pt>
                <c:pt idx="31435">
                  <c:v>0.159736515</c:v>
                </c:pt>
                <c:pt idx="31436">
                  <c:v>0.15972550399999999</c:v>
                </c:pt>
                <c:pt idx="31437">
                  <c:v>0.15971448799999999</c:v>
                </c:pt>
                <c:pt idx="31438">
                  <c:v>0.15970346699999999</c:v>
                </c:pt>
                <c:pt idx="31439">
                  <c:v>0.15969244099999999</c:v>
                </c:pt>
                <c:pt idx="31440">
                  <c:v>0.159681409</c:v>
                </c:pt>
                <c:pt idx="31441">
                  <c:v>0.159670372</c:v>
                </c:pt>
                <c:pt idx="31442">
                  <c:v>0.15965932999999999</c:v>
                </c:pt>
                <c:pt idx="31443">
                  <c:v>0.159648283</c:v>
                </c:pt>
                <c:pt idx="31444">
                  <c:v>0.15963722999999999</c:v>
                </c:pt>
                <c:pt idx="31445">
                  <c:v>0.15962617200000001</c:v>
                </c:pt>
                <c:pt idx="31446">
                  <c:v>0.15961510900000001</c:v>
                </c:pt>
                <c:pt idx="31447">
                  <c:v>0.159604041</c:v>
                </c:pt>
                <c:pt idx="31448">
                  <c:v>0.159592968</c:v>
                </c:pt>
                <c:pt idx="31449">
                  <c:v>0.159581889</c:v>
                </c:pt>
                <c:pt idx="31450">
                  <c:v>0.15957080500000001</c:v>
                </c:pt>
                <c:pt idx="31451">
                  <c:v>0.15955971599999999</c:v>
                </c:pt>
                <c:pt idx="31452">
                  <c:v>0.159548621</c:v>
                </c:pt>
                <c:pt idx="31453">
                  <c:v>0.15953752199999999</c:v>
                </c:pt>
                <c:pt idx="31454">
                  <c:v>0.159526417</c:v>
                </c:pt>
                <c:pt idx="31455">
                  <c:v>0.159515307</c:v>
                </c:pt>
                <c:pt idx="31456">
                  <c:v>0.15950419099999999</c:v>
                </c:pt>
                <c:pt idx="31457">
                  <c:v>0.15949307099999999</c:v>
                </c:pt>
                <c:pt idx="31458">
                  <c:v>0.15948194500000001</c:v>
                </c:pt>
                <c:pt idx="31459">
                  <c:v>0.15947081399999999</c:v>
                </c:pt>
                <c:pt idx="31460">
                  <c:v>0.15945967799999999</c:v>
                </c:pt>
                <c:pt idx="31461">
                  <c:v>0.159448536</c:v>
                </c:pt>
                <c:pt idx="31462">
                  <c:v>0.15943738900000001</c:v>
                </c:pt>
                <c:pt idx="31463">
                  <c:v>0.159426237</c:v>
                </c:pt>
                <c:pt idx="31464">
                  <c:v>0.15941507999999999</c:v>
                </c:pt>
                <c:pt idx="31465">
                  <c:v>0.15940391800000001</c:v>
                </c:pt>
                <c:pt idx="31466">
                  <c:v>0.15939275</c:v>
                </c:pt>
                <c:pt idx="31467">
                  <c:v>0.159381577</c:v>
                </c:pt>
                <c:pt idx="31468">
                  <c:v>0.159370399</c:v>
                </c:pt>
                <c:pt idx="31469">
                  <c:v>0.159359216</c:v>
                </c:pt>
                <c:pt idx="31470">
                  <c:v>0.159348027</c:v>
                </c:pt>
                <c:pt idx="31471">
                  <c:v>0.15933683300000001</c:v>
                </c:pt>
                <c:pt idx="31472">
                  <c:v>0.15932563499999999</c:v>
                </c:pt>
                <c:pt idx="31473">
                  <c:v>0.15931443000000001</c:v>
                </c:pt>
                <c:pt idx="31474">
                  <c:v>0.15930322099999999</c:v>
                </c:pt>
                <c:pt idx="31475">
                  <c:v>0.15929200600000001</c:v>
                </c:pt>
                <c:pt idx="31476">
                  <c:v>0.15928078600000001</c:v>
                </c:pt>
                <c:pt idx="31477">
                  <c:v>0.159269561</c:v>
                </c:pt>
                <c:pt idx="31478">
                  <c:v>0.159258331</c:v>
                </c:pt>
                <c:pt idx="31479">
                  <c:v>0.159247096</c:v>
                </c:pt>
                <c:pt idx="31480">
                  <c:v>0.15923585500000001</c:v>
                </c:pt>
                <c:pt idx="31481">
                  <c:v>0.15922460899999999</c:v>
                </c:pt>
                <c:pt idx="31482">
                  <c:v>0.159213358</c:v>
                </c:pt>
                <c:pt idx="31483">
                  <c:v>0.15920210200000001</c:v>
                </c:pt>
                <c:pt idx="31484">
                  <c:v>0.15919084</c:v>
                </c:pt>
                <c:pt idx="31485">
                  <c:v>0.15917957299999999</c:v>
                </c:pt>
                <c:pt idx="31486">
                  <c:v>0.15916830100000001</c:v>
                </c:pt>
                <c:pt idx="31487">
                  <c:v>0.15915702400000001</c:v>
                </c:pt>
                <c:pt idx="31488">
                  <c:v>0.15914574100000001</c:v>
                </c:pt>
                <c:pt idx="31489">
                  <c:v>0.15913445400000001</c:v>
                </c:pt>
                <c:pt idx="31490">
                  <c:v>0.15912316100000001</c:v>
                </c:pt>
                <c:pt idx="31491">
                  <c:v>0.15911186299999999</c:v>
                </c:pt>
                <c:pt idx="31492">
                  <c:v>0.159100559</c:v>
                </c:pt>
                <c:pt idx="31493">
                  <c:v>0.15908925099999999</c:v>
                </c:pt>
                <c:pt idx="31494">
                  <c:v>0.159077937</c:v>
                </c:pt>
                <c:pt idx="31495">
                  <c:v>0.15906661799999999</c:v>
                </c:pt>
                <c:pt idx="31496">
                  <c:v>0.15905529400000001</c:v>
                </c:pt>
                <c:pt idx="31497">
                  <c:v>0.15904396500000001</c:v>
                </c:pt>
                <c:pt idx="31498">
                  <c:v>0.15903263100000001</c:v>
                </c:pt>
                <c:pt idx="31499">
                  <c:v>0.15902129100000001</c:v>
                </c:pt>
                <c:pt idx="31500">
                  <c:v>0.15900994600000001</c:v>
                </c:pt>
                <c:pt idx="31501">
                  <c:v>0.15899859599999999</c:v>
                </c:pt>
                <c:pt idx="31502">
                  <c:v>0.158987241</c:v>
                </c:pt>
                <c:pt idx="31503">
                  <c:v>0.15897588000000001</c:v>
                </c:pt>
                <c:pt idx="31504">
                  <c:v>0.158964514</c:v>
                </c:pt>
                <c:pt idx="31505">
                  <c:v>0.15895314299999999</c:v>
                </c:pt>
                <c:pt idx="31506">
                  <c:v>0.15894176700000001</c:v>
                </c:pt>
                <c:pt idx="31507">
                  <c:v>0.15893038600000001</c:v>
                </c:pt>
                <c:pt idx="31508">
                  <c:v>0.15891899900000001</c:v>
                </c:pt>
                <c:pt idx="31509">
                  <c:v>0.15890760800000001</c:v>
                </c:pt>
                <c:pt idx="31510">
                  <c:v>0.15889621100000001</c:v>
                </c:pt>
                <c:pt idx="31511">
                  <c:v>0.15888480899999999</c:v>
                </c:pt>
                <c:pt idx="31512">
                  <c:v>0.158873401</c:v>
                </c:pt>
                <c:pt idx="31513">
                  <c:v>0.15886198800000001</c:v>
                </c:pt>
                <c:pt idx="31514">
                  <c:v>0.158850571</c:v>
                </c:pt>
                <c:pt idx="31515">
                  <c:v>0.15883914800000001</c:v>
                </c:pt>
                <c:pt idx="31516">
                  <c:v>0.15882772000000001</c:v>
                </c:pt>
                <c:pt idx="31517">
                  <c:v>0.158816286</c:v>
                </c:pt>
                <c:pt idx="31518">
                  <c:v>0.158804848</c:v>
                </c:pt>
                <c:pt idx="31519">
                  <c:v>0.158793404</c:v>
                </c:pt>
                <c:pt idx="31520">
                  <c:v>0.158781955</c:v>
                </c:pt>
                <c:pt idx="31521">
                  <c:v>0.15877050100000001</c:v>
                </c:pt>
                <c:pt idx="31522">
                  <c:v>0.15875904199999999</c:v>
                </c:pt>
                <c:pt idx="31523">
                  <c:v>0.158747578</c:v>
                </c:pt>
                <c:pt idx="31524">
                  <c:v>0.15873610799999999</c:v>
                </c:pt>
                <c:pt idx="31525">
                  <c:v>0.158724633</c:v>
                </c:pt>
                <c:pt idx="31526">
                  <c:v>0.158713153</c:v>
                </c:pt>
                <c:pt idx="31527">
                  <c:v>0.15870166799999999</c:v>
                </c:pt>
                <c:pt idx="31528">
                  <c:v>0.15869017799999999</c:v>
                </c:pt>
                <c:pt idx="31529">
                  <c:v>0.15867868199999999</c:v>
                </c:pt>
                <c:pt idx="31530">
                  <c:v>0.15866718099999999</c:v>
                </c:pt>
                <c:pt idx="31531">
                  <c:v>0.158655675</c:v>
                </c:pt>
                <c:pt idx="31532">
                  <c:v>0.158644164</c:v>
                </c:pt>
                <c:pt idx="31533">
                  <c:v>0.15863264799999999</c:v>
                </c:pt>
                <c:pt idx="31534">
                  <c:v>0.158621126</c:v>
                </c:pt>
                <c:pt idx="31535">
                  <c:v>0.15860959999999999</c:v>
                </c:pt>
                <c:pt idx="31536">
                  <c:v>0.15859806700000001</c:v>
                </c:pt>
                <c:pt idx="31537">
                  <c:v>0.15858653</c:v>
                </c:pt>
                <c:pt idx="31538">
                  <c:v>0.158574988</c:v>
                </c:pt>
                <c:pt idx="31539">
                  <c:v>0.158563441</c:v>
                </c:pt>
                <c:pt idx="31540">
                  <c:v>0.158551888</c:v>
                </c:pt>
                <c:pt idx="31541">
                  <c:v>0.15854033000000001</c:v>
                </c:pt>
                <c:pt idx="31542">
                  <c:v>0.15852876699999999</c:v>
                </c:pt>
                <c:pt idx="31543">
                  <c:v>0.158517199</c:v>
                </c:pt>
                <c:pt idx="31544">
                  <c:v>0.15850562600000001</c:v>
                </c:pt>
                <c:pt idx="31545">
                  <c:v>0.158494047</c:v>
                </c:pt>
                <c:pt idx="31546">
                  <c:v>0.15848246399999999</c:v>
                </c:pt>
                <c:pt idx="31547">
                  <c:v>0.15847087500000001</c:v>
                </c:pt>
                <c:pt idx="31548">
                  <c:v>0.15845928100000001</c:v>
                </c:pt>
                <c:pt idx="31549">
                  <c:v>0.15844768200000001</c:v>
                </c:pt>
                <c:pt idx="31550">
                  <c:v>0.15843607700000001</c:v>
                </c:pt>
                <c:pt idx="31551">
                  <c:v>0.15842446800000001</c:v>
                </c:pt>
                <c:pt idx="31552">
                  <c:v>0.15841285299999999</c:v>
                </c:pt>
                <c:pt idx="31553">
                  <c:v>0.158401233</c:v>
                </c:pt>
                <c:pt idx="31554">
                  <c:v>0.15838960799999999</c:v>
                </c:pt>
                <c:pt idx="31555">
                  <c:v>0.158377978</c:v>
                </c:pt>
                <c:pt idx="31556">
                  <c:v>0.15836634199999999</c:v>
                </c:pt>
                <c:pt idx="31557">
                  <c:v>0.15835470200000001</c:v>
                </c:pt>
                <c:pt idx="31558">
                  <c:v>0.15834305600000001</c:v>
                </c:pt>
                <c:pt idx="31559">
                  <c:v>0.15833140500000001</c:v>
                </c:pt>
                <c:pt idx="31560">
                  <c:v>0.15831974900000001</c:v>
                </c:pt>
                <c:pt idx="31561">
                  <c:v>0.15830808800000001</c:v>
                </c:pt>
                <c:pt idx="31562">
                  <c:v>0.15829642099999999</c:v>
                </c:pt>
                <c:pt idx="31563">
                  <c:v>0.15828475</c:v>
                </c:pt>
                <c:pt idx="31564">
                  <c:v>0.15827307299999999</c:v>
                </c:pt>
                <c:pt idx="31565">
                  <c:v>0.158261391</c:v>
                </c:pt>
                <c:pt idx="31566">
                  <c:v>0.15824970399999999</c:v>
                </c:pt>
                <c:pt idx="31567">
                  <c:v>0.15823801200000001</c:v>
                </c:pt>
                <c:pt idx="31568">
                  <c:v>0.15822631400000001</c:v>
                </c:pt>
                <c:pt idx="31569">
                  <c:v>0.158214612</c:v>
                </c:pt>
                <c:pt idx="31570">
                  <c:v>0.15820290400000001</c:v>
                </c:pt>
                <c:pt idx="31571">
                  <c:v>0.15819119100000001</c:v>
                </c:pt>
                <c:pt idx="31572">
                  <c:v>0.15817947299999999</c:v>
                </c:pt>
                <c:pt idx="31573">
                  <c:v>0.15816775</c:v>
                </c:pt>
                <c:pt idx="31574">
                  <c:v>0.15815602100000001</c:v>
                </c:pt>
                <c:pt idx="31575">
                  <c:v>0.15814428799999999</c:v>
                </c:pt>
                <c:pt idx="31576">
                  <c:v>0.15813254900000001</c:v>
                </c:pt>
                <c:pt idx="31577">
                  <c:v>0.158120805</c:v>
                </c:pt>
                <c:pt idx="31578">
                  <c:v>0.158109056</c:v>
                </c:pt>
                <c:pt idx="31579">
                  <c:v>0.158097302</c:v>
                </c:pt>
                <c:pt idx="31580">
                  <c:v>0.158085543</c:v>
                </c:pt>
                <c:pt idx="31581">
                  <c:v>0.158073778</c:v>
                </c:pt>
                <c:pt idx="31582">
                  <c:v>0.158062009</c:v>
                </c:pt>
                <c:pt idx="31583">
                  <c:v>0.15805023400000001</c:v>
                </c:pt>
                <c:pt idx="31584">
                  <c:v>0.15803845399999999</c:v>
                </c:pt>
                <c:pt idx="31585">
                  <c:v>0.15802666800000001</c:v>
                </c:pt>
                <c:pt idx="31586">
                  <c:v>0.158014878</c:v>
                </c:pt>
                <c:pt idx="31587">
                  <c:v>0.15800308299999999</c:v>
                </c:pt>
                <c:pt idx="31588">
                  <c:v>0.15799128200000001</c:v>
                </c:pt>
                <c:pt idx="31589">
                  <c:v>0.15797947700000001</c:v>
                </c:pt>
                <c:pt idx="31590">
                  <c:v>0.15796766600000001</c:v>
                </c:pt>
                <c:pt idx="31591">
                  <c:v>0.15795585000000001</c:v>
                </c:pt>
                <c:pt idx="31592">
                  <c:v>0.15794402900000001</c:v>
                </c:pt>
                <c:pt idx="31593">
                  <c:v>0.15793220199999999</c:v>
                </c:pt>
                <c:pt idx="31594">
                  <c:v>0.157920371</c:v>
                </c:pt>
                <c:pt idx="31595">
                  <c:v>0.15790853399999999</c:v>
                </c:pt>
                <c:pt idx="31596">
                  <c:v>0.15789669200000001</c:v>
                </c:pt>
                <c:pt idx="31597">
                  <c:v>0.157884846</c:v>
                </c:pt>
                <c:pt idx="31598">
                  <c:v>0.15787299399999999</c:v>
                </c:pt>
                <c:pt idx="31599">
                  <c:v>0.15786113600000001</c:v>
                </c:pt>
                <c:pt idx="31600">
                  <c:v>0.15784927400000001</c:v>
                </c:pt>
                <c:pt idx="31601">
                  <c:v>0.15783740700000001</c:v>
                </c:pt>
                <c:pt idx="31602">
                  <c:v>0.15782553399999999</c:v>
                </c:pt>
                <c:pt idx="31603">
                  <c:v>0.157813656</c:v>
                </c:pt>
                <c:pt idx="31604">
                  <c:v>0.15780177300000001</c:v>
                </c:pt>
                <c:pt idx="31605">
                  <c:v>0.15778988499999999</c:v>
                </c:pt>
                <c:pt idx="31606">
                  <c:v>0.15777799200000001</c:v>
                </c:pt>
                <c:pt idx="31607">
                  <c:v>0.157766094</c:v>
                </c:pt>
                <c:pt idx="31608">
                  <c:v>0.15775418999999999</c:v>
                </c:pt>
                <c:pt idx="31609">
                  <c:v>0.15774228100000001</c:v>
                </c:pt>
                <c:pt idx="31610">
                  <c:v>0.15773036800000001</c:v>
                </c:pt>
                <c:pt idx="31611">
                  <c:v>0.15771844900000001</c:v>
                </c:pt>
                <c:pt idx="31612">
                  <c:v>0.15770652499999999</c:v>
                </c:pt>
                <c:pt idx="31613">
                  <c:v>0.15769459599999999</c:v>
                </c:pt>
                <c:pt idx="31614">
                  <c:v>0.157682661</c:v>
                </c:pt>
                <c:pt idx="31615">
                  <c:v>0.15767072200000001</c:v>
                </c:pt>
                <c:pt idx="31616">
                  <c:v>0.157658777</c:v>
                </c:pt>
                <c:pt idx="31617">
                  <c:v>0.15764682799999999</c:v>
                </c:pt>
                <c:pt idx="31618">
                  <c:v>0.15763487300000001</c:v>
                </c:pt>
                <c:pt idx="31619">
                  <c:v>0.157622913</c:v>
                </c:pt>
                <c:pt idx="31620">
                  <c:v>0.157610948</c:v>
                </c:pt>
                <c:pt idx="31621">
                  <c:v>0.157598978</c:v>
                </c:pt>
                <c:pt idx="31622">
                  <c:v>0.157587002</c:v>
                </c:pt>
                <c:pt idx="31623">
                  <c:v>0.15757502200000001</c:v>
                </c:pt>
                <c:pt idx="31624">
                  <c:v>0.15756303599999999</c:v>
                </c:pt>
                <c:pt idx="31625">
                  <c:v>0.157551045</c:v>
                </c:pt>
                <c:pt idx="31626">
                  <c:v>0.15753905000000001</c:v>
                </c:pt>
                <c:pt idx="31627">
                  <c:v>0.157527049</c:v>
                </c:pt>
                <c:pt idx="31628">
                  <c:v>0.15751504299999999</c:v>
                </c:pt>
                <c:pt idx="31629">
                  <c:v>0.15750303099999999</c:v>
                </c:pt>
                <c:pt idx="31630">
                  <c:v>0.15749101500000001</c:v>
                </c:pt>
                <c:pt idx="31631">
                  <c:v>0.15747899300000001</c:v>
                </c:pt>
                <c:pt idx="31632">
                  <c:v>0.15746696600000001</c:v>
                </c:pt>
                <c:pt idx="31633">
                  <c:v>0.15745493499999999</c:v>
                </c:pt>
                <c:pt idx="31634">
                  <c:v>0.157442898</c:v>
                </c:pt>
                <c:pt idx="31635">
                  <c:v>0.15743085600000001</c:v>
                </c:pt>
                <c:pt idx="31636">
                  <c:v>0.15741880899999999</c:v>
                </c:pt>
                <c:pt idx="31637">
                  <c:v>0.15740675700000001</c:v>
                </c:pt>
                <c:pt idx="31638">
                  <c:v>0.157394699</c:v>
                </c:pt>
                <c:pt idx="31639">
                  <c:v>0.15738263699999999</c:v>
                </c:pt>
                <c:pt idx="31640">
                  <c:v>0.15737056899999999</c:v>
                </c:pt>
                <c:pt idx="31641">
                  <c:v>0.15735849599999999</c:v>
                </c:pt>
                <c:pt idx="31642">
                  <c:v>0.15734641899999999</c:v>
                </c:pt>
                <c:pt idx="31643">
                  <c:v>0.15733433599999999</c:v>
                </c:pt>
                <c:pt idx="31644">
                  <c:v>0.157322248</c:v>
                </c:pt>
                <c:pt idx="31645">
                  <c:v>0.15731015400000001</c:v>
                </c:pt>
                <c:pt idx="31646">
                  <c:v>0.15729805599999999</c:v>
                </c:pt>
                <c:pt idx="31647">
                  <c:v>0.15728595300000001</c:v>
                </c:pt>
                <c:pt idx="31648">
                  <c:v>0.157273844</c:v>
                </c:pt>
                <c:pt idx="31649">
                  <c:v>0.15726173099999999</c:v>
                </c:pt>
                <c:pt idx="31650">
                  <c:v>0.15724961200000001</c:v>
                </c:pt>
                <c:pt idx="31651">
                  <c:v>0.15723748800000001</c:v>
                </c:pt>
                <c:pt idx="31652">
                  <c:v>0.15722535900000001</c:v>
                </c:pt>
                <c:pt idx="31653">
                  <c:v>0.15721322500000001</c:v>
                </c:pt>
                <c:pt idx="31654">
                  <c:v>0.15720108599999999</c:v>
                </c:pt>
                <c:pt idx="31655">
                  <c:v>0.157188941</c:v>
                </c:pt>
                <c:pt idx="31656">
                  <c:v>0.15717679200000001</c:v>
                </c:pt>
                <c:pt idx="31657">
                  <c:v>0.157164637</c:v>
                </c:pt>
                <c:pt idx="31658">
                  <c:v>0.15715247700000001</c:v>
                </c:pt>
                <c:pt idx="31659">
                  <c:v>0.157140313</c:v>
                </c:pt>
                <c:pt idx="31660">
                  <c:v>0.157128143</c:v>
                </c:pt>
                <c:pt idx="31661">
                  <c:v>0.15711596799999999</c:v>
                </c:pt>
                <c:pt idx="31662">
                  <c:v>0.15710378799999999</c:v>
                </c:pt>
                <c:pt idx="31663">
                  <c:v>0.157091603</c:v>
                </c:pt>
                <c:pt idx="31664">
                  <c:v>0.157079412</c:v>
                </c:pt>
                <c:pt idx="31665">
                  <c:v>0.15706721700000001</c:v>
                </c:pt>
                <c:pt idx="31666">
                  <c:v>0.15705501599999999</c:v>
                </c:pt>
                <c:pt idx="31667">
                  <c:v>0.157042811</c:v>
                </c:pt>
                <c:pt idx="31668">
                  <c:v>0.15703059999999999</c:v>
                </c:pt>
                <c:pt idx="31669">
                  <c:v>0.15701838400000001</c:v>
                </c:pt>
                <c:pt idx="31670">
                  <c:v>0.157006163</c:v>
                </c:pt>
                <c:pt idx="31671">
                  <c:v>0.156993937</c:v>
                </c:pt>
                <c:pt idx="31672">
                  <c:v>0.156981706</c:v>
                </c:pt>
                <c:pt idx="31673">
                  <c:v>0.15696947</c:v>
                </c:pt>
                <c:pt idx="31674">
                  <c:v>0.156957229</c:v>
                </c:pt>
                <c:pt idx="31675">
                  <c:v>0.15694498200000001</c:v>
                </c:pt>
                <c:pt idx="31676">
                  <c:v>0.15693273099999999</c:v>
                </c:pt>
                <c:pt idx="31677">
                  <c:v>0.156920474</c:v>
                </c:pt>
                <c:pt idx="31678">
                  <c:v>0.15690821299999999</c:v>
                </c:pt>
                <c:pt idx="31679">
                  <c:v>0.15689594600000001</c:v>
                </c:pt>
                <c:pt idx="31680">
                  <c:v>0.156883674</c:v>
                </c:pt>
                <c:pt idx="31681">
                  <c:v>0.156871397</c:v>
                </c:pt>
                <c:pt idx="31682">
                  <c:v>0.15685911499999999</c:v>
                </c:pt>
                <c:pt idx="31683">
                  <c:v>0.15684682799999999</c:v>
                </c:pt>
                <c:pt idx="31684">
                  <c:v>0.156834535</c:v>
                </c:pt>
                <c:pt idx="31685">
                  <c:v>0.156822238</c:v>
                </c:pt>
                <c:pt idx="31686">
                  <c:v>0.15680993500000001</c:v>
                </c:pt>
                <c:pt idx="31687">
                  <c:v>0.15679762799999999</c:v>
                </c:pt>
                <c:pt idx="31688">
                  <c:v>0.15678531500000001</c:v>
                </c:pt>
                <c:pt idx="31689">
                  <c:v>0.156772998</c:v>
                </c:pt>
                <c:pt idx="31690">
                  <c:v>0.15676067499999999</c:v>
                </c:pt>
                <c:pt idx="31691">
                  <c:v>0.15674834700000001</c:v>
                </c:pt>
                <c:pt idx="31692">
                  <c:v>0.15673601400000001</c:v>
                </c:pt>
                <c:pt idx="31693">
                  <c:v>0.15672367600000001</c:v>
                </c:pt>
                <c:pt idx="31694">
                  <c:v>0.15671133300000001</c:v>
                </c:pt>
                <c:pt idx="31695">
                  <c:v>0.15669898500000001</c:v>
                </c:pt>
                <c:pt idx="31696">
                  <c:v>0.15668663099999999</c:v>
                </c:pt>
                <c:pt idx="31697">
                  <c:v>0.156674273</c:v>
                </c:pt>
                <c:pt idx="31698">
                  <c:v>0.15666190899999999</c:v>
                </c:pt>
                <c:pt idx="31699">
                  <c:v>0.156649541</c:v>
                </c:pt>
                <c:pt idx="31700">
                  <c:v>0.15663716699999999</c:v>
                </c:pt>
                <c:pt idx="31701">
                  <c:v>0.15662478799999999</c:v>
                </c:pt>
                <c:pt idx="31702">
                  <c:v>0.15661240500000001</c:v>
                </c:pt>
                <c:pt idx="31703">
                  <c:v>0.15660001600000001</c:v>
                </c:pt>
                <c:pt idx="31704">
                  <c:v>0.15658762100000001</c:v>
                </c:pt>
                <c:pt idx="31705">
                  <c:v>0.15657522199999999</c:v>
                </c:pt>
                <c:pt idx="31706">
                  <c:v>0.15656281799999999</c:v>
                </c:pt>
                <c:pt idx="31707">
                  <c:v>0.156550409</c:v>
                </c:pt>
                <c:pt idx="31708">
                  <c:v>0.15653799500000001</c:v>
                </c:pt>
                <c:pt idx="31709">
                  <c:v>0.156525575</c:v>
                </c:pt>
                <c:pt idx="31710">
                  <c:v>0.15651315099999999</c:v>
                </c:pt>
                <c:pt idx="31711">
                  <c:v>0.15650072100000001</c:v>
                </c:pt>
                <c:pt idx="31712">
                  <c:v>0.156488287</c:v>
                </c:pt>
                <c:pt idx="31713">
                  <c:v>0.156475847</c:v>
                </c:pt>
                <c:pt idx="31714">
                  <c:v>0.156463402</c:v>
                </c:pt>
                <c:pt idx="31715">
                  <c:v>0.156450953</c:v>
                </c:pt>
                <c:pt idx="31716">
                  <c:v>0.15643849800000001</c:v>
                </c:pt>
                <c:pt idx="31717">
                  <c:v>0.15642603799999999</c:v>
                </c:pt>
                <c:pt idx="31718">
                  <c:v>0.156413573</c:v>
                </c:pt>
                <c:pt idx="31719">
                  <c:v>0.15640110300000001</c:v>
                </c:pt>
                <c:pt idx="31720">
                  <c:v>0.156388628</c:v>
                </c:pt>
                <c:pt idx="31721">
                  <c:v>0.15637614699999999</c:v>
                </c:pt>
                <c:pt idx="31722">
                  <c:v>0.15636366199999999</c:v>
                </c:pt>
                <c:pt idx="31723">
                  <c:v>0.15635117200000001</c:v>
                </c:pt>
                <c:pt idx="31724">
                  <c:v>0.15633867600000001</c:v>
                </c:pt>
                <c:pt idx="31725">
                  <c:v>0.15632617600000001</c:v>
                </c:pt>
                <c:pt idx="31726">
                  <c:v>0.15631366999999999</c:v>
                </c:pt>
                <c:pt idx="31727">
                  <c:v>0.156301159</c:v>
                </c:pt>
                <c:pt idx="31728">
                  <c:v>0.156288643</c:v>
                </c:pt>
                <c:pt idx="31729">
                  <c:v>0.15627612299999999</c:v>
                </c:pt>
                <c:pt idx="31730">
                  <c:v>0.156263597</c:v>
                </c:pt>
                <c:pt idx="31731">
                  <c:v>0.15625106599999999</c:v>
                </c:pt>
                <c:pt idx="31732">
                  <c:v>0.15623852999999999</c:v>
                </c:pt>
                <c:pt idx="31733">
                  <c:v>0.15622598900000001</c:v>
                </c:pt>
                <c:pt idx="31734">
                  <c:v>0.15621344300000001</c:v>
                </c:pt>
                <c:pt idx="31735">
                  <c:v>0.15620089200000001</c:v>
                </c:pt>
                <c:pt idx="31736">
                  <c:v>0.15618833500000001</c:v>
                </c:pt>
                <c:pt idx="31737">
                  <c:v>0.15617577399999999</c:v>
                </c:pt>
                <c:pt idx="31738">
                  <c:v>0.156163208</c:v>
                </c:pt>
                <c:pt idx="31739">
                  <c:v>0.15615063700000001</c:v>
                </c:pt>
                <c:pt idx="31740">
                  <c:v>0.15613806</c:v>
                </c:pt>
                <c:pt idx="31741">
                  <c:v>0.15612547900000001</c:v>
                </c:pt>
                <c:pt idx="31742">
                  <c:v>0.156112892</c:v>
                </c:pt>
                <c:pt idx="31743">
                  <c:v>0.1561003</c:v>
                </c:pt>
                <c:pt idx="31744">
                  <c:v>0.15608770399999999</c:v>
                </c:pt>
                <c:pt idx="31745">
                  <c:v>0.15607510199999999</c:v>
                </c:pt>
                <c:pt idx="31746">
                  <c:v>0.156062495</c:v>
                </c:pt>
                <c:pt idx="31747">
                  <c:v>0.156049883</c:v>
                </c:pt>
                <c:pt idx="31748">
                  <c:v>0.15603726700000001</c:v>
                </c:pt>
                <c:pt idx="31749">
                  <c:v>0.15602464499999999</c:v>
                </c:pt>
                <c:pt idx="31750">
                  <c:v>0.156012018</c:v>
                </c:pt>
                <c:pt idx="31751">
                  <c:v>0.15599938599999999</c:v>
                </c:pt>
                <c:pt idx="31752">
                  <c:v>0.15598674800000001</c:v>
                </c:pt>
                <c:pt idx="31753">
                  <c:v>0.155974106</c:v>
                </c:pt>
                <c:pt idx="31754">
                  <c:v>0.155961459</c:v>
                </c:pt>
                <c:pt idx="31755">
                  <c:v>0.15594880699999999</c:v>
                </c:pt>
                <c:pt idx="31756">
                  <c:v>0.155936149</c:v>
                </c:pt>
                <c:pt idx="31757">
                  <c:v>0.155923487</c:v>
                </c:pt>
                <c:pt idx="31758">
                  <c:v>0.15591082000000001</c:v>
                </c:pt>
                <c:pt idx="31759">
                  <c:v>0.15589814699999999</c:v>
                </c:pt>
                <c:pt idx="31760">
                  <c:v>0.15588547</c:v>
                </c:pt>
                <c:pt idx="31761">
                  <c:v>0.15587278700000001</c:v>
                </c:pt>
                <c:pt idx="31762">
                  <c:v>0.1558601</c:v>
                </c:pt>
                <c:pt idx="31763">
                  <c:v>0.15584740699999999</c:v>
                </c:pt>
                <c:pt idx="31764">
                  <c:v>0.15583470999999999</c:v>
                </c:pt>
                <c:pt idx="31765">
                  <c:v>0.15582200700000001</c:v>
                </c:pt>
                <c:pt idx="31766">
                  <c:v>0.15580929900000001</c:v>
                </c:pt>
                <c:pt idx="31767">
                  <c:v>0.15579658599999999</c:v>
                </c:pt>
                <c:pt idx="31768">
                  <c:v>0.15578386899999999</c:v>
                </c:pt>
                <c:pt idx="31769">
                  <c:v>0.155771146</c:v>
                </c:pt>
                <c:pt idx="31770">
                  <c:v>0.15575841800000001</c:v>
                </c:pt>
                <c:pt idx="31771">
                  <c:v>0.15574568499999999</c:v>
                </c:pt>
                <c:pt idx="31772">
                  <c:v>0.15573294700000001</c:v>
                </c:pt>
                <c:pt idx="31773">
                  <c:v>0.155720204</c:v>
                </c:pt>
                <c:pt idx="31774">
                  <c:v>0.15570745599999999</c:v>
                </c:pt>
                <c:pt idx="31775">
                  <c:v>0.15569470299999999</c:v>
                </c:pt>
                <c:pt idx="31776">
                  <c:v>0.15568194399999999</c:v>
                </c:pt>
                <c:pt idx="31777">
                  <c:v>0.15566918099999999</c:v>
                </c:pt>
                <c:pt idx="31778">
                  <c:v>0.15565641299999999</c:v>
                </c:pt>
                <c:pt idx="31779">
                  <c:v>0.15564364</c:v>
                </c:pt>
                <c:pt idx="31780">
                  <c:v>0.15563086200000001</c:v>
                </c:pt>
                <c:pt idx="31781">
                  <c:v>0.15561807899999999</c:v>
                </c:pt>
                <c:pt idx="31782">
                  <c:v>0.15560529000000001</c:v>
                </c:pt>
                <c:pt idx="31783">
                  <c:v>0.155592497</c:v>
                </c:pt>
                <c:pt idx="31784">
                  <c:v>0.15557969899999999</c:v>
                </c:pt>
                <c:pt idx="31785">
                  <c:v>0.15556689500000001</c:v>
                </c:pt>
                <c:pt idx="31786">
                  <c:v>0.15555408700000001</c:v>
                </c:pt>
                <c:pt idx="31787">
                  <c:v>0.15554127300000001</c:v>
                </c:pt>
                <c:pt idx="31788">
                  <c:v>0.15552845500000001</c:v>
                </c:pt>
                <c:pt idx="31789">
                  <c:v>0.15551563099999999</c:v>
                </c:pt>
                <c:pt idx="31790">
                  <c:v>0.155502803</c:v>
                </c:pt>
                <c:pt idx="31791">
                  <c:v>0.15548996900000001</c:v>
                </c:pt>
                <c:pt idx="31792">
                  <c:v>0.15547713099999999</c:v>
                </c:pt>
                <c:pt idx="31793">
                  <c:v>0.15546428700000001</c:v>
                </c:pt>
                <c:pt idx="31794">
                  <c:v>0.155451438</c:v>
                </c:pt>
                <c:pt idx="31795">
                  <c:v>0.15543858499999999</c:v>
                </c:pt>
                <c:pt idx="31796">
                  <c:v>0.15542572599999999</c:v>
                </c:pt>
                <c:pt idx="31797">
                  <c:v>0.15541286200000001</c:v>
                </c:pt>
                <c:pt idx="31798">
                  <c:v>0.15539999400000001</c:v>
                </c:pt>
                <c:pt idx="31799">
                  <c:v>0.15538711999999999</c:v>
                </c:pt>
                <c:pt idx="31800">
                  <c:v>0.155374241</c:v>
                </c:pt>
                <c:pt idx="31801">
                  <c:v>0.15536135700000001</c:v>
                </c:pt>
                <c:pt idx="31802">
                  <c:v>0.15534846799999999</c:v>
                </c:pt>
                <c:pt idx="31803">
                  <c:v>0.155335575</c:v>
                </c:pt>
                <c:pt idx="31804">
                  <c:v>0.15532267599999999</c:v>
                </c:pt>
                <c:pt idx="31805">
                  <c:v>0.15530977200000001</c:v>
                </c:pt>
                <c:pt idx="31806">
                  <c:v>0.15529686300000001</c:v>
                </c:pt>
                <c:pt idx="31807">
                  <c:v>0.155283949</c:v>
                </c:pt>
                <c:pt idx="31808">
                  <c:v>0.15527103</c:v>
                </c:pt>
                <c:pt idx="31809">
                  <c:v>0.15525810700000001</c:v>
                </c:pt>
                <c:pt idx="31810">
                  <c:v>0.15524517800000001</c:v>
                </c:pt>
                <c:pt idx="31811">
                  <c:v>0.15523224399999999</c:v>
                </c:pt>
                <c:pt idx="31812">
                  <c:v>0.155219305</c:v>
                </c:pt>
                <c:pt idx="31813">
                  <c:v>0.15520636099999999</c:v>
                </c:pt>
                <c:pt idx="31814">
                  <c:v>0.155193412</c:v>
                </c:pt>
                <c:pt idx="31815">
                  <c:v>0.15518045799999999</c:v>
                </c:pt>
                <c:pt idx="31816">
                  <c:v>0.15516749899999999</c:v>
                </c:pt>
                <c:pt idx="31817">
                  <c:v>0.15515453500000001</c:v>
                </c:pt>
                <c:pt idx="31818">
                  <c:v>0.15514156600000001</c:v>
                </c:pt>
                <c:pt idx="31819">
                  <c:v>0.15512859200000001</c:v>
                </c:pt>
                <c:pt idx="31820">
                  <c:v>0.15511561300000001</c:v>
                </c:pt>
                <c:pt idx="31821">
                  <c:v>0.15510262899999999</c:v>
                </c:pt>
                <c:pt idx="31822">
                  <c:v>0.15508964</c:v>
                </c:pt>
                <c:pt idx="31823">
                  <c:v>0.15507664600000001</c:v>
                </c:pt>
                <c:pt idx="31824">
                  <c:v>0.155063646</c:v>
                </c:pt>
                <c:pt idx="31825">
                  <c:v>0.15505064199999999</c:v>
                </c:pt>
                <c:pt idx="31826">
                  <c:v>0.15503763300000001</c:v>
                </c:pt>
                <c:pt idx="31827">
                  <c:v>0.155024619</c:v>
                </c:pt>
                <c:pt idx="31828">
                  <c:v>0.1550116</c:v>
                </c:pt>
                <c:pt idx="31829">
                  <c:v>0.154998576</c:v>
                </c:pt>
                <c:pt idx="31830">
                  <c:v>0.154985547</c:v>
                </c:pt>
                <c:pt idx="31831">
                  <c:v>0.15497251300000001</c:v>
                </c:pt>
                <c:pt idx="31832">
                  <c:v>0.15495947400000001</c:v>
                </c:pt>
                <c:pt idx="31833">
                  <c:v>0.15494643</c:v>
                </c:pt>
                <c:pt idx="31834">
                  <c:v>0.15493338100000001</c:v>
                </c:pt>
                <c:pt idx="31835">
                  <c:v>0.154920327</c:v>
                </c:pt>
                <c:pt idx="31836">
                  <c:v>0.15490726799999999</c:v>
                </c:pt>
                <c:pt idx="31837">
                  <c:v>0.15489420400000001</c:v>
                </c:pt>
                <c:pt idx="31838">
                  <c:v>0.154881135</c:v>
                </c:pt>
                <c:pt idx="31839">
                  <c:v>0.154868061</c:v>
                </c:pt>
                <c:pt idx="31840">
                  <c:v>0.154854982</c:v>
                </c:pt>
                <c:pt idx="31841">
                  <c:v>0.15484189800000001</c:v>
                </c:pt>
                <c:pt idx="31842">
                  <c:v>0.15482880900000001</c:v>
                </c:pt>
                <c:pt idx="31843">
                  <c:v>0.15481571499999999</c:v>
                </c:pt>
                <c:pt idx="31844">
                  <c:v>0.154802616</c:v>
                </c:pt>
                <c:pt idx="31845">
                  <c:v>0.15478951199999999</c:v>
                </c:pt>
                <c:pt idx="31846">
                  <c:v>0.15477640300000001</c:v>
                </c:pt>
                <c:pt idx="31847">
                  <c:v>0.154763289</c:v>
                </c:pt>
                <c:pt idx="31848">
                  <c:v>0.15475016999999999</c:v>
                </c:pt>
                <c:pt idx="31849">
                  <c:v>0.15473704599999999</c:v>
                </c:pt>
                <c:pt idx="31850">
                  <c:v>0.15472391699999999</c:v>
                </c:pt>
                <c:pt idx="31851">
                  <c:v>0.15471078299999999</c:v>
                </c:pt>
                <c:pt idx="31852">
                  <c:v>0.154697644</c:v>
                </c:pt>
                <c:pt idx="31853">
                  <c:v>0.1546845</c:v>
                </c:pt>
                <c:pt idx="31854">
                  <c:v>0.15467135100000001</c:v>
                </c:pt>
                <c:pt idx="31855">
                  <c:v>0.154658197</c:v>
                </c:pt>
                <c:pt idx="31856">
                  <c:v>0.15464503900000001</c:v>
                </c:pt>
                <c:pt idx="31857">
                  <c:v>0.154631875</c:v>
                </c:pt>
                <c:pt idx="31858">
                  <c:v>0.15461870599999999</c:v>
                </c:pt>
                <c:pt idx="31859">
                  <c:v>0.15460553199999999</c:v>
                </c:pt>
                <c:pt idx="31860">
                  <c:v>0.15459235299999999</c:v>
                </c:pt>
                <c:pt idx="31861">
                  <c:v>0.15457916999999999</c:v>
                </c:pt>
                <c:pt idx="31862">
                  <c:v>0.15456598099999999</c:v>
                </c:pt>
                <c:pt idx="31863">
                  <c:v>0.154552787</c:v>
                </c:pt>
                <c:pt idx="31864">
                  <c:v>0.154539589</c:v>
                </c:pt>
                <c:pt idx="31865">
                  <c:v>0.15452638499999999</c:v>
                </c:pt>
                <c:pt idx="31866">
                  <c:v>0.154513176</c:v>
                </c:pt>
                <c:pt idx="31867">
                  <c:v>0.15449996299999999</c:v>
                </c:pt>
                <c:pt idx="31868">
                  <c:v>0.15448674400000001</c:v>
                </c:pt>
                <c:pt idx="31869">
                  <c:v>0.15447352</c:v>
                </c:pt>
                <c:pt idx="31870">
                  <c:v>0.154460292</c:v>
                </c:pt>
                <c:pt idx="31871">
                  <c:v>0.154447058</c:v>
                </c:pt>
                <c:pt idx="31872">
                  <c:v>0.15443382</c:v>
                </c:pt>
                <c:pt idx="31873">
                  <c:v>0.154420576</c:v>
                </c:pt>
                <c:pt idx="31874">
                  <c:v>0.15440732800000001</c:v>
                </c:pt>
                <c:pt idx="31875">
                  <c:v>0.15439407399999999</c:v>
                </c:pt>
                <c:pt idx="31876">
                  <c:v>0.154380816</c:v>
                </c:pt>
                <c:pt idx="31877">
                  <c:v>0.15436755299999999</c:v>
                </c:pt>
                <c:pt idx="31878">
                  <c:v>0.15435428400000001</c:v>
                </c:pt>
                <c:pt idx="31879">
                  <c:v>0.154341011</c:v>
                </c:pt>
                <c:pt idx="31880">
                  <c:v>0.15432773299999999</c:v>
                </c:pt>
                <c:pt idx="31881">
                  <c:v>0.15431444899999999</c:v>
                </c:pt>
                <c:pt idx="31882">
                  <c:v>0.15430116099999999</c:v>
                </c:pt>
                <c:pt idx="31883">
                  <c:v>0.15428786799999999</c:v>
                </c:pt>
                <c:pt idx="31884">
                  <c:v>0.15427457</c:v>
                </c:pt>
                <c:pt idx="31885">
                  <c:v>0.15426126700000001</c:v>
                </c:pt>
                <c:pt idx="31886">
                  <c:v>0.15424795899999999</c:v>
                </c:pt>
                <c:pt idx="31887">
                  <c:v>0.154234646</c:v>
                </c:pt>
                <c:pt idx="31888">
                  <c:v>0.15422132799999999</c:v>
                </c:pt>
                <c:pt idx="31889">
                  <c:v>0.15420800500000001</c:v>
                </c:pt>
                <c:pt idx="31890">
                  <c:v>0.154194677</c:v>
                </c:pt>
                <c:pt idx="31891">
                  <c:v>0.154181344</c:v>
                </c:pt>
                <c:pt idx="31892">
                  <c:v>0.154168006</c:v>
                </c:pt>
                <c:pt idx="31893">
                  <c:v>0.154154663</c:v>
                </c:pt>
                <c:pt idx="31894">
                  <c:v>0.154141316</c:v>
                </c:pt>
                <c:pt idx="31895">
                  <c:v>0.15412796300000001</c:v>
                </c:pt>
                <c:pt idx="31896">
                  <c:v>0.15411460499999999</c:v>
                </c:pt>
                <c:pt idx="31897">
                  <c:v>0.154101242</c:v>
                </c:pt>
                <c:pt idx="31898">
                  <c:v>0.15408787500000001</c:v>
                </c:pt>
                <c:pt idx="31899">
                  <c:v>0.154074502</c:v>
                </c:pt>
                <c:pt idx="31900">
                  <c:v>0.15406112499999999</c:v>
                </c:pt>
                <c:pt idx="31901">
                  <c:v>0.15404774199999999</c:v>
                </c:pt>
                <c:pt idx="31902">
                  <c:v>0.15403435500000001</c:v>
                </c:pt>
                <c:pt idx="31903">
                  <c:v>0.15402096200000001</c:v>
                </c:pt>
                <c:pt idx="31904">
                  <c:v>0.15400756500000001</c:v>
                </c:pt>
                <c:pt idx="31905">
                  <c:v>0.15399416299999999</c:v>
                </c:pt>
                <c:pt idx="31906">
                  <c:v>0.153980756</c:v>
                </c:pt>
                <c:pt idx="31907">
                  <c:v>0.15396734300000001</c:v>
                </c:pt>
                <c:pt idx="31908">
                  <c:v>0.15395392599999999</c:v>
                </c:pt>
                <c:pt idx="31909">
                  <c:v>0.15394050400000001</c:v>
                </c:pt>
                <c:pt idx="31910">
                  <c:v>0.153927077</c:v>
                </c:pt>
                <c:pt idx="31911">
                  <c:v>0.15391364499999999</c:v>
                </c:pt>
                <c:pt idx="31912">
                  <c:v>0.15390020800000001</c:v>
                </c:pt>
                <c:pt idx="31913">
                  <c:v>0.15388676700000001</c:v>
                </c:pt>
                <c:pt idx="31914">
                  <c:v>0.15387332000000001</c:v>
                </c:pt>
                <c:pt idx="31915">
                  <c:v>0.15385986800000001</c:v>
                </c:pt>
                <c:pt idx="31916">
                  <c:v>0.15384641099999999</c:v>
                </c:pt>
                <c:pt idx="31917">
                  <c:v>0.15383295</c:v>
                </c:pt>
                <c:pt idx="31918">
                  <c:v>0.15381948300000001</c:v>
                </c:pt>
                <c:pt idx="31919">
                  <c:v>0.15380601099999999</c:v>
                </c:pt>
                <c:pt idx="31920">
                  <c:v>0.15379253500000001</c:v>
                </c:pt>
                <c:pt idx="31921">
                  <c:v>0.153779053</c:v>
                </c:pt>
                <c:pt idx="31922">
                  <c:v>0.15376556699999999</c:v>
                </c:pt>
                <c:pt idx="31923">
                  <c:v>0.15375207599999999</c:v>
                </c:pt>
                <c:pt idx="31924">
                  <c:v>0.15373857899999999</c:v>
                </c:pt>
                <c:pt idx="31925">
                  <c:v>0.15372507799999999</c:v>
                </c:pt>
                <c:pt idx="31926">
                  <c:v>0.15371157199999999</c:v>
                </c:pt>
                <c:pt idx="31927">
                  <c:v>0.153698061</c:v>
                </c:pt>
                <c:pt idx="31928">
                  <c:v>0.15368454500000001</c:v>
                </c:pt>
                <c:pt idx="31929">
                  <c:v>0.15367102399999999</c:v>
                </c:pt>
                <c:pt idx="31930">
                  <c:v>0.153657498</c:v>
                </c:pt>
                <c:pt idx="31931">
                  <c:v>0.15364396699999999</c:v>
                </c:pt>
                <c:pt idx="31932">
                  <c:v>0.15363043200000001</c:v>
                </c:pt>
                <c:pt idx="31933">
                  <c:v>0.15361689100000001</c:v>
                </c:pt>
                <c:pt idx="31934">
                  <c:v>0.153603345</c:v>
                </c:pt>
                <c:pt idx="31935">
                  <c:v>0.153589795</c:v>
                </c:pt>
                <c:pt idx="31936">
                  <c:v>0.153576239</c:v>
                </c:pt>
                <c:pt idx="31937">
                  <c:v>0.15356267900000001</c:v>
                </c:pt>
                <c:pt idx="31938">
                  <c:v>0.15354911399999999</c:v>
                </c:pt>
                <c:pt idx="31939">
                  <c:v>0.153535543</c:v>
                </c:pt>
                <c:pt idx="31940">
                  <c:v>0.15352196800000001</c:v>
                </c:pt>
                <c:pt idx="31941">
                  <c:v>0.153508388</c:v>
                </c:pt>
                <c:pt idx="31942">
                  <c:v>0.15349480300000001</c:v>
                </c:pt>
                <c:pt idx="31943">
                  <c:v>0.15348121300000001</c:v>
                </c:pt>
                <c:pt idx="31944">
                  <c:v>0.153467618</c:v>
                </c:pt>
                <c:pt idx="31945">
                  <c:v>0.153454018</c:v>
                </c:pt>
                <c:pt idx="31946">
                  <c:v>0.153440413</c:v>
                </c:pt>
                <c:pt idx="31947">
                  <c:v>0.153426803</c:v>
                </c:pt>
                <c:pt idx="31948">
                  <c:v>0.15341318900000001</c:v>
                </c:pt>
                <c:pt idx="31949">
                  <c:v>0.15339956900000001</c:v>
                </c:pt>
                <c:pt idx="31950">
                  <c:v>0.153385945</c:v>
                </c:pt>
                <c:pt idx="31951">
                  <c:v>0.15337231500000001</c:v>
                </c:pt>
                <c:pt idx="31952">
                  <c:v>0.153358681</c:v>
                </c:pt>
                <c:pt idx="31953">
                  <c:v>0.15334504199999999</c:v>
                </c:pt>
                <c:pt idx="31954">
                  <c:v>0.15333139800000001</c:v>
                </c:pt>
                <c:pt idx="31955">
                  <c:v>0.153317749</c:v>
                </c:pt>
                <c:pt idx="31956">
                  <c:v>0.153304095</c:v>
                </c:pt>
                <c:pt idx="31957">
                  <c:v>0.153290436</c:v>
                </c:pt>
                <c:pt idx="31958">
                  <c:v>0.15327677200000001</c:v>
                </c:pt>
                <c:pt idx="31959">
                  <c:v>0.15326310300000001</c:v>
                </c:pt>
                <c:pt idx="31960">
                  <c:v>0.15324942999999999</c:v>
                </c:pt>
                <c:pt idx="31961">
                  <c:v>0.153235751</c:v>
                </c:pt>
                <c:pt idx="31962">
                  <c:v>0.15322206799999999</c:v>
                </c:pt>
                <c:pt idx="31963">
                  <c:v>0.15320837900000001</c:v>
                </c:pt>
                <c:pt idx="31964">
                  <c:v>0.153194686</c:v>
                </c:pt>
                <c:pt idx="31965">
                  <c:v>0.15318098799999999</c:v>
                </c:pt>
                <c:pt idx="31966">
                  <c:v>0.15316728499999999</c:v>
                </c:pt>
                <c:pt idx="31967">
                  <c:v>0.15315357600000001</c:v>
                </c:pt>
                <c:pt idx="31968">
                  <c:v>0.15313986299999999</c:v>
                </c:pt>
                <c:pt idx="31969">
                  <c:v>0.15312614499999999</c:v>
                </c:pt>
                <c:pt idx="31970">
                  <c:v>0.153112423</c:v>
                </c:pt>
                <c:pt idx="31971">
                  <c:v>0.15309869500000001</c:v>
                </c:pt>
                <c:pt idx="31972">
                  <c:v>0.15308496199999999</c:v>
                </c:pt>
                <c:pt idx="31973">
                  <c:v>0.15307122500000001</c:v>
                </c:pt>
                <c:pt idx="31974">
                  <c:v>0.15305748199999999</c:v>
                </c:pt>
                <c:pt idx="31975">
                  <c:v>0.15304373499999999</c:v>
                </c:pt>
                <c:pt idx="31976">
                  <c:v>0.15302998300000001</c:v>
                </c:pt>
                <c:pt idx="31977">
                  <c:v>0.15301622600000001</c:v>
                </c:pt>
                <c:pt idx="31978">
                  <c:v>0.153002464</c:v>
                </c:pt>
                <c:pt idx="31979">
                  <c:v>0.15298869700000001</c:v>
                </c:pt>
                <c:pt idx="31980">
                  <c:v>0.15297492500000001</c:v>
                </c:pt>
                <c:pt idx="31981">
                  <c:v>0.15296114799999999</c:v>
                </c:pt>
                <c:pt idx="31982">
                  <c:v>0.152947366</c:v>
                </c:pt>
                <c:pt idx="31983">
                  <c:v>0.15293358000000001</c:v>
                </c:pt>
                <c:pt idx="31984">
                  <c:v>0.152919788</c:v>
                </c:pt>
                <c:pt idx="31985">
                  <c:v>0.15290599199999999</c:v>
                </c:pt>
                <c:pt idx="31986">
                  <c:v>0.15289219100000001</c:v>
                </c:pt>
                <c:pt idx="31987">
                  <c:v>0.15287838500000001</c:v>
                </c:pt>
                <c:pt idx="31988">
                  <c:v>0.152864573</c:v>
                </c:pt>
                <c:pt idx="31989">
                  <c:v>0.152850758</c:v>
                </c:pt>
                <c:pt idx="31990">
                  <c:v>0.15283693700000001</c:v>
                </c:pt>
                <c:pt idx="31991">
                  <c:v>0.15282311100000001</c:v>
                </c:pt>
                <c:pt idx="31992">
                  <c:v>0.15280927999999999</c:v>
                </c:pt>
                <c:pt idx="31993">
                  <c:v>0.152795444</c:v>
                </c:pt>
                <c:pt idx="31994">
                  <c:v>0.15278160399999999</c:v>
                </c:pt>
                <c:pt idx="31995">
                  <c:v>0.152767759</c:v>
                </c:pt>
                <c:pt idx="31996">
                  <c:v>0.15275390799999999</c:v>
                </c:pt>
                <c:pt idx="31997">
                  <c:v>0.15274005299999999</c:v>
                </c:pt>
                <c:pt idx="31998">
                  <c:v>0.15272619300000001</c:v>
                </c:pt>
                <c:pt idx="31999">
                  <c:v>0.15271232800000001</c:v>
                </c:pt>
                <c:pt idx="32000">
                  <c:v>0.15269845900000001</c:v>
                </c:pt>
                <c:pt idx="32001">
                  <c:v>0.15268458400000001</c:v>
                </c:pt>
                <c:pt idx="32002">
                  <c:v>0.15267070399999999</c:v>
                </c:pt>
                <c:pt idx="32003">
                  <c:v>0.15265682</c:v>
                </c:pt>
                <c:pt idx="32004">
                  <c:v>0.15264293100000001</c:v>
                </c:pt>
                <c:pt idx="32005">
                  <c:v>0.152629036</c:v>
                </c:pt>
                <c:pt idx="32006">
                  <c:v>0.15261513700000001</c:v>
                </c:pt>
                <c:pt idx="32007">
                  <c:v>0.152601233</c:v>
                </c:pt>
                <c:pt idx="32008">
                  <c:v>0.152587324</c:v>
                </c:pt>
                <c:pt idx="32009">
                  <c:v>0.15257341099999999</c:v>
                </c:pt>
                <c:pt idx="32010">
                  <c:v>0.15255949199999999</c:v>
                </c:pt>
                <c:pt idx="32011">
                  <c:v>0.15254556799999999</c:v>
                </c:pt>
                <c:pt idx="32012">
                  <c:v>0.15253164</c:v>
                </c:pt>
                <c:pt idx="32013">
                  <c:v>0.152517707</c:v>
                </c:pt>
                <c:pt idx="32014">
                  <c:v>0.15250376800000001</c:v>
                </c:pt>
                <c:pt idx="32015">
                  <c:v>0.152489825</c:v>
                </c:pt>
                <c:pt idx="32016">
                  <c:v>0.15247587700000001</c:v>
                </c:pt>
                <c:pt idx="32017">
                  <c:v>0.152461924</c:v>
                </c:pt>
                <c:pt idx="32018">
                  <c:v>0.15244796699999999</c:v>
                </c:pt>
                <c:pt idx="32019">
                  <c:v>0.15243400400000001</c:v>
                </c:pt>
                <c:pt idx="32020">
                  <c:v>0.15242003700000001</c:v>
                </c:pt>
                <c:pt idx="32021">
                  <c:v>0.15240606400000001</c:v>
                </c:pt>
                <c:pt idx="32022">
                  <c:v>0.15239208700000001</c:v>
                </c:pt>
                <c:pt idx="32023">
                  <c:v>0.15237810500000001</c:v>
                </c:pt>
                <c:pt idx="32024">
                  <c:v>0.15236411799999999</c:v>
                </c:pt>
                <c:pt idx="32025">
                  <c:v>0.152350126</c:v>
                </c:pt>
                <c:pt idx="32026">
                  <c:v>0.15233612899999999</c:v>
                </c:pt>
                <c:pt idx="32027">
                  <c:v>0.152322128</c:v>
                </c:pt>
                <c:pt idx="32028">
                  <c:v>0.15230812099999999</c:v>
                </c:pt>
                <c:pt idx="32029">
                  <c:v>0.15229411000000001</c:v>
                </c:pt>
                <c:pt idx="32030">
                  <c:v>0.152280094</c:v>
                </c:pt>
                <c:pt idx="32031">
                  <c:v>0.152266073</c:v>
                </c:pt>
                <c:pt idx="32032">
                  <c:v>0.152252047</c:v>
                </c:pt>
                <c:pt idx="32033">
                  <c:v>0.152238016</c:v>
                </c:pt>
                <c:pt idx="32034">
                  <c:v>0.15222398000000001</c:v>
                </c:pt>
                <c:pt idx="32035">
                  <c:v>0.15220993999999999</c:v>
                </c:pt>
                <c:pt idx="32036">
                  <c:v>0.152195894</c:v>
                </c:pt>
                <c:pt idx="32037">
                  <c:v>0.15218184400000001</c:v>
                </c:pt>
                <c:pt idx="32038">
                  <c:v>0.152167789</c:v>
                </c:pt>
                <c:pt idx="32039">
                  <c:v>0.15215372899999999</c:v>
                </c:pt>
                <c:pt idx="32040">
                  <c:v>0.15213966400000001</c:v>
                </c:pt>
                <c:pt idx="32041">
                  <c:v>0.152125594</c:v>
                </c:pt>
                <c:pt idx="32042">
                  <c:v>0.15211152</c:v>
                </c:pt>
                <c:pt idx="32043">
                  <c:v>0.15209744</c:v>
                </c:pt>
                <c:pt idx="32044">
                  <c:v>0.152083356</c:v>
                </c:pt>
                <c:pt idx="32045">
                  <c:v>0.15206926700000001</c:v>
                </c:pt>
                <c:pt idx="32046">
                  <c:v>0.15205517299999999</c:v>
                </c:pt>
                <c:pt idx="32047">
                  <c:v>0.152041074</c:v>
                </c:pt>
                <c:pt idx="32048">
                  <c:v>0.15202697000000001</c:v>
                </c:pt>
                <c:pt idx="32049">
                  <c:v>0.152012861</c:v>
                </c:pt>
                <c:pt idx="32050">
                  <c:v>0.15199874799999999</c:v>
                </c:pt>
                <c:pt idx="32051">
                  <c:v>0.15198463000000001</c:v>
                </c:pt>
                <c:pt idx="32052">
                  <c:v>0.15197050600000001</c:v>
                </c:pt>
                <c:pt idx="32053">
                  <c:v>0.151956378</c:v>
                </c:pt>
                <c:pt idx="32054">
                  <c:v>0.151942245</c:v>
                </c:pt>
                <c:pt idx="32055">
                  <c:v>0.15192810800000001</c:v>
                </c:pt>
                <c:pt idx="32056">
                  <c:v>0.15191396500000001</c:v>
                </c:pt>
                <c:pt idx="32057">
                  <c:v>0.15189981799999999</c:v>
                </c:pt>
                <c:pt idx="32058">
                  <c:v>0.151885665</c:v>
                </c:pt>
                <c:pt idx="32059">
                  <c:v>0.15187150799999999</c:v>
                </c:pt>
                <c:pt idx="32060">
                  <c:v>0.151857346</c:v>
                </c:pt>
                <c:pt idx="32061">
                  <c:v>0.15184317899999999</c:v>
                </c:pt>
                <c:pt idx="32062">
                  <c:v>0.15182900799999999</c:v>
                </c:pt>
                <c:pt idx="32063">
                  <c:v>0.15181483100000001</c:v>
                </c:pt>
                <c:pt idx="32064">
                  <c:v>0.15180064900000001</c:v>
                </c:pt>
                <c:pt idx="32065">
                  <c:v>0.15178646300000001</c:v>
                </c:pt>
                <c:pt idx="32066">
                  <c:v>0.15177227200000001</c:v>
                </c:pt>
                <c:pt idx="32067">
                  <c:v>0.15175807599999999</c:v>
                </c:pt>
                <c:pt idx="32068">
                  <c:v>0.151743875</c:v>
                </c:pt>
                <c:pt idx="32069">
                  <c:v>0.15172967000000001</c:v>
                </c:pt>
                <c:pt idx="32070">
                  <c:v>0.151715459</c:v>
                </c:pt>
                <c:pt idx="32071">
                  <c:v>0.15170124400000001</c:v>
                </c:pt>
                <c:pt idx="32072">
                  <c:v>0.151687024</c:v>
                </c:pt>
                <c:pt idx="32073">
                  <c:v>0.151672799</c:v>
                </c:pt>
                <c:pt idx="32074">
                  <c:v>0.15165856899999999</c:v>
                </c:pt>
                <c:pt idx="32075">
                  <c:v>0.15164433399999999</c:v>
                </c:pt>
                <c:pt idx="32076">
                  <c:v>0.15163009499999999</c:v>
                </c:pt>
                <c:pt idx="32077">
                  <c:v>0.15161585</c:v>
                </c:pt>
                <c:pt idx="32078">
                  <c:v>0.151601601</c:v>
                </c:pt>
                <c:pt idx="32079">
                  <c:v>0.15158734700000001</c:v>
                </c:pt>
                <c:pt idx="32080">
                  <c:v>0.15157308799999999</c:v>
                </c:pt>
                <c:pt idx="32081">
                  <c:v>0.15155882400000001</c:v>
                </c:pt>
                <c:pt idx="32082">
                  <c:v>0.151544556</c:v>
                </c:pt>
                <c:pt idx="32083">
                  <c:v>0.15153028199999999</c:v>
                </c:pt>
                <c:pt idx="32084">
                  <c:v>0.15151600400000001</c:v>
                </c:pt>
                <c:pt idx="32085">
                  <c:v>0.15150172100000001</c:v>
                </c:pt>
                <c:pt idx="32086">
                  <c:v>0.151487433</c:v>
                </c:pt>
                <c:pt idx="32087">
                  <c:v>0.15147314000000001</c:v>
                </c:pt>
                <c:pt idx="32088">
                  <c:v>0.15145884300000001</c:v>
                </c:pt>
                <c:pt idx="32089">
                  <c:v>0.15144453999999999</c:v>
                </c:pt>
                <c:pt idx="32090">
                  <c:v>0.151430233</c:v>
                </c:pt>
                <c:pt idx="32091">
                  <c:v>0.15141592100000001</c:v>
                </c:pt>
                <c:pt idx="32092">
                  <c:v>0.151401604</c:v>
                </c:pt>
                <c:pt idx="32093">
                  <c:v>0.15138728200000001</c:v>
                </c:pt>
                <c:pt idx="32094">
                  <c:v>0.151372956</c:v>
                </c:pt>
                <c:pt idx="32095">
                  <c:v>0.151358624</c:v>
                </c:pt>
                <c:pt idx="32096">
                  <c:v>0.15134428799999999</c:v>
                </c:pt>
                <c:pt idx="32097">
                  <c:v>0.15132994699999999</c:v>
                </c:pt>
                <c:pt idx="32098">
                  <c:v>0.15131560099999999</c:v>
                </c:pt>
                <c:pt idx="32099">
                  <c:v>0.151301251</c:v>
                </c:pt>
                <c:pt idx="32100">
                  <c:v>0.151286895</c:v>
                </c:pt>
                <c:pt idx="32101">
                  <c:v>0.15127253500000001</c:v>
                </c:pt>
                <c:pt idx="32102">
                  <c:v>0.15125817</c:v>
                </c:pt>
                <c:pt idx="32103">
                  <c:v>0.15124380000000001</c:v>
                </c:pt>
                <c:pt idx="32104">
                  <c:v>0.151229425</c:v>
                </c:pt>
                <c:pt idx="32105">
                  <c:v>0.15121504499999999</c:v>
                </c:pt>
                <c:pt idx="32106">
                  <c:v>0.15120066099999999</c:v>
                </c:pt>
                <c:pt idx="32107">
                  <c:v>0.15118627200000001</c:v>
                </c:pt>
                <c:pt idx="32108">
                  <c:v>0.15117187800000001</c:v>
                </c:pt>
                <c:pt idx="32109">
                  <c:v>0.15115747900000001</c:v>
                </c:pt>
                <c:pt idx="32110">
                  <c:v>0.15114307499999999</c:v>
                </c:pt>
                <c:pt idx="32111">
                  <c:v>0.15112866699999999</c:v>
                </c:pt>
                <c:pt idx="32112">
                  <c:v>0.151114253</c:v>
                </c:pt>
                <c:pt idx="32113">
                  <c:v>0.15109983499999999</c:v>
                </c:pt>
                <c:pt idx="32114">
                  <c:v>0.151085412</c:v>
                </c:pt>
                <c:pt idx="32115">
                  <c:v>0.15107098399999999</c:v>
                </c:pt>
                <c:pt idx="32116">
                  <c:v>0.15105655100000001</c:v>
                </c:pt>
                <c:pt idx="32117">
                  <c:v>0.15104211400000001</c:v>
                </c:pt>
                <c:pt idx="32118">
                  <c:v>0.151027672</c:v>
                </c:pt>
                <c:pt idx="32119">
                  <c:v>0.151013225</c:v>
                </c:pt>
                <c:pt idx="32120">
                  <c:v>0.150998773</c:v>
                </c:pt>
                <c:pt idx="32121">
                  <c:v>0.15098431600000001</c:v>
                </c:pt>
                <c:pt idx="32122">
                  <c:v>0.15096985499999999</c:v>
                </c:pt>
                <c:pt idx="32123">
                  <c:v>0.150955389</c:v>
                </c:pt>
                <c:pt idx="32124">
                  <c:v>0.15094091800000001</c:v>
                </c:pt>
                <c:pt idx="32125">
                  <c:v>0.15092644199999999</c:v>
                </c:pt>
                <c:pt idx="32126">
                  <c:v>0.15091196100000001</c:v>
                </c:pt>
                <c:pt idx="32127">
                  <c:v>0.150897475</c:v>
                </c:pt>
                <c:pt idx="32128">
                  <c:v>0.150882985</c:v>
                </c:pt>
                <c:pt idx="32129">
                  <c:v>0.15086848999999999</c:v>
                </c:pt>
                <c:pt idx="32130">
                  <c:v>0.15085398999999999</c:v>
                </c:pt>
                <c:pt idx="32131">
                  <c:v>0.150839485</c:v>
                </c:pt>
                <c:pt idx="32132">
                  <c:v>0.150824976</c:v>
                </c:pt>
                <c:pt idx="32133">
                  <c:v>0.15081046200000001</c:v>
                </c:pt>
                <c:pt idx="32134">
                  <c:v>0.15079594199999999</c:v>
                </c:pt>
                <c:pt idx="32135">
                  <c:v>0.150781419</c:v>
                </c:pt>
                <c:pt idx="32136">
                  <c:v>0.15076688999999999</c:v>
                </c:pt>
                <c:pt idx="32137">
                  <c:v>0.150752356</c:v>
                </c:pt>
                <c:pt idx="32138">
                  <c:v>0.150737818</c:v>
                </c:pt>
                <c:pt idx="32139">
                  <c:v>0.15072327499999999</c:v>
                </c:pt>
                <c:pt idx="32140">
                  <c:v>0.15070872699999999</c:v>
                </c:pt>
                <c:pt idx="32141">
                  <c:v>0.15069417399999999</c:v>
                </c:pt>
                <c:pt idx="32142">
                  <c:v>0.15067961599999999</c:v>
                </c:pt>
                <c:pt idx="32143">
                  <c:v>0.15066505399999999</c:v>
                </c:pt>
                <c:pt idx="32144">
                  <c:v>0.150650487</c:v>
                </c:pt>
                <c:pt idx="32145">
                  <c:v>0.15063591500000001</c:v>
                </c:pt>
                <c:pt idx="32146">
                  <c:v>0.15062133899999999</c:v>
                </c:pt>
                <c:pt idx="32147">
                  <c:v>0.15060675700000001</c:v>
                </c:pt>
                <c:pt idx="32148">
                  <c:v>0.150592171</c:v>
                </c:pt>
                <c:pt idx="32149">
                  <c:v>0.15057757999999999</c:v>
                </c:pt>
                <c:pt idx="32150">
                  <c:v>0.15056298400000001</c:v>
                </c:pt>
                <c:pt idx="32151">
                  <c:v>0.15054838300000001</c:v>
                </c:pt>
                <c:pt idx="32152">
                  <c:v>0.15053377800000001</c:v>
                </c:pt>
                <c:pt idx="32153">
                  <c:v>0.15051916800000001</c:v>
                </c:pt>
                <c:pt idx="32154">
                  <c:v>0.15050455300000001</c:v>
                </c:pt>
                <c:pt idx="32155">
                  <c:v>0.15048993299999999</c:v>
                </c:pt>
                <c:pt idx="32156">
                  <c:v>0.150475308</c:v>
                </c:pt>
                <c:pt idx="32157">
                  <c:v>0.15046067900000001</c:v>
                </c:pt>
                <c:pt idx="32158">
                  <c:v>0.150446045</c:v>
                </c:pt>
                <c:pt idx="32159">
                  <c:v>0.15043140599999999</c:v>
                </c:pt>
                <c:pt idx="32160">
                  <c:v>0.15041676200000001</c:v>
                </c:pt>
                <c:pt idx="32161">
                  <c:v>0.150402113</c:v>
                </c:pt>
                <c:pt idx="32162">
                  <c:v>0.15038746</c:v>
                </c:pt>
                <c:pt idx="32163">
                  <c:v>0.150372802</c:v>
                </c:pt>
                <c:pt idx="32164">
                  <c:v>0.150358139</c:v>
                </c:pt>
                <c:pt idx="32165">
                  <c:v>0.15034347100000001</c:v>
                </c:pt>
                <c:pt idx="32166">
                  <c:v>0.15032879900000001</c:v>
                </c:pt>
                <c:pt idx="32167">
                  <c:v>0.15031412199999999</c:v>
                </c:pt>
                <c:pt idx="32168">
                  <c:v>0.15029944000000001</c:v>
                </c:pt>
                <c:pt idx="32169">
                  <c:v>0.15028475299999999</c:v>
                </c:pt>
                <c:pt idx="32170">
                  <c:v>0.15027006200000001</c:v>
                </c:pt>
                <c:pt idx="32171">
                  <c:v>0.150255365</c:v>
                </c:pt>
                <c:pt idx="32172">
                  <c:v>0.150240664</c:v>
                </c:pt>
                <c:pt idx="32173">
                  <c:v>0.15022595799999999</c:v>
                </c:pt>
                <c:pt idx="32174">
                  <c:v>0.15021124799999999</c:v>
                </c:pt>
                <c:pt idx="32175">
                  <c:v>0.15019653199999999</c:v>
                </c:pt>
                <c:pt idx="32176">
                  <c:v>0.150181812</c:v>
                </c:pt>
                <c:pt idx="32177">
                  <c:v>0.150167087</c:v>
                </c:pt>
                <c:pt idx="32178">
                  <c:v>0.15015235800000001</c:v>
                </c:pt>
                <c:pt idx="32179">
                  <c:v>0.150137623</c:v>
                </c:pt>
                <c:pt idx="32180">
                  <c:v>0.15012288400000001</c:v>
                </c:pt>
                <c:pt idx="32181">
                  <c:v>0.15010814</c:v>
                </c:pt>
                <c:pt idx="32182">
                  <c:v>0.15009339099999999</c:v>
                </c:pt>
                <c:pt idx="32183">
                  <c:v>0.15007863799999999</c:v>
                </c:pt>
                <c:pt idx="32184">
                  <c:v>0.15006387900000001</c:v>
                </c:pt>
                <c:pt idx="32185">
                  <c:v>0.15004911600000001</c:v>
                </c:pt>
                <c:pt idx="32186">
                  <c:v>0.15003434800000001</c:v>
                </c:pt>
                <c:pt idx="32187">
                  <c:v>0.15001957499999999</c:v>
                </c:pt>
                <c:pt idx="32188">
                  <c:v>0.15000479799999999</c:v>
                </c:pt>
                <c:pt idx="32189">
                  <c:v>0.149990016</c:v>
                </c:pt>
                <c:pt idx="32190">
                  <c:v>0.14997522899999999</c:v>
                </c:pt>
                <c:pt idx="32191">
                  <c:v>0.149960437</c:v>
                </c:pt>
                <c:pt idx="32192">
                  <c:v>0.14994564099999999</c:v>
                </c:pt>
                <c:pt idx="32193">
                  <c:v>0.14993084000000001</c:v>
                </c:pt>
                <c:pt idx="32194">
                  <c:v>0.149916034</c:v>
                </c:pt>
                <c:pt idx="32195">
                  <c:v>0.149901223</c:v>
                </c:pt>
                <c:pt idx="32196">
                  <c:v>0.149886407</c:v>
                </c:pt>
                <c:pt idx="32197">
                  <c:v>0.149871587</c:v>
                </c:pt>
                <c:pt idx="32198">
                  <c:v>0.149856762</c:v>
                </c:pt>
                <c:pt idx="32199">
                  <c:v>0.14984193200000001</c:v>
                </c:pt>
                <c:pt idx="32200">
                  <c:v>0.14982709799999999</c:v>
                </c:pt>
                <c:pt idx="32201">
                  <c:v>0.149812259</c:v>
                </c:pt>
                <c:pt idx="32202">
                  <c:v>0.14979741499999999</c:v>
                </c:pt>
                <c:pt idx="32203">
                  <c:v>0.14978256600000001</c:v>
                </c:pt>
                <c:pt idx="32204">
                  <c:v>0.149767712</c:v>
                </c:pt>
                <c:pt idx="32205">
                  <c:v>0.14975285399999999</c:v>
                </c:pt>
                <c:pt idx="32206">
                  <c:v>0.14973799099999999</c:v>
                </c:pt>
                <c:pt idx="32207">
                  <c:v>0.14972312300000001</c:v>
                </c:pt>
                <c:pt idx="32208">
                  <c:v>0.14970824999999999</c:v>
                </c:pt>
                <c:pt idx="32209">
                  <c:v>0.14969337299999999</c:v>
                </c:pt>
                <c:pt idx="32210">
                  <c:v>0.149678491</c:v>
                </c:pt>
                <c:pt idx="32211">
                  <c:v>0.14966360400000001</c:v>
                </c:pt>
                <c:pt idx="32212">
                  <c:v>0.14964871299999999</c:v>
                </c:pt>
                <c:pt idx="32213">
                  <c:v>0.149633816</c:v>
                </c:pt>
                <c:pt idx="32214">
                  <c:v>0.14961891499999999</c:v>
                </c:pt>
                <c:pt idx="32215">
                  <c:v>0.14960401000000001</c:v>
                </c:pt>
                <c:pt idx="32216">
                  <c:v>0.149589099</c:v>
                </c:pt>
                <c:pt idx="32217">
                  <c:v>0.149574184</c:v>
                </c:pt>
                <c:pt idx="32218">
                  <c:v>0.149559264</c:v>
                </c:pt>
                <c:pt idx="32219">
                  <c:v>0.149544339</c:v>
                </c:pt>
                <c:pt idx="32220">
                  <c:v>0.14952941</c:v>
                </c:pt>
                <c:pt idx="32221">
                  <c:v>0.14951447500000001</c:v>
                </c:pt>
                <c:pt idx="32222">
                  <c:v>0.14949953599999999</c:v>
                </c:pt>
                <c:pt idx="32223">
                  <c:v>0.149484593</c:v>
                </c:pt>
                <c:pt idx="32224">
                  <c:v>0.14946964400000001</c:v>
                </c:pt>
                <c:pt idx="32225">
                  <c:v>0.149454691</c:v>
                </c:pt>
                <c:pt idx="32226">
                  <c:v>0.14943973299999999</c:v>
                </c:pt>
                <c:pt idx="32227">
                  <c:v>0.14942477000000001</c:v>
                </c:pt>
                <c:pt idx="32228">
                  <c:v>0.14940980300000001</c:v>
                </c:pt>
                <c:pt idx="32229">
                  <c:v>0.14939483100000001</c:v>
                </c:pt>
                <c:pt idx="32230">
                  <c:v>0.14937985400000001</c:v>
                </c:pt>
                <c:pt idx="32231">
                  <c:v>0.14936487200000001</c:v>
                </c:pt>
                <c:pt idx="32232">
                  <c:v>0.14934988499999999</c:v>
                </c:pt>
                <c:pt idx="32233">
                  <c:v>0.149334894</c:v>
                </c:pt>
                <c:pt idx="32234">
                  <c:v>0.14931989900000001</c:v>
                </c:pt>
                <c:pt idx="32235">
                  <c:v>0.14930489799999999</c:v>
                </c:pt>
                <c:pt idx="32236">
                  <c:v>0.14928989300000001</c:v>
                </c:pt>
                <c:pt idx="32237">
                  <c:v>0.149274883</c:v>
                </c:pt>
                <c:pt idx="32238">
                  <c:v>0.14925986799999999</c:v>
                </c:pt>
                <c:pt idx="32239">
                  <c:v>0.14924484800000001</c:v>
                </c:pt>
                <c:pt idx="32240">
                  <c:v>0.14922982400000001</c:v>
                </c:pt>
                <c:pt idx="32241">
                  <c:v>0.14921479500000001</c:v>
                </c:pt>
                <c:pt idx="32242">
                  <c:v>0.14919976099999999</c:v>
                </c:pt>
                <c:pt idx="32243">
                  <c:v>0.14918472299999999</c:v>
                </c:pt>
                <c:pt idx="32244">
                  <c:v>0.14916968</c:v>
                </c:pt>
                <c:pt idx="32245">
                  <c:v>0.14915463200000001</c:v>
                </c:pt>
                <c:pt idx="32246">
                  <c:v>0.14913957999999999</c:v>
                </c:pt>
                <c:pt idx="32247">
                  <c:v>0.14912452200000001</c:v>
                </c:pt>
                <c:pt idx="32248">
                  <c:v>0.14910946</c:v>
                </c:pt>
                <c:pt idx="32249">
                  <c:v>0.14909439299999999</c:v>
                </c:pt>
                <c:pt idx="32250">
                  <c:v>0.14907932199999999</c:v>
                </c:pt>
                <c:pt idx="32251">
                  <c:v>0.14906424600000001</c:v>
                </c:pt>
                <c:pt idx="32252">
                  <c:v>0.14904916500000001</c:v>
                </c:pt>
                <c:pt idx="32253">
                  <c:v>0.14903407900000001</c:v>
                </c:pt>
                <c:pt idx="32254">
                  <c:v>0.14901898899999999</c:v>
                </c:pt>
                <c:pt idx="32255">
                  <c:v>0.149003894</c:v>
                </c:pt>
                <c:pt idx="32256">
                  <c:v>0.14898879400000001</c:v>
                </c:pt>
                <c:pt idx="32257">
                  <c:v>0.14897368899999999</c:v>
                </c:pt>
                <c:pt idx="32258">
                  <c:v>0.14895858000000001</c:v>
                </c:pt>
                <c:pt idx="32259">
                  <c:v>0.148943466</c:v>
                </c:pt>
                <c:pt idx="32260">
                  <c:v>0.14892834699999999</c:v>
                </c:pt>
                <c:pt idx="32261">
                  <c:v>0.14891322400000001</c:v>
                </c:pt>
                <c:pt idx="32262">
                  <c:v>0.14889809600000001</c:v>
                </c:pt>
                <c:pt idx="32263">
                  <c:v>0.14888296300000001</c:v>
                </c:pt>
                <c:pt idx="32264">
                  <c:v>0.14886782500000001</c:v>
                </c:pt>
                <c:pt idx="32265">
                  <c:v>0.14885268300000001</c:v>
                </c:pt>
                <c:pt idx="32266">
                  <c:v>0.14883753599999999</c:v>
                </c:pt>
                <c:pt idx="32267">
                  <c:v>0.148822385</c:v>
                </c:pt>
                <c:pt idx="32268">
                  <c:v>0.14880722800000001</c:v>
                </c:pt>
                <c:pt idx="32269">
                  <c:v>0.148792067</c:v>
                </c:pt>
                <c:pt idx="32270">
                  <c:v>0.14877690099999999</c:v>
                </c:pt>
                <c:pt idx="32271">
                  <c:v>0.14876173100000001</c:v>
                </c:pt>
                <c:pt idx="32272">
                  <c:v>0.148746556</c:v>
                </c:pt>
                <c:pt idx="32273">
                  <c:v>0.148731376</c:v>
                </c:pt>
                <c:pt idx="32274">
                  <c:v>0.148716191</c:v>
                </c:pt>
                <c:pt idx="32275">
                  <c:v>0.148701002</c:v>
                </c:pt>
                <c:pt idx="32276">
                  <c:v>0.148685808</c:v>
                </c:pt>
                <c:pt idx="32277">
                  <c:v>0.14867060900000001</c:v>
                </c:pt>
                <c:pt idx="32278">
                  <c:v>0.14865540599999999</c:v>
                </c:pt>
                <c:pt idx="32279">
                  <c:v>0.148640197</c:v>
                </c:pt>
                <c:pt idx="32280">
                  <c:v>0.14862498399999999</c:v>
                </c:pt>
                <c:pt idx="32281">
                  <c:v>0.148609767</c:v>
                </c:pt>
                <c:pt idx="32282">
                  <c:v>0.148594544</c:v>
                </c:pt>
                <c:pt idx="32283">
                  <c:v>0.14857931799999999</c:v>
                </c:pt>
                <c:pt idx="32284">
                  <c:v>0.14856408600000001</c:v>
                </c:pt>
                <c:pt idx="32285">
                  <c:v>0.14854885000000001</c:v>
                </c:pt>
                <c:pt idx="32286">
                  <c:v>0.14853360900000001</c:v>
                </c:pt>
                <c:pt idx="32287">
                  <c:v>0.14851836299999999</c:v>
                </c:pt>
                <c:pt idx="32288">
                  <c:v>0.14850311199999999</c:v>
                </c:pt>
                <c:pt idx="32289">
                  <c:v>0.148487857</c:v>
                </c:pt>
                <c:pt idx="32290">
                  <c:v>0.14847259700000001</c:v>
                </c:pt>
                <c:pt idx="32291">
                  <c:v>0.148457333</c:v>
                </c:pt>
                <c:pt idx="32292">
                  <c:v>0.14844206400000001</c:v>
                </c:pt>
                <c:pt idx="32293">
                  <c:v>0.14842679</c:v>
                </c:pt>
                <c:pt idx="32294">
                  <c:v>0.148411511</c:v>
                </c:pt>
                <c:pt idx="32295">
                  <c:v>0.14839622799999999</c:v>
                </c:pt>
                <c:pt idx="32296">
                  <c:v>0.14838093999999999</c:v>
                </c:pt>
                <c:pt idx="32297">
                  <c:v>0.14836564699999999</c:v>
                </c:pt>
                <c:pt idx="32298">
                  <c:v>0.14835034999999999</c:v>
                </c:pt>
                <c:pt idx="32299">
                  <c:v>0.148335048</c:v>
                </c:pt>
                <c:pt idx="32300">
                  <c:v>0.148319741</c:v>
                </c:pt>
                <c:pt idx="32301">
                  <c:v>0.14830442999999999</c:v>
                </c:pt>
                <c:pt idx="32302">
                  <c:v>0.148289114</c:v>
                </c:pt>
                <c:pt idx="32303">
                  <c:v>0.14827379299999999</c:v>
                </c:pt>
                <c:pt idx="32304">
                  <c:v>0.148258467</c:v>
                </c:pt>
                <c:pt idx="32305">
                  <c:v>0.148243137</c:v>
                </c:pt>
                <c:pt idx="32306">
                  <c:v>0.14822780199999999</c:v>
                </c:pt>
                <c:pt idx="32307">
                  <c:v>0.14821246199999999</c:v>
                </c:pt>
                <c:pt idx="32308">
                  <c:v>0.14819711799999999</c:v>
                </c:pt>
                <c:pt idx="32309">
                  <c:v>0.14818176899999999</c:v>
                </c:pt>
                <c:pt idx="32310">
                  <c:v>0.148166416</c:v>
                </c:pt>
                <c:pt idx="32311">
                  <c:v>0.148151057</c:v>
                </c:pt>
                <c:pt idx="32312">
                  <c:v>0.14813569500000001</c:v>
                </c:pt>
                <c:pt idx="32313">
                  <c:v>0.148120327</c:v>
                </c:pt>
                <c:pt idx="32314">
                  <c:v>0.14810495500000001</c:v>
                </c:pt>
                <c:pt idx="32315">
                  <c:v>0.148089578</c:v>
                </c:pt>
                <c:pt idx="32316">
                  <c:v>0.14807419599999999</c:v>
                </c:pt>
                <c:pt idx="32317">
                  <c:v>0.14805881000000001</c:v>
                </c:pt>
                <c:pt idx="32318">
                  <c:v>0.14804341900000001</c:v>
                </c:pt>
                <c:pt idx="32319">
                  <c:v>0.14802802300000001</c:v>
                </c:pt>
                <c:pt idx="32320">
                  <c:v>0.14801262300000001</c:v>
                </c:pt>
                <c:pt idx="32321">
                  <c:v>0.14799721800000001</c:v>
                </c:pt>
                <c:pt idx="32322">
                  <c:v>0.14798180799999999</c:v>
                </c:pt>
                <c:pt idx="32323">
                  <c:v>0.147966393</c:v>
                </c:pt>
                <c:pt idx="32324">
                  <c:v>0.14795097400000001</c:v>
                </c:pt>
                <c:pt idx="32325">
                  <c:v>0.147935551</c:v>
                </c:pt>
                <c:pt idx="32326">
                  <c:v>0.14792012199999999</c:v>
                </c:pt>
                <c:pt idx="32327">
                  <c:v>0.14790468900000001</c:v>
                </c:pt>
                <c:pt idx="32328">
                  <c:v>0.147889251</c:v>
                </c:pt>
                <c:pt idx="32329">
                  <c:v>0.14787380899999999</c:v>
                </c:pt>
                <c:pt idx="32330">
                  <c:v>0.14785836199999999</c:v>
                </c:pt>
                <c:pt idx="32331">
                  <c:v>0.14784290999999999</c:v>
                </c:pt>
                <c:pt idx="32332">
                  <c:v>0.147827454</c:v>
                </c:pt>
                <c:pt idx="32333">
                  <c:v>0.147811993</c:v>
                </c:pt>
                <c:pt idx="32334">
                  <c:v>0.14779652700000001</c:v>
                </c:pt>
                <c:pt idx="32335">
                  <c:v>0.14778105599999999</c:v>
                </c:pt>
                <c:pt idx="32336">
                  <c:v>0.14776558100000001</c:v>
                </c:pt>
                <c:pt idx="32337">
                  <c:v>0.14775010199999999</c:v>
                </c:pt>
                <c:pt idx="32338">
                  <c:v>0.14773461700000001</c:v>
                </c:pt>
                <c:pt idx="32339">
                  <c:v>0.14771912800000001</c:v>
                </c:pt>
                <c:pt idx="32340">
                  <c:v>0.147703635</c:v>
                </c:pt>
                <c:pt idx="32341">
                  <c:v>0.147688136</c:v>
                </c:pt>
                <c:pt idx="32342">
                  <c:v>0.147672633</c:v>
                </c:pt>
                <c:pt idx="32343">
                  <c:v>0.147657125</c:v>
                </c:pt>
                <c:pt idx="32344">
                  <c:v>0.147641613</c:v>
                </c:pt>
                <c:pt idx="32345">
                  <c:v>0.14762609600000001</c:v>
                </c:pt>
                <c:pt idx="32346">
                  <c:v>0.14761057399999999</c:v>
                </c:pt>
                <c:pt idx="32347">
                  <c:v>0.14759504800000001</c:v>
                </c:pt>
                <c:pt idx="32348">
                  <c:v>0.14757951699999999</c:v>
                </c:pt>
                <c:pt idx="32349">
                  <c:v>0.14756398200000001</c:v>
                </c:pt>
                <c:pt idx="32350">
                  <c:v>0.147548441</c:v>
                </c:pt>
                <c:pt idx="32351">
                  <c:v>0.147532896</c:v>
                </c:pt>
                <c:pt idx="32352">
                  <c:v>0.14751734699999999</c:v>
                </c:pt>
                <c:pt idx="32353">
                  <c:v>0.14750179199999999</c:v>
                </c:pt>
                <c:pt idx="32354">
                  <c:v>0.14748623299999999</c:v>
                </c:pt>
                <c:pt idx="32355">
                  <c:v>0.14747067</c:v>
                </c:pt>
                <c:pt idx="32356">
                  <c:v>0.147455102</c:v>
                </c:pt>
                <c:pt idx="32357">
                  <c:v>0.14743952900000001</c:v>
                </c:pt>
                <c:pt idx="32358">
                  <c:v>0.147423951</c:v>
                </c:pt>
                <c:pt idx="32359">
                  <c:v>0.14740836900000001</c:v>
                </c:pt>
                <c:pt idx="32360">
                  <c:v>0.147392783</c:v>
                </c:pt>
                <c:pt idx="32361">
                  <c:v>0.14737719099999999</c:v>
                </c:pt>
                <c:pt idx="32362">
                  <c:v>0.14736159500000001</c:v>
                </c:pt>
                <c:pt idx="32363">
                  <c:v>0.14734599400000001</c:v>
                </c:pt>
                <c:pt idx="32364">
                  <c:v>0.14733038900000001</c:v>
                </c:pt>
                <c:pt idx="32365">
                  <c:v>0.14731477900000001</c:v>
                </c:pt>
                <c:pt idx="32366">
                  <c:v>0.14729916400000001</c:v>
                </c:pt>
                <c:pt idx="32367">
                  <c:v>0.14728354499999999</c:v>
                </c:pt>
                <c:pt idx="32368">
                  <c:v>0.147267921</c:v>
                </c:pt>
                <c:pt idx="32369">
                  <c:v>0.14725229300000001</c:v>
                </c:pt>
                <c:pt idx="32370">
                  <c:v>0.14723665899999999</c:v>
                </c:pt>
                <c:pt idx="32371">
                  <c:v>0.14722102200000001</c:v>
                </c:pt>
                <c:pt idx="32372">
                  <c:v>0.147205379</c:v>
                </c:pt>
                <c:pt idx="32373">
                  <c:v>0.14718973199999999</c:v>
                </c:pt>
                <c:pt idx="32374">
                  <c:v>0.14717408000000001</c:v>
                </c:pt>
                <c:pt idx="32375">
                  <c:v>0.14715842400000001</c:v>
                </c:pt>
                <c:pt idx="32376">
                  <c:v>0.14714276300000001</c:v>
                </c:pt>
                <c:pt idx="32377">
                  <c:v>0.14712709700000001</c:v>
                </c:pt>
                <c:pt idx="32378">
                  <c:v>0.14711142699999999</c:v>
                </c:pt>
                <c:pt idx="32379">
                  <c:v>0.147095752</c:v>
                </c:pt>
                <c:pt idx="32380">
                  <c:v>0.14708007200000001</c:v>
                </c:pt>
                <c:pt idx="32381">
                  <c:v>0.14706438799999999</c:v>
                </c:pt>
                <c:pt idx="32382">
                  <c:v>0.147048699</c:v>
                </c:pt>
                <c:pt idx="32383">
                  <c:v>0.14703300599999999</c:v>
                </c:pt>
                <c:pt idx="32384">
                  <c:v>0.14701730800000001</c:v>
                </c:pt>
                <c:pt idx="32385">
                  <c:v>0.14700160500000001</c:v>
                </c:pt>
                <c:pt idx="32386">
                  <c:v>0.146985897</c:v>
                </c:pt>
                <c:pt idx="32387">
                  <c:v>0.146970186</c:v>
                </c:pt>
                <c:pt idx="32388">
                  <c:v>0.146954469</c:v>
                </c:pt>
                <c:pt idx="32389">
                  <c:v>0.14693874800000001</c:v>
                </c:pt>
                <c:pt idx="32390">
                  <c:v>0.14692302199999999</c:v>
                </c:pt>
                <c:pt idx="32391">
                  <c:v>0.146907291</c:v>
                </c:pt>
                <c:pt idx="32392">
                  <c:v>0.14689155600000001</c:v>
                </c:pt>
                <c:pt idx="32393">
                  <c:v>0.14687581699999999</c:v>
                </c:pt>
                <c:pt idx="32394">
                  <c:v>0.14686007200000001</c:v>
                </c:pt>
                <c:pt idx="32395">
                  <c:v>0.146844323</c:v>
                </c:pt>
                <c:pt idx="32396">
                  <c:v>0.14682856999999999</c:v>
                </c:pt>
                <c:pt idx="32397">
                  <c:v>0.14681281099999999</c:v>
                </c:pt>
                <c:pt idx="32398">
                  <c:v>0.14679704900000001</c:v>
                </c:pt>
                <c:pt idx="32399">
                  <c:v>0.14678128100000001</c:v>
                </c:pt>
                <c:pt idx="32400">
                  <c:v>0.14676550899999999</c:v>
                </c:pt>
                <c:pt idx="32401">
                  <c:v>0.14674973199999999</c:v>
                </c:pt>
                <c:pt idx="32402">
                  <c:v>0.146733951</c:v>
                </c:pt>
                <c:pt idx="32403">
                  <c:v>0.14671816500000001</c:v>
                </c:pt>
                <c:pt idx="32404">
                  <c:v>0.146702374</c:v>
                </c:pt>
                <c:pt idx="32405">
                  <c:v>0.14668657900000001</c:v>
                </c:pt>
                <c:pt idx="32406">
                  <c:v>0.146670779</c:v>
                </c:pt>
                <c:pt idx="32407">
                  <c:v>0.14665497499999999</c:v>
                </c:pt>
                <c:pt idx="32408">
                  <c:v>0.14663916599999999</c:v>
                </c:pt>
                <c:pt idx="32409">
                  <c:v>0.14662335200000001</c:v>
                </c:pt>
                <c:pt idx="32410">
                  <c:v>0.14660753400000001</c:v>
                </c:pt>
                <c:pt idx="32411">
                  <c:v>0.14659171100000001</c:v>
                </c:pt>
                <c:pt idx="32412">
                  <c:v>0.14657588399999999</c:v>
                </c:pt>
                <c:pt idx="32413">
                  <c:v>0.146560052</c:v>
                </c:pt>
                <c:pt idx="32414">
                  <c:v>0.14654421500000001</c:v>
                </c:pt>
                <c:pt idx="32415">
                  <c:v>0.14652837399999999</c:v>
                </c:pt>
                <c:pt idx="32416">
                  <c:v>0.146512528</c:v>
                </c:pt>
                <c:pt idx="32417">
                  <c:v>0.14649667799999999</c:v>
                </c:pt>
                <c:pt idx="32418">
                  <c:v>0.14648082300000001</c:v>
                </c:pt>
                <c:pt idx="32419">
                  <c:v>0.146464963</c:v>
                </c:pt>
                <c:pt idx="32420">
                  <c:v>0.146449099</c:v>
                </c:pt>
                <c:pt idx="32421">
                  <c:v>0.14643323</c:v>
                </c:pt>
                <c:pt idx="32422">
                  <c:v>0.146417356</c:v>
                </c:pt>
                <c:pt idx="32423">
                  <c:v>0.146401478</c:v>
                </c:pt>
                <c:pt idx="32424">
                  <c:v>0.14638559500000001</c:v>
                </c:pt>
                <c:pt idx="32425">
                  <c:v>0.14636970799999999</c:v>
                </c:pt>
                <c:pt idx="32426">
                  <c:v>0.146353816</c:v>
                </c:pt>
                <c:pt idx="32427">
                  <c:v>0.14633791900000001</c:v>
                </c:pt>
                <c:pt idx="32428">
                  <c:v>0.146322018</c:v>
                </c:pt>
                <c:pt idx="32429">
                  <c:v>0.14630611199999999</c:v>
                </c:pt>
                <c:pt idx="32430">
                  <c:v>0.14629020200000001</c:v>
                </c:pt>
                <c:pt idx="32431">
                  <c:v>0.146274287</c:v>
                </c:pt>
                <c:pt idx="32432">
                  <c:v>0.146258368</c:v>
                </c:pt>
                <c:pt idx="32433">
                  <c:v>0.146242444</c:v>
                </c:pt>
                <c:pt idx="32434">
                  <c:v>0.146226515</c:v>
                </c:pt>
                <c:pt idx="32435">
                  <c:v>0.14621058200000001</c:v>
                </c:pt>
                <c:pt idx="32436">
                  <c:v>0.14619464400000001</c:v>
                </c:pt>
                <c:pt idx="32437">
                  <c:v>0.14617870099999999</c:v>
                </c:pt>
                <c:pt idx="32438">
                  <c:v>0.14616275400000001</c:v>
                </c:pt>
                <c:pt idx="32439">
                  <c:v>0.14614680299999999</c:v>
                </c:pt>
                <c:pt idx="32440">
                  <c:v>0.14613084600000001</c:v>
                </c:pt>
                <c:pt idx="32441">
                  <c:v>0.146114885</c:v>
                </c:pt>
                <c:pt idx="32442">
                  <c:v>0.14609891999999999</c:v>
                </c:pt>
                <c:pt idx="32443">
                  <c:v>0.14608294999999999</c:v>
                </c:pt>
                <c:pt idx="32444">
                  <c:v>0.14606697499999999</c:v>
                </c:pt>
                <c:pt idx="32445">
                  <c:v>0.14605099599999999</c:v>
                </c:pt>
                <c:pt idx="32446">
                  <c:v>0.14603501199999999</c:v>
                </c:pt>
                <c:pt idx="32447">
                  <c:v>0.146019024</c:v>
                </c:pt>
                <c:pt idx="32448">
                  <c:v>0.14600303100000001</c:v>
                </c:pt>
                <c:pt idx="32449">
                  <c:v>0.14598703299999999</c:v>
                </c:pt>
                <c:pt idx="32450">
                  <c:v>0.145971031</c:v>
                </c:pt>
                <c:pt idx="32451">
                  <c:v>0.14595502399999999</c:v>
                </c:pt>
                <c:pt idx="32452">
                  <c:v>0.14593901300000001</c:v>
                </c:pt>
                <c:pt idx="32453">
                  <c:v>0.145922997</c:v>
                </c:pt>
                <c:pt idx="32454">
                  <c:v>0.14590697699999999</c:v>
                </c:pt>
                <c:pt idx="32455">
                  <c:v>0.14589095199999999</c:v>
                </c:pt>
                <c:pt idx="32456">
                  <c:v>0.14587492199999999</c:v>
                </c:pt>
                <c:pt idx="32457">
                  <c:v>0.14585888799999999</c:v>
                </c:pt>
                <c:pt idx="32458">
                  <c:v>0.145842849</c:v>
                </c:pt>
                <c:pt idx="32459">
                  <c:v>0.145826806</c:v>
                </c:pt>
                <c:pt idx="32460">
                  <c:v>0.14581075800000001</c:v>
                </c:pt>
                <c:pt idx="32461">
                  <c:v>0.145794706</c:v>
                </c:pt>
                <c:pt idx="32462">
                  <c:v>0.14577864800000001</c:v>
                </c:pt>
                <c:pt idx="32463">
                  <c:v>0.145762587</c:v>
                </c:pt>
                <c:pt idx="32464">
                  <c:v>0.14574652099999999</c:v>
                </c:pt>
                <c:pt idx="32465">
                  <c:v>0.14573045000000001</c:v>
                </c:pt>
                <c:pt idx="32466">
                  <c:v>0.14571437400000001</c:v>
                </c:pt>
                <c:pt idx="32467">
                  <c:v>0.14569829400000001</c:v>
                </c:pt>
                <c:pt idx="32468">
                  <c:v>0.14568221000000001</c:v>
                </c:pt>
                <c:pt idx="32469">
                  <c:v>0.14566612100000001</c:v>
                </c:pt>
                <c:pt idx="32470">
                  <c:v>0.14565002699999999</c:v>
                </c:pt>
                <c:pt idx="32471">
                  <c:v>0.145633929</c:v>
                </c:pt>
                <c:pt idx="32472">
                  <c:v>0.14561782600000001</c:v>
                </c:pt>
                <c:pt idx="32473">
                  <c:v>0.14560171899999999</c:v>
                </c:pt>
                <c:pt idx="32474">
                  <c:v>0.14558560700000001</c:v>
                </c:pt>
                <c:pt idx="32475">
                  <c:v>0.14556949</c:v>
                </c:pt>
                <c:pt idx="32476">
                  <c:v>0.14555336899999999</c:v>
                </c:pt>
                <c:pt idx="32477">
                  <c:v>0.14553724400000001</c:v>
                </c:pt>
                <c:pt idx="32478">
                  <c:v>0.14552111300000001</c:v>
                </c:pt>
                <c:pt idx="32479">
                  <c:v>0.14550497900000001</c:v>
                </c:pt>
                <c:pt idx="32480">
                  <c:v>0.14548883900000001</c:v>
                </c:pt>
                <c:pt idx="32481">
                  <c:v>0.14547269500000001</c:v>
                </c:pt>
                <c:pt idx="32482">
                  <c:v>0.14545654699999999</c:v>
                </c:pt>
                <c:pt idx="32483">
                  <c:v>0.145440394</c:v>
                </c:pt>
                <c:pt idx="32484">
                  <c:v>0.14542423600000001</c:v>
                </c:pt>
                <c:pt idx="32485">
                  <c:v>0.145408074</c:v>
                </c:pt>
                <c:pt idx="32486">
                  <c:v>0.14539190799999999</c:v>
                </c:pt>
                <c:pt idx="32487">
                  <c:v>0.14537573600000001</c:v>
                </c:pt>
                <c:pt idx="32488">
                  <c:v>0.145359561</c:v>
                </c:pt>
                <c:pt idx="32489">
                  <c:v>0.14534337999999999</c:v>
                </c:pt>
                <c:pt idx="32490">
                  <c:v>0.14532719499999999</c:v>
                </c:pt>
                <c:pt idx="32491">
                  <c:v>0.14531100599999999</c:v>
                </c:pt>
                <c:pt idx="32492">
                  <c:v>0.145294812</c:v>
                </c:pt>
                <c:pt idx="32493">
                  <c:v>0.145278613</c:v>
                </c:pt>
                <c:pt idx="32494">
                  <c:v>0.14526241000000001</c:v>
                </c:pt>
                <c:pt idx="32495">
                  <c:v>0.14524620299999999</c:v>
                </c:pt>
                <c:pt idx="32496">
                  <c:v>0.14522999</c:v>
                </c:pt>
                <c:pt idx="32497">
                  <c:v>0.14521377299999999</c:v>
                </c:pt>
                <c:pt idx="32498">
                  <c:v>0.14519755200000001</c:v>
                </c:pt>
                <c:pt idx="32499">
                  <c:v>0.145181326</c:v>
                </c:pt>
                <c:pt idx="32500">
                  <c:v>0.14516509599999999</c:v>
                </c:pt>
                <c:pt idx="32501">
                  <c:v>0.14514886099999999</c:v>
                </c:pt>
                <c:pt idx="32502">
                  <c:v>0.14513262099999999</c:v>
                </c:pt>
                <c:pt idx="32503">
                  <c:v>0.14511637699999999</c:v>
                </c:pt>
                <c:pt idx="32504">
                  <c:v>0.14510012899999999</c:v>
                </c:pt>
                <c:pt idx="32505">
                  <c:v>0.145083875</c:v>
                </c:pt>
                <c:pt idx="32506">
                  <c:v>0.14506761800000001</c:v>
                </c:pt>
                <c:pt idx="32507">
                  <c:v>0.14505135599999999</c:v>
                </c:pt>
                <c:pt idx="32508">
                  <c:v>0.14503508900000001</c:v>
                </c:pt>
                <c:pt idx="32509">
                  <c:v>0.14501881699999999</c:v>
                </c:pt>
                <c:pt idx="32510">
                  <c:v>0.14500254200000001</c:v>
                </c:pt>
                <c:pt idx="32511">
                  <c:v>0.14498626100000001</c:v>
                </c:pt>
                <c:pt idx="32512">
                  <c:v>0.144969976</c:v>
                </c:pt>
                <c:pt idx="32513">
                  <c:v>0.144953687</c:v>
                </c:pt>
                <c:pt idx="32514">
                  <c:v>0.144937393</c:v>
                </c:pt>
                <c:pt idx="32515">
                  <c:v>0.144921094</c:v>
                </c:pt>
                <c:pt idx="32516">
                  <c:v>0.14490479100000001</c:v>
                </c:pt>
                <c:pt idx="32517">
                  <c:v>0.14488848400000001</c:v>
                </c:pt>
                <c:pt idx="32518">
                  <c:v>0.14487217099999999</c:v>
                </c:pt>
                <c:pt idx="32519">
                  <c:v>0.14485585500000001</c:v>
                </c:pt>
                <c:pt idx="32520">
                  <c:v>0.14483953299999999</c:v>
                </c:pt>
                <c:pt idx="32521">
                  <c:v>0.14482320700000001</c:v>
                </c:pt>
                <c:pt idx="32522">
                  <c:v>0.144806877</c:v>
                </c:pt>
                <c:pt idx="32523">
                  <c:v>0.14479054199999999</c:v>
                </c:pt>
                <c:pt idx="32524">
                  <c:v>0.14477420299999999</c:v>
                </c:pt>
                <c:pt idx="32525">
                  <c:v>0.14475785899999999</c:v>
                </c:pt>
                <c:pt idx="32526">
                  <c:v>0.14474151099999999</c:v>
                </c:pt>
                <c:pt idx="32527">
                  <c:v>0.14472515799999999</c:v>
                </c:pt>
                <c:pt idx="32528">
                  <c:v>0.1447088</c:v>
                </c:pt>
                <c:pt idx="32529">
                  <c:v>0.14469243800000001</c:v>
                </c:pt>
                <c:pt idx="32530">
                  <c:v>0.14467607199999999</c:v>
                </c:pt>
                <c:pt idx="32531">
                  <c:v>0.1446597</c:v>
                </c:pt>
                <c:pt idx="32532">
                  <c:v>0.14464332499999999</c:v>
                </c:pt>
                <c:pt idx="32533">
                  <c:v>0.14462694500000001</c:v>
                </c:pt>
                <c:pt idx="32534">
                  <c:v>0.14461056</c:v>
                </c:pt>
                <c:pt idx="32535">
                  <c:v>0.14459417099999999</c:v>
                </c:pt>
                <c:pt idx="32536">
                  <c:v>0.14457777699999999</c:v>
                </c:pt>
                <c:pt idx="32537">
                  <c:v>0.14456137899999999</c:v>
                </c:pt>
                <c:pt idx="32538">
                  <c:v>0.14454497599999999</c:v>
                </c:pt>
                <c:pt idx="32539">
                  <c:v>0.144528569</c:v>
                </c:pt>
                <c:pt idx="32540">
                  <c:v>0.144512157</c:v>
                </c:pt>
                <c:pt idx="32541">
                  <c:v>0.14449574100000001</c:v>
                </c:pt>
                <c:pt idx="32542">
                  <c:v>0.14447931999999999</c:v>
                </c:pt>
                <c:pt idx="32543">
                  <c:v>0.14446289500000001</c:v>
                </c:pt>
                <c:pt idx="32544">
                  <c:v>0.144446465</c:v>
                </c:pt>
                <c:pt idx="32545">
                  <c:v>0.14443002999999999</c:v>
                </c:pt>
                <c:pt idx="32546">
                  <c:v>0.14441359100000001</c:v>
                </c:pt>
                <c:pt idx="32547">
                  <c:v>0.144397148</c:v>
                </c:pt>
                <c:pt idx="32548">
                  <c:v>0.1443807</c:v>
                </c:pt>
                <c:pt idx="32549">
                  <c:v>0.144364248</c:v>
                </c:pt>
                <c:pt idx="32550">
                  <c:v>0.144347791</c:v>
                </c:pt>
                <c:pt idx="32551">
                  <c:v>0.14433132900000001</c:v>
                </c:pt>
                <c:pt idx="32552">
                  <c:v>0.14431486299999999</c:v>
                </c:pt>
                <c:pt idx="32553">
                  <c:v>0.144298393</c:v>
                </c:pt>
                <c:pt idx="32554">
                  <c:v>0.14428191800000001</c:v>
                </c:pt>
                <c:pt idx="32555">
                  <c:v>0.144265438</c:v>
                </c:pt>
                <c:pt idx="32556">
                  <c:v>0.14424895400000001</c:v>
                </c:pt>
                <c:pt idx="32557">
                  <c:v>0.144232466</c:v>
                </c:pt>
                <c:pt idx="32558">
                  <c:v>0.144215973</c:v>
                </c:pt>
                <c:pt idx="32559">
                  <c:v>0.14419947499999999</c:v>
                </c:pt>
                <c:pt idx="32560">
                  <c:v>0.14418297299999999</c:v>
                </c:pt>
                <c:pt idx="32561">
                  <c:v>0.14416646699999999</c:v>
                </c:pt>
                <c:pt idx="32562">
                  <c:v>0.144149956</c:v>
                </c:pt>
                <c:pt idx="32563">
                  <c:v>0.14413344</c:v>
                </c:pt>
                <c:pt idx="32564">
                  <c:v>0.14411692000000001</c:v>
                </c:pt>
                <c:pt idx="32565">
                  <c:v>0.14410039599999999</c:v>
                </c:pt>
                <c:pt idx="32566">
                  <c:v>0.144083867</c:v>
                </c:pt>
                <c:pt idx="32567">
                  <c:v>0.14406733299999999</c:v>
                </c:pt>
                <c:pt idx="32568">
                  <c:v>0.14405079500000001</c:v>
                </c:pt>
                <c:pt idx="32569">
                  <c:v>0.144034252</c:v>
                </c:pt>
                <c:pt idx="32570">
                  <c:v>0.144017705</c:v>
                </c:pt>
                <c:pt idx="32571">
                  <c:v>0.14400115399999999</c:v>
                </c:pt>
                <c:pt idx="32572">
                  <c:v>0.14398459799999999</c:v>
                </c:pt>
                <c:pt idx="32573">
                  <c:v>0.14396803699999999</c:v>
                </c:pt>
                <c:pt idx="32574">
                  <c:v>0.143951472</c:v>
                </c:pt>
                <c:pt idx="32575">
                  <c:v>0.143934902</c:v>
                </c:pt>
                <c:pt idx="32576">
                  <c:v>0.14391832800000001</c:v>
                </c:pt>
                <c:pt idx="32577">
                  <c:v>0.14390174999999999</c:v>
                </c:pt>
                <c:pt idx="32578">
                  <c:v>0.14388516700000001</c:v>
                </c:pt>
                <c:pt idx="32579">
                  <c:v>0.143868579</c:v>
                </c:pt>
                <c:pt idx="32580">
                  <c:v>0.14385198699999999</c:v>
                </c:pt>
                <c:pt idx="32581">
                  <c:v>0.14383539100000001</c:v>
                </c:pt>
                <c:pt idx="32582">
                  <c:v>0.14381879</c:v>
                </c:pt>
                <c:pt idx="32583">
                  <c:v>0.143802185</c:v>
                </c:pt>
                <c:pt idx="32584">
                  <c:v>0.143785575</c:v>
                </c:pt>
                <c:pt idx="32585">
                  <c:v>0.14376896</c:v>
                </c:pt>
                <c:pt idx="32586">
                  <c:v>0.14375234100000001</c:v>
                </c:pt>
                <c:pt idx="32587">
                  <c:v>0.14373571800000001</c:v>
                </c:pt>
                <c:pt idx="32588">
                  <c:v>0.14371908999999999</c:v>
                </c:pt>
                <c:pt idx="32589">
                  <c:v>0.14370245700000001</c:v>
                </c:pt>
                <c:pt idx="32590">
                  <c:v>0.14368582099999999</c:v>
                </c:pt>
                <c:pt idx="32591">
                  <c:v>0.14366917900000001</c:v>
                </c:pt>
                <c:pt idx="32592">
                  <c:v>0.143652533</c:v>
                </c:pt>
                <c:pt idx="32593">
                  <c:v>0.14363588299999999</c:v>
                </c:pt>
                <c:pt idx="32594">
                  <c:v>0.14361922799999999</c:v>
                </c:pt>
                <c:pt idx="32595">
                  <c:v>0.14360256900000001</c:v>
                </c:pt>
                <c:pt idx="32596">
                  <c:v>0.14358590500000001</c:v>
                </c:pt>
                <c:pt idx="32597">
                  <c:v>0.14356923699999999</c:v>
                </c:pt>
                <c:pt idx="32598">
                  <c:v>0.14355256399999999</c:v>
                </c:pt>
                <c:pt idx="32599">
                  <c:v>0.143535887</c:v>
                </c:pt>
                <c:pt idx="32600">
                  <c:v>0.14351920500000001</c:v>
                </c:pt>
                <c:pt idx="32601">
                  <c:v>0.143502519</c:v>
                </c:pt>
                <c:pt idx="32602">
                  <c:v>0.14348582800000001</c:v>
                </c:pt>
                <c:pt idx="32603">
                  <c:v>0.143469133</c:v>
                </c:pt>
                <c:pt idx="32604">
                  <c:v>0.14345243399999999</c:v>
                </c:pt>
                <c:pt idx="32605">
                  <c:v>0.14343573000000001</c:v>
                </c:pt>
                <c:pt idx="32606">
                  <c:v>0.14341902100000001</c:v>
                </c:pt>
                <c:pt idx="32607">
                  <c:v>0.14340230800000001</c:v>
                </c:pt>
                <c:pt idx="32608">
                  <c:v>0.14338559100000001</c:v>
                </c:pt>
                <c:pt idx="32609">
                  <c:v>0.14336886900000001</c:v>
                </c:pt>
                <c:pt idx="32610">
                  <c:v>0.14335214199999999</c:v>
                </c:pt>
                <c:pt idx="32611">
                  <c:v>0.143335411</c:v>
                </c:pt>
                <c:pt idx="32612">
                  <c:v>0.14331867600000001</c:v>
                </c:pt>
                <c:pt idx="32613">
                  <c:v>0.14330193599999999</c:v>
                </c:pt>
                <c:pt idx="32614">
                  <c:v>0.14328519200000001</c:v>
                </c:pt>
                <c:pt idx="32615">
                  <c:v>0.143268443</c:v>
                </c:pt>
                <c:pt idx="32616">
                  <c:v>0.14325168999999999</c:v>
                </c:pt>
                <c:pt idx="32617">
                  <c:v>0.14323493200000001</c:v>
                </c:pt>
                <c:pt idx="32618">
                  <c:v>0.14321817000000001</c:v>
                </c:pt>
                <c:pt idx="32619">
                  <c:v>0.143201403</c:v>
                </c:pt>
                <c:pt idx="32620">
                  <c:v>0.14318463200000001</c:v>
                </c:pt>
                <c:pt idx="32621">
                  <c:v>0.14316785700000001</c:v>
                </c:pt>
                <c:pt idx="32622">
                  <c:v>0.14315107699999999</c:v>
                </c:pt>
                <c:pt idx="32623">
                  <c:v>0.143134292</c:v>
                </c:pt>
                <c:pt idx="32624">
                  <c:v>0.14311750300000001</c:v>
                </c:pt>
                <c:pt idx="32625">
                  <c:v>0.14310070999999999</c:v>
                </c:pt>
                <c:pt idx="32626">
                  <c:v>0.14308391200000001</c:v>
                </c:pt>
                <c:pt idx="32627">
                  <c:v>0.14306711</c:v>
                </c:pt>
                <c:pt idx="32628">
                  <c:v>0.14305030299999999</c:v>
                </c:pt>
                <c:pt idx="32629">
                  <c:v>0.14303349200000001</c:v>
                </c:pt>
                <c:pt idx="32630">
                  <c:v>0.14301667600000001</c:v>
                </c:pt>
                <c:pt idx="32631">
                  <c:v>0.14299985600000001</c:v>
                </c:pt>
                <c:pt idx="32632">
                  <c:v>0.14298303100000001</c:v>
                </c:pt>
                <c:pt idx="32633">
                  <c:v>0.14296620199999999</c:v>
                </c:pt>
                <c:pt idx="32634">
                  <c:v>0.14294936899999999</c:v>
                </c:pt>
                <c:pt idx="32635">
                  <c:v>0.142932531</c:v>
                </c:pt>
                <c:pt idx="32636">
                  <c:v>0.14291568900000001</c:v>
                </c:pt>
                <c:pt idx="32637">
                  <c:v>0.142898842</c:v>
                </c:pt>
                <c:pt idx="32638">
                  <c:v>0.14288198999999999</c:v>
                </c:pt>
                <c:pt idx="32639">
                  <c:v>0.142865135</c:v>
                </c:pt>
                <c:pt idx="32640">
                  <c:v>0.142848274</c:v>
                </c:pt>
                <c:pt idx="32641">
                  <c:v>0.14283140999999999</c:v>
                </c:pt>
                <c:pt idx="32642">
                  <c:v>0.14281453999999999</c:v>
                </c:pt>
                <c:pt idx="32643">
                  <c:v>0.14279766699999999</c:v>
                </c:pt>
                <c:pt idx="32644">
                  <c:v>0.14278078899999999</c:v>
                </c:pt>
                <c:pt idx="32645">
                  <c:v>0.142763907</c:v>
                </c:pt>
                <c:pt idx="32646">
                  <c:v>0.14274702</c:v>
                </c:pt>
                <c:pt idx="32647">
                  <c:v>0.14273012800000001</c:v>
                </c:pt>
                <c:pt idx="32648">
                  <c:v>0.14271323299999999</c:v>
                </c:pt>
                <c:pt idx="32649">
                  <c:v>0.14269633200000001</c:v>
                </c:pt>
                <c:pt idx="32650">
                  <c:v>0.142679428</c:v>
                </c:pt>
                <c:pt idx="32651">
                  <c:v>0.14266251899999999</c:v>
                </c:pt>
                <c:pt idx="32652">
                  <c:v>0.14264560500000001</c:v>
                </c:pt>
                <c:pt idx="32653">
                  <c:v>0.142628687</c:v>
                </c:pt>
                <c:pt idx="32654">
                  <c:v>0.142611765</c:v>
                </c:pt>
                <c:pt idx="32655">
                  <c:v>0.142594838</c:v>
                </c:pt>
                <c:pt idx="32656">
                  <c:v>0.142577907</c:v>
                </c:pt>
                <c:pt idx="32657">
                  <c:v>0.14256097100000001</c:v>
                </c:pt>
                <c:pt idx="32658">
                  <c:v>0.14254403099999999</c:v>
                </c:pt>
                <c:pt idx="32659">
                  <c:v>0.142527086</c:v>
                </c:pt>
                <c:pt idx="32660">
                  <c:v>0.14251013700000001</c:v>
                </c:pt>
                <c:pt idx="32661">
                  <c:v>0.14249318399999999</c:v>
                </c:pt>
                <c:pt idx="32662">
                  <c:v>0.14247622600000001</c:v>
                </c:pt>
                <c:pt idx="32663">
                  <c:v>0.142459264</c:v>
                </c:pt>
                <c:pt idx="32664">
                  <c:v>0.142442297</c:v>
                </c:pt>
                <c:pt idx="32665">
                  <c:v>0.14242532599999999</c:v>
                </c:pt>
                <c:pt idx="32666">
                  <c:v>0.14240834999999999</c:v>
                </c:pt>
                <c:pt idx="32667">
                  <c:v>0.14239136999999999</c:v>
                </c:pt>
                <c:pt idx="32668">
                  <c:v>0.14237438599999999</c:v>
                </c:pt>
                <c:pt idx="32669">
                  <c:v>0.142357397</c:v>
                </c:pt>
                <c:pt idx="32670">
                  <c:v>0.142340403</c:v>
                </c:pt>
                <c:pt idx="32671">
                  <c:v>0.14232340600000001</c:v>
                </c:pt>
                <c:pt idx="32672">
                  <c:v>0.142306403</c:v>
                </c:pt>
                <c:pt idx="32673">
                  <c:v>0.14228939700000001</c:v>
                </c:pt>
                <c:pt idx="32674">
                  <c:v>0.142272386</c:v>
                </c:pt>
                <c:pt idx="32675">
                  <c:v>0.14225536999999999</c:v>
                </c:pt>
                <c:pt idx="32676">
                  <c:v>0.14223835100000001</c:v>
                </c:pt>
                <c:pt idx="32677">
                  <c:v>0.14222132600000001</c:v>
                </c:pt>
                <c:pt idx="32678">
                  <c:v>0.14220429800000001</c:v>
                </c:pt>
                <c:pt idx="32679">
                  <c:v>0.14218726500000001</c:v>
                </c:pt>
                <c:pt idx="32680">
                  <c:v>0.14217022700000001</c:v>
                </c:pt>
                <c:pt idx="32681">
                  <c:v>0.14215318499999999</c:v>
                </c:pt>
                <c:pt idx="32682">
                  <c:v>0.14213613899999999</c:v>
                </c:pt>
                <c:pt idx="32683">
                  <c:v>0.142119088</c:v>
                </c:pt>
                <c:pt idx="32684">
                  <c:v>0.14210203299999999</c:v>
                </c:pt>
                <c:pt idx="32685">
                  <c:v>0.142084973</c:v>
                </c:pt>
                <c:pt idx="32686">
                  <c:v>0.14206790899999999</c:v>
                </c:pt>
                <c:pt idx="32687">
                  <c:v>0.14205084100000001</c:v>
                </c:pt>
                <c:pt idx="32688">
                  <c:v>0.14203376700000001</c:v>
                </c:pt>
                <c:pt idx="32689">
                  <c:v>0.14201669</c:v>
                </c:pt>
                <c:pt idx="32690">
                  <c:v>0.141999608</c:v>
                </c:pt>
                <c:pt idx="32691">
                  <c:v>0.141982522</c:v>
                </c:pt>
                <c:pt idx="32692">
                  <c:v>0.141965432</c:v>
                </c:pt>
                <c:pt idx="32693">
                  <c:v>0.14194833700000001</c:v>
                </c:pt>
                <c:pt idx="32694">
                  <c:v>0.14193123799999999</c:v>
                </c:pt>
                <c:pt idx="32695">
                  <c:v>0.141914134</c:v>
                </c:pt>
                <c:pt idx="32696">
                  <c:v>0.14189702600000001</c:v>
                </c:pt>
                <c:pt idx="32697">
                  <c:v>0.141879913</c:v>
                </c:pt>
                <c:pt idx="32698">
                  <c:v>0.14186279600000001</c:v>
                </c:pt>
                <c:pt idx="32699">
                  <c:v>0.141845675</c:v>
                </c:pt>
                <c:pt idx="32700">
                  <c:v>0.141828549</c:v>
                </c:pt>
                <c:pt idx="32701">
                  <c:v>0.14181141899999999</c:v>
                </c:pt>
                <c:pt idx="32702">
                  <c:v>0.14179428399999999</c:v>
                </c:pt>
                <c:pt idx="32703">
                  <c:v>0.14177714499999999</c:v>
                </c:pt>
                <c:pt idx="32704">
                  <c:v>0.141760002</c:v>
                </c:pt>
                <c:pt idx="32705">
                  <c:v>0.141742854</c:v>
                </c:pt>
                <c:pt idx="32706">
                  <c:v>0.14172570200000001</c:v>
                </c:pt>
                <c:pt idx="32707">
                  <c:v>0.14170854499999999</c:v>
                </c:pt>
                <c:pt idx="32708">
                  <c:v>0.141691384</c:v>
                </c:pt>
                <c:pt idx="32709">
                  <c:v>0.14167421899999999</c:v>
                </c:pt>
                <c:pt idx="32710">
                  <c:v>0.14165704900000001</c:v>
                </c:pt>
                <c:pt idx="32711">
                  <c:v>0.141639875</c:v>
                </c:pt>
                <c:pt idx="32712">
                  <c:v>0.14162269599999999</c:v>
                </c:pt>
                <c:pt idx="32713">
                  <c:v>0.14160551299999999</c:v>
                </c:pt>
                <c:pt idx="32714">
                  <c:v>0.14158832599999999</c:v>
                </c:pt>
                <c:pt idx="32715">
                  <c:v>0.14157113399999999</c:v>
                </c:pt>
                <c:pt idx="32716">
                  <c:v>0.14155393799999999</c:v>
                </c:pt>
                <c:pt idx="32717">
                  <c:v>0.141536737</c:v>
                </c:pt>
                <c:pt idx="32718">
                  <c:v>0.141519532</c:v>
                </c:pt>
                <c:pt idx="32719">
                  <c:v>0.14150232300000001</c:v>
                </c:pt>
                <c:pt idx="32720">
                  <c:v>0.141485109</c:v>
                </c:pt>
                <c:pt idx="32721">
                  <c:v>0.14146789100000001</c:v>
                </c:pt>
                <c:pt idx="32722">
                  <c:v>0.141450668</c:v>
                </c:pt>
                <c:pt idx="32723">
                  <c:v>0.14143344099999999</c:v>
                </c:pt>
                <c:pt idx="32724">
                  <c:v>0.14141620999999999</c:v>
                </c:pt>
                <c:pt idx="32725">
                  <c:v>0.14139897500000001</c:v>
                </c:pt>
                <c:pt idx="32726">
                  <c:v>0.14138173400000001</c:v>
                </c:pt>
                <c:pt idx="32727">
                  <c:v>0.14136449000000001</c:v>
                </c:pt>
                <c:pt idx="32728">
                  <c:v>0.14134724100000001</c:v>
                </c:pt>
                <c:pt idx="32729">
                  <c:v>0.14132998799999999</c:v>
                </c:pt>
                <c:pt idx="32730">
                  <c:v>0.14131273</c:v>
                </c:pt>
                <c:pt idx="32731">
                  <c:v>0.14129546800000001</c:v>
                </c:pt>
                <c:pt idx="32732">
                  <c:v>0.14127820199999999</c:v>
                </c:pt>
                <c:pt idx="32733">
                  <c:v>0.14126093100000001</c:v>
                </c:pt>
                <c:pt idx="32734">
                  <c:v>0.141243656</c:v>
                </c:pt>
                <c:pt idx="32735">
                  <c:v>0.14122637699999999</c:v>
                </c:pt>
                <c:pt idx="32736">
                  <c:v>0.14120909200000001</c:v>
                </c:pt>
                <c:pt idx="32737">
                  <c:v>0.141191804</c:v>
                </c:pt>
                <c:pt idx="32738">
                  <c:v>0.141174512</c:v>
                </c:pt>
                <c:pt idx="32739">
                  <c:v>0.141157214</c:v>
                </c:pt>
                <c:pt idx="32740">
                  <c:v>0.14113991300000001</c:v>
                </c:pt>
                <c:pt idx="32741">
                  <c:v>0.14112260700000001</c:v>
                </c:pt>
                <c:pt idx="32742">
                  <c:v>0.14110529699999999</c:v>
                </c:pt>
                <c:pt idx="32743">
                  <c:v>0.141087983</c:v>
                </c:pt>
                <c:pt idx="32744">
                  <c:v>0.14107066400000001</c:v>
                </c:pt>
                <c:pt idx="32745">
                  <c:v>0.14105334</c:v>
                </c:pt>
                <c:pt idx="32746">
                  <c:v>0.14103601299999999</c:v>
                </c:pt>
                <c:pt idx="32747">
                  <c:v>0.14101868100000001</c:v>
                </c:pt>
                <c:pt idx="32748">
                  <c:v>0.141001344</c:v>
                </c:pt>
                <c:pt idx="32749">
                  <c:v>0.140984004</c:v>
                </c:pt>
                <c:pt idx="32750">
                  <c:v>0.14096665899999999</c:v>
                </c:pt>
                <c:pt idx="32751">
                  <c:v>0.14094930899999999</c:v>
                </c:pt>
                <c:pt idx="32752">
                  <c:v>0.140931955</c:v>
                </c:pt>
                <c:pt idx="32753">
                  <c:v>0.140914597</c:v>
                </c:pt>
                <c:pt idx="32754">
                  <c:v>0.14089723400000001</c:v>
                </c:pt>
                <c:pt idx="32755">
                  <c:v>0.14087986699999999</c:v>
                </c:pt>
                <c:pt idx="32756">
                  <c:v>0.140862496</c:v>
                </c:pt>
                <c:pt idx="32757">
                  <c:v>0.14084511999999999</c:v>
                </c:pt>
                <c:pt idx="32758">
                  <c:v>0.14082774000000001</c:v>
                </c:pt>
                <c:pt idx="32759">
                  <c:v>0.140810356</c:v>
                </c:pt>
                <c:pt idx="32760">
                  <c:v>0.14079296699999999</c:v>
                </c:pt>
                <c:pt idx="32761">
                  <c:v>0.14077557399999999</c:v>
                </c:pt>
                <c:pt idx="32762">
                  <c:v>0.14075817600000001</c:v>
                </c:pt>
                <c:pt idx="32763">
                  <c:v>0.14074077400000001</c:v>
                </c:pt>
                <c:pt idx="32764">
                  <c:v>0.14072336799999999</c:v>
                </c:pt>
                <c:pt idx="32765">
                  <c:v>0.14070595799999999</c:v>
                </c:pt>
                <c:pt idx="32766">
                  <c:v>0.140688543</c:v>
                </c:pt>
                <c:pt idx="32767">
                  <c:v>0.14067112400000001</c:v>
                </c:pt>
                <c:pt idx="32768">
                  <c:v>0.14065369999999999</c:v>
                </c:pt>
                <c:pt idx="32769">
                  <c:v>0.14063627200000001</c:v>
                </c:pt>
                <c:pt idx="32770">
                  <c:v>0.14061883999999999</c:v>
                </c:pt>
                <c:pt idx="32771">
                  <c:v>0.14060140300000001</c:v>
                </c:pt>
                <c:pt idx="32772">
                  <c:v>0.14058396200000001</c:v>
                </c:pt>
                <c:pt idx="32773">
                  <c:v>0.140566516</c:v>
                </c:pt>
                <c:pt idx="32774">
                  <c:v>0.140549067</c:v>
                </c:pt>
                <c:pt idx="32775">
                  <c:v>0.140531613</c:v>
                </c:pt>
                <c:pt idx="32776">
                  <c:v>0.140514154</c:v>
                </c:pt>
                <c:pt idx="32777">
                  <c:v>0.14049669100000001</c:v>
                </c:pt>
                <c:pt idx="32778">
                  <c:v>0.14047922400000001</c:v>
                </c:pt>
                <c:pt idx="32779">
                  <c:v>0.14046175299999999</c:v>
                </c:pt>
                <c:pt idx="32780">
                  <c:v>0.14044427700000001</c:v>
                </c:pt>
                <c:pt idx="32781">
                  <c:v>0.14042679699999999</c:v>
                </c:pt>
                <c:pt idx="32782">
                  <c:v>0.14040931200000001</c:v>
                </c:pt>
                <c:pt idx="32783">
                  <c:v>0.140391823</c:v>
                </c:pt>
                <c:pt idx="32784">
                  <c:v>0.14037432999999999</c:v>
                </c:pt>
                <c:pt idx="32785">
                  <c:v>0.14035683199999999</c:v>
                </c:pt>
                <c:pt idx="32786">
                  <c:v>0.14033933000000001</c:v>
                </c:pt>
                <c:pt idx="32787">
                  <c:v>0.14032182400000001</c:v>
                </c:pt>
                <c:pt idx="32788">
                  <c:v>0.14030431300000001</c:v>
                </c:pt>
                <c:pt idx="32789">
                  <c:v>0.14028679799999999</c:v>
                </c:pt>
                <c:pt idx="32790">
                  <c:v>0.140269279</c:v>
                </c:pt>
                <c:pt idx="32791">
                  <c:v>0.14025175500000001</c:v>
                </c:pt>
                <c:pt idx="32792">
                  <c:v>0.14023422699999999</c:v>
                </c:pt>
                <c:pt idx="32793">
                  <c:v>0.140216695</c:v>
                </c:pt>
                <c:pt idx="32794">
                  <c:v>0.14019915899999999</c:v>
                </c:pt>
                <c:pt idx="32795">
                  <c:v>0.14018161800000001</c:v>
                </c:pt>
                <c:pt idx="32796">
                  <c:v>0.140164072</c:v>
                </c:pt>
                <c:pt idx="32797">
                  <c:v>0.140146523</c:v>
                </c:pt>
                <c:pt idx="32798">
                  <c:v>0.14012896899999999</c:v>
                </c:pt>
                <c:pt idx="32799">
                  <c:v>0.14011140999999999</c:v>
                </c:pt>
                <c:pt idx="32800">
                  <c:v>0.14009384799999999</c:v>
                </c:pt>
                <c:pt idx="32801">
                  <c:v>0.140076281</c:v>
                </c:pt>
                <c:pt idx="32802">
                  <c:v>0.140058709</c:v>
                </c:pt>
                <c:pt idx="32803">
                  <c:v>0.14004113400000001</c:v>
                </c:pt>
                <c:pt idx="32804">
                  <c:v>0.14002355399999999</c:v>
                </c:pt>
                <c:pt idx="32805">
                  <c:v>0.14000597000000001</c:v>
                </c:pt>
                <c:pt idx="32806">
                  <c:v>0.139988381</c:v>
                </c:pt>
                <c:pt idx="32807">
                  <c:v>0.13997078800000001</c:v>
                </c:pt>
                <c:pt idx="32808">
                  <c:v>0.13995319000000001</c:v>
                </c:pt>
                <c:pt idx="32809">
                  <c:v>0.139935589</c:v>
                </c:pt>
                <c:pt idx="32810">
                  <c:v>0.139917983</c:v>
                </c:pt>
                <c:pt idx="32811">
                  <c:v>0.13990037299999999</c:v>
                </c:pt>
                <c:pt idx="32812">
                  <c:v>0.139882758</c:v>
                </c:pt>
                <c:pt idx="32813">
                  <c:v>0.139865139</c:v>
                </c:pt>
                <c:pt idx="32814">
                  <c:v>0.13984751600000001</c:v>
                </c:pt>
                <c:pt idx="32815">
                  <c:v>0.13982988800000001</c:v>
                </c:pt>
                <c:pt idx="32816">
                  <c:v>0.139812257</c:v>
                </c:pt>
                <c:pt idx="32817">
                  <c:v>0.13979462000000001</c:v>
                </c:pt>
                <c:pt idx="32818">
                  <c:v>0.13977698</c:v>
                </c:pt>
                <c:pt idx="32819">
                  <c:v>0.13975933500000001</c:v>
                </c:pt>
                <c:pt idx="32820">
                  <c:v>0.139741686</c:v>
                </c:pt>
                <c:pt idx="32821">
                  <c:v>0.139724032</c:v>
                </c:pt>
                <c:pt idx="32822">
                  <c:v>0.13970637499999999</c:v>
                </c:pt>
                <c:pt idx="32823">
                  <c:v>0.13968871299999999</c:v>
                </c:pt>
                <c:pt idx="32824">
                  <c:v>0.13967104599999999</c:v>
                </c:pt>
                <c:pt idx="32825">
                  <c:v>0.139653376</c:v>
                </c:pt>
                <c:pt idx="32826">
                  <c:v>0.139635701</c:v>
                </c:pt>
                <c:pt idx="32827">
                  <c:v>0.13961802100000001</c:v>
                </c:pt>
                <c:pt idx="32828">
                  <c:v>0.13960033799999999</c:v>
                </c:pt>
                <c:pt idx="32829">
                  <c:v>0.13958265</c:v>
                </c:pt>
                <c:pt idx="32830">
                  <c:v>0.13956495699999999</c:v>
                </c:pt>
                <c:pt idx="32831">
                  <c:v>0.13954726100000001</c:v>
                </c:pt>
                <c:pt idx="32832">
                  <c:v>0.13952956</c:v>
                </c:pt>
                <c:pt idx="32833">
                  <c:v>0.13951185399999999</c:v>
                </c:pt>
                <c:pt idx="32834">
                  <c:v>0.13949414500000001</c:v>
                </c:pt>
                <c:pt idx="32835">
                  <c:v>0.13947643100000001</c:v>
                </c:pt>
                <c:pt idx="32836">
                  <c:v>0.13945871300000001</c:v>
                </c:pt>
                <c:pt idx="32837">
                  <c:v>0.13944098999999999</c:v>
                </c:pt>
                <c:pt idx="32838">
                  <c:v>0.13942326399999999</c:v>
                </c:pt>
                <c:pt idx="32839">
                  <c:v>0.139405533</c:v>
                </c:pt>
                <c:pt idx="32840">
                  <c:v>0.13938779700000001</c:v>
                </c:pt>
                <c:pt idx="32841">
                  <c:v>0.13937005799999999</c:v>
                </c:pt>
                <c:pt idx="32842">
                  <c:v>0.139352314</c:v>
                </c:pt>
                <c:pt idx="32843">
                  <c:v>0.13933456599999999</c:v>
                </c:pt>
                <c:pt idx="32844">
                  <c:v>0.13931681300000001</c:v>
                </c:pt>
                <c:pt idx="32845">
                  <c:v>0.139299056</c:v>
                </c:pt>
                <c:pt idx="32846">
                  <c:v>0.139281295</c:v>
                </c:pt>
                <c:pt idx="32847">
                  <c:v>0.13926353</c:v>
                </c:pt>
                <c:pt idx="32848">
                  <c:v>0.13924576</c:v>
                </c:pt>
                <c:pt idx="32849">
                  <c:v>0.139227986</c:v>
                </c:pt>
                <c:pt idx="32850">
                  <c:v>0.139210207</c:v>
                </c:pt>
                <c:pt idx="32851">
                  <c:v>0.13919242500000001</c:v>
                </c:pt>
                <c:pt idx="32852">
                  <c:v>0.13917463799999999</c:v>
                </c:pt>
                <c:pt idx="32853">
                  <c:v>0.139156847</c:v>
                </c:pt>
                <c:pt idx="32854">
                  <c:v>0.13913905100000001</c:v>
                </c:pt>
                <c:pt idx="32855">
                  <c:v>0.139121251</c:v>
                </c:pt>
                <c:pt idx="32856">
                  <c:v>0.13910344699999999</c:v>
                </c:pt>
                <c:pt idx="32857">
                  <c:v>0.13908563900000001</c:v>
                </c:pt>
                <c:pt idx="32858">
                  <c:v>0.13906782600000001</c:v>
                </c:pt>
                <c:pt idx="32859">
                  <c:v>0.139050009</c:v>
                </c:pt>
                <c:pt idx="32860">
                  <c:v>0.139032188</c:v>
                </c:pt>
                <c:pt idx="32861">
                  <c:v>0.139014362</c:v>
                </c:pt>
                <c:pt idx="32862">
                  <c:v>0.13899653200000001</c:v>
                </c:pt>
                <c:pt idx="32863">
                  <c:v>0.13897869800000001</c:v>
                </c:pt>
                <c:pt idx="32864">
                  <c:v>0.13896085999999999</c:v>
                </c:pt>
                <c:pt idx="32865">
                  <c:v>0.138943017</c:v>
                </c:pt>
                <c:pt idx="32866">
                  <c:v>0.13892516999999999</c:v>
                </c:pt>
                <c:pt idx="32867">
                  <c:v>0.138907319</c:v>
                </c:pt>
                <c:pt idx="32868">
                  <c:v>0.13888946399999999</c:v>
                </c:pt>
                <c:pt idx="32869">
                  <c:v>0.13887160400000001</c:v>
                </c:pt>
                <c:pt idx="32870">
                  <c:v>0.13885374</c:v>
                </c:pt>
                <c:pt idx="32871">
                  <c:v>0.138835871</c:v>
                </c:pt>
                <c:pt idx="32872">
                  <c:v>0.138817999</c:v>
                </c:pt>
                <c:pt idx="32873">
                  <c:v>0.138800122</c:v>
                </c:pt>
                <c:pt idx="32874">
                  <c:v>0.138782241</c:v>
                </c:pt>
                <c:pt idx="32875">
                  <c:v>0.13876435500000001</c:v>
                </c:pt>
                <c:pt idx="32876">
                  <c:v>0.13874646500000001</c:v>
                </c:pt>
                <c:pt idx="32877">
                  <c:v>0.13872857099999999</c:v>
                </c:pt>
                <c:pt idx="32878">
                  <c:v>0.13871067300000001</c:v>
                </c:pt>
                <c:pt idx="32879">
                  <c:v>0.13869276999999999</c:v>
                </c:pt>
                <c:pt idx="32880">
                  <c:v>0.13867486300000001</c:v>
                </c:pt>
                <c:pt idx="32881">
                  <c:v>0.138656952</c:v>
                </c:pt>
                <c:pt idx="32882">
                  <c:v>0.13863903699999999</c:v>
                </c:pt>
                <c:pt idx="32883">
                  <c:v>0.13862111699999999</c:v>
                </c:pt>
                <c:pt idx="32884">
                  <c:v>0.13860319300000001</c:v>
                </c:pt>
                <c:pt idx="32885">
                  <c:v>0.13858526500000001</c:v>
                </c:pt>
                <c:pt idx="32886">
                  <c:v>0.13856733199999999</c:v>
                </c:pt>
                <c:pt idx="32887">
                  <c:v>0.13854939599999999</c:v>
                </c:pt>
                <c:pt idx="32888">
                  <c:v>0.138531455</c:v>
                </c:pt>
                <c:pt idx="32889">
                  <c:v>0.13851350900000001</c:v>
                </c:pt>
                <c:pt idx="32890">
                  <c:v>0.13849555999999999</c:v>
                </c:pt>
                <c:pt idx="32891">
                  <c:v>0.138477606</c:v>
                </c:pt>
                <c:pt idx="32892">
                  <c:v>0.13845964799999999</c:v>
                </c:pt>
                <c:pt idx="32893">
                  <c:v>0.13844168500000001</c:v>
                </c:pt>
                <c:pt idx="32894">
                  <c:v>0.138423719</c:v>
                </c:pt>
                <c:pt idx="32895">
                  <c:v>0.138405748</c:v>
                </c:pt>
                <c:pt idx="32896">
                  <c:v>0.13838777299999999</c:v>
                </c:pt>
                <c:pt idx="32897">
                  <c:v>0.13836979299999999</c:v>
                </c:pt>
                <c:pt idx="32898">
                  <c:v>0.13835180999999999</c:v>
                </c:pt>
                <c:pt idx="32899">
                  <c:v>0.138333822</c:v>
                </c:pt>
                <c:pt idx="32900">
                  <c:v>0.13831583</c:v>
                </c:pt>
                <c:pt idx="32901">
                  <c:v>0.13829783300000001</c:v>
                </c:pt>
                <c:pt idx="32902">
                  <c:v>0.13827983299999999</c:v>
                </c:pt>
                <c:pt idx="32903">
                  <c:v>0.138261828</c:v>
                </c:pt>
                <c:pt idx="32904">
                  <c:v>0.13824381799999999</c:v>
                </c:pt>
                <c:pt idx="32905">
                  <c:v>0.13822580500000001</c:v>
                </c:pt>
                <c:pt idx="32906">
                  <c:v>0.138207787</c:v>
                </c:pt>
                <c:pt idx="32907">
                  <c:v>0.13818976499999999</c:v>
                </c:pt>
                <c:pt idx="32908">
                  <c:v>0.13817173899999999</c:v>
                </c:pt>
                <c:pt idx="32909">
                  <c:v>0.13815370799999999</c:v>
                </c:pt>
                <c:pt idx="32910">
                  <c:v>0.13813567400000001</c:v>
                </c:pt>
                <c:pt idx="32911">
                  <c:v>0.13811763499999999</c:v>
                </c:pt>
                <c:pt idx="32912">
                  <c:v>0.13809959099999999</c:v>
                </c:pt>
                <c:pt idx="32913">
                  <c:v>0.138081544</c:v>
                </c:pt>
                <c:pt idx="32914">
                  <c:v>0.13806349200000001</c:v>
                </c:pt>
                <c:pt idx="32915">
                  <c:v>0.13804543599999999</c:v>
                </c:pt>
                <c:pt idx="32916">
                  <c:v>0.13802737600000001</c:v>
                </c:pt>
                <c:pt idx="32917">
                  <c:v>0.138009312</c:v>
                </c:pt>
                <c:pt idx="32918">
                  <c:v>0.13799124300000001</c:v>
                </c:pt>
                <c:pt idx="32919">
                  <c:v>0.13797317000000001</c:v>
                </c:pt>
                <c:pt idx="32920">
                  <c:v>0.137955093</c:v>
                </c:pt>
                <c:pt idx="32921">
                  <c:v>0.137937011</c:v>
                </c:pt>
                <c:pt idx="32922">
                  <c:v>0.137918926</c:v>
                </c:pt>
                <c:pt idx="32923">
                  <c:v>0.137900836</c:v>
                </c:pt>
                <c:pt idx="32924">
                  <c:v>0.137882741</c:v>
                </c:pt>
                <c:pt idx="32925">
                  <c:v>0.13786464300000001</c:v>
                </c:pt>
                <c:pt idx="32926">
                  <c:v>0.13784653999999999</c:v>
                </c:pt>
                <c:pt idx="32927">
                  <c:v>0.137828434</c:v>
                </c:pt>
                <c:pt idx="32928">
                  <c:v>0.13781032200000001</c:v>
                </c:pt>
                <c:pt idx="32929">
                  <c:v>0.137792207</c:v>
                </c:pt>
                <c:pt idx="32930">
                  <c:v>0.13777408699999999</c:v>
                </c:pt>
                <c:pt idx="32931">
                  <c:v>0.13775596300000001</c:v>
                </c:pt>
                <c:pt idx="32932">
                  <c:v>0.137737835</c:v>
                </c:pt>
                <c:pt idx="32933">
                  <c:v>0.137719703</c:v>
                </c:pt>
                <c:pt idx="32934">
                  <c:v>0.137701566</c:v>
                </c:pt>
                <c:pt idx="32935">
                  <c:v>0.137683426</c:v>
                </c:pt>
                <c:pt idx="32936">
                  <c:v>0.137665281</c:v>
                </c:pt>
                <c:pt idx="32937">
                  <c:v>0.13764713100000001</c:v>
                </c:pt>
                <c:pt idx="32938">
                  <c:v>0.13762897800000001</c:v>
                </c:pt>
                <c:pt idx="32939">
                  <c:v>0.13761081999999999</c:v>
                </c:pt>
                <c:pt idx="32940">
                  <c:v>0.13759265800000001</c:v>
                </c:pt>
                <c:pt idx="32941">
                  <c:v>0.13757449199999999</c:v>
                </c:pt>
                <c:pt idx="32942">
                  <c:v>0.13755632200000001</c:v>
                </c:pt>
                <c:pt idx="32943">
                  <c:v>0.137538147</c:v>
                </c:pt>
                <c:pt idx="32944">
                  <c:v>0.13751996799999999</c:v>
                </c:pt>
                <c:pt idx="32945">
                  <c:v>0.13750178499999999</c:v>
                </c:pt>
                <c:pt idx="32946">
                  <c:v>0.13748359800000001</c:v>
                </c:pt>
                <c:pt idx="32947">
                  <c:v>0.13746540600000001</c:v>
                </c:pt>
                <c:pt idx="32948">
                  <c:v>0.13744721100000001</c:v>
                </c:pt>
                <c:pt idx="32949">
                  <c:v>0.13742901099999999</c:v>
                </c:pt>
                <c:pt idx="32950">
                  <c:v>0.137410807</c:v>
                </c:pt>
                <c:pt idx="32951">
                  <c:v>0.137392598</c:v>
                </c:pt>
                <c:pt idx="32952">
                  <c:v>0.13737438499999999</c:v>
                </c:pt>
                <c:pt idx="32953">
                  <c:v>0.137356168</c:v>
                </c:pt>
                <c:pt idx="32954">
                  <c:v>0.13733794699999999</c:v>
                </c:pt>
                <c:pt idx="32955">
                  <c:v>0.13731972200000001</c:v>
                </c:pt>
                <c:pt idx="32956">
                  <c:v>0.137301493</c:v>
                </c:pt>
                <c:pt idx="32957">
                  <c:v>0.13728325899999999</c:v>
                </c:pt>
                <c:pt idx="32958">
                  <c:v>0.13726502099999999</c:v>
                </c:pt>
                <c:pt idx="32959">
                  <c:v>0.13724677900000001</c:v>
                </c:pt>
                <c:pt idx="32960">
                  <c:v>0.13722853199999999</c:v>
                </c:pt>
                <c:pt idx="32961">
                  <c:v>0.13721028199999999</c:v>
                </c:pt>
                <c:pt idx="32962">
                  <c:v>0.13719202699999999</c:v>
                </c:pt>
                <c:pt idx="32963">
                  <c:v>0.137173768</c:v>
                </c:pt>
                <c:pt idx="32964">
                  <c:v>0.13715550500000001</c:v>
                </c:pt>
                <c:pt idx="32965">
                  <c:v>0.13713723799999999</c:v>
                </c:pt>
                <c:pt idx="32966">
                  <c:v>0.13711896600000001</c:v>
                </c:pt>
                <c:pt idx="32967">
                  <c:v>0.13710069</c:v>
                </c:pt>
                <c:pt idx="32968">
                  <c:v>0.13708240999999999</c:v>
                </c:pt>
                <c:pt idx="32969">
                  <c:v>0.13706412600000001</c:v>
                </c:pt>
                <c:pt idx="32970">
                  <c:v>0.137045837</c:v>
                </c:pt>
                <c:pt idx="32971">
                  <c:v>0.137027545</c:v>
                </c:pt>
                <c:pt idx="32972">
                  <c:v>0.137009248</c:v>
                </c:pt>
                <c:pt idx="32973">
                  <c:v>0.136990947</c:v>
                </c:pt>
                <c:pt idx="32974">
                  <c:v>0.13697264100000001</c:v>
                </c:pt>
                <c:pt idx="32975">
                  <c:v>0.13695433200000001</c:v>
                </c:pt>
                <c:pt idx="32976">
                  <c:v>0.13693601799999999</c:v>
                </c:pt>
                <c:pt idx="32977">
                  <c:v>0.1369177</c:v>
                </c:pt>
                <c:pt idx="32978">
                  <c:v>0.13689937799999999</c:v>
                </c:pt>
                <c:pt idx="32979">
                  <c:v>0.136881052</c:v>
                </c:pt>
                <c:pt idx="32980">
                  <c:v>0.13686272099999999</c:v>
                </c:pt>
                <c:pt idx="32981">
                  <c:v>0.13684438600000001</c:v>
                </c:pt>
                <c:pt idx="32982">
                  <c:v>0.13682604800000001</c:v>
                </c:pt>
                <c:pt idx="32983">
                  <c:v>0.136807705</c:v>
                </c:pt>
                <c:pt idx="32984">
                  <c:v>0.136789357</c:v>
                </c:pt>
                <c:pt idx="32985">
                  <c:v>0.136771006</c:v>
                </c:pt>
                <c:pt idx="32986">
                  <c:v>0.13675265</c:v>
                </c:pt>
                <c:pt idx="32987">
                  <c:v>0.13673429000000001</c:v>
                </c:pt>
                <c:pt idx="32988">
                  <c:v>0.13671592599999999</c:v>
                </c:pt>
                <c:pt idx="32989">
                  <c:v>0.136697558</c:v>
                </c:pt>
                <c:pt idx="32990">
                  <c:v>0.13667918600000001</c:v>
                </c:pt>
                <c:pt idx="32991">
                  <c:v>0.13666080899999999</c:v>
                </c:pt>
                <c:pt idx="32992">
                  <c:v>0.13664242800000001</c:v>
                </c:pt>
                <c:pt idx="32993">
                  <c:v>0.136624043</c:v>
                </c:pt>
                <c:pt idx="32994">
                  <c:v>0.13660565399999999</c:v>
                </c:pt>
                <c:pt idx="32995">
                  <c:v>0.13658725999999999</c:v>
                </c:pt>
                <c:pt idx="32996">
                  <c:v>0.13656886300000001</c:v>
                </c:pt>
                <c:pt idx="32997">
                  <c:v>0.13655046100000001</c:v>
                </c:pt>
                <c:pt idx="32998">
                  <c:v>0.13653205500000001</c:v>
                </c:pt>
                <c:pt idx="32999">
                  <c:v>0.13651364499999999</c:v>
                </c:pt>
                <c:pt idx="33000">
                  <c:v>0.13649523</c:v>
                </c:pt>
                <c:pt idx="33001">
                  <c:v>0.136476812</c:v>
                </c:pt>
                <c:pt idx="33002">
                  <c:v>0.13645838900000001</c:v>
                </c:pt>
                <c:pt idx="33003">
                  <c:v>0.136439962</c:v>
                </c:pt>
                <c:pt idx="33004">
                  <c:v>0.13642153100000001</c:v>
                </c:pt>
                <c:pt idx="33005">
                  <c:v>0.136403096</c:v>
                </c:pt>
                <c:pt idx="33006">
                  <c:v>0.13638465699999999</c:v>
                </c:pt>
                <c:pt idx="33007">
                  <c:v>0.13636621299999999</c:v>
                </c:pt>
                <c:pt idx="33008">
                  <c:v>0.13634776500000001</c:v>
                </c:pt>
                <c:pt idx="33009">
                  <c:v>0.13632931300000001</c:v>
                </c:pt>
                <c:pt idx="33010">
                  <c:v>0.13631085700000001</c:v>
                </c:pt>
                <c:pt idx="33011">
                  <c:v>0.13629239700000001</c:v>
                </c:pt>
                <c:pt idx="33012">
                  <c:v>0.13627393199999999</c:v>
                </c:pt>
                <c:pt idx="33013">
                  <c:v>0.13625546399999999</c:v>
                </c:pt>
                <c:pt idx="33014">
                  <c:v>0.136236991</c:v>
                </c:pt>
                <c:pt idx="33015">
                  <c:v>0.13621851400000001</c:v>
                </c:pt>
                <c:pt idx="33016">
                  <c:v>0.136200033</c:v>
                </c:pt>
                <c:pt idx="33017">
                  <c:v>0.13618154699999999</c:v>
                </c:pt>
                <c:pt idx="33018">
                  <c:v>0.136163058</c:v>
                </c:pt>
                <c:pt idx="33019">
                  <c:v>0.136144564</c:v>
                </c:pt>
                <c:pt idx="33020">
                  <c:v>0.13612606599999999</c:v>
                </c:pt>
                <c:pt idx="33021">
                  <c:v>0.13610756399999999</c:v>
                </c:pt>
                <c:pt idx="33022">
                  <c:v>0.13608905800000001</c:v>
                </c:pt>
                <c:pt idx="33023">
                  <c:v>0.13607054800000001</c:v>
                </c:pt>
                <c:pt idx="33024">
                  <c:v>0.13605203299999999</c:v>
                </c:pt>
                <c:pt idx="33025">
                  <c:v>0.13603351399999999</c:v>
                </c:pt>
                <c:pt idx="33026">
                  <c:v>0.136014991</c:v>
                </c:pt>
                <c:pt idx="33027">
                  <c:v>0.13599646400000001</c:v>
                </c:pt>
                <c:pt idx="33028">
                  <c:v>0.135977933</c:v>
                </c:pt>
                <c:pt idx="33029">
                  <c:v>0.13595939800000001</c:v>
                </c:pt>
                <c:pt idx="33030">
                  <c:v>0.135940858</c:v>
                </c:pt>
                <c:pt idx="33031">
                  <c:v>0.13592231499999999</c:v>
                </c:pt>
                <c:pt idx="33032">
                  <c:v>0.13590376700000001</c:v>
                </c:pt>
                <c:pt idx="33033">
                  <c:v>0.135885215</c:v>
                </c:pt>
                <c:pt idx="33034">
                  <c:v>0.135866659</c:v>
                </c:pt>
                <c:pt idx="33035">
                  <c:v>0.135848098</c:v>
                </c:pt>
                <c:pt idx="33036">
                  <c:v>0.135829534</c:v>
                </c:pt>
                <c:pt idx="33037">
                  <c:v>0.13581096500000001</c:v>
                </c:pt>
                <c:pt idx="33038">
                  <c:v>0.13579239200000001</c:v>
                </c:pt>
                <c:pt idx="33039">
                  <c:v>0.13577381499999999</c:v>
                </c:pt>
                <c:pt idx="33040">
                  <c:v>0.135755234</c:v>
                </c:pt>
                <c:pt idx="33041">
                  <c:v>0.13573664899999999</c:v>
                </c:pt>
                <c:pt idx="33042">
                  <c:v>0.13571806</c:v>
                </c:pt>
                <c:pt idx="33043">
                  <c:v>0.13569946599999999</c:v>
                </c:pt>
                <c:pt idx="33044">
                  <c:v>0.13568086800000001</c:v>
                </c:pt>
                <c:pt idx="33045">
                  <c:v>0.135662267</c:v>
                </c:pt>
                <c:pt idx="33046">
                  <c:v>0.135643661</c:v>
                </c:pt>
                <c:pt idx="33047">
                  <c:v>0.13562505</c:v>
                </c:pt>
                <c:pt idx="33048">
                  <c:v>0.135606436</c:v>
                </c:pt>
                <c:pt idx="33049">
                  <c:v>0.135587817</c:v>
                </c:pt>
                <c:pt idx="33050">
                  <c:v>0.135569195</c:v>
                </c:pt>
                <c:pt idx="33051">
                  <c:v>0.13555056800000001</c:v>
                </c:pt>
                <c:pt idx="33052">
                  <c:v>0.13553193699999999</c:v>
                </c:pt>
                <c:pt idx="33053">
                  <c:v>0.135513302</c:v>
                </c:pt>
                <c:pt idx="33054">
                  <c:v>0.13549466299999999</c:v>
                </c:pt>
                <c:pt idx="33055">
                  <c:v>0.13547602</c:v>
                </c:pt>
                <c:pt idx="33056">
                  <c:v>0.13545737199999999</c:v>
                </c:pt>
                <c:pt idx="33057">
                  <c:v>0.13543872100000001</c:v>
                </c:pt>
                <c:pt idx="33058">
                  <c:v>0.13542006500000001</c:v>
                </c:pt>
                <c:pt idx="33059">
                  <c:v>0.135401405</c:v>
                </c:pt>
                <c:pt idx="33060">
                  <c:v>0.135382741</c:v>
                </c:pt>
                <c:pt idx="33061">
                  <c:v>0.135364073</c:v>
                </c:pt>
                <c:pt idx="33062">
                  <c:v>0.1353454</c:v>
                </c:pt>
                <c:pt idx="33063">
                  <c:v>0.13532672400000001</c:v>
                </c:pt>
                <c:pt idx="33064">
                  <c:v>0.13530804299999999</c:v>
                </c:pt>
                <c:pt idx="33065">
                  <c:v>0.135289359</c:v>
                </c:pt>
                <c:pt idx="33066">
                  <c:v>0.13527067000000001</c:v>
                </c:pt>
                <c:pt idx="33067">
                  <c:v>0.135251977</c:v>
                </c:pt>
                <c:pt idx="33068">
                  <c:v>0.13523328000000001</c:v>
                </c:pt>
                <c:pt idx="33069">
                  <c:v>0.135214578</c:v>
                </c:pt>
                <c:pt idx="33070">
                  <c:v>0.13519587299999999</c:v>
                </c:pt>
                <c:pt idx="33071">
                  <c:v>0.13517716299999999</c:v>
                </c:pt>
                <c:pt idx="33072">
                  <c:v>0.13515845000000001</c:v>
                </c:pt>
                <c:pt idx="33073">
                  <c:v>0.13513973200000001</c:v>
                </c:pt>
                <c:pt idx="33074">
                  <c:v>0.13512101000000001</c:v>
                </c:pt>
                <c:pt idx="33075">
                  <c:v>0.13510228399999999</c:v>
                </c:pt>
                <c:pt idx="33076">
                  <c:v>0.13508355399999999</c:v>
                </c:pt>
                <c:pt idx="33077">
                  <c:v>0.135064819</c:v>
                </c:pt>
                <c:pt idx="33078">
                  <c:v>0.13504608100000001</c:v>
                </c:pt>
                <c:pt idx="33079">
                  <c:v>0.135027338</c:v>
                </c:pt>
                <c:pt idx="33080">
                  <c:v>0.13500859200000001</c:v>
                </c:pt>
                <c:pt idx="33081">
                  <c:v>0.134989841</c:v>
                </c:pt>
                <c:pt idx="33082">
                  <c:v>0.13497108599999999</c:v>
                </c:pt>
                <c:pt idx="33083">
                  <c:v>0.13495232700000001</c:v>
                </c:pt>
                <c:pt idx="33084">
                  <c:v>0.13493356400000001</c:v>
                </c:pt>
                <c:pt idx="33085">
                  <c:v>0.134914797</c:v>
                </c:pt>
                <c:pt idx="33086">
                  <c:v>0.134896025</c:v>
                </c:pt>
                <c:pt idx="33087">
                  <c:v>0.13487725</c:v>
                </c:pt>
                <c:pt idx="33088">
                  <c:v>0.13485847000000001</c:v>
                </c:pt>
                <c:pt idx="33089">
                  <c:v>0.13483968599999999</c:v>
                </c:pt>
                <c:pt idx="33090">
                  <c:v>0.13482089799999999</c:v>
                </c:pt>
                <c:pt idx="33091">
                  <c:v>0.134802106</c:v>
                </c:pt>
                <c:pt idx="33092">
                  <c:v>0.13478330999999999</c:v>
                </c:pt>
                <c:pt idx="33093">
                  <c:v>0.13476451</c:v>
                </c:pt>
                <c:pt idx="33094">
                  <c:v>0.13474570599999999</c:v>
                </c:pt>
                <c:pt idx="33095">
                  <c:v>0.13472689700000001</c:v>
                </c:pt>
                <c:pt idx="33096">
                  <c:v>0.13470808400000001</c:v>
                </c:pt>
                <c:pt idx="33097">
                  <c:v>0.134689268</c:v>
                </c:pt>
                <c:pt idx="33098">
                  <c:v>0.134670447</c:v>
                </c:pt>
                <c:pt idx="33099">
                  <c:v>0.134651622</c:v>
                </c:pt>
                <c:pt idx="33100">
                  <c:v>0.134632793</c:v>
                </c:pt>
                <c:pt idx="33101">
                  <c:v>0.13461396</c:v>
                </c:pt>
                <c:pt idx="33102">
                  <c:v>0.13459512300000001</c:v>
                </c:pt>
                <c:pt idx="33103">
                  <c:v>0.13457628099999999</c:v>
                </c:pt>
                <c:pt idx="33104">
                  <c:v>0.134557436</c:v>
                </c:pt>
                <c:pt idx="33105">
                  <c:v>0.13453858599999999</c:v>
                </c:pt>
                <c:pt idx="33106">
                  <c:v>0.134519733</c:v>
                </c:pt>
                <c:pt idx="33107">
                  <c:v>0.13450087499999999</c:v>
                </c:pt>
                <c:pt idx="33108">
                  <c:v>0.13448201300000001</c:v>
                </c:pt>
                <c:pt idx="33109">
                  <c:v>0.13446314700000001</c:v>
                </c:pt>
                <c:pt idx="33110">
                  <c:v>0.134444277</c:v>
                </c:pt>
                <c:pt idx="33111">
                  <c:v>0.134425403</c:v>
                </c:pt>
                <c:pt idx="33112">
                  <c:v>0.134406525</c:v>
                </c:pt>
                <c:pt idx="33113">
                  <c:v>0.134387642</c:v>
                </c:pt>
                <c:pt idx="33114">
                  <c:v>0.13436875600000001</c:v>
                </c:pt>
                <c:pt idx="33115">
                  <c:v>0.13434986500000001</c:v>
                </c:pt>
                <c:pt idx="33116">
                  <c:v>0.13433097099999999</c:v>
                </c:pt>
                <c:pt idx="33117">
                  <c:v>0.134312072</c:v>
                </c:pt>
                <c:pt idx="33118">
                  <c:v>0.13429316899999999</c:v>
                </c:pt>
                <c:pt idx="33119">
                  <c:v>0.13427426200000001</c:v>
                </c:pt>
                <c:pt idx="33120">
                  <c:v>0.13425535099999999</c:v>
                </c:pt>
                <c:pt idx="33121">
                  <c:v>0.13423643499999999</c:v>
                </c:pt>
                <c:pt idx="33122">
                  <c:v>0.13421751600000001</c:v>
                </c:pt>
                <c:pt idx="33123">
                  <c:v>0.134198593</c:v>
                </c:pt>
                <c:pt idx="33124">
                  <c:v>0.134179666</c:v>
                </c:pt>
                <c:pt idx="33125">
                  <c:v>0.134160734</c:v>
                </c:pt>
                <c:pt idx="33126">
                  <c:v>0.13414179800000001</c:v>
                </c:pt>
                <c:pt idx="33127">
                  <c:v>0.13412285900000001</c:v>
                </c:pt>
                <c:pt idx="33128">
                  <c:v>0.13410391499999999</c:v>
                </c:pt>
                <c:pt idx="33129">
                  <c:v>0.134084967</c:v>
                </c:pt>
                <c:pt idx="33130">
                  <c:v>0.13406601500000001</c:v>
                </c:pt>
                <c:pt idx="33131">
                  <c:v>0.134047059</c:v>
                </c:pt>
                <c:pt idx="33132">
                  <c:v>0.13402809900000001</c:v>
                </c:pt>
                <c:pt idx="33133">
                  <c:v>0.134009135</c:v>
                </c:pt>
                <c:pt idx="33134">
                  <c:v>0.13399016599999999</c:v>
                </c:pt>
                <c:pt idx="33135">
                  <c:v>0.13397119399999999</c:v>
                </c:pt>
                <c:pt idx="33136">
                  <c:v>0.13395221800000001</c:v>
                </c:pt>
                <c:pt idx="33137">
                  <c:v>0.13393323700000001</c:v>
                </c:pt>
                <c:pt idx="33138">
                  <c:v>0.13391425200000001</c:v>
                </c:pt>
                <c:pt idx="33139">
                  <c:v>0.13389526400000001</c:v>
                </c:pt>
                <c:pt idx="33140">
                  <c:v>0.13387627099999999</c:v>
                </c:pt>
                <c:pt idx="33141">
                  <c:v>0.133857274</c:v>
                </c:pt>
                <c:pt idx="33142">
                  <c:v>0.13383827300000001</c:v>
                </c:pt>
                <c:pt idx="33143">
                  <c:v>0.13381926799999999</c:v>
                </c:pt>
                <c:pt idx="33144">
                  <c:v>0.133800259</c:v>
                </c:pt>
                <c:pt idx="33145">
                  <c:v>0.13378124599999999</c:v>
                </c:pt>
                <c:pt idx="33146">
                  <c:v>0.13376222800000001</c:v>
                </c:pt>
                <c:pt idx="33147">
                  <c:v>0.133743207</c:v>
                </c:pt>
                <c:pt idx="33148">
                  <c:v>0.133724182</c:v>
                </c:pt>
                <c:pt idx="33149">
                  <c:v>0.13370515199999999</c:v>
                </c:pt>
                <c:pt idx="33150">
                  <c:v>0.13368611899999999</c:v>
                </c:pt>
                <c:pt idx="33151">
                  <c:v>0.13366708099999999</c:v>
                </c:pt>
                <c:pt idx="33152">
                  <c:v>0.133648039</c:v>
                </c:pt>
                <c:pt idx="33153">
                  <c:v>0.133628994</c:v>
                </c:pt>
                <c:pt idx="33154">
                  <c:v>0.13360994400000001</c:v>
                </c:pt>
                <c:pt idx="33155">
                  <c:v>0.13359088999999999</c:v>
                </c:pt>
                <c:pt idx="33156">
                  <c:v>0.133571832</c:v>
                </c:pt>
                <c:pt idx="33157">
                  <c:v>0.13355276999999999</c:v>
                </c:pt>
                <c:pt idx="33158">
                  <c:v>0.133533704</c:v>
                </c:pt>
                <c:pt idx="33159">
                  <c:v>0.13351463399999999</c:v>
                </c:pt>
                <c:pt idx="33160">
                  <c:v>0.13349556000000001</c:v>
                </c:pt>
                <c:pt idx="33161">
                  <c:v>0.13347648100000001</c:v>
                </c:pt>
                <c:pt idx="33162">
                  <c:v>0.133457399</c:v>
                </c:pt>
                <c:pt idx="33163">
                  <c:v>0.133438313</c:v>
                </c:pt>
                <c:pt idx="33164">
                  <c:v>0.133419222</c:v>
                </c:pt>
                <c:pt idx="33165">
                  <c:v>0.13340012800000001</c:v>
                </c:pt>
                <c:pt idx="33166">
                  <c:v>0.13338102900000001</c:v>
                </c:pt>
                <c:pt idx="33167">
                  <c:v>0.13336192599999999</c:v>
                </c:pt>
                <c:pt idx="33168">
                  <c:v>0.133342819</c:v>
                </c:pt>
                <c:pt idx="33169">
                  <c:v>0.13332370900000001</c:v>
                </c:pt>
                <c:pt idx="33170">
                  <c:v>0.133304594</c:v>
                </c:pt>
                <c:pt idx="33171">
                  <c:v>0.13328547499999999</c:v>
                </c:pt>
                <c:pt idx="33172">
                  <c:v>0.133266352</c:v>
                </c:pt>
                <c:pt idx="33173">
                  <c:v>0.133247225</c:v>
                </c:pt>
                <c:pt idx="33174">
                  <c:v>0.13322809399999999</c:v>
                </c:pt>
                <c:pt idx="33175">
                  <c:v>0.13320895899999999</c:v>
                </c:pt>
                <c:pt idx="33176">
                  <c:v>0.13318981999999999</c:v>
                </c:pt>
                <c:pt idx="33177">
                  <c:v>0.13317067699999999</c:v>
                </c:pt>
                <c:pt idx="33178">
                  <c:v>0.13315152899999999</c:v>
                </c:pt>
                <c:pt idx="33179">
                  <c:v>0.133132378</c:v>
                </c:pt>
                <c:pt idx="33180">
                  <c:v>0.133113223</c:v>
                </c:pt>
                <c:pt idx="33181">
                  <c:v>0.13309406300000001</c:v>
                </c:pt>
                <c:pt idx="33182">
                  <c:v>0.1330749</c:v>
                </c:pt>
                <c:pt idx="33183">
                  <c:v>0.13305573200000001</c:v>
                </c:pt>
                <c:pt idx="33184">
                  <c:v>0.133036561</c:v>
                </c:pt>
                <c:pt idx="33185">
                  <c:v>0.13301738499999999</c:v>
                </c:pt>
                <c:pt idx="33186">
                  <c:v>0.13299820600000001</c:v>
                </c:pt>
                <c:pt idx="33187">
                  <c:v>0.132979022</c:v>
                </c:pt>
                <c:pt idx="33188">
                  <c:v>0.132959834</c:v>
                </c:pt>
                <c:pt idx="33189">
                  <c:v>0.132940642</c:v>
                </c:pt>
                <c:pt idx="33190">
                  <c:v>0.132921447</c:v>
                </c:pt>
                <c:pt idx="33191">
                  <c:v>0.132902247</c:v>
                </c:pt>
                <c:pt idx="33192">
                  <c:v>0.13288304300000001</c:v>
                </c:pt>
                <c:pt idx="33193">
                  <c:v>0.13286383500000001</c:v>
                </c:pt>
                <c:pt idx="33194">
                  <c:v>0.132844623</c:v>
                </c:pt>
                <c:pt idx="33195">
                  <c:v>0.13282540700000001</c:v>
                </c:pt>
                <c:pt idx="33196">
                  <c:v>0.13280618699999999</c:v>
                </c:pt>
                <c:pt idx="33197">
                  <c:v>0.13278696300000001</c:v>
                </c:pt>
                <c:pt idx="33198">
                  <c:v>0.132767735</c:v>
                </c:pt>
                <c:pt idx="33199">
                  <c:v>0.13274850199999999</c:v>
                </c:pt>
                <c:pt idx="33200">
                  <c:v>0.13272926600000001</c:v>
                </c:pt>
                <c:pt idx="33201">
                  <c:v>0.13271002600000001</c:v>
                </c:pt>
                <c:pt idx="33202">
                  <c:v>0.13269078200000001</c:v>
                </c:pt>
                <c:pt idx="33203">
                  <c:v>0.13267153400000001</c:v>
                </c:pt>
                <c:pt idx="33204">
                  <c:v>0.13265228100000001</c:v>
                </c:pt>
                <c:pt idx="33205">
                  <c:v>0.13263302499999999</c:v>
                </c:pt>
                <c:pt idx="33206">
                  <c:v>0.13261376499999999</c:v>
                </c:pt>
                <c:pt idx="33207">
                  <c:v>0.1325945</c:v>
                </c:pt>
                <c:pt idx="33208">
                  <c:v>0.13257523199999999</c:v>
                </c:pt>
                <c:pt idx="33209">
                  <c:v>0.132555959</c:v>
                </c:pt>
                <c:pt idx="33210">
                  <c:v>0.13253668299999999</c:v>
                </c:pt>
                <c:pt idx="33211">
                  <c:v>0.13251740200000001</c:v>
                </c:pt>
                <c:pt idx="33212">
                  <c:v>0.132498118</c:v>
                </c:pt>
                <c:pt idx="33213">
                  <c:v>0.13247882899999999</c:v>
                </c:pt>
                <c:pt idx="33214">
                  <c:v>0.13245953699999999</c:v>
                </c:pt>
                <c:pt idx="33215">
                  <c:v>0.13244023999999999</c:v>
                </c:pt>
                <c:pt idx="33216">
                  <c:v>0.13242093899999999</c:v>
                </c:pt>
                <c:pt idx="33217">
                  <c:v>0.13240163499999999</c:v>
                </c:pt>
                <c:pt idx="33218">
                  <c:v>0.13238232599999999</c:v>
                </c:pt>
                <c:pt idx="33219">
                  <c:v>0.132363013</c:v>
                </c:pt>
                <c:pt idx="33220">
                  <c:v>0.13234369700000001</c:v>
                </c:pt>
                <c:pt idx="33221">
                  <c:v>0.13232437599999999</c:v>
                </c:pt>
                <c:pt idx="33222">
                  <c:v>0.13230505100000001</c:v>
                </c:pt>
                <c:pt idx="33223">
                  <c:v>0.13228572199999999</c:v>
                </c:pt>
                <c:pt idx="33224">
                  <c:v>0.13226639000000001</c:v>
                </c:pt>
                <c:pt idx="33225">
                  <c:v>0.132247053</c:v>
                </c:pt>
                <c:pt idx="33226">
                  <c:v>0.132227712</c:v>
                </c:pt>
                <c:pt idx="33227">
                  <c:v>0.13220836699999999</c:v>
                </c:pt>
                <c:pt idx="33228">
                  <c:v>0.13218901799999999</c:v>
                </c:pt>
                <c:pt idx="33229">
                  <c:v>0.13216966599999999</c:v>
                </c:pt>
                <c:pt idx="33230">
                  <c:v>0.13215030899999999</c:v>
                </c:pt>
                <c:pt idx="33231">
                  <c:v>0.132130948</c:v>
                </c:pt>
                <c:pt idx="33232">
                  <c:v>0.132111583</c:v>
                </c:pt>
                <c:pt idx="33233">
                  <c:v>0.13209221400000001</c:v>
                </c:pt>
                <c:pt idx="33234">
                  <c:v>0.132072841</c:v>
                </c:pt>
                <c:pt idx="33235">
                  <c:v>0.13205346400000001</c:v>
                </c:pt>
                <c:pt idx="33236">
                  <c:v>0.132034083</c:v>
                </c:pt>
                <c:pt idx="33237">
                  <c:v>0.13201469900000001</c:v>
                </c:pt>
                <c:pt idx="33238">
                  <c:v>0.13199531</c:v>
                </c:pt>
                <c:pt idx="33239">
                  <c:v>0.131975917</c:v>
                </c:pt>
                <c:pt idx="33240">
                  <c:v>0.13195651999999999</c:v>
                </c:pt>
                <c:pt idx="33241">
                  <c:v>0.13193711899999999</c:v>
                </c:pt>
                <c:pt idx="33242">
                  <c:v>0.13191771399999999</c:v>
                </c:pt>
                <c:pt idx="33243">
                  <c:v>0.13189830499999999</c:v>
                </c:pt>
                <c:pt idx="33244">
                  <c:v>0.131878892</c:v>
                </c:pt>
                <c:pt idx="33245">
                  <c:v>0.131859475</c:v>
                </c:pt>
                <c:pt idx="33246">
                  <c:v>0.13184005400000001</c:v>
                </c:pt>
                <c:pt idx="33247">
                  <c:v>0.13182062899999999</c:v>
                </c:pt>
                <c:pt idx="33248">
                  <c:v>0.13180120000000001</c:v>
                </c:pt>
                <c:pt idx="33249">
                  <c:v>0.13178176699999999</c:v>
                </c:pt>
                <c:pt idx="33250">
                  <c:v>0.13176233000000001</c:v>
                </c:pt>
                <c:pt idx="33251">
                  <c:v>0.131742889</c:v>
                </c:pt>
                <c:pt idx="33252">
                  <c:v>0.13172344499999999</c:v>
                </c:pt>
                <c:pt idx="33253">
                  <c:v>0.13170399599999999</c:v>
                </c:pt>
                <c:pt idx="33254">
                  <c:v>0.13168454299999999</c:v>
                </c:pt>
                <c:pt idx="33255">
                  <c:v>0.13166508599999999</c:v>
                </c:pt>
                <c:pt idx="33256">
                  <c:v>0.13164562499999999</c:v>
                </c:pt>
                <c:pt idx="33257">
                  <c:v>0.13162615999999999</c:v>
                </c:pt>
                <c:pt idx="33258">
                  <c:v>0.131606691</c:v>
                </c:pt>
                <c:pt idx="33259">
                  <c:v>0.13158721800000001</c:v>
                </c:pt>
                <c:pt idx="33260">
                  <c:v>0.13156774199999999</c:v>
                </c:pt>
                <c:pt idx="33261">
                  <c:v>0.131548261</c:v>
                </c:pt>
                <c:pt idx="33262">
                  <c:v>0.13152877599999999</c:v>
                </c:pt>
                <c:pt idx="33263">
                  <c:v>0.131509287</c:v>
                </c:pt>
                <c:pt idx="33264">
                  <c:v>0.13148979399999999</c:v>
                </c:pt>
                <c:pt idx="33265">
                  <c:v>0.13147029700000001</c:v>
                </c:pt>
                <c:pt idx="33266">
                  <c:v>0.13145079700000001</c:v>
                </c:pt>
                <c:pt idx="33267">
                  <c:v>0.13143129200000001</c:v>
                </c:pt>
                <c:pt idx="33268">
                  <c:v>0.131411783</c:v>
                </c:pt>
                <c:pt idx="33269">
                  <c:v>0.13139227000000001</c:v>
                </c:pt>
                <c:pt idx="33270">
                  <c:v>0.13137275400000001</c:v>
                </c:pt>
                <c:pt idx="33271">
                  <c:v>0.13135323300000001</c:v>
                </c:pt>
                <c:pt idx="33272">
                  <c:v>0.13133370799999999</c:v>
                </c:pt>
                <c:pt idx="33273">
                  <c:v>0.13131418</c:v>
                </c:pt>
                <c:pt idx="33274">
                  <c:v>0.13129464699999999</c:v>
                </c:pt>
                <c:pt idx="33275">
                  <c:v>0.131275111</c:v>
                </c:pt>
                <c:pt idx="33276">
                  <c:v>0.13125556999999999</c:v>
                </c:pt>
                <c:pt idx="33277">
                  <c:v>0.13123602600000001</c:v>
                </c:pt>
                <c:pt idx="33278">
                  <c:v>0.131216477</c:v>
                </c:pt>
                <c:pt idx="33279">
                  <c:v>0.13119692499999999</c:v>
                </c:pt>
                <c:pt idx="33280">
                  <c:v>0.13117736799999999</c:v>
                </c:pt>
                <c:pt idx="33281">
                  <c:v>0.13115780799999999</c:v>
                </c:pt>
                <c:pt idx="33282">
                  <c:v>0.13113824299999999</c:v>
                </c:pt>
                <c:pt idx="33283">
                  <c:v>0.13111867499999999</c:v>
                </c:pt>
                <c:pt idx="33284">
                  <c:v>0.13109910299999999</c:v>
                </c:pt>
                <c:pt idx="33285">
                  <c:v>0.131079526</c:v>
                </c:pt>
                <c:pt idx="33286">
                  <c:v>0.13105994600000001</c:v>
                </c:pt>
                <c:pt idx="33287">
                  <c:v>0.13104036199999999</c:v>
                </c:pt>
                <c:pt idx="33288">
                  <c:v>0.13102077300000001</c:v>
                </c:pt>
                <c:pt idx="33289">
                  <c:v>0.13100118099999999</c:v>
                </c:pt>
                <c:pt idx="33290">
                  <c:v>0.13098158500000001</c:v>
                </c:pt>
                <c:pt idx="33291">
                  <c:v>0.130961985</c:v>
                </c:pt>
                <c:pt idx="33292">
                  <c:v>0.130942381</c:v>
                </c:pt>
                <c:pt idx="33293">
                  <c:v>0.13092277299999999</c:v>
                </c:pt>
                <c:pt idx="33294">
                  <c:v>0.13090316099999999</c:v>
                </c:pt>
                <c:pt idx="33295">
                  <c:v>0.13088354499999999</c:v>
                </c:pt>
                <c:pt idx="33296">
                  <c:v>0.13086392499999999</c:v>
                </c:pt>
                <c:pt idx="33297">
                  <c:v>0.130844301</c:v>
                </c:pt>
                <c:pt idx="33298">
                  <c:v>0.130824673</c:v>
                </c:pt>
                <c:pt idx="33299">
                  <c:v>0.13080504100000001</c:v>
                </c:pt>
                <c:pt idx="33300">
                  <c:v>0.13078540599999999</c:v>
                </c:pt>
                <c:pt idx="33301">
                  <c:v>0.13076576600000001</c:v>
                </c:pt>
                <c:pt idx="33302">
                  <c:v>0.13074612199999999</c:v>
                </c:pt>
                <c:pt idx="33303">
                  <c:v>0.13072647500000001</c:v>
                </c:pt>
                <c:pt idx="33304">
                  <c:v>0.130706823</c:v>
                </c:pt>
                <c:pt idx="33305">
                  <c:v>0.13068716799999999</c:v>
                </c:pt>
                <c:pt idx="33306">
                  <c:v>0.13066750799999999</c:v>
                </c:pt>
                <c:pt idx="33307">
                  <c:v>0.13064784500000001</c:v>
                </c:pt>
                <c:pt idx="33308">
                  <c:v>0.13062817700000001</c:v>
                </c:pt>
                <c:pt idx="33309">
                  <c:v>0.13060850600000001</c:v>
                </c:pt>
                <c:pt idx="33310">
                  <c:v>0.13058883099999999</c:v>
                </c:pt>
                <c:pt idx="33311">
                  <c:v>0.13056915099999999</c:v>
                </c:pt>
                <c:pt idx="33312">
                  <c:v>0.130549468</c:v>
                </c:pt>
                <c:pt idx="33313">
                  <c:v>0.13052978100000001</c:v>
                </c:pt>
                <c:pt idx="33314">
                  <c:v>0.13051009</c:v>
                </c:pt>
                <c:pt idx="33315">
                  <c:v>0.13049039500000001</c:v>
                </c:pt>
                <c:pt idx="33316">
                  <c:v>0.130470696</c:v>
                </c:pt>
                <c:pt idx="33317">
                  <c:v>0.13045099299999999</c:v>
                </c:pt>
                <c:pt idx="33318">
                  <c:v>0.13043128600000001</c:v>
                </c:pt>
                <c:pt idx="33319">
                  <c:v>0.130411575</c:v>
                </c:pt>
                <c:pt idx="33320">
                  <c:v>0.13039186</c:v>
                </c:pt>
                <c:pt idx="33321">
                  <c:v>0.130372142</c:v>
                </c:pt>
                <c:pt idx="33322">
                  <c:v>0.130352419</c:v>
                </c:pt>
                <c:pt idx="33323">
                  <c:v>0.130332692</c:v>
                </c:pt>
                <c:pt idx="33324">
                  <c:v>0.130312962</c:v>
                </c:pt>
                <c:pt idx="33325">
                  <c:v>0.13029322700000001</c:v>
                </c:pt>
                <c:pt idx="33326">
                  <c:v>0.13027348899999999</c:v>
                </c:pt>
                <c:pt idx="33327">
                  <c:v>0.130253747</c:v>
                </c:pt>
                <c:pt idx="33328">
                  <c:v>0.13023399999999999</c:v>
                </c:pt>
                <c:pt idx="33329">
                  <c:v>0.13021425</c:v>
                </c:pt>
                <c:pt idx="33330">
                  <c:v>0.13019449599999999</c:v>
                </c:pt>
                <c:pt idx="33331">
                  <c:v>0.13017473800000001</c:v>
                </c:pt>
                <c:pt idx="33332">
                  <c:v>0.13015497600000001</c:v>
                </c:pt>
                <c:pt idx="33333">
                  <c:v>0.13013521</c:v>
                </c:pt>
                <c:pt idx="33334">
                  <c:v>0.13011544</c:v>
                </c:pt>
                <c:pt idx="33335">
                  <c:v>0.130095666</c:v>
                </c:pt>
                <c:pt idx="33336">
                  <c:v>0.130075888</c:v>
                </c:pt>
                <c:pt idx="33337">
                  <c:v>0.130056107</c:v>
                </c:pt>
                <c:pt idx="33338">
                  <c:v>0.13003632100000001</c:v>
                </c:pt>
                <c:pt idx="33339">
                  <c:v>0.13001653199999999</c:v>
                </c:pt>
                <c:pt idx="33340">
                  <c:v>0.129996738</c:v>
                </c:pt>
                <c:pt idx="33341">
                  <c:v>0.12997694100000001</c:v>
                </c:pt>
                <c:pt idx="33342">
                  <c:v>0.129957139</c:v>
                </c:pt>
                <c:pt idx="33343">
                  <c:v>0.12993733399999999</c:v>
                </c:pt>
                <c:pt idx="33344">
                  <c:v>0.12991752500000001</c:v>
                </c:pt>
                <c:pt idx="33345">
                  <c:v>0.129897712</c:v>
                </c:pt>
                <c:pt idx="33346">
                  <c:v>0.12987789499999999</c:v>
                </c:pt>
                <c:pt idx="33347">
                  <c:v>0.12985807399999999</c:v>
                </c:pt>
                <c:pt idx="33348">
                  <c:v>0.12983824899999999</c:v>
                </c:pt>
                <c:pt idx="33349">
                  <c:v>0.12981841999999999</c:v>
                </c:pt>
                <c:pt idx="33350">
                  <c:v>0.12979858799999999</c:v>
                </c:pt>
                <c:pt idx="33351">
                  <c:v>0.129778751</c:v>
                </c:pt>
                <c:pt idx="33352">
                  <c:v>0.129758911</c:v>
                </c:pt>
                <c:pt idx="33353">
                  <c:v>0.12973906599999999</c:v>
                </c:pt>
                <c:pt idx="33354">
                  <c:v>0.129719218</c:v>
                </c:pt>
                <c:pt idx="33355">
                  <c:v>0.12969936600000001</c:v>
                </c:pt>
                <c:pt idx="33356">
                  <c:v>0.129679509</c:v>
                </c:pt>
                <c:pt idx="33357">
                  <c:v>0.12965964899999999</c:v>
                </c:pt>
                <c:pt idx="33358">
                  <c:v>0.12963978500000001</c:v>
                </c:pt>
                <c:pt idx="33359">
                  <c:v>0.129619917</c:v>
                </c:pt>
                <c:pt idx="33360">
                  <c:v>0.129600045</c:v>
                </c:pt>
                <c:pt idx="33361">
                  <c:v>0.12958016999999999</c:v>
                </c:pt>
                <c:pt idx="33362">
                  <c:v>0.12956028999999999</c:v>
                </c:pt>
                <c:pt idx="33363">
                  <c:v>0.129540406</c:v>
                </c:pt>
                <c:pt idx="33364">
                  <c:v>0.129520519</c:v>
                </c:pt>
                <c:pt idx="33365">
                  <c:v>0.12950062700000001</c:v>
                </c:pt>
                <c:pt idx="33366">
                  <c:v>0.12948073199999999</c:v>
                </c:pt>
                <c:pt idx="33367">
                  <c:v>0.129460833</c:v>
                </c:pt>
                <c:pt idx="33368">
                  <c:v>0.12944093000000001</c:v>
                </c:pt>
                <c:pt idx="33369">
                  <c:v>0.129421023</c:v>
                </c:pt>
                <c:pt idx="33370">
                  <c:v>0.12940111200000001</c:v>
                </c:pt>
                <c:pt idx="33371">
                  <c:v>0.129381197</c:v>
                </c:pt>
                <c:pt idx="33372">
                  <c:v>0.129361278</c:v>
                </c:pt>
                <c:pt idx="33373">
                  <c:v>0.12934135599999999</c:v>
                </c:pt>
                <c:pt idx="33374">
                  <c:v>0.12932142899999999</c:v>
                </c:pt>
                <c:pt idx="33375">
                  <c:v>0.12930149899999999</c:v>
                </c:pt>
                <c:pt idx="33376">
                  <c:v>0.12928156399999999</c:v>
                </c:pt>
                <c:pt idx="33377">
                  <c:v>0.12926162599999999</c:v>
                </c:pt>
                <c:pt idx="33378">
                  <c:v>0.129241684</c:v>
                </c:pt>
                <c:pt idx="33379">
                  <c:v>0.129221738</c:v>
                </c:pt>
                <c:pt idx="33380">
                  <c:v>0.12920178800000001</c:v>
                </c:pt>
                <c:pt idx="33381">
                  <c:v>0.129181834</c:v>
                </c:pt>
                <c:pt idx="33382">
                  <c:v>0.12916187700000001</c:v>
                </c:pt>
                <c:pt idx="33383">
                  <c:v>0.129141915</c:v>
                </c:pt>
                <c:pt idx="33384">
                  <c:v>0.12912194900000001</c:v>
                </c:pt>
                <c:pt idx="33385">
                  <c:v>0.12910198000000001</c:v>
                </c:pt>
                <c:pt idx="33386">
                  <c:v>0.129082006</c:v>
                </c:pt>
                <c:pt idx="33387">
                  <c:v>0.12906202899999999</c:v>
                </c:pt>
                <c:pt idx="33388">
                  <c:v>0.12904204799999999</c:v>
                </c:pt>
                <c:pt idx="33389">
                  <c:v>0.12902206299999999</c:v>
                </c:pt>
                <c:pt idx="33390">
                  <c:v>0.12900207399999999</c:v>
                </c:pt>
                <c:pt idx="33391">
                  <c:v>0.128982082</c:v>
                </c:pt>
                <c:pt idx="33392">
                  <c:v>0.128962085</c:v>
                </c:pt>
                <c:pt idx="33393">
                  <c:v>0.12894208500000001</c:v>
                </c:pt>
                <c:pt idx="33394">
                  <c:v>0.12892207999999999</c:v>
                </c:pt>
                <c:pt idx="33395">
                  <c:v>0.12890207200000001</c:v>
                </c:pt>
                <c:pt idx="33396">
                  <c:v>0.12888205999999999</c:v>
                </c:pt>
                <c:pt idx="33397">
                  <c:v>0.12886204400000001</c:v>
                </c:pt>
                <c:pt idx="33398">
                  <c:v>0.128842024</c:v>
                </c:pt>
                <c:pt idx="33399">
                  <c:v>0.12882199999999999</c:v>
                </c:pt>
                <c:pt idx="33400">
                  <c:v>0.12880197199999999</c:v>
                </c:pt>
                <c:pt idx="33401">
                  <c:v>0.12878194100000001</c:v>
                </c:pt>
                <c:pt idx="33402">
                  <c:v>0.12876190500000001</c:v>
                </c:pt>
                <c:pt idx="33403">
                  <c:v>0.12874186600000001</c:v>
                </c:pt>
                <c:pt idx="33404">
                  <c:v>0.12872182300000001</c:v>
                </c:pt>
                <c:pt idx="33405">
                  <c:v>0.12870177599999999</c:v>
                </c:pt>
                <c:pt idx="33406">
                  <c:v>0.128681725</c:v>
                </c:pt>
                <c:pt idx="33407">
                  <c:v>0.12866167000000001</c:v>
                </c:pt>
                <c:pt idx="33408">
                  <c:v>0.12864161099999999</c:v>
                </c:pt>
                <c:pt idx="33409">
                  <c:v>0.128621548</c:v>
                </c:pt>
                <c:pt idx="33410">
                  <c:v>0.12860148199999999</c:v>
                </c:pt>
                <c:pt idx="33411">
                  <c:v>0.12858141100000001</c:v>
                </c:pt>
                <c:pt idx="33412">
                  <c:v>0.128561337</c:v>
                </c:pt>
                <c:pt idx="33413">
                  <c:v>0.12854125899999999</c:v>
                </c:pt>
                <c:pt idx="33414">
                  <c:v>0.12852117699999999</c:v>
                </c:pt>
                <c:pt idx="33415">
                  <c:v>0.12850109100000001</c:v>
                </c:pt>
                <c:pt idx="33416">
                  <c:v>0.12848100100000001</c:v>
                </c:pt>
                <c:pt idx="33417">
                  <c:v>0.12846090800000001</c:v>
                </c:pt>
                <c:pt idx="33418">
                  <c:v>0.12844081099999999</c:v>
                </c:pt>
                <c:pt idx="33419">
                  <c:v>0.12842070899999999</c:v>
                </c:pt>
                <c:pt idx="33420">
                  <c:v>0.128400604</c:v>
                </c:pt>
                <c:pt idx="33421">
                  <c:v>0.12838049500000001</c:v>
                </c:pt>
                <c:pt idx="33422">
                  <c:v>0.128360382</c:v>
                </c:pt>
                <c:pt idx="33423">
                  <c:v>0.12834026500000001</c:v>
                </c:pt>
                <c:pt idx="33424">
                  <c:v>0.128320145</c:v>
                </c:pt>
                <c:pt idx="33425">
                  <c:v>0.12830001999999999</c:v>
                </c:pt>
                <c:pt idx="33426">
                  <c:v>0.12827989200000001</c:v>
                </c:pt>
                <c:pt idx="33427">
                  <c:v>0.12825976</c:v>
                </c:pt>
                <c:pt idx="33428">
                  <c:v>0.128239624</c:v>
                </c:pt>
                <c:pt idx="33429">
                  <c:v>0.12821948399999999</c:v>
                </c:pt>
                <c:pt idx="33430">
                  <c:v>0.12819933999999999</c:v>
                </c:pt>
                <c:pt idx="33431">
                  <c:v>0.128179192</c:v>
                </c:pt>
                <c:pt idx="33432">
                  <c:v>0.12815904</c:v>
                </c:pt>
                <c:pt idx="33433">
                  <c:v>0.12813888500000001</c:v>
                </c:pt>
                <c:pt idx="33434">
                  <c:v>0.12811872599999999</c:v>
                </c:pt>
                <c:pt idx="33435">
                  <c:v>0.128098563</c:v>
                </c:pt>
                <c:pt idx="33436">
                  <c:v>0.12807839600000001</c:v>
                </c:pt>
                <c:pt idx="33437">
                  <c:v>0.128058225</c:v>
                </c:pt>
                <c:pt idx="33438">
                  <c:v>0.12803805100000001</c:v>
                </c:pt>
                <c:pt idx="33439">
                  <c:v>0.128017872</c:v>
                </c:pt>
                <c:pt idx="33440">
                  <c:v>0.12799769</c:v>
                </c:pt>
                <c:pt idx="33441">
                  <c:v>0.12797750399999999</c:v>
                </c:pt>
                <c:pt idx="33442">
                  <c:v>0.12795731399999999</c:v>
                </c:pt>
                <c:pt idx="33443">
                  <c:v>0.12793711999999999</c:v>
                </c:pt>
                <c:pt idx="33444">
                  <c:v>0.12791692199999999</c:v>
                </c:pt>
                <c:pt idx="33445">
                  <c:v>0.12789671999999999</c:v>
                </c:pt>
                <c:pt idx="33446">
                  <c:v>0.127876515</c:v>
                </c:pt>
                <c:pt idx="33447">
                  <c:v>0.127856306</c:v>
                </c:pt>
                <c:pt idx="33448">
                  <c:v>0.12783609300000001</c:v>
                </c:pt>
                <c:pt idx="33449">
                  <c:v>0.12781587599999999</c:v>
                </c:pt>
                <c:pt idx="33450">
                  <c:v>0.12779565500000001</c:v>
                </c:pt>
                <c:pt idx="33451">
                  <c:v>0.12777543</c:v>
                </c:pt>
                <c:pt idx="33452">
                  <c:v>0.12775520200000001</c:v>
                </c:pt>
                <c:pt idx="33453">
                  <c:v>0.127734969</c:v>
                </c:pt>
                <c:pt idx="33454">
                  <c:v>0.127714733</c:v>
                </c:pt>
                <c:pt idx="33455">
                  <c:v>0.12769449299999999</c:v>
                </c:pt>
                <c:pt idx="33456">
                  <c:v>0.12767424899999999</c:v>
                </c:pt>
                <c:pt idx="33457">
                  <c:v>0.12765400099999999</c:v>
                </c:pt>
                <c:pt idx="33458">
                  <c:v>0.12763374999999999</c:v>
                </c:pt>
                <c:pt idx="33459">
                  <c:v>0.12761349499999999</c:v>
                </c:pt>
                <c:pt idx="33460">
                  <c:v>0.127593235</c:v>
                </c:pt>
                <c:pt idx="33461">
                  <c:v>0.12757297200000001</c:v>
                </c:pt>
                <c:pt idx="33462">
                  <c:v>0.12755270599999999</c:v>
                </c:pt>
                <c:pt idx="33463">
                  <c:v>0.127532435</c:v>
                </c:pt>
                <c:pt idx="33464">
                  <c:v>0.12751216000000001</c:v>
                </c:pt>
                <c:pt idx="33465">
                  <c:v>0.127491882</c:v>
                </c:pt>
                <c:pt idx="33466">
                  <c:v>0.12747159999999999</c:v>
                </c:pt>
                <c:pt idx="33467">
                  <c:v>0.12745131400000001</c:v>
                </c:pt>
                <c:pt idx="33468">
                  <c:v>0.127431024</c:v>
                </c:pt>
                <c:pt idx="33469">
                  <c:v>0.12741073</c:v>
                </c:pt>
                <c:pt idx="33470">
                  <c:v>0.127390433</c:v>
                </c:pt>
                <c:pt idx="33471">
                  <c:v>0.127370132</c:v>
                </c:pt>
                <c:pt idx="33472">
                  <c:v>0.127349826</c:v>
                </c:pt>
                <c:pt idx="33473">
                  <c:v>0.127329518</c:v>
                </c:pt>
                <c:pt idx="33474">
                  <c:v>0.12730920500000001</c:v>
                </c:pt>
                <c:pt idx="33475">
                  <c:v>0.12728888799999999</c:v>
                </c:pt>
                <c:pt idx="33476">
                  <c:v>0.127268568</c:v>
                </c:pt>
                <c:pt idx="33477">
                  <c:v>0.12724824300000001</c:v>
                </c:pt>
                <c:pt idx="33478">
                  <c:v>0.127227915</c:v>
                </c:pt>
                <c:pt idx="33479">
                  <c:v>0.12720758300000001</c:v>
                </c:pt>
                <c:pt idx="33480">
                  <c:v>0.127187247</c:v>
                </c:pt>
                <c:pt idx="33481">
                  <c:v>0.127166908</c:v>
                </c:pt>
                <c:pt idx="33482">
                  <c:v>0.12714656499999999</c:v>
                </c:pt>
                <c:pt idx="33483">
                  <c:v>0.12712621700000001</c:v>
                </c:pt>
                <c:pt idx="33484">
                  <c:v>0.12710586600000001</c:v>
                </c:pt>
                <c:pt idx="33485">
                  <c:v>0.12708551200000001</c:v>
                </c:pt>
                <c:pt idx="33486">
                  <c:v>0.12706515299999999</c:v>
                </c:pt>
                <c:pt idx="33487">
                  <c:v>0.12704478999999999</c:v>
                </c:pt>
                <c:pt idx="33488">
                  <c:v>0.127024424</c:v>
                </c:pt>
                <c:pt idx="33489">
                  <c:v>0.12700405400000001</c:v>
                </c:pt>
                <c:pt idx="33490">
                  <c:v>0.12698367999999999</c:v>
                </c:pt>
                <c:pt idx="33491">
                  <c:v>0.126963303</c:v>
                </c:pt>
                <c:pt idx="33492">
                  <c:v>0.12694292099999999</c:v>
                </c:pt>
                <c:pt idx="33493">
                  <c:v>0.126922536</c:v>
                </c:pt>
                <c:pt idx="33494">
                  <c:v>0.12690214699999999</c:v>
                </c:pt>
                <c:pt idx="33495">
                  <c:v>0.12688175400000001</c:v>
                </c:pt>
                <c:pt idx="33496">
                  <c:v>0.12686135700000001</c:v>
                </c:pt>
                <c:pt idx="33497">
                  <c:v>0.126840956</c:v>
                </c:pt>
                <c:pt idx="33498">
                  <c:v>0.126820552</c:v>
                </c:pt>
                <c:pt idx="33499">
                  <c:v>0.126800144</c:v>
                </c:pt>
                <c:pt idx="33500">
                  <c:v>0.12677973200000001</c:v>
                </c:pt>
                <c:pt idx="33501">
                  <c:v>0.12675931600000001</c:v>
                </c:pt>
                <c:pt idx="33502">
                  <c:v>0.12673889699999999</c:v>
                </c:pt>
                <c:pt idx="33503">
                  <c:v>0.126718473</c:v>
                </c:pt>
                <c:pt idx="33504">
                  <c:v>0.12669804600000001</c:v>
                </c:pt>
                <c:pt idx="33505">
                  <c:v>0.12667761499999999</c:v>
                </c:pt>
                <c:pt idx="33506">
                  <c:v>0.12665718000000001</c:v>
                </c:pt>
                <c:pt idx="33507">
                  <c:v>0.126636742</c:v>
                </c:pt>
                <c:pt idx="33508">
                  <c:v>0.12661629899999999</c:v>
                </c:pt>
                <c:pt idx="33509">
                  <c:v>0.12659585300000001</c:v>
                </c:pt>
                <c:pt idx="33510">
                  <c:v>0.126575403</c:v>
                </c:pt>
                <c:pt idx="33511">
                  <c:v>0.126554949</c:v>
                </c:pt>
                <c:pt idx="33512">
                  <c:v>0.126534492</c:v>
                </c:pt>
                <c:pt idx="33513">
                  <c:v>0.12651403</c:v>
                </c:pt>
                <c:pt idx="33514">
                  <c:v>0.126493565</c:v>
                </c:pt>
                <c:pt idx="33515">
                  <c:v>0.12647309600000001</c:v>
                </c:pt>
                <c:pt idx="33516">
                  <c:v>0.12645262400000001</c:v>
                </c:pt>
                <c:pt idx="33517">
                  <c:v>0.12643214699999999</c:v>
                </c:pt>
                <c:pt idx="33518">
                  <c:v>0.12641166700000001</c:v>
                </c:pt>
                <c:pt idx="33519">
                  <c:v>0.12639118299999999</c:v>
                </c:pt>
                <c:pt idx="33520">
                  <c:v>0.12637069500000001</c:v>
                </c:pt>
                <c:pt idx="33521">
                  <c:v>0.12635020299999999</c:v>
                </c:pt>
                <c:pt idx="33522">
                  <c:v>0.12632970800000001</c:v>
                </c:pt>
                <c:pt idx="33523">
                  <c:v>0.12630920900000001</c:v>
                </c:pt>
                <c:pt idx="33524">
                  <c:v>0.126288706</c:v>
                </c:pt>
                <c:pt idx="33525">
                  <c:v>0.126268199</c:v>
                </c:pt>
                <c:pt idx="33526">
                  <c:v>0.126247688</c:v>
                </c:pt>
                <c:pt idx="33527">
                  <c:v>0.126227174</c:v>
                </c:pt>
                <c:pt idx="33528">
                  <c:v>0.126206655</c:v>
                </c:pt>
                <c:pt idx="33529">
                  <c:v>0.12618613300000001</c:v>
                </c:pt>
                <c:pt idx="33530">
                  <c:v>0.12616560800000001</c:v>
                </c:pt>
                <c:pt idx="33531">
                  <c:v>0.12614507799999999</c:v>
                </c:pt>
                <c:pt idx="33532">
                  <c:v>0.126124545</c:v>
                </c:pt>
                <c:pt idx="33533">
                  <c:v>0.12610400799999999</c:v>
                </c:pt>
                <c:pt idx="33534">
                  <c:v>0.126083467</c:v>
                </c:pt>
                <c:pt idx="33535">
                  <c:v>0.12606292199999999</c:v>
                </c:pt>
                <c:pt idx="33536">
                  <c:v>0.12604237400000001</c:v>
                </c:pt>
                <c:pt idx="33537">
                  <c:v>0.12602182200000001</c:v>
                </c:pt>
                <c:pt idx="33538">
                  <c:v>0.126001266</c:v>
                </c:pt>
                <c:pt idx="33539">
                  <c:v>0.125980706</c:v>
                </c:pt>
                <c:pt idx="33540">
                  <c:v>0.125960143</c:v>
                </c:pt>
                <c:pt idx="33541">
                  <c:v>0.125939575</c:v>
                </c:pt>
                <c:pt idx="33542">
                  <c:v>0.125919004</c:v>
                </c:pt>
                <c:pt idx="33543">
                  <c:v>0.12589842900000001</c:v>
                </c:pt>
                <c:pt idx="33544">
                  <c:v>0.12587785100000001</c:v>
                </c:pt>
                <c:pt idx="33545">
                  <c:v>0.12585726899999999</c:v>
                </c:pt>
                <c:pt idx="33546">
                  <c:v>0.12583668200000001</c:v>
                </c:pt>
                <c:pt idx="33547">
                  <c:v>0.12581609299999999</c:v>
                </c:pt>
                <c:pt idx="33548">
                  <c:v>0.12579549900000001</c:v>
                </c:pt>
                <c:pt idx="33549">
                  <c:v>0.12577490099999999</c:v>
                </c:pt>
                <c:pt idx="33550">
                  <c:v>0.12575430000000001</c:v>
                </c:pt>
                <c:pt idx="33551">
                  <c:v>0.12573369500000001</c:v>
                </c:pt>
                <c:pt idx="33552">
                  <c:v>0.125713086</c:v>
                </c:pt>
                <c:pt idx="33553">
                  <c:v>0.125692474</c:v>
                </c:pt>
                <c:pt idx="33554">
                  <c:v>0.125671858</c:v>
                </c:pt>
                <c:pt idx="33555">
                  <c:v>0.125651238</c:v>
                </c:pt>
                <c:pt idx="33556">
                  <c:v>0.125630614</c:v>
                </c:pt>
                <c:pt idx="33557">
                  <c:v>0.12560998600000001</c:v>
                </c:pt>
                <c:pt idx="33558">
                  <c:v>0.12558935500000001</c:v>
                </c:pt>
                <c:pt idx="33559">
                  <c:v>0.12556871999999999</c:v>
                </c:pt>
                <c:pt idx="33560">
                  <c:v>0.12554808100000001</c:v>
                </c:pt>
                <c:pt idx="33561">
                  <c:v>0.12552743899999999</c:v>
                </c:pt>
                <c:pt idx="33562">
                  <c:v>0.12550679200000001</c:v>
                </c:pt>
                <c:pt idx="33563">
                  <c:v>0.12548614199999999</c:v>
                </c:pt>
                <c:pt idx="33564">
                  <c:v>0.12546548799999999</c:v>
                </c:pt>
                <c:pt idx="33565">
                  <c:v>0.12544483100000001</c:v>
                </c:pt>
                <c:pt idx="33566">
                  <c:v>0.12542417</c:v>
                </c:pt>
                <c:pt idx="33567">
                  <c:v>0.125403504</c:v>
                </c:pt>
                <c:pt idx="33568">
                  <c:v>0.125382836</c:v>
                </c:pt>
                <c:pt idx="33569">
                  <c:v>0.125362163</c:v>
                </c:pt>
                <c:pt idx="33570">
                  <c:v>0.125341487</c:v>
                </c:pt>
                <c:pt idx="33571">
                  <c:v>0.12532080700000001</c:v>
                </c:pt>
                <c:pt idx="33572">
                  <c:v>0.12530012300000001</c:v>
                </c:pt>
                <c:pt idx="33573">
                  <c:v>0.12527943499999999</c:v>
                </c:pt>
                <c:pt idx="33574">
                  <c:v>0.12525874400000001</c:v>
                </c:pt>
                <c:pt idx="33575">
                  <c:v>0.12523804899999999</c:v>
                </c:pt>
                <c:pt idx="33576">
                  <c:v>0.12521735000000001</c:v>
                </c:pt>
                <c:pt idx="33577">
                  <c:v>0.12519664699999999</c:v>
                </c:pt>
                <c:pt idx="33578">
                  <c:v>0.12517594100000001</c:v>
                </c:pt>
                <c:pt idx="33579">
                  <c:v>0.12515523100000001</c:v>
                </c:pt>
                <c:pt idx="33580">
                  <c:v>0.125134517</c:v>
                </c:pt>
                <c:pt idx="33581">
                  <c:v>0.125113799</c:v>
                </c:pt>
                <c:pt idx="33582">
                  <c:v>0.125093078</c:v>
                </c:pt>
                <c:pt idx="33583">
                  <c:v>0.125072353</c:v>
                </c:pt>
                <c:pt idx="33584">
                  <c:v>0.125051624</c:v>
                </c:pt>
                <c:pt idx="33585">
                  <c:v>0.125030892</c:v>
                </c:pt>
                <c:pt idx="33586">
                  <c:v>0.12501015600000001</c:v>
                </c:pt>
                <c:pt idx="33587">
                  <c:v>0.12498941600000001</c:v>
                </c:pt>
                <c:pt idx="33588">
                  <c:v>0.124968672</c:v>
                </c:pt>
                <c:pt idx="33589">
                  <c:v>0.124947925</c:v>
                </c:pt>
                <c:pt idx="33590">
                  <c:v>0.124927173</c:v>
                </c:pt>
                <c:pt idx="33591">
                  <c:v>0.12490641800000001</c:v>
                </c:pt>
                <c:pt idx="33592">
                  <c:v>0.12488566</c:v>
                </c:pt>
                <c:pt idx="33593">
                  <c:v>0.124864897</c:v>
                </c:pt>
                <c:pt idx="33594">
                  <c:v>0.124844131</c:v>
                </c:pt>
                <c:pt idx="33595">
                  <c:v>0.12482336099999999</c:v>
                </c:pt>
                <c:pt idx="33596">
                  <c:v>0.12480258800000001</c:v>
                </c:pt>
                <c:pt idx="33597">
                  <c:v>0.12478181100000001</c:v>
                </c:pt>
                <c:pt idx="33598">
                  <c:v>0.12476102999999999</c:v>
                </c:pt>
                <c:pt idx="33599">
                  <c:v>0.124740245</c:v>
                </c:pt>
                <c:pt idx="33600">
                  <c:v>0.12471945600000001</c:v>
                </c:pt>
                <c:pt idx="33601">
                  <c:v>0.124698664</c:v>
                </c:pt>
                <c:pt idx="33602">
                  <c:v>0.124677868</c:v>
                </c:pt>
                <c:pt idx="33603">
                  <c:v>0.124657068</c:v>
                </c:pt>
                <c:pt idx="33604">
                  <c:v>0.124636265</c:v>
                </c:pt>
                <c:pt idx="33605">
                  <c:v>0.124615458</c:v>
                </c:pt>
                <c:pt idx="33606">
                  <c:v>0.124594647</c:v>
                </c:pt>
                <c:pt idx="33607">
                  <c:v>0.124573832</c:v>
                </c:pt>
                <c:pt idx="33608">
                  <c:v>0.124553014</c:v>
                </c:pt>
                <c:pt idx="33609">
                  <c:v>0.124532192</c:v>
                </c:pt>
                <c:pt idx="33610">
                  <c:v>0.124511367</c:v>
                </c:pt>
                <c:pt idx="33611">
                  <c:v>0.124490537</c:v>
                </c:pt>
                <c:pt idx="33612">
                  <c:v>0.124469704</c:v>
                </c:pt>
                <c:pt idx="33613">
                  <c:v>0.124448867</c:v>
                </c:pt>
                <c:pt idx="33614">
                  <c:v>0.124428027</c:v>
                </c:pt>
                <c:pt idx="33615">
                  <c:v>0.12440718200000001</c:v>
                </c:pt>
                <c:pt idx="33616">
                  <c:v>0.124386334</c:v>
                </c:pt>
                <c:pt idx="33617">
                  <c:v>0.124365483</c:v>
                </c:pt>
                <c:pt idx="33618">
                  <c:v>0.124344627</c:v>
                </c:pt>
                <c:pt idx="33619">
                  <c:v>0.124323768</c:v>
                </c:pt>
                <c:pt idx="33620">
                  <c:v>0.12430290500000001</c:v>
                </c:pt>
                <c:pt idx="33621">
                  <c:v>0.124282039</c:v>
                </c:pt>
                <c:pt idx="33622">
                  <c:v>0.12426116800000001</c:v>
                </c:pt>
                <c:pt idx="33623">
                  <c:v>0.124240294</c:v>
                </c:pt>
                <c:pt idx="33624">
                  <c:v>0.124219416</c:v>
                </c:pt>
                <c:pt idx="33625">
                  <c:v>0.124198535</c:v>
                </c:pt>
                <c:pt idx="33626">
                  <c:v>0.12417765</c:v>
                </c:pt>
                <c:pt idx="33627">
                  <c:v>0.124156761</c:v>
                </c:pt>
                <c:pt idx="33628">
                  <c:v>0.124135869</c:v>
                </c:pt>
                <c:pt idx="33629">
                  <c:v>0.124114972</c:v>
                </c:pt>
                <c:pt idx="33630">
                  <c:v>0.124094072</c:v>
                </c:pt>
                <c:pt idx="33631">
                  <c:v>0.124073169</c:v>
                </c:pt>
                <c:pt idx="33632">
                  <c:v>0.124052261</c:v>
                </c:pt>
                <c:pt idx="33633">
                  <c:v>0.12403135</c:v>
                </c:pt>
                <c:pt idx="33634">
                  <c:v>0.124010436</c:v>
                </c:pt>
                <c:pt idx="33635">
                  <c:v>0.12398951699999999</c:v>
                </c:pt>
                <c:pt idx="33636">
                  <c:v>0.123968595</c:v>
                </c:pt>
                <c:pt idx="33637">
                  <c:v>0.123947669</c:v>
                </c:pt>
                <c:pt idx="33638">
                  <c:v>0.12392673999999999</c:v>
                </c:pt>
                <c:pt idx="33639">
                  <c:v>0.12390580700000001</c:v>
                </c:pt>
                <c:pt idx="33640">
                  <c:v>0.12388486999999999</c:v>
                </c:pt>
                <c:pt idx="33641">
                  <c:v>0.123863929</c:v>
                </c:pt>
                <c:pt idx="33642">
                  <c:v>0.123842985</c:v>
                </c:pt>
                <c:pt idx="33643">
                  <c:v>0.123822037</c:v>
                </c:pt>
                <c:pt idx="33644">
                  <c:v>0.12380108500000001</c:v>
                </c:pt>
                <c:pt idx="33645">
                  <c:v>0.12378013</c:v>
                </c:pt>
                <c:pt idx="33646">
                  <c:v>0.123759171</c:v>
                </c:pt>
                <c:pt idx="33647">
                  <c:v>0.123738208</c:v>
                </c:pt>
                <c:pt idx="33648">
                  <c:v>0.12371724100000001</c:v>
                </c:pt>
                <c:pt idx="33649">
                  <c:v>0.123696271</c:v>
                </c:pt>
                <c:pt idx="33650">
                  <c:v>0.123675297</c:v>
                </c:pt>
                <c:pt idx="33651">
                  <c:v>0.12365432</c:v>
                </c:pt>
                <c:pt idx="33652">
                  <c:v>0.123633338</c:v>
                </c:pt>
                <c:pt idx="33653">
                  <c:v>0.12361235399999999</c:v>
                </c:pt>
                <c:pt idx="33654">
                  <c:v>0.12359136499999999</c:v>
                </c:pt>
                <c:pt idx="33655">
                  <c:v>0.123570373</c:v>
                </c:pt>
                <c:pt idx="33656">
                  <c:v>0.123549377</c:v>
                </c:pt>
                <c:pt idx="33657">
                  <c:v>0.12352837699999999</c:v>
                </c:pt>
                <c:pt idx="33658">
                  <c:v>0.123507374</c:v>
                </c:pt>
                <c:pt idx="33659">
                  <c:v>0.123486367</c:v>
                </c:pt>
                <c:pt idx="33660">
                  <c:v>0.123465356</c:v>
                </c:pt>
                <c:pt idx="33661">
                  <c:v>0.123444342</c:v>
                </c:pt>
                <c:pt idx="33662">
                  <c:v>0.123423324</c:v>
                </c:pt>
                <c:pt idx="33663">
                  <c:v>0.12340230200000001</c:v>
                </c:pt>
                <c:pt idx="33664">
                  <c:v>0.123381277</c:v>
                </c:pt>
                <c:pt idx="33665">
                  <c:v>0.12336024800000001</c:v>
                </c:pt>
                <c:pt idx="33666">
                  <c:v>0.123339215</c:v>
                </c:pt>
                <c:pt idx="33667">
                  <c:v>0.123318179</c:v>
                </c:pt>
                <c:pt idx="33668">
                  <c:v>0.123297139</c:v>
                </c:pt>
                <c:pt idx="33669">
                  <c:v>0.123276095</c:v>
                </c:pt>
                <c:pt idx="33670">
                  <c:v>0.12325504700000001</c:v>
                </c:pt>
                <c:pt idx="33671">
                  <c:v>0.123233996</c:v>
                </c:pt>
                <c:pt idx="33672">
                  <c:v>0.12321294100000001</c:v>
                </c:pt>
                <c:pt idx="33673">
                  <c:v>0.123191883</c:v>
                </c:pt>
                <c:pt idx="33674">
                  <c:v>0.123170821</c:v>
                </c:pt>
                <c:pt idx="33675">
                  <c:v>0.123149755</c:v>
                </c:pt>
                <c:pt idx="33676">
                  <c:v>0.123128686</c:v>
                </c:pt>
                <c:pt idx="33677">
                  <c:v>0.12310761200000001</c:v>
                </c:pt>
                <c:pt idx="33678">
                  <c:v>0.123086536</c:v>
                </c:pt>
                <c:pt idx="33679">
                  <c:v>0.123065455</c:v>
                </c:pt>
                <c:pt idx="33680">
                  <c:v>0.123044371</c:v>
                </c:pt>
                <c:pt idx="33681">
                  <c:v>0.123023283</c:v>
                </c:pt>
                <c:pt idx="33682">
                  <c:v>0.123002192</c:v>
                </c:pt>
                <c:pt idx="33683">
                  <c:v>0.122981097</c:v>
                </c:pt>
                <c:pt idx="33684">
                  <c:v>0.122959998</c:v>
                </c:pt>
                <c:pt idx="33685">
                  <c:v>0.12293889600000001</c:v>
                </c:pt>
                <c:pt idx="33686">
                  <c:v>0.12291779</c:v>
                </c:pt>
                <c:pt idx="33687">
                  <c:v>0.12289667999999999</c:v>
                </c:pt>
                <c:pt idx="33688">
                  <c:v>0.122875567</c:v>
                </c:pt>
                <c:pt idx="33689">
                  <c:v>0.12285445</c:v>
                </c:pt>
                <c:pt idx="33690">
                  <c:v>0.122833329</c:v>
                </c:pt>
                <c:pt idx="33691">
                  <c:v>0.12281220499999999</c:v>
                </c:pt>
                <c:pt idx="33692">
                  <c:v>0.122791077</c:v>
                </c:pt>
                <c:pt idx="33693">
                  <c:v>0.12276994500000001</c:v>
                </c:pt>
                <c:pt idx="33694">
                  <c:v>0.12274881</c:v>
                </c:pt>
                <c:pt idx="33695">
                  <c:v>0.122727671</c:v>
                </c:pt>
                <c:pt idx="33696">
                  <c:v>0.122706528</c:v>
                </c:pt>
                <c:pt idx="33697">
                  <c:v>0.122685381</c:v>
                </c:pt>
                <c:pt idx="33698">
                  <c:v>0.122664231</c:v>
                </c:pt>
                <c:pt idx="33699">
                  <c:v>0.122643078</c:v>
                </c:pt>
                <c:pt idx="33700">
                  <c:v>0.12262192099999999</c:v>
                </c:pt>
                <c:pt idx="33701">
                  <c:v>0.12260076</c:v>
                </c:pt>
                <c:pt idx="33702">
                  <c:v>0.122579595</c:v>
                </c:pt>
                <c:pt idx="33703">
                  <c:v>0.122558427</c:v>
                </c:pt>
                <c:pt idx="33704">
                  <c:v>0.122537255</c:v>
                </c:pt>
                <c:pt idx="33705">
                  <c:v>0.12251608</c:v>
                </c:pt>
                <c:pt idx="33706">
                  <c:v>0.122494901</c:v>
                </c:pt>
                <c:pt idx="33707">
                  <c:v>0.122473718</c:v>
                </c:pt>
                <c:pt idx="33708">
                  <c:v>0.122452532</c:v>
                </c:pt>
                <c:pt idx="33709">
                  <c:v>0.122431342</c:v>
                </c:pt>
                <c:pt idx="33710">
                  <c:v>0.122410148</c:v>
                </c:pt>
                <c:pt idx="33711">
                  <c:v>0.122388951</c:v>
                </c:pt>
                <c:pt idx="33712">
                  <c:v>0.12236775</c:v>
                </c:pt>
                <c:pt idx="33713">
                  <c:v>0.122346545</c:v>
                </c:pt>
                <c:pt idx="33714">
                  <c:v>0.12232533700000001</c:v>
                </c:pt>
                <c:pt idx="33715">
                  <c:v>0.122304125</c:v>
                </c:pt>
                <c:pt idx="33716">
                  <c:v>0.12228290999999999</c:v>
                </c:pt>
                <c:pt idx="33717">
                  <c:v>0.12226169000000001</c:v>
                </c:pt>
                <c:pt idx="33718">
                  <c:v>0.122240468</c:v>
                </c:pt>
                <c:pt idx="33719">
                  <c:v>0.12221924100000001</c:v>
                </c:pt>
                <c:pt idx="33720">
                  <c:v>0.122198011</c:v>
                </c:pt>
                <c:pt idx="33721">
                  <c:v>0.122176777</c:v>
                </c:pt>
                <c:pt idx="33722">
                  <c:v>0.12215554000000001</c:v>
                </c:pt>
                <c:pt idx="33723">
                  <c:v>0.122134299</c:v>
                </c:pt>
                <c:pt idx="33724">
                  <c:v>0.122113054</c:v>
                </c:pt>
                <c:pt idx="33725">
                  <c:v>0.122091806</c:v>
                </c:pt>
                <c:pt idx="33726">
                  <c:v>0.122070554</c:v>
                </c:pt>
                <c:pt idx="33727">
                  <c:v>0.122049299</c:v>
                </c:pt>
                <c:pt idx="33728">
                  <c:v>0.12202804</c:v>
                </c:pt>
                <c:pt idx="33729">
                  <c:v>0.122006777</c:v>
                </c:pt>
                <c:pt idx="33730">
                  <c:v>0.121985511</c:v>
                </c:pt>
                <c:pt idx="33731">
                  <c:v>0.121964241</c:v>
                </c:pt>
                <c:pt idx="33732">
                  <c:v>0.121942967</c:v>
                </c:pt>
                <c:pt idx="33733">
                  <c:v>0.12192169</c:v>
                </c:pt>
                <c:pt idx="33734">
                  <c:v>0.121900409</c:v>
                </c:pt>
                <c:pt idx="33735">
                  <c:v>0.121879125</c:v>
                </c:pt>
                <c:pt idx="33736">
                  <c:v>0.121857837</c:v>
                </c:pt>
                <c:pt idx="33737">
                  <c:v>0.121836545</c:v>
                </c:pt>
                <c:pt idx="33738">
                  <c:v>0.12181525</c:v>
                </c:pt>
                <c:pt idx="33739">
                  <c:v>0.121793951</c:v>
                </c:pt>
                <c:pt idx="33740">
                  <c:v>0.121772648</c:v>
                </c:pt>
                <c:pt idx="33741">
                  <c:v>0.121751342</c:v>
                </c:pt>
                <c:pt idx="33742">
                  <c:v>0.121730033</c:v>
                </c:pt>
                <c:pt idx="33743">
                  <c:v>0.12170871900000001</c:v>
                </c:pt>
                <c:pt idx="33744">
                  <c:v>0.121687402</c:v>
                </c:pt>
                <c:pt idx="33745">
                  <c:v>0.121666081</c:v>
                </c:pt>
                <c:pt idx="33746">
                  <c:v>0.12164475700000001</c:v>
                </c:pt>
                <c:pt idx="33747">
                  <c:v>0.12162342900000001</c:v>
                </c:pt>
                <c:pt idx="33748">
                  <c:v>0.12160209800000001</c:v>
                </c:pt>
                <c:pt idx="33749">
                  <c:v>0.12158076299999999</c:v>
                </c:pt>
              </c:numCache>
            </c:numRef>
          </c:val>
          <c:smooth val="0"/>
          <c:extLst>
            <c:ext xmlns:c16="http://schemas.microsoft.com/office/drawing/2014/chart" uri="{C3380CC4-5D6E-409C-BE32-E72D297353CC}">
              <c16:uniqueId val="{00000000-B229-48BB-9BBE-E20FD9EC272F}"/>
            </c:ext>
          </c:extLst>
        </c:ser>
        <c:dLbls>
          <c:showLegendKey val="0"/>
          <c:showVal val="0"/>
          <c:showCatName val="0"/>
          <c:showSerName val="0"/>
          <c:showPercent val="0"/>
          <c:showBubbleSize val="0"/>
        </c:dLbls>
        <c:smooth val="0"/>
        <c:axId val="824518840"/>
        <c:axId val="824523160"/>
      </c:lineChart>
      <c:catAx>
        <c:axId val="8245188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Elevation Angle [degrees]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23160"/>
        <c:crosses val="autoZero"/>
        <c:auto val="1"/>
        <c:lblAlgn val="ctr"/>
        <c:lblOffset val="100"/>
        <c:noMultiLvlLbl val="0"/>
      </c:catAx>
      <c:valAx>
        <c:axId val="8245231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 [ppm]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18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NGSO-LEO600km-Lat</a:t>
            </a:r>
            <a:r>
              <a:rPr lang="en-GB" sz="1400" b="0" i="0" u="none" strike="noStrike" baseline="0">
                <a:effectLst/>
              </a:rPr>
              <a:t>25.08</a:t>
            </a:r>
            <a:r>
              <a:rPr lang="en-US"/>
              <a:t> - Long121.56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'ReportFile-NGSO-LEO600km-MinEle'!$D$1</c:f>
              <c:strCache>
                <c:ptCount val="1"/>
                <c:pt idx="0">
                  <c:v>Doppler[ppm]</c:v>
                </c:pt>
              </c:strCache>
            </c:strRef>
          </c:tx>
          <c:spPr>
            <a:ln w="28575" cap="rnd">
              <a:solidFill>
                <a:schemeClr val="accent2"/>
              </a:solidFill>
              <a:round/>
            </a:ln>
            <a:effectLst/>
          </c:spPr>
          <c:marker>
            <c:symbol val="none"/>
          </c:marker>
          <c:cat>
            <c:numRef>
              <c:f>'ReportFile-NGSO-LEO600km-MinEle'!$A$2:$A$1048576</c:f>
              <c:numCache>
                <c:formatCode>General</c:formatCode>
                <c:ptCount val="1048575"/>
                <c:pt idx="0">
                  <c:v>3.1513461E-2</c:v>
                </c:pt>
                <c:pt idx="1">
                  <c:v>7.1554635000000005E-2</c:v>
                </c:pt>
                <c:pt idx="2">
                  <c:v>0.11165974200000001</c:v>
                </c:pt>
                <c:pt idx="3">
                  <c:v>0.151829081</c:v>
                </c:pt>
                <c:pt idx="4">
                  <c:v>0.19206295700000001</c:v>
                </c:pt>
                <c:pt idx="5">
                  <c:v>0.23236167499999999</c:v>
                </c:pt>
                <c:pt idx="6">
                  <c:v>0.27272554100000002</c:v>
                </c:pt>
                <c:pt idx="7">
                  <c:v>0.313154865</c:v>
                </c:pt>
                <c:pt idx="8">
                  <c:v>0.35364995700000001</c:v>
                </c:pt>
                <c:pt idx="9">
                  <c:v>0.39421112899999999</c:v>
                </c:pt>
                <c:pt idx="10">
                  <c:v>0.434838697</c:v>
                </c:pt>
                <c:pt idx="11">
                  <c:v>0.475532978</c:v>
                </c:pt>
                <c:pt idx="12">
                  <c:v>0.51629428899999996</c:v>
                </c:pt>
                <c:pt idx="13">
                  <c:v>0.55712295099999998</c:v>
                </c:pt>
                <c:pt idx="14">
                  <c:v>0.59801928699999995</c:v>
                </c:pt>
                <c:pt idx="15">
                  <c:v>0.638983623</c:v>
                </c:pt>
                <c:pt idx="16">
                  <c:v>0.68001628300000005</c:v>
                </c:pt>
                <c:pt idx="17">
                  <c:v>0.72111759799999997</c:v>
                </c:pt>
                <c:pt idx="18">
                  <c:v>0.76228789699999999</c:v>
                </c:pt>
                <c:pt idx="19">
                  <c:v>0.80352751499999997</c:v>
                </c:pt>
                <c:pt idx="20">
                  <c:v>0.84483678500000003</c:v>
                </c:pt>
                <c:pt idx="21">
                  <c:v>0.88621604600000004</c:v>
                </c:pt>
                <c:pt idx="22">
                  <c:v>0.92766563599999996</c:v>
                </c:pt>
                <c:pt idx="23">
                  <c:v>0.96918589600000005</c:v>
                </c:pt>
                <c:pt idx="24">
                  <c:v>1.0107771720000001</c:v>
                </c:pt>
                <c:pt idx="25">
                  <c:v>1.0524398070000001</c:v>
                </c:pt>
                <c:pt idx="26">
                  <c:v>1.094174151</c:v>
                </c:pt>
                <c:pt idx="27">
                  <c:v>1.135980553</c:v>
                </c:pt>
                <c:pt idx="28">
                  <c:v>1.1778593669999999</c:v>
                </c:pt>
                <c:pt idx="29">
                  <c:v>1.219810946</c:v>
                </c:pt>
                <c:pt idx="30">
                  <c:v>1.2618356479999999</c:v>
                </c:pt>
                <c:pt idx="31">
                  <c:v>1.3039338330000001</c:v>
                </c:pt>
                <c:pt idx="32">
                  <c:v>1.3461058610000001</c:v>
                </c:pt>
                <c:pt idx="33">
                  <c:v>1.3883520970000001</c:v>
                </c:pt>
                <c:pt idx="34">
                  <c:v>1.430672908</c:v>
                </c:pt>
                <c:pt idx="35">
                  <c:v>1.4730686609999999</c:v>
                </c:pt>
                <c:pt idx="36">
                  <c:v>1.515539728</c:v>
                </c:pt>
                <c:pt idx="37">
                  <c:v>1.5580864830000001</c:v>
                </c:pt>
                <c:pt idx="38">
                  <c:v>1.6007093020000001</c:v>
                </c:pt>
                <c:pt idx="39">
                  <c:v>1.6434085620000001</c:v>
                </c:pt>
                <c:pt idx="40">
                  <c:v>1.686184645</c:v>
                </c:pt>
                <c:pt idx="41">
                  <c:v>1.7290379330000001</c:v>
                </c:pt>
                <c:pt idx="42">
                  <c:v>1.7719688140000001</c:v>
                </c:pt>
                <c:pt idx="43">
                  <c:v>1.814977675</c:v>
                </c:pt>
                <c:pt idx="44">
                  <c:v>1.8580649069999999</c:v>
                </c:pt>
                <c:pt idx="45">
                  <c:v>1.9012309030000001</c:v>
                </c:pt>
                <c:pt idx="46">
                  <c:v>1.944476061</c:v>
                </c:pt>
                <c:pt idx="47">
                  <c:v>1.9878007769999999</c:v>
                </c:pt>
                <c:pt idx="48">
                  <c:v>2.0312054540000002</c:v>
                </c:pt>
                <c:pt idx="49">
                  <c:v>2.0746904960000001</c:v>
                </c:pt>
                <c:pt idx="50">
                  <c:v>2.1182563210000001</c:v>
                </c:pt>
                <c:pt idx="51">
                  <c:v>2.161903315</c:v>
                </c:pt>
                <c:pt idx="52">
                  <c:v>2.2056319000000002</c:v>
                </c:pt>
                <c:pt idx="53">
                  <c:v>2.2494424930000001</c:v>
                </c:pt>
                <c:pt idx="54">
                  <c:v>2.293335511</c:v>
                </c:pt>
                <c:pt idx="55">
                  <c:v>2.337311374</c:v>
                </c:pt>
                <c:pt idx="56">
                  <c:v>2.381370505</c:v>
                </c:pt>
                <c:pt idx="57">
                  <c:v>2.4255133309999999</c:v>
                </c:pt>
                <c:pt idx="58">
                  <c:v>2.4697402789999998</c:v>
                </c:pt>
                <c:pt idx="59">
                  <c:v>2.514051781</c:v>
                </c:pt>
                <c:pt idx="60">
                  <c:v>2.5584482730000002</c:v>
                </c:pt>
                <c:pt idx="61">
                  <c:v>2.6029301920000001</c:v>
                </c:pt>
                <c:pt idx="62">
                  <c:v>2.647497977</c:v>
                </c:pt>
                <c:pt idx="63">
                  <c:v>2.6921520729999999</c:v>
                </c:pt>
                <c:pt idx="64">
                  <c:v>2.7368929259999999</c:v>
                </c:pt>
                <c:pt idx="65">
                  <c:v>2.7817209840000001</c:v>
                </c:pt>
                <c:pt idx="66">
                  <c:v>2.8266367020000001</c:v>
                </c:pt>
                <c:pt idx="67">
                  <c:v>2.8716405329999999</c:v>
                </c:pt>
                <c:pt idx="68">
                  <c:v>2.916732938</c:v>
                </c:pt>
                <c:pt idx="69">
                  <c:v>2.9619143769999998</c:v>
                </c:pt>
                <c:pt idx="70">
                  <c:v>3.0071853150000001</c:v>
                </c:pt>
                <c:pt idx="71">
                  <c:v>3.05254622</c:v>
                </c:pt>
                <c:pt idx="72">
                  <c:v>3.097997565</c:v>
                </c:pt>
                <c:pt idx="73">
                  <c:v>3.1435398220000002</c:v>
                </c:pt>
                <c:pt idx="74">
                  <c:v>3.1891734700000001</c:v>
                </c:pt>
                <c:pt idx="75">
                  <c:v>3.23489899</c:v>
                </c:pt>
                <c:pt idx="76">
                  <c:v>3.2807168660000001</c:v>
                </c:pt>
                <c:pt idx="77">
                  <c:v>3.3266275859999999</c:v>
                </c:pt>
                <c:pt idx="78">
                  <c:v>3.3726316409999999</c:v>
                </c:pt>
                <c:pt idx="79">
                  <c:v>3.4187295249999998</c:v>
                </c:pt>
                <c:pt idx="80">
                  <c:v>3.4649217349999999</c:v>
                </c:pt>
                <c:pt idx="81">
                  <c:v>3.511208774</c:v>
                </c:pt>
                <c:pt idx="82">
                  <c:v>3.557591146</c:v>
                </c:pt>
                <c:pt idx="83">
                  <c:v>3.6040693589999999</c:v>
                </c:pt>
                <c:pt idx="84">
                  <c:v>3.6506439249999998</c:v>
                </c:pt>
                <c:pt idx="85">
                  <c:v>3.6973153600000002</c:v>
                </c:pt>
                <c:pt idx="86">
                  <c:v>3.7440841809999998</c:v>
                </c:pt>
                <c:pt idx="87">
                  <c:v>3.7909509130000001</c:v>
                </c:pt>
                <c:pt idx="88">
                  <c:v>3.8379160799999998</c:v>
                </c:pt>
                <c:pt idx="89">
                  <c:v>3.884980213</c:v>
                </c:pt>
                <c:pt idx="90">
                  <c:v>3.9321438460000002</c:v>
                </c:pt>
                <c:pt idx="91">
                  <c:v>3.9794075160000002</c:v>
                </c:pt>
                <c:pt idx="92">
                  <c:v>4.0267717640000003</c:v>
                </c:pt>
                <c:pt idx="93">
                  <c:v>4.0742371349999997</c:v>
                </c:pt>
                <c:pt idx="94">
                  <c:v>4.1218041779999997</c:v>
                </c:pt>
                <c:pt idx="95">
                  <c:v>4.1694734459999996</c:v>
                </c:pt>
                <c:pt idx="96">
                  <c:v>4.2172454950000002</c:v>
                </c:pt>
                <c:pt idx="97">
                  <c:v>4.2651208860000001</c:v>
                </c:pt>
                <c:pt idx="98">
                  <c:v>4.3131001830000004</c:v>
                </c:pt>
                <c:pt idx="99">
                  <c:v>4.3611839559999996</c:v>
                </c:pt>
                <c:pt idx="100">
                  <c:v>4.4093727759999997</c:v>
                </c:pt>
                <c:pt idx="101">
                  <c:v>4.4576672200000003</c:v>
                </c:pt>
                <c:pt idx="102">
                  <c:v>4.5060678699999999</c:v>
                </c:pt>
                <c:pt idx="103">
                  <c:v>4.5545753109999998</c:v>
                </c:pt>
                <c:pt idx="104">
                  <c:v>4.6031901299999998</c:v>
                </c:pt>
                <c:pt idx="105">
                  <c:v>4.6519129230000003</c:v>
                </c:pt>
                <c:pt idx="106">
                  <c:v>4.7007442859999999</c:v>
                </c:pt>
                <c:pt idx="107">
                  <c:v>4.7496848219999999</c:v>
                </c:pt>
                <c:pt idx="108">
                  <c:v>4.7987351379999996</c:v>
                </c:pt>
                <c:pt idx="109">
                  <c:v>4.8478958429999999</c:v>
                </c:pt>
                <c:pt idx="110">
                  <c:v>4.8971675530000001</c:v>
                </c:pt>
                <c:pt idx="111">
                  <c:v>4.9465508869999999</c:v>
                </c:pt>
                <c:pt idx="112">
                  <c:v>4.9960464709999997</c:v>
                </c:pt>
                <c:pt idx="113">
                  <c:v>5.0456549319999997</c:v>
                </c:pt>
                <c:pt idx="114">
                  <c:v>5.0953769040000001</c:v>
                </c:pt>
                <c:pt idx="115">
                  <c:v>5.1452130240000002</c:v>
                </c:pt>
                <c:pt idx="116">
                  <c:v>5.1951639350000001</c:v>
                </c:pt>
                <c:pt idx="117">
                  <c:v>5.2452302849999999</c:v>
                </c:pt>
                <c:pt idx="118">
                  <c:v>5.2954127260000003</c:v>
                </c:pt>
                <c:pt idx="119">
                  <c:v>5.3457119129999997</c:v>
                </c:pt>
                <c:pt idx="120">
                  <c:v>5.3961285090000004</c:v>
                </c:pt>
                <c:pt idx="121">
                  <c:v>5.4466631809999999</c:v>
                </c:pt>
                <c:pt idx="122">
                  <c:v>5.4973165990000004</c:v>
                </c:pt>
                <c:pt idx="123">
                  <c:v>5.54808944</c:v>
                </c:pt>
                <c:pt idx="124">
                  <c:v>5.5989823860000003</c:v>
                </c:pt>
                <c:pt idx="125">
                  <c:v>5.6499961230000002</c:v>
                </c:pt>
                <c:pt idx="126">
                  <c:v>5.701131341</c:v>
                </c:pt>
                <c:pt idx="127">
                  <c:v>5.7523887389999997</c:v>
                </c:pt>
                <c:pt idx="128">
                  <c:v>5.8037690169999996</c:v>
                </c:pt>
                <c:pt idx="129">
                  <c:v>5.8552728839999997</c:v>
                </c:pt>
                <c:pt idx="130">
                  <c:v>5.9069010500000001</c:v>
                </c:pt>
                <c:pt idx="131">
                  <c:v>5.958654235</c:v>
                </c:pt>
                <c:pt idx="132">
                  <c:v>6.0105331599999996</c:v>
                </c:pt>
                <c:pt idx="133">
                  <c:v>6.0625385549999997</c:v>
                </c:pt>
                <c:pt idx="134">
                  <c:v>6.1146711529999997</c:v>
                </c:pt>
                <c:pt idx="135">
                  <c:v>6.1669316939999996</c:v>
                </c:pt>
                <c:pt idx="136">
                  <c:v>6.2193209229999997</c:v>
                </c:pt>
                <c:pt idx="137">
                  <c:v>6.271839591</c:v>
                </c:pt>
                <c:pt idx="138">
                  <c:v>6.3244884539999999</c:v>
                </c:pt>
                <c:pt idx="139">
                  <c:v>6.3772682740000004</c:v>
                </c:pt>
                <c:pt idx="140">
                  <c:v>6.4301798190000001</c:v>
                </c:pt>
                <c:pt idx="141">
                  <c:v>6.483223862</c:v>
                </c:pt>
                <c:pt idx="142">
                  <c:v>6.5364011839999998</c:v>
                </c:pt>
                <c:pt idx="143">
                  <c:v>6.5897125699999997</c:v>
                </c:pt>
                <c:pt idx="144">
                  <c:v>6.6431588269999997</c:v>
                </c:pt>
                <c:pt idx="145">
                  <c:v>6.6967407220000004</c:v>
                </c:pt>
                <c:pt idx="146">
                  <c:v>6.750459073</c:v>
                </c:pt>
                <c:pt idx="147">
                  <c:v>6.8043146910000001</c:v>
                </c:pt>
                <c:pt idx="148">
                  <c:v>6.8583083919999996</c:v>
                </c:pt>
                <c:pt idx="149">
                  <c:v>6.9124409980000001</c:v>
                </c:pt>
                <c:pt idx="150">
                  <c:v>6.9667133379999999</c:v>
                </c:pt>
                <c:pt idx="151">
                  <c:v>7.0211262469999998</c:v>
                </c:pt>
                <c:pt idx="152">
                  <c:v>7.0756805659999999</c:v>
                </c:pt>
                <c:pt idx="153">
                  <c:v>7.1303771449999998</c:v>
                </c:pt>
                <c:pt idx="154">
                  <c:v>7.1852168360000004</c:v>
                </c:pt>
                <c:pt idx="155">
                  <c:v>7.2402005029999996</c:v>
                </c:pt>
                <c:pt idx="156">
                  <c:v>7.2953290119999998</c:v>
                </c:pt>
                <c:pt idx="157">
                  <c:v>7.3506032389999998</c:v>
                </c:pt>
                <c:pt idx="158">
                  <c:v>7.4060240659999996</c:v>
                </c:pt>
                <c:pt idx="159">
                  <c:v>7.4615923799999999</c:v>
                </c:pt>
                <c:pt idx="160">
                  <c:v>7.5173090770000002</c:v>
                </c:pt>
                <c:pt idx="161">
                  <c:v>7.5731750599999996</c:v>
                </c:pt>
                <c:pt idx="162">
                  <c:v>7.6291912389999998</c:v>
                </c:pt>
                <c:pt idx="163">
                  <c:v>7.6853585300000002</c:v>
                </c:pt>
                <c:pt idx="164">
                  <c:v>7.741677857</c:v>
                </c:pt>
                <c:pt idx="165">
                  <c:v>7.7981501509999998</c:v>
                </c:pt>
                <c:pt idx="166">
                  <c:v>7.854776352</c:v>
                </c:pt>
                <c:pt idx="167">
                  <c:v>7.9115574049999999</c:v>
                </c:pt>
                <c:pt idx="168">
                  <c:v>7.9684942630000002</c:v>
                </c:pt>
                <c:pt idx="169">
                  <c:v>8.0255878890000005</c:v>
                </c:pt>
                <c:pt idx="170">
                  <c:v>8.0828392509999993</c:v>
                </c:pt>
                <c:pt idx="171">
                  <c:v>8.1402493249999992</c:v>
                </c:pt>
                <c:pt idx="172">
                  <c:v>8.1978190949999998</c:v>
                </c:pt>
                <c:pt idx="173">
                  <c:v>8.255549555</c:v>
                </c:pt>
                <c:pt idx="174">
                  <c:v>8.3134417040000006</c:v>
                </c:pt>
                <c:pt idx="175">
                  <c:v>8.3714965499999998</c:v>
                </c:pt>
                <c:pt idx="176">
                  <c:v>8.4297151100000001</c:v>
                </c:pt>
                <c:pt idx="177">
                  <c:v>8.4880984070000007</c:v>
                </c:pt>
                <c:pt idx="178">
                  <c:v>8.5466474760000004</c:v>
                </c:pt>
                <c:pt idx="179">
                  <c:v>8.6053633569999999</c:v>
                </c:pt>
                <c:pt idx="180">
                  <c:v>8.6642470990000007</c:v>
                </c:pt>
                <c:pt idx="181">
                  <c:v>8.7232997599999997</c:v>
                </c:pt>
                <c:pt idx="182">
                  <c:v>8.7825224080000002</c:v>
                </c:pt>
                <c:pt idx="183">
                  <c:v>8.8419161160000002</c:v>
                </c:pt>
                <c:pt idx="184">
                  <c:v>8.9014819700000007</c:v>
                </c:pt>
                <c:pt idx="185">
                  <c:v>8.9612210619999999</c:v>
                </c:pt>
                <c:pt idx="186">
                  <c:v>9.021134494</c:v>
                </c:pt>
                <c:pt idx="187">
                  <c:v>9.0812233760000005</c:v>
                </c:pt>
                <c:pt idx="188">
                  <c:v>9.141488829</c:v>
                </c:pt>
                <c:pt idx="189">
                  <c:v>9.2019319819999996</c:v>
                </c:pt>
                <c:pt idx="190">
                  <c:v>9.2625539719999992</c:v>
                </c:pt>
                <c:pt idx="191">
                  <c:v>9.3233559479999997</c:v>
                </c:pt>
                <c:pt idx="192">
                  <c:v>9.3843390670000009</c:v>
                </c:pt>
                <c:pt idx="193">
                  <c:v>9.4455044949999998</c:v>
                </c:pt>
                <c:pt idx="194">
                  <c:v>9.5068534089999996</c:v>
                </c:pt>
                <c:pt idx="195">
                  <c:v>9.5683869949999991</c:v>
                </c:pt>
                <c:pt idx="196">
                  <c:v>9.6301064489999995</c:v>
                </c:pt>
                <c:pt idx="197">
                  <c:v>9.6920129769999992</c:v>
                </c:pt>
                <c:pt idx="198">
                  <c:v>9.7541077949999995</c:v>
                </c:pt>
                <c:pt idx="199">
                  <c:v>9.8163921280000004</c:v>
                </c:pt>
                <c:pt idx="200">
                  <c:v>9.8788672139999996</c:v>
                </c:pt>
                <c:pt idx="201">
                  <c:v>9.9415342990000006</c:v>
                </c:pt>
                <c:pt idx="202">
                  <c:v>10.004394639999999</c:v>
                </c:pt>
                <c:pt idx="203">
                  <c:v>10.0674495</c:v>
                </c:pt>
                <c:pt idx="204">
                  <c:v>10.130700170000001</c:v>
                </c:pt>
                <c:pt idx="205">
                  <c:v>10.19414793</c:v>
                </c:pt>
                <c:pt idx="206">
                  <c:v>10.257794069999999</c:v>
                </c:pt>
                <c:pt idx="207">
                  <c:v>10.321639920000001</c:v>
                </c:pt>
                <c:pt idx="208">
                  <c:v>10.3856868</c:v>
                </c:pt>
                <c:pt idx="209">
                  <c:v>10.44993603</c:v>
                </c:pt>
                <c:pt idx="210">
                  <c:v>10.51438896</c:v>
                </c:pt>
                <c:pt idx="211">
                  <c:v>10.57904695</c:v>
                </c:pt>
                <c:pt idx="212">
                  <c:v>10.643911360000001</c:v>
                </c:pt>
                <c:pt idx="213">
                  <c:v>10.70898358</c:v>
                </c:pt>
                <c:pt idx="214">
                  <c:v>10.774265</c:v>
                </c:pt>
                <c:pt idx="215">
                  <c:v>10.83975701</c:v>
                </c:pt>
                <c:pt idx="216">
                  <c:v>10.90546103</c:v>
                </c:pt>
                <c:pt idx="217">
                  <c:v>10.971378489999999</c:v>
                </c:pt>
                <c:pt idx="218">
                  <c:v>11.037510839999999</c:v>
                </c:pt>
                <c:pt idx="219">
                  <c:v>11.103859509999999</c:v>
                </c:pt>
                <c:pt idx="220">
                  <c:v>11.17042597</c:v>
                </c:pt>
                <c:pt idx="221">
                  <c:v>11.23721171</c:v>
                </c:pt>
                <c:pt idx="222">
                  <c:v>11.30421821</c:v>
                </c:pt>
                <c:pt idx="223">
                  <c:v>11.371446969999999</c:v>
                </c:pt>
                <c:pt idx="224">
                  <c:v>11.438899510000001</c:v>
                </c:pt>
                <c:pt idx="225">
                  <c:v>11.50657736</c:v>
                </c:pt>
                <c:pt idx="226">
                  <c:v>11.57448205</c:v>
                </c:pt>
                <c:pt idx="227">
                  <c:v>11.642615149999999</c:v>
                </c:pt>
                <c:pt idx="228">
                  <c:v>11.71097823</c:v>
                </c:pt>
                <c:pt idx="229">
                  <c:v>11.77957286</c:v>
                </c:pt>
                <c:pt idx="230">
                  <c:v>11.848400639999999</c:v>
                </c:pt>
                <c:pt idx="231">
                  <c:v>11.91746318</c:v>
                </c:pt>
                <c:pt idx="232">
                  <c:v>11.98676212</c:v>
                </c:pt>
                <c:pt idx="233">
                  <c:v>12.056299080000001</c:v>
                </c:pt>
                <c:pt idx="234">
                  <c:v>12.126075719999999</c:v>
                </c:pt>
                <c:pt idx="235">
                  <c:v>12.1960937</c:v>
                </c:pt>
                <c:pt idx="236">
                  <c:v>12.266354720000001</c:v>
                </c:pt>
                <c:pt idx="237">
                  <c:v>12.33686047</c:v>
                </c:pt>
                <c:pt idx="238">
                  <c:v>12.40761268</c:v>
                </c:pt>
                <c:pt idx="239">
                  <c:v>12.47861303</c:v>
                </c:pt>
                <c:pt idx="240">
                  <c:v>12.5498633</c:v>
                </c:pt>
                <c:pt idx="241">
                  <c:v>12.621365239999999</c:v>
                </c:pt>
                <c:pt idx="242">
                  <c:v>12.69312062</c:v>
                </c:pt>
                <c:pt idx="243">
                  <c:v>12.765131240000001</c:v>
                </c:pt>
                <c:pt idx="244">
                  <c:v>12.8373989</c:v>
                </c:pt>
                <c:pt idx="245">
                  <c:v>12.909925429999999</c:v>
                </c:pt>
                <c:pt idx="246">
                  <c:v>12.98271265</c:v>
                </c:pt>
                <c:pt idx="247">
                  <c:v>13.055762440000001</c:v>
                </c:pt>
                <c:pt idx="248">
                  <c:v>13.129076660000001</c:v>
                </c:pt>
                <c:pt idx="249">
                  <c:v>13.20265719</c:v>
                </c:pt>
                <c:pt idx="250">
                  <c:v>13.27650596</c:v>
                </c:pt>
                <c:pt idx="251">
                  <c:v>13.350624870000001</c:v>
                </c:pt>
                <c:pt idx="252">
                  <c:v>13.425015869999999</c:v>
                </c:pt>
                <c:pt idx="253">
                  <c:v>13.49968091</c:v>
                </c:pt>
                <c:pt idx="254">
                  <c:v>13.574621990000001</c:v>
                </c:pt>
                <c:pt idx="255">
                  <c:v>13.649841070000001</c:v>
                </c:pt>
                <c:pt idx="256">
                  <c:v>13.725340190000001</c:v>
                </c:pt>
                <c:pt idx="257">
                  <c:v>13.801121370000001</c:v>
                </c:pt>
                <c:pt idx="258">
                  <c:v>13.87718666</c:v>
                </c:pt>
                <c:pt idx="259">
                  <c:v>13.953538119999999</c:v>
                </c:pt>
                <c:pt idx="260">
                  <c:v>14.030177849999999</c:v>
                </c:pt>
                <c:pt idx="261">
                  <c:v>14.10710795</c:v>
                </c:pt>
                <c:pt idx="262">
                  <c:v>14.184330539999999</c:v>
                </c:pt>
                <c:pt idx="263">
                  <c:v>14.26184778</c:v>
                </c:pt>
                <c:pt idx="264">
                  <c:v>14.339661810000001</c:v>
                </c:pt>
                <c:pt idx="265">
                  <c:v>14.41777484</c:v>
                </c:pt>
                <c:pt idx="266">
                  <c:v>14.496189060000001</c:v>
                </c:pt>
                <c:pt idx="267">
                  <c:v>14.5749067</c:v>
                </c:pt>
                <c:pt idx="268">
                  <c:v>14.653930000000001</c:v>
                </c:pt>
                <c:pt idx="269">
                  <c:v>14.733261239999999</c:v>
                </c:pt>
                <c:pt idx="270">
                  <c:v>14.81290269</c:v>
                </c:pt>
                <c:pt idx="271">
                  <c:v>14.89285667</c:v>
                </c:pt>
                <c:pt idx="272">
                  <c:v>14.973125509999999</c:v>
                </c:pt>
                <c:pt idx="273">
                  <c:v>15.05371156</c:v>
                </c:pt>
                <c:pt idx="274">
                  <c:v>15.134617199999999</c:v>
                </c:pt>
                <c:pt idx="275">
                  <c:v>15.21584481</c:v>
                </c:pt>
                <c:pt idx="276">
                  <c:v>15.29739683</c:v>
                </c:pt>
                <c:pt idx="277">
                  <c:v>15.37927569</c:v>
                </c:pt>
                <c:pt idx="278">
                  <c:v>15.46148386</c:v>
                </c:pt>
                <c:pt idx="279">
                  <c:v>15.54402382</c:v>
                </c:pt>
                <c:pt idx="280">
                  <c:v>15.62689808</c:v>
                </c:pt>
                <c:pt idx="281">
                  <c:v>15.710109190000001</c:v>
                </c:pt>
                <c:pt idx="282">
                  <c:v>15.79365969</c:v>
                </c:pt>
                <c:pt idx="283">
                  <c:v>15.87755218</c:v>
                </c:pt>
                <c:pt idx="284">
                  <c:v>15.961789250000001</c:v>
                </c:pt>
                <c:pt idx="285">
                  <c:v>16.046373549999998</c:v>
                </c:pt>
                <c:pt idx="286">
                  <c:v>16.13130773</c:v>
                </c:pt>
                <c:pt idx="287">
                  <c:v>16.21659446</c:v>
                </c:pt>
                <c:pt idx="288">
                  <c:v>16.30223647</c:v>
                </c:pt>
                <c:pt idx="289">
                  <c:v>16.38823648</c:v>
                </c:pt>
                <c:pt idx="290">
                  <c:v>16.474597259999999</c:v>
                </c:pt>
                <c:pt idx="291">
                  <c:v>16.561321580000001</c:v>
                </c:pt>
                <c:pt idx="292">
                  <c:v>16.648412270000001</c:v>
                </c:pt>
                <c:pt idx="293">
                  <c:v>16.73587216</c:v>
                </c:pt>
                <c:pt idx="294">
                  <c:v>16.823704119999999</c:v>
                </c:pt>
                <c:pt idx="295">
                  <c:v>16.911911050000001</c:v>
                </c:pt>
                <c:pt idx="296">
                  <c:v>17.000495860000001</c:v>
                </c:pt>
                <c:pt idx="297">
                  <c:v>17.08946151</c:v>
                </c:pt>
                <c:pt idx="298">
                  <c:v>17.178810980000002</c:v>
                </c:pt>
                <c:pt idx="299">
                  <c:v>17.268547269999999</c:v>
                </c:pt>
                <c:pt idx="300">
                  <c:v>17.35867343</c:v>
                </c:pt>
                <c:pt idx="301">
                  <c:v>17.44919251</c:v>
                </c:pt>
                <c:pt idx="302">
                  <c:v>17.540107620000001</c:v>
                </c:pt>
                <c:pt idx="303">
                  <c:v>17.631421880000001</c:v>
                </c:pt>
                <c:pt idx="304">
                  <c:v>17.72313844</c:v>
                </c:pt>
                <c:pt idx="305">
                  <c:v>17.815260500000001</c:v>
                </c:pt>
                <c:pt idx="306">
                  <c:v>17.907791270000001</c:v>
                </c:pt>
                <c:pt idx="307">
                  <c:v>18.000734009999999</c:v>
                </c:pt>
                <c:pt idx="308">
                  <c:v>18.094091980000002</c:v>
                </c:pt>
                <c:pt idx="309">
                  <c:v>18.187868510000001</c:v>
                </c:pt>
                <c:pt idx="310">
                  <c:v>18.28206694</c:v>
                </c:pt>
                <c:pt idx="311">
                  <c:v>18.37669065</c:v>
                </c:pt>
                <c:pt idx="312">
                  <c:v>18.471743050000001</c:v>
                </c:pt>
                <c:pt idx="313">
                  <c:v>18.567227580000001</c:v>
                </c:pt>
                <c:pt idx="314">
                  <c:v>18.663147729999999</c:v>
                </c:pt>
                <c:pt idx="315">
                  <c:v>18.759506999999999</c:v>
                </c:pt>
                <c:pt idx="316">
                  <c:v>18.856308940000002</c:v>
                </c:pt>
                <c:pt idx="317">
                  <c:v>18.953557140000001</c:v>
                </c:pt>
                <c:pt idx="318">
                  <c:v>19.051255210000001</c:v>
                </c:pt>
                <c:pt idx="319">
                  <c:v>19.149406800000001</c:v>
                </c:pt>
                <c:pt idx="320">
                  <c:v>19.248015599999999</c:v>
                </c:pt>
                <c:pt idx="321">
                  <c:v>19.34708535</c:v>
                </c:pt>
                <c:pt idx="322">
                  <c:v>19.44661979</c:v>
                </c:pt>
                <c:pt idx="323">
                  <c:v>19.546622729999999</c:v>
                </c:pt>
                <c:pt idx="324">
                  <c:v>19.647098</c:v>
                </c:pt>
                <c:pt idx="325">
                  <c:v>19.74804949</c:v>
                </c:pt>
                <c:pt idx="326">
                  <c:v>19.849481099999998</c:v>
                </c:pt>
                <c:pt idx="327">
                  <c:v>19.95139678</c:v>
                </c:pt>
                <c:pt idx="328">
                  <c:v>20.05380053</c:v>
                </c:pt>
                <c:pt idx="329">
                  <c:v>20.15669638</c:v>
                </c:pt>
                <c:pt idx="330">
                  <c:v>20.26008839</c:v>
                </c:pt>
                <c:pt idx="331">
                  <c:v>20.363980680000001</c:v>
                </c:pt>
                <c:pt idx="332">
                  <c:v>20.46837743</c:v>
                </c:pt>
                <c:pt idx="333">
                  <c:v>20.57328278</c:v>
                </c:pt>
                <c:pt idx="334">
                  <c:v>20.678700979999999</c:v>
                </c:pt>
                <c:pt idx="335">
                  <c:v>20.784636320000001</c:v>
                </c:pt>
                <c:pt idx="336">
                  <c:v>20.89109311</c:v>
                </c:pt>
                <c:pt idx="337">
                  <c:v>20.998075719999999</c:v>
                </c:pt>
                <c:pt idx="338">
                  <c:v>21.105588560000001</c:v>
                </c:pt>
                <c:pt idx="339">
                  <c:v>21.21363607</c:v>
                </c:pt>
                <c:pt idx="340">
                  <c:v>21.322222750000002</c:v>
                </c:pt>
                <c:pt idx="341">
                  <c:v>21.431353139999999</c:v>
                </c:pt>
                <c:pt idx="342">
                  <c:v>21.541031820000001</c:v>
                </c:pt>
                <c:pt idx="343">
                  <c:v>21.65126343</c:v>
                </c:pt>
                <c:pt idx="344">
                  <c:v>21.762052650000001</c:v>
                </c:pt>
                <c:pt idx="345">
                  <c:v>21.873404189999999</c:v>
                </c:pt>
                <c:pt idx="346">
                  <c:v>21.985322830000001</c:v>
                </c:pt>
                <c:pt idx="347">
                  <c:v>22.097813389999999</c:v>
                </c:pt>
                <c:pt idx="348">
                  <c:v>22.21088073</c:v>
                </c:pt>
                <c:pt idx="349">
                  <c:v>22.324529770000002</c:v>
                </c:pt>
                <c:pt idx="350">
                  <c:v>22.43876547</c:v>
                </c:pt>
                <c:pt idx="351">
                  <c:v>22.553592859999998</c:v>
                </c:pt>
                <c:pt idx="352">
                  <c:v>22.669016989999999</c:v>
                </c:pt>
                <c:pt idx="353">
                  <c:v>22.78504298</c:v>
                </c:pt>
                <c:pt idx="354">
                  <c:v>22.901676009999999</c:v>
                </c:pt>
                <c:pt idx="355">
                  <c:v>23.01892127</c:v>
                </c:pt>
                <c:pt idx="356">
                  <c:v>23.13678406</c:v>
                </c:pt>
                <c:pt idx="357">
                  <c:v>23.255269680000001</c:v>
                </c:pt>
                <c:pt idx="358">
                  <c:v>23.374383519999999</c:v>
                </c:pt>
                <c:pt idx="359">
                  <c:v>23.49413101</c:v>
                </c:pt>
                <c:pt idx="360">
                  <c:v>23.614517639999999</c:v>
                </c:pt>
                <c:pt idx="361">
                  <c:v>23.73554893</c:v>
                </c:pt>
                <c:pt idx="362">
                  <c:v>23.8572305</c:v>
                </c:pt>
                <c:pt idx="363">
                  <c:v>23.979567979999999</c:v>
                </c:pt>
                <c:pt idx="364">
                  <c:v>24.10256708</c:v>
                </c:pt>
                <c:pt idx="365">
                  <c:v>24.226233579999999</c:v>
                </c:pt>
                <c:pt idx="366">
                  <c:v>24.350573279999999</c:v>
                </c:pt>
                <c:pt idx="367">
                  <c:v>24.475592079999998</c:v>
                </c:pt>
                <c:pt idx="368">
                  <c:v>24.6012959</c:v>
                </c:pt>
                <c:pt idx="369">
                  <c:v>24.727690750000001</c:v>
                </c:pt>
                <c:pt idx="370">
                  <c:v>24.85478269</c:v>
                </c:pt>
                <c:pt idx="371">
                  <c:v>24.982577819999999</c:v>
                </c:pt>
                <c:pt idx="372">
                  <c:v>25.111082320000001</c:v>
                </c:pt>
                <c:pt idx="373">
                  <c:v>25.240302450000001</c:v>
                </c:pt>
                <c:pt idx="374">
                  <c:v>25.37024448</c:v>
                </c:pt>
                <c:pt idx="375">
                  <c:v>25.5009148</c:v>
                </c:pt>
                <c:pt idx="376">
                  <c:v>25.632319809999998</c:v>
                </c:pt>
                <c:pt idx="377">
                  <c:v>25.76446602</c:v>
                </c:pt>
                <c:pt idx="378">
                  <c:v>25.897359980000001</c:v>
                </c:pt>
                <c:pt idx="379">
                  <c:v>26.031008289999999</c:v>
                </c:pt>
                <c:pt idx="380">
                  <c:v>26.165417649999998</c:v>
                </c:pt>
                <c:pt idx="381">
                  <c:v>26.300594799999999</c:v>
                </c:pt>
                <c:pt idx="382">
                  <c:v>26.43654656</c:v>
                </c:pt>
                <c:pt idx="383">
                  <c:v>26.573279800000002</c:v>
                </c:pt>
                <c:pt idx="384">
                  <c:v>26.71080147</c:v>
                </c:pt>
                <c:pt idx="385">
                  <c:v>26.84911859</c:v>
                </c:pt>
                <c:pt idx="386">
                  <c:v>26.988238240000001</c:v>
                </c:pt>
                <c:pt idx="387">
                  <c:v>27.12816758</c:v>
                </c:pt>
                <c:pt idx="388">
                  <c:v>27.268913810000001</c:v>
                </c:pt>
                <c:pt idx="389">
                  <c:v>27.410484239999999</c:v>
                </c:pt>
                <c:pt idx="390">
                  <c:v>27.552886220000001</c:v>
                </c:pt>
                <c:pt idx="391">
                  <c:v>27.696127180000001</c:v>
                </c:pt>
                <c:pt idx="392">
                  <c:v>27.840214629999998</c:v>
                </c:pt>
                <c:pt idx="393">
                  <c:v>27.985156150000002</c:v>
                </c:pt>
                <c:pt idx="394">
                  <c:v>28.130959369999999</c:v>
                </c:pt>
                <c:pt idx="395">
                  <c:v>28.277632010000001</c:v>
                </c:pt>
                <c:pt idx="396">
                  <c:v>28.425181869999999</c:v>
                </c:pt>
                <c:pt idx="397">
                  <c:v>28.573616820000002</c:v>
                </c:pt>
                <c:pt idx="398">
                  <c:v>28.722944779999999</c:v>
                </c:pt>
                <c:pt idx="399">
                  <c:v>28.873173779999998</c:v>
                </c:pt>
                <c:pt idx="400">
                  <c:v>29.024311900000001</c:v>
                </c:pt>
                <c:pt idx="401">
                  <c:v>29.17636731</c:v>
                </c:pt>
                <c:pt idx="402">
                  <c:v>29.329348249999999</c:v>
                </c:pt>
                <c:pt idx="403">
                  <c:v>29.483263019999999</c:v>
                </c:pt>
                <c:pt idx="404">
                  <c:v>29.63812003</c:v>
                </c:pt>
                <c:pt idx="405">
                  <c:v>29.79392773</c:v>
                </c:pt>
                <c:pt idx="406">
                  <c:v>29.950694680000002</c:v>
                </c:pt>
                <c:pt idx="407">
                  <c:v>30.108429489999999</c:v>
                </c:pt>
                <c:pt idx="408">
                  <c:v>30.267140879999999</c:v>
                </c:pt>
                <c:pt idx="409">
                  <c:v>30.426837599999999</c:v>
                </c:pt>
                <c:pt idx="410">
                  <c:v>30.58752853</c:v>
                </c:pt>
                <c:pt idx="411">
                  <c:v>30.7492226</c:v>
                </c:pt>
                <c:pt idx="412">
                  <c:v>30.911928809999999</c:v>
                </c:pt>
                <c:pt idx="413">
                  <c:v>31.07565627</c:v>
                </c:pt>
                <c:pt idx="414">
                  <c:v>31.240414139999999</c:v>
                </c:pt>
                <c:pt idx="415">
                  <c:v>31.406211679999998</c:v>
                </c:pt>
                <c:pt idx="416">
                  <c:v>31.573058209999999</c:v>
                </c:pt>
                <c:pt idx="417">
                  <c:v>31.740963140000002</c:v>
                </c:pt>
                <c:pt idx="418">
                  <c:v>31.90993598</c:v>
                </c:pt>
                <c:pt idx="419">
                  <c:v>32.079986269999999</c:v>
                </c:pt>
                <c:pt idx="420">
                  <c:v>32.25112369</c:v>
                </c:pt>
                <c:pt idx="421">
                  <c:v>32.423357940000002</c:v>
                </c:pt>
                <c:pt idx="422">
                  <c:v>32.596698850000003</c:v>
                </c:pt>
                <c:pt idx="423">
                  <c:v>32.771156300000001</c:v>
                </c:pt>
                <c:pt idx="424">
                  <c:v>32.946740249999998</c:v>
                </c:pt>
                <c:pt idx="425">
                  <c:v>33.12346076</c:v>
                </c:pt>
                <c:pt idx="426">
                  <c:v>33.301328009999999</c:v>
                </c:pt>
                <c:pt idx="427">
                  <c:v>33.480352089999997</c:v>
                </c:pt>
                <c:pt idx="428">
                  <c:v>33.660543349999998</c:v>
                </c:pt>
                <c:pt idx="429">
                  <c:v>33.841912139999998</c:v>
                </c:pt>
                <c:pt idx="430">
                  <c:v>34.024468900000002</c:v>
                </c:pt>
                <c:pt idx="431">
                  <c:v>34.208224170000001</c:v>
                </c:pt>
                <c:pt idx="432">
                  <c:v>34.393188520000002</c:v>
                </c:pt>
                <c:pt idx="433">
                  <c:v>34.579372640000003</c:v>
                </c:pt>
                <c:pt idx="434">
                  <c:v>34.766787280000003</c:v>
                </c:pt>
                <c:pt idx="435">
                  <c:v>34.955443250000002</c:v>
                </c:pt>
                <c:pt idx="436">
                  <c:v>35.145351460000001</c:v>
                </c:pt>
                <c:pt idx="437">
                  <c:v>35.336522889999998</c:v>
                </c:pt>
                <c:pt idx="438">
                  <c:v>35.528968570000004</c:v>
                </c:pt>
                <c:pt idx="439">
                  <c:v>35.722699640000002</c:v>
                </c:pt>
                <c:pt idx="440">
                  <c:v>35.917727280000001</c:v>
                </c:pt>
                <c:pt idx="441">
                  <c:v>36.114062760000003</c:v>
                </c:pt>
                <c:pt idx="442">
                  <c:v>36.31171741</c:v>
                </c:pt>
                <c:pt idx="443">
                  <c:v>36.510702629999997</c:v>
                </c:pt>
                <c:pt idx="444">
                  <c:v>36.7110299</c:v>
                </c:pt>
                <c:pt idx="445">
                  <c:v>36.912710730000001</c:v>
                </c:pt>
                <c:pt idx="446">
                  <c:v>37.115756750000003</c:v>
                </c:pt>
                <c:pt idx="447">
                  <c:v>37.320179600000003</c:v>
                </c:pt>
                <c:pt idx="448">
                  <c:v>37.525991019999999</c:v>
                </c:pt>
                <c:pt idx="449">
                  <c:v>37.73320279</c:v>
                </c:pt>
                <c:pt idx="450">
                  <c:v>37.941826759999998</c:v>
                </c:pt>
                <c:pt idx="451">
                  <c:v>38.151874829999997</c:v>
                </c:pt>
                <c:pt idx="452">
                  <c:v>38.363358939999998</c:v>
                </c:pt>
                <c:pt idx="453">
                  <c:v>38.576291130000001</c:v>
                </c:pt>
                <c:pt idx="454">
                  <c:v>38.790683430000001</c:v>
                </c:pt>
                <c:pt idx="455">
                  <c:v>39.00654797</c:v>
                </c:pt>
                <c:pt idx="456">
                  <c:v>39.223896889999999</c:v>
                </c:pt>
                <c:pt idx="457">
                  <c:v>39.442742410000001</c:v>
                </c:pt>
                <c:pt idx="458">
                  <c:v>39.663096750000001</c:v>
                </c:pt>
                <c:pt idx="459">
                  <c:v>39.8849722</c:v>
                </c:pt>
                <c:pt idx="460">
                  <c:v>40.10838107</c:v>
                </c:pt>
                <c:pt idx="461">
                  <c:v>40.33333571</c:v>
                </c:pt>
                <c:pt idx="462">
                  <c:v>40.559848510000002</c:v>
                </c:pt>
                <c:pt idx="463">
                  <c:v>40.78793186</c:v>
                </c:pt>
                <c:pt idx="464">
                  <c:v>41.017598200000002</c:v>
                </c:pt>
                <c:pt idx="465">
                  <c:v>41.248859969999998</c:v>
                </c:pt>
                <c:pt idx="466">
                  <c:v>41.481729639999998</c:v>
                </c:pt>
                <c:pt idx="467">
                  <c:v>41.716219700000003</c:v>
                </c:pt>
                <c:pt idx="468">
                  <c:v>41.952342620000003</c:v>
                </c:pt>
                <c:pt idx="469">
                  <c:v>42.190110900000001</c:v>
                </c:pt>
                <c:pt idx="470">
                  <c:v>42.42953704</c:v>
                </c:pt>
                <c:pt idx="471">
                  <c:v>42.670633530000003</c:v>
                </c:pt>
                <c:pt idx="472">
                  <c:v>42.913412839999999</c:v>
                </c:pt>
                <c:pt idx="473">
                  <c:v>43.157887440000003</c:v>
                </c:pt>
                <c:pt idx="474">
                  <c:v>43.404069790000001</c:v>
                </c:pt>
                <c:pt idx="475">
                  <c:v>43.651972309999998</c:v>
                </c:pt>
                <c:pt idx="476">
                  <c:v>43.901607409999997</c:v>
                </c:pt>
                <c:pt idx="477">
                  <c:v>44.152987449999998</c:v>
                </c:pt>
                <c:pt idx="478">
                  <c:v>44.406124749999996</c:v>
                </c:pt>
                <c:pt idx="479">
                  <c:v>44.661031610000002</c:v>
                </c:pt>
                <c:pt idx="480">
                  <c:v>44.917720240000001</c:v>
                </c:pt>
                <c:pt idx="481">
                  <c:v>45.176202840000002</c:v>
                </c:pt>
                <c:pt idx="482">
                  <c:v>45.436491500000002</c:v>
                </c:pt>
                <c:pt idx="483">
                  <c:v>45.698598269999998</c:v>
                </c:pt>
                <c:pt idx="484">
                  <c:v>45.962535109999997</c:v>
                </c:pt>
                <c:pt idx="485">
                  <c:v>46.228313909999997</c:v>
                </c:pt>
                <c:pt idx="486">
                  <c:v>46.495946439999997</c:v>
                </c:pt>
                <c:pt idx="487">
                  <c:v>46.765444410000001</c:v>
                </c:pt>
                <c:pt idx="488">
                  <c:v>47.036819399999999</c:v>
                </c:pt>
                <c:pt idx="489">
                  <c:v>47.310082870000002</c:v>
                </c:pt>
                <c:pt idx="490">
                  <c:v>47.585246169999998</c:v>
                </c:pt>
                <c:pt idx="491">
                  <c:v>47.862320519999997</c:v>
                </c:pt>
                <c:pt idx="492">
                  <c:v>48.141317000000001</c:v>
                </c:pt>
                <c:pt idx="493">
                  <c:v>48.422246540000003</c:v>
                </c:pt>
                <c:pt idx="494">
                  <c:v>48.705119910000001</c:v>
                </c:pt>
                <c:pt idx="495">
                  <c:v>48.989947710000003</c:v>
                </c:pt>
                <c:pt idx="496">
                  <c:v>49.27674038</c:v>
                </c:pt>
                <c:pt idx="497">
                  <c:v>49.56550816</c:v>
                </c:pt>
                <c:pt idx="498">
                  <c:v>49.856261099999998</c:v>
                </c:pt>
                <c:pt idx="499">
                  <c:v>50.149009040000003</c:v>
                </c:pt>
                <c:pt idx="500">
                  <c:v>50.443761610000003</c:v>
                </c:pt>
                <c:pt idx="501">
                  <c:v>50.740528210000001</c:v>
                </c:pt>
                <c:pt idx="502">
                  <c:v>51.039318010000002</c:v>
                </c:pt>
                <c:pt idx="503">
                  <c:v>51.340139899999997</c:v>
                </c:pt>
                <c:pt idx="504">
                  <c:v>51.643002559999999</c:v>
                </c:pt>
                <c:pt idx="505">
                  <c:v>51.947914359999999</c:v>
                </c:pt>
                <c:pt idx="506">
                  <c:v>52.254883399999997</c:v>
                </c:pt>
                <c:pt idx="507">
                  <c:v>52.563917480000001</c:v>
                </c:pt>
                <c:pt idx="508">
                  <c:v>52.875024089999997</c:v>
                </c:pt>
                <c:pt idx="509">
                  <c:v>53.188210419999997</c:v>
                </c:pt>
                <c:pt idx="510">
                  <c:v>53.503483289999998</c:v>
                </c:pt>
                <c:pt idx="511">
                  <c:v>53.820849209999999</c:v>
                </c:pt>
                <c:pt idx="512">
                  <c:v>54.140314320000002</c:v>
                </c:pt>
                <c:pt idx="513">
                  <c:v>54.46188437</c:v>
                </c:pt>
                <c:pt idx="514">
                  <c:v>54.785564749999999</c:v>
                </c:pt>
                <c:pt idx="515">
                  <c:v>55.111360429999998</c:v>
                </c:pt>
                <c:pt idx="516">
                  <c:v>55.439275989999999</c:v>
                </c:pt>
                <c:pt idx="517">
                  <c:v>55.769315570000003</c:v>
                </c:pt>
                <c:pt idx="518">
                  <c:v>56.101482869999998</c:v>
                </c:pt>
                <c:pt idx="519">
                  <c:v>56.435781140000003</c:v>
                </c:pt>
                <c:pt idx="520">
                  <c:v>56.772213239999999</c:v>
                </c:pt>
                <c:pt idx="521">
                  <c:v>57.110781289999998</c:v>
                </c:pt>
                <c:pt idx="522">
                  <c:v>57.45148717</c:v>
                </c:pt>
                <c:pt idx="523">
                  <c:v>57.794332179999998</c:v>
                </c:pt>
                <c:pt idx="524">
                  <c:v>58.139317069999997</c:v>
                </c:pt>
                <c:pt idx="525">
                  <c:v>58.486442070000003</c:v>
                </c:pt>
                <c:pt idx="526">
                  <c:v>58.835706829999999</c:v>
                </c:pt>
                <c:pt idx="527">
                  <c:v>59.187110449999999</c:v>
                </c:pt>
                <c:pt idx="528">
                  <c:v>59.540651439999998</c:v>
                </c:pt>
                <c:pt idx="529">
                  <c:v>59.896327710000001</c:v>
                </c:pt>
                <c:pt idx="530">
                  <c:v>60.254136559999999</c:v>
                </c:pt>
                <c:pt idx="531">
                  <c:v>60.61407466</c:v>
                </c:pt>
                <c:pt idx="532">
                  <c:v>60.976138030000001</c:v>
                </c:pt>
                <c:pt idx="533">
                  <c:v>61.340322049999997</c:v>
                </c:pt>
                <c:pt idx="534">
                  <c:v>61.706621419999998</c:v>
                </c:pt>
                <c:pt idx="535">
                  <c:v>62.075030159999997</c:v>
                </c:pt>
                <c:pt idx="536">
                  <c:v>62.445541579999997</c:v>
                </c:pt>
                <c:pt idx="537">
                  <c:v>62.818148299999997</c:v>
                </c:pt>
                <c:pt idx="538">
                  <c:v>63.192842210000002</c:v>
                </c:pt>
                <c:pt idx="539">
                  <c:v>63.569614459999997</c:v>
                </c:pt>
                <c:pt idx="540">
                  <c:v>63.948455439999996</c:v>
                </c:pt>
                <c:pt idx="541">
                  <c:v>64.329354809999998</c:v>
                </c:pt>
                <c:pt idx="542">
                  <c:v>64.712301420000003</c:v>
                </c:pt>
                <c:pt idx="543">
                  <c:v>65.097283360000006</c:v>
                </c:pt>
                <c:pt idx="544">
                  <c:v>65.48428792</c:v>
                </c:pt>
                <c:pt idx="545">
                  <c:v>65.873301589999997</c:v>
                </c:pt>
                <c:pt idx="546">
                  <c:v>66.264310019999996</c:v>
                </c:pt>
                <c:pt idx="547">
                  <c:v>66.657298080000004</c:v>
                </c:pt>
                <c:pt idx="548">
                  <c:v>67.052249759999995</c:v>
                </c:pt>
                <c:pt idx="549">
                  <c:v>67.449148230000006</c:v>
                </c:pt>
                <c:pt idx="550">
                  <c:v>67.847975829999996</c:v>
                </c:pt>
                <c:pt idx="551">
                  <c:v>68.248713989999999</c:v>
                </c:pt>
                <c:pt idx="552">
                  <c:v>68.651343339999997</c:v>
                </c:pt>
                <c:pt idx="553">
                  <c:v>69.055843589999995</c:v>
                </c:pt>
                <c:pt idx="554">
                  <c:v>69.462193619999994</c:v>
                </c:pt>
                <c:pt idx="555">
                  <c:v>69.870371390000003</c:v>
                </c:pt>
                <c:pt idx="556">
                  <c:v>70.280354020000004</c:v>
                </c:pt>
                <c:pt idx="557">
                  <c:v>70.692117730000007</c:v>
                </c:pt>
                <c:pt idx="558">
                  <c:v>71.105637830000006</c:v>
                </c:pt>
                <c:pt idx="559">
                  <c:v>71.520888799999994</c:v>
                </c:pt>
                <c:pt idx="560">
                  <c:v>71.937844190000007</c:v>
                </c:pt>
                <c:pt idx="561">
                  <c:v>72.35647668</c:v>
                </c:pt>
                <c:pt idx="562">
                  <c:v>72.776758079999993</c:v>
                </c:pt>
                <c:pt idx="563">
                  <c:v>73.198659309999996</c:v>
                </c:pt>
                <c:pt idx="564">
                  <c:v>73.622150419999997</c:v>
                </c:pt>
                <c:pt idx="565">
                  <c:v>74.047200579999995</c:v>
                </c:pt>
                <c:pt idx="566">
                  <c:v>74.473778120000006</c:v>
                </c:pt>
                <c:pt idx="567">
                  <c:v>74.901850499999995</c:v>
                </c:pt>
                <c:pt idx="568">
                  <c:v>75.331384319999998</c:v>
                </c:pt>
                <c:pt idx="569">
                  <c:v>75.762345370000006</c:v>
                </c:pt>
                <c:pt idx="570">
                  <c:v>76.194698599999995</c:v>
                </c:pt>
                <c:pt idx="571">
                  <c:v>76.628408129999997</c:v>
                </c:pt>
                <c:pt idx="572">
                  <c:v>77.063437289999996</c:v>
                </c:pt>
                <c:pt idx="573">
                  <c:v>77.499748629999999</c:v>
                </c:pt>
                <c:pt idx="574">
                  <c:v>77.937303900000003</c:v>
                </c:pt>
                <c:pt idx="575">
                  <c:v>78.376064110000002</c:v>
                </c:pt>
                <c:pt idx="576">
                  <c:v>78.815989509999994</c:v>
                </c:pt>
                <c:pt idx="577">
                  <c:v>79.257039629999994</c:v>
                </c:pt>
                <c:pt idx="578">
                  <c:v>79.699173299999998</c:v>
                </c:pt>
                <c:pt idx="579">
                  <c:v>80.142348650000002</c:v>
                </c:pt>
                <c:pt idx="580">
                  <c:v>80.586523139999997</c:v>
                </c:pt>
                <c:pt idx="581">
                  <c:v>81.031653590000005</c:v>
                </c:pt>
                <c:pt idx="582">
                  <c:v>81.477696179999995</c:v>
                </c:pt>
                <c:pt idx="583">
                  <c:v>81.924606490000002</c:v>
                </c:pt>
                <c:pt idx="584">
                  <c:v>82.372339499999995</c:v>
                </c:pt>
                <c:pt idx="585">
                  <c:v>82.820849640000006</c:v>
                </c:pt>
                <c:pt idx="586">
                  <c:v>83.270090780000004</c:v>
                </c:pt>
                <c:pt idx="587">
                  <c:v>83.72001625</c:v>
                </c:pt>
                <c:pt idx="588">
                  <c:v>84.170578849999998</c:v>
                </c:pt>
                <c:pt idx="589">
                  <c:v>84.621730850000006</c:v>
                </c:pt>
                <c:pt idx="590">
                  <c:v>85.073424000000003</c:v>
                </c:pt>
                <c:pt idx="591">
                  <c:v>85.525609419999995</c:v>
                </c:pt>
                <c:pt idx="592">
                  <c:v>85.978237579999998</c:v>
                </c:pt>
                <c:pt idx="593">
                  <c:v>86.431258049999997</c:v>
                </c:pt>
                <c:pt idx="594">
                  <c:v>86.884619169999993</c:v>
                </c:pt>
                <c:pt idx="595">
                  <c:v>87.338267200000004</c:v>
                </c:pt>
                <c:pt idx="596">
                  <c:v>87.792144530000002</c:v>
                </c:pt>
                <c:pt idx="597">
                  <c:v>88.246184850000006</c:v>
                </c:pt>
                <c:pt idx="598">
                  <c:v>88.700298470000007</c:v>
                </c:pt>
                <c:pt idx="599">
                  <c:v>89.154309729999994</c:v>
                </c:pt>
                <c:pt idx="600">
                  <c:v>89.607460660000001</c:v>
                </c:pt>
                <c:pt idx="601">
                  <c:v>90.077739829999999</c:v>
                </c:pt>
                <c:pt idx="602">
                  <c:v>90.520589610000002</c:v>
                </c:pt>
                <c:pt idx="603">
                  <c:v>90.974047330000005</c:v>
                </c:pt>
                <c:pt idx="604">
                  <c:v>91.427899539999999</c:v>
                </c:pt>
                <c:pt idx="605">
                  <c:v>91.881703779999995</c:v>
                </c:pt>
                <c:pt idx="606">
                  <c:v>92.335322959999999</c:v>
                </c:pt>
                <c:pt idx="607">
                  <c:v>92.788677089999993</c:v>
                </c:pt>
                <c:pt idx="608">
                  <c:v>93.241703459999997</c:v>
                </c:pt>
                <c:pt idx="609">
                  <c:v>93.694346229999994</c:v>
                </c:pt>
                <c:pt idx="610">
                  <c:v>94.146552799999995</c:v>
                </c:pt>
                <c:pt idx="611">
                  <c:v>94.598272379999997</c:v>
                </c:pt>
                <c:pt idx="612">
                  <c:v>95.049455370000004</c:v>
                </c:pt>
                <c:pt idx="613">
                  <c:v>95.500053030000004</c:v>
                </c:pt>
                <c:pt idx="614">
                  <c:v>95.950017430000003</c:v>
                </c:pt>
                <c:pt idx="615">
                  <c:v>96.399300879999998</c:v>
                </c:pt>
                <c:pt idx="616">
                  <c:v>96.847856680000007</c:v>
                </c:pt>
                <c:pt idx="617">
                  <c:v>97.295638569999994</c:v>
                </c:pt>
                <c:pt idx="618">
                  <c:v>97.742600850000002</c:v>
                </c:pt>
                <c:pt idx="619">
                  <c:v>98.188698419999994</c:v>
                </c:pt>
                <c:pt idx="620">
                  <c:v>98.633886790000005</c:v>
                </c:pt>
                <c:pt idx="621">
                  <c:v>99.078122059999998</c:v>
                </c:pt>
                <c:pt idx="622">
                  <c:v>99.521360979999997</c:v>
                </c:pt>
                <c:pt idx="623">
                  <c:v>99.963560959999995</c:v>
                </c:pt>
                <c:pt idx="624">
                  <c:v>100.40468009999999</c:v>
                </c:pt>
                <c:pt idx="625">
                  <c:v>100.8446771</c:v>
                </c:pt>
                <c:pt idx="626">
                  <c:v>101.28351139999999</c:v>
                </c:pt>
                <c:pt idx="627">
                  <c:v>101.72114329999999</c:v>
                </c:pt>
                <c:pt idx="628">
                  <c:v>102.1575338</c:v>
                </c:pt>
                <c:pt idx="629">
                  <c:v>102.5926444</c:v>
                </c:pt>
                <c:pt idx="630">
                  <c:v>103.0264377</c:v>
                </c:pt>
                <c:pt idx="631">
                  <c:v>103.458877</c:v>
                </c:pt>
                <c:pt idx="632">
                  <c:v>103.88992639999999</c:v>
                </c:pt>
                <c:pt idx="633">
                  <c:v>104.3195506</c:v>
                </c:pt>
                <c:pt idx="634">
                  <c:v>104.74771560000001</c:v>
                </c:pt>
                <c:pt idx="635">
                  <c:v>105.1743877</c:v>
                </c:pt>
                <c:pt idx="636">
                  <c:v>105.5995344</c:v>
                </c:pt>
                <c:pt idx="637">
                  <c:v>106.023124</c:v>
                </c:pt>
                <c:pt idx="638">
                  <c:v>106.4451256</c:v>
                </c:pt>
                <c:pt idx="639">
                  <c:v>106.8655091</c:v>
                </c:pt>
                <c:pt idx="640">
                  <c:v>107.2842455</c:v>
                </c:pt>
                <c:pt idx="641">
                  <c:v>107.7013065</c:v>
                </c:pt>
                <c:pt idx="642">
                  <c:v>108.11666459999999</c:v>
                </c:pt>
                <c:pt idx="643">
                  <c:v>108.5302935</c:v>
                </c:pt>
                <c:pt idx="644">
                  <c:v>108.9421675</c:v>
                </c:pt>
                <c:pt idx="645">
                  <c:v>109.35226179999999</c:v>
                </c:pt>
                <c:pt idx="646">
                  <c:v>109.76055270000001</c:v>
                </c:pt>
                <c:pt idx="647">
                  <c:v>110.1670171</c:v>
                </c:pt>
                <c:pt idx="648">
                  <c:v>110.57163300000001</c:v>
                </c:pt>
                <c:pt idx="649">
                  <c:v>110.9743793</c:v>
                </c:pt>
                <c:pt idx="650">
                  <c:v>111.3752355</c:v>
                </c:pt>
                <c:pt idx="651">
                  <c:v>111.7741822</c:v>
                </c:pt>
                <c:pt idx="652">
                  <c:v>112.17120079999999</c:v>
                </c:pt>
                <c:pt idx="653">
                  <c:v>112.5662736</c:v>
                </c:pt>
                <c:pt idx="654">
                  <c:v>112.9593837</c:v>
                </c:pt>
                <c:pt idx="655">
                  <c:v>113.350515</c:v>
                </c:pt>
                <c:pt idx="656">
                  <c:v>113.7396524</c:v>
                </c:pt>
                <c:pt idx="657">
                  <c:v>114.1267814</c:v>
                </c:pt>
                <c:pt idx="658">
                  <c:v>114.5118885</c:v>
                </c:pt>
                <c:pt idx="659">
                  <c:v>114.8949609</c:v>
                </c:pt>
                <c:pt idx="660">
                  <c:v>115.2759867</c:v>
                </c:pt>
                <c:pt idx="661">
                  <c:v>115.6549546</c:v>
                </c:pt>
                <c:pt idx="662">
                  <c:v>116.0318542</c:v>
                </c:pt>
                <c:pt idx="663">
                  <c:v>116.406676</c:v>
                </c:pt>
                <c:pt idx="664">
                  <c:v>116.7794109</c:v>
                </c:pt>
                <c:pt idx="665">
                  <c:v>117.1500509</c:v>
                </c:pt>
                <c:pt idx="666">
                  <c:v>117.51858850000001</c:v>
                </c:pt>
                <c:pt idx="667">
                  <c:v>117.8850169</c:v>
                </c:pt>
                <c:pt idx="668">
                  <c:v>118.2493302</c:v>
                </c:pt>
                <c:pt idx="669">
                  <c:v>118.61152300000001</c:v>
                </c:pt>
                <c:pt idx="670">
                  <c:v>118.9715906</c:v>
                </c:pt>
                <c:pt idx="671">
                  <c:v>119.32952899999999</c:v>
                </c:pt>
                <c:pt idx="672">
                  <c:v>119.6853349</c:v>
                </c:pt>
                <c:pt idx="673">
                  <c:v>120.0390055</c:v>
                </c:pt>
                <c:pt idx="674">
                  <c:v>120.3905386</c:v>
                </c:pt>
                <c:pt idx="675">
                  <c:v>120.7399327</c:v>
                </c:pt>
                <c:pt idx="676">
                  <c:v>121.087187</c:v>
                </c:pt>
                <c:pt idx="677">
                  <c:v>121.432301</c:v>
                </c:pt>
                <c:pt idx="678">
                  <c:v>121.77527480000001</c:v>
                </c:pt>
                <c:pt idx="679">
                  <c:v>122.11610930000001</c:v>
                </c:pt>
                <c:pt idx="680">
                  <c:v>122.45480569999999</c:v>
                </c:pt>
                <c:pt idx="681">
                  <c:v>122.7913657</c:v>
                </c:pt>
                <c:pt idx="682">
                  <c:v>123.1257916</c:v>
                </c:pt>
                <c:pt idx="683">
                  <c:v>123.4580861</c:v>
                </c:pt>
                <c:pt idx="684">
                  <c:v>123.7882525</c:v>
                </c:pt>
                <c:pt idx="685">
                  <c:v>124.1162945</c:v>
                </c:pt>
                <c:pt idx="686">
                  <c:v>124.442216</c:v>
                </c:pt>
                <c:pt idx="687">
                  <c:v>124.7660218</c:v>
                </c:pt>
                <c:pt idx="688">
                  <c:v>125.0877167</c:v>
                </c:pt>
                <c:pt idx="689">
                  <c:v>125.4073061</c:v>
                </c:pt>
                <c:pt idx="690">
                  <c:v>125.7247958</c:v>
                </c:pt>
                <c:pt idx="691">
                  <c:v>126.04019169999999</c:v>
                </c:pt>
                <c:pt idx="692">
                  <c:v>126.3535005</c:v>
                </c:pt>
                <c:pt idx="693">
                  <c:v>126.66472899999999</c:v>
                </c:pt>
                <c:pt idx="694">
                  <c:v>126.9738842</c:v>
                </c:pt>
                <c:pt idx="695">
                  <c:v>127.2809737</c:v>
                </c:pt>
                <c:pt idx="696">
                  <c:v>127.5860052</c:v>
                </c:pt>
                <c:pt idx="697">
                  <c:v>127.8889868</c:v>
                </c:pt>
                <c:pt idx="698">
                  <c:v>128.18992689999999</c:v>
                </c:pt>
                <c:pt idx="699">
                  <c:v>128.48883420000001</c:v>
                </c:pt>
                <c:pt idx="700">
                  <c:v>128.78571740000001</c:v>
                </c:pt>
                <c:pt idx="701">
                  <c:v>129.08058579999999</c:v>
                </c:pt>
                <c:pt idx="702">
                  <c:v>129.37344880000001</c:v>
                </c:pt>
                <c:pt idx="703">
                  <c:v>129.66431589999999</c:v>
                </c:pt>
                <c:pt idx="704">
                  <c:v>129.95319699999999</c:v>
                </c:pt>
                <c:pt idx="705">
                  <c:v>130.2401022</c:v>
                </c:pt>
                <c:pt idx="706">
                  <c:v>130.52504149999999</c:v>
                </c:pt>
                <c:pt idx="707">
                  <c:v>130.80802560000001</c:v>
                </c:pt>
                <c:pt idx="708">
                  <c:v>131.08906500000001</c:v>
                </c:pt>
                <c:pt idx="709">
                  <c:v>131.3681703</c:v>
                </c:pt>
                <c:pt idx="710">
                  <c:v>131.6453526</c:v>
                </c:pt>
                <c:pt idx="711">
                  <c:v>131.92062300000001</c:v>
                </c:pt>
                <c:pt idx="712">
                  <c:v>132.19399250000001</c:v>
                </c:pt>
                <c:pt idx="713">
                  <c:v>132.4654726</c:v>
                </c:pt>
                <c:pt idx="714">
                  <c:v>132.73507470000001</c:v>
                </c:pt>
                <c:pt idx="715">
                  <c:v>133.00281050000001</c:v>
                </c:pt>
                <c:pt idx="716">
                  <c:v>133.26869149999999</c:v>
                </c:pt>
                <c:pt idx="717">
                  <c:v>133.53272960000001</c:v>
                </c:pt>
                <c:pt idx="718">
                  <c:v>133.7949366</c:v>
                </c:pt>
                <c:pt idx="719">
                  <c:v>134.05532450000001</c:v>
                </c:pt>
                <c:pt idx="720">
                  <c:v>134.31390540000001</c:v>
                </c:pt>
                <c:pt idx="721">
                  <c:v>134.57069129999999</c:v>
                </c:pt>
                <c:pt idx="722">
                  <c:v>134.8256944</c:v>
                </c:pt>
                <c:pt idx="723">
                  <c:v>135.0789269</c:v>
                </c:pt>
                <c:pt idx="724">
                  <c:v>135.33040120000001</c:v>
                </c:pt>
                <c:pt idx="725">
                  <c:v>135.5801295</c:v>
                </c:pt>
                <c:pt idx="726">
                  <c:v>135.82812419999999</c:v>
                </c:pt>
                <c:pt idx="727">
                  <c:v>136.07439780000001</c:v>
                </c:pt>
                <c:pt idx="728">
                  <c:v>136.31896259999999</c:v>
                </c:pt>
                <c:pt idx="729">
                  <c:v>136.56183100000001</c:v>
                </c:pt>
                <c:pt idx="730">
                  <c:v>136.80301560000001</c:v>
                </c:pt>
                <c:pt idx="731">
                  <c:v>137.04252890000001</c:v>
                </c:pt>
                <c:pt idx="732">
                  <c:v>137.28038319999999</c:v>
                </c:pt>
                <c:pt idx="733">
                  <c:v>137.51659119999999</c:v>
                </c:pt>
                <c:pt idx="734">
                  <c:v>137.7511653</c:v>
                </c:pt>
                <c:pt idx="735">
                  <c:v>137.9841179</c:v>
                </c:pt>
                <c:pt idx="736">
                  <c:v>138.21546169999999</c:v>
                </c:pt>
                <c:pt idx="737">
                  <c:v>138.44520900000001</c:v>
                </c:pt>
                <c:pt idx="738">
                  <c:v>138.67337230000001</c:v>
                </c:pt>
                <c:pt idx="739">
                  <c:v>138.89996400000001</c:v>
                </c:pt>
                <c:pt idx="740">
                  <c:v>139.12499650000001</c:v>
                </c:pt>
                <c:pt idx="741">
                  <c:v>139.3484823</c:v>
                </c:pt>
                <c:pt idx="742">
                  <c:v>139.5704336</c:v>
                </c:pt>
                <c:pt idx="743">
                  <c:v>139.79086280000001</c:v>
                </c:pt>
                <c:pt idx="744">
                  <c:v>140.00978219999999</c:v>
                </c:pt>
                <c:pt idx="745">
                  <c:v>140.22720390000001</c:v>
                </c:pt>
                <c:pt idx="746">
                  <c:v>140.44314030000001</c:v>
                </c:pt>
                <c:pt idx="747">
                  <c:v>140.65760349999999</c:v>
                </c:pt>
                <c:pt idx="748">
                  <c:v>140.87060550000001</c:v>
                </c:pt>
                <c:pt idx="749">
                  <c:v>141.08215849999999</c:v>
                </c:pt>
                <c:pt idx="750">
                  <c:v>141.2922744</c:v>
                </c:pt>
                <c:pt idx="751">
                  <c:v>141.5009652</c:v>
                </c:pt>
                <c:pt idx="752">
                  <c:v>141.70824289999999</c:v>
                </c:pt>
                <c:pt idx="753">
                  <c:v>141.91411919999999</c:v>
                </c:pt>
                <c:pt idx="754">
                  <c:v>142.118606</c:v>
                </c:pt>
                <c:pt idx="755">
                  <c:v>142.32171500000001</c:v>
                </c:pt>
                <c:pt idx="756">
                  <c:v>142.52345790000001</c:v>
                </c:pt>
                <c:pt idx="757">
                  <c:v>142.7238462</c:v>
                </c:pt>
                <c:pt idx="758">
                  <c:v>142.92289149999999</c:v>
                </c:pt>
                <c:pt idx="759">
                  <c:v>143.1206052</c:v>
                </c:pt>
                <c:pt idx="760">
                  <c:v>143.31699889999999</c:v>
                </c:pt>
                <c:pt idx="761">
                  <c:v>143.5120838</c:v>
                </c:pt>
                <c:pt idx="762">
                  <c:v>143.7058711</c:v>
                </c:pt>
                <c:pt idx="763">
                  <c:v>143.89837220000001</c:v>
                </c:pt>
                <c:pt idx="764">
                  <c:v>144.08959809999999</c:v>
                </c:pt>
                <c:pt idx="765">
                  <c:v>144.27955979999999</c:v>
                </c:pt>
                <c:pt idx="766">
                  <c:v>144.46826830000001</c:v>
                </c:pt>
                <c:pt idx="767">
                  <c:v>144.65573470000001</c:v>
                </c:pt>
                <c:pt idx="768">
                  <c:v>144.8419695</c:v>
                </c:pt>
                <c:pt idx="769">
                  <c:v>145.02698380000001</c:v>
                </c:pt>
                <c:pt idx="770">
                  <c:v>145.21078800000001</c:v>
                </c:pt>
                <c:pt idx="771">
                  <c:v>145.39339279999999</c:v>
                </c:pt>
                <c:pt idx="772">
                  <c:v>145.5748088</c:v>
                </c:pt>
                <c:pt idx="773">
                  <c:v>145.7550464</c:v>
                </c:pt>
                <c:pt idx="774">
                  <c:v>145.93411589999999</c:v>
                </c:pt>
                <c:pt idx="775">
                  <c:v>146.1120276</c:v>
                </c:pt>
                <c:pt idx="776">
                  <c:v>146.28879180000001</c:v>
                </c:pt>
                <c:pt idx="777">
                  <c:v>146.46441859999999</c:v>
                </c:pt>
                <c:pt idx="778">
                  <c:v>146.63891799999999</c:v>
                </c:pt>
                <c:pt idx="779">
                  <c:v>146.81229999999999</c:v>
                </c:pt>
                <c:pt idx="780">
                  <c:v>146.98457450000001</c:v>
                </c:pt>
                <c:pt idx="781">
                  <c:v>147.15575129999999</c:v>
                </c:pt>
                <c:pt idx="782">
                  <c:v>147.32584019999999</c:v>
                </c:pt>
                <c:pt idx="783">
                  <c:v>147.49485079999999</c:v>
                </c:pt>
                <c:pt idx="784">
                  <c:v>147.66279270000001</c:v>
                </c:pt>
                <c:pt idx="785">
                  <c:v>147.82967529999999</c:v>
                </c:pt>
                <c:pt idx="786">
                  <c:v>147.9955081</c:v>
                </c:pt>
                <c:pt idx="787">
                  <c:v>148.16030050000001</c:v>
                </c:pt>
                <c:pt idx="788">
                  <c:v>148.32406159999999</c:v>
                </c:pt>
                <c:pt idx="789">
                  <c:v>148.4868007</c:v>
                </c:pt>
                <c:pt idx="790">
                  <c:v>148.64852690000001</c:v>
                </c:pt>
                <c:pt idx="791">
                  <c:v>148.80924909999999</c:v>
                </c:pt>
                <c:pt idx="792">
                  <c:v>148.9689764</c:v>
                </c:pt>
                <c:pt idx="793">
                  <c:v>149.12771749999999</c:v>
                </c:pt>
                <c:pt idx="794">
                  <c:v>149.28548129999999</c:v>
                </c:pt>
                <c:pt idx="795">
                  <c:v>149.4422764</c:v>
                </c:pt>
                <c:pt idx="796">
                  <c:v>149.59811160000001</c:v>
                </c:pt>
                <c:pt idx="797">
                  <c:v>149.75299530000001</c:v>
                </c:pt>
                <c:pt idx="798">
                  <c:v>149.906936</c:v>
                </c:pt>
                <c:pt idx="799">
                  <c:v>150.0599421</c:v>
                </c:pt>
                <c:pt idx="800">
                  <c:v>150.21202199999999</c:v>
                </c:pt>
                <c:pt idx="801">
                  <c:v>150.3631838</c:v>
                </c:pt>
                <c:pt idx="802">
                  <c:v>150.51343589999999</c:v>
                </c:pt>
                <c:pt idx="803">
                  <c:v>150.66278610000001</c:v>
                </c:pt>
                <c:pt idx="804">
                  <c:v>150.81124260000001</c:v>
                </c:pt>
                <c:pt idx="805">
                  <c:v>150.9588133</c:v>
                </c:pt>
                <c:pt idx="806">
                  <c:v>151.10550599999999</c:v>
                </c:pt>
                <c:pt idx="807">
                  <c:v>151.25132859999999</c:v>
                </c:pt>
                <c:pt idx="808">
                  <c:v>151.3962889</c:v>
                </c:pt>
                <c:pt idx="809">
                  <c:v>151.5403943</c:v>
                </c:pt>
                <c:pt idx="810">
                  <c:v>151.68365259999999</c:v>
                </c:pt>
                <c:pt idx="811">
                  <c:v>151.8260712</c:v>
                </c:pt>
                <c:pt idx="812">
                  <c:v>151.9676576</c:v>
                </c:pt>
                <c:pt idx="813">
                  <c:v>152.10841909999999</c:v>
                </c:pt>
                <c:pt idx="814">
                  <c:v>152.24836310000001</c:v>
                </c:pt>
                <c:pt idx="815">
                  <c:v>152.38749670000001</c:v>
                </c:pt>
                <c:pt idx="816">
                  <c:v>152.52582709999999</c:v>
                </c:pt>
                <c:pt idx="817">
                  <c:v>152.66336140000001</c:v>
                </c:pt>
                <c:pt idx="818">
                  <c:v>152.80010659999999</c:v>
                </c:pt>
                <c:pt idx="819">
                  <c:v>152.9360696</c:v>
                </c:pt>
                <c:pt idx="820">
                  <c:v>153.0712575</c:v>
                </c:pt>
                <c:pt idx="821">
                  <c:v>153.20567689999999</c:v>
                </c:pt>
                <c:pt idx="822">
                  <c:v>153.3393346</c:v>
                </c:pt>
                <c:pt idx="823">
                  <c:v>153.47223729999999</c:v>
                </c:pt>
                <c:pt idx="824">
                  <c:v>153.60439170000001</c:v>
                </c:pt>
                <c:pt idx="825">
                  <c:v>153.73580419999999</c:v>
                </c:pt>
                <c:pt idx="826">
                  <c:v>153.8664814</c:v>
                </c:pt>
                <c:pt idx="827">
                  <c:v>153.99642969999999</c:v>
                </c:pt>
                <c:pt idx="828">
                  <c:v>154.12565549999999</c:v>
                </c:pt>
                <c:pt idx="829">
                  <c:v>154.25416509999999</c:v>
                </c:pt>
                <c:pt idx="830">
                  <c:v>154.3819647</c:v>
                </c:pt>
                <c:pt idx="831">
                  <c:v>154.5090605</c:v>
                </c:pt>
                <c:pt idx="832">
                  <c:v>154.63545869999999</c:v>
                </c:pt>
                <c:pt idx="833">
                  <c:v>154.76116519999999</c:v>
                </c:pt>
                <c:pt idx="834">
                  <c:v>154.8861861</c:v>
                </c:pt>
                <c:pt idx="835">
                  <c:v>155.01052730000001</c:v>
                </c:pt>
                <c:pt idx="836">
                  <c:v>155.13419479999999</c:v>
                </c:pt>
                <c:pt idx="837">
                  <c:v>155.25719419999999</c:v>
                </c:pt>
                <c:pt idx="838">
                  <c:v>155.37953150000001</c:v>
                </c:pt>
                <c:pt idx="839">
                  <c:v>155.50121229999999</c:v>
                </c:pt>
                <c:pt idx="840">
                  <c:v>155.62224230000001</c:v>
                </c:pt>
                <c:pt idx="841">
                  <c:v>155.74262709999999</c:v>
                </c:pt>
                <c:pt idx="842">
                  <c:v>155.86237209999999</c:v>
                </c:pt>
                <c:pt idx="843">
                  <c:v>155.981483</c:v>
                </c:pt>
                <c:pt idx="844">
                  <c:v>156.09996509999999</c:v>
                </c:pt>
                <c:pt idx="845">
                  <c:v>156.21782379999999</c:v>
                </c:pt>
                <c:pt idx="846">
                  <c:v>156.33506439999999</c:v>
                </c:pt>
                <c:pt idx="847">
                  <c:v>156.45169229999999</c:v>
                </c:pt>
                <c:pt idx="848">
                  <c:v>156.56771259999999</c:v>
                </c:pt>
                <c:pt idx="849">
                  <c:v>156.6831306</c:v>
                </c:pt>
                <c:pt idx="850">
                  <c:v>156.7979512</c:v>
                </c:pt>
                <c:pt idx="851">
                  <c:v>156.9121797</c:v>
                </c:pt>
                <c:pt idx="852">
                  <c:v>157.02582090000001</c:v>
                </c:pt>
                <c:pt idx="853">
                  <c:v>157.13888</c:v>
                </c:pt>
                <c:pt idx="854">
                  <c:v>157.25136169999999</c:v>
                </c:pt>
                <c:pt idx="855">
                  <c:v>157.36327109999999</c:v>
                </c:pt>
                <c:pt idx="856">
                  <c:v>157.47461279999999</c:v>
                </c:pt>
                <c:pt idx="857">
                  <c:v>157.5853917</c:v>
                </c:pt>
                <c:pt idx="858">
                  <c:v>157.69561250000001</c:v>
                </c:pt>
                <c:pt idx="859">
                  <c:v>157.80527979999999</c:v>
                </c:pt>
                <c:pt idx="860">
                  <c:v>157.91439840000001</c:v>
                </c:pt>
                <c:pt idx="861">
                  <c:v>158.02297279999999</c:v>
                </c:pt>
                <c:pt idx="862">
                  <c:v>158.13100750000001</c:v>
                </c:pt>
                <c:pt idx="863">
                  <c:v>158.23850709999999</c:v>
                </c:pt>
                <c:pt idx="864">
                  <c:v>158.34547599999999</c:v>
                </c:pt>
                <c:pt idx="865">
                  <c:v>158.4519185</c:v>
                </c:pt>
                <c:pt idx="866">
                  <c:v>158.55783919999999</c:v>
                </c:pt>
                <c:pt idx="867">
                  <c:v>158.66324220000001</c:v>
                </c:pt>
                <c:pt idx="868">
                  <c:v>158.76813189999999</c:v>
                </c:pt>
                <c:pt idx="869">
                  <c:v>158.8725125</c:v>
                </c:pt>
                <c:pt idx="870">
                  <c:v>158.9763882</c:v>
                </c:pt>
                <c:pt idx="871">
                  <c:v>159.0797632</c:v>
                </c:pt>
                <c:pt idx="872">
                  <c:v>159.18264149999999</c:v>
                </c:pt>
                <c:pt idx="873">
                  <c:v>159.2850273</c:v>
                </c:pt>
                <c:pt idx="874">
                  <c:v>159.38692459999999</c:v>
                </c:pt>
                <c:pt idx="875">
                  <c:v>159.48833740000001</c:v>
                </c:pt>
                <c:pt idx="876">
                  <c:v>159.58926959999999</c:v>
                </c:pt>
                <c:pt idx="877">
                  <c:v>159.6897251</c:v>
                </c:pt>
                <c:pt idx="878">
                  <c:v>159.7897079</c:v>
                </c:pt>
                <c:pt idx="879">
                  <c:v>159.88922170000001</c:v>
                </c:pt>
                <c:pt idx="880">
                  <c:v>159.9882704</c:v>
                </c:pt>
                <c:pt idx="881">
                  <c:v>160.0868577</c:v>
                </c:pt>
                <c:pt idx="882">
                  <c:v>160.18498740000001</c:v>
                </c:pt>
                <c:pt idx="883">
                  <c:v>160.28266310000001</c:v>
                </c:pt>
                <c:pt idx="884">
                  <c:v>160.37988849999999</c:v>
                </c:pt>
                <c:pt idx="885">
                  <c:v>160.47666720000001</c:v>
                </c:pt>
                <c:pt idx="886">
                  <c:v>160.57300290000001</c:v>
                </c:pt>
                <c:pt idx="887">
                  <c:v>160.66889900000001</c:v>
                </c:pt>
                <c:pt idx="888">
                  <c:v>160.76435900000001</c:v>
                </c:pt>
                <c:pt idx="889">
                  <c:v>160.8593865</c:v>
                </c:pt>
                <c:pt idx="890">
                  <c:v>160.95398499999999</c:v>
                </c:pt>
                <c:pt idx="891">
                  <c:v>161.04815769999999</c:v>
                </c:pt>
                <c:pt idx="892">
                  <c:v>161.14190809999999</c:v>
                </c:pt>
                <c:pt idx="893">
                  <c:v>161.23523950000001</c:v>
                </c:pt>
                <c:pt idx="894">
                  <c:v>161.32815540000001</c:v>
                </c:pt>
                <c:pt idx="895">
                  <c:v>161.42065880000001</c:v>
                </c:pt>
                <c:pt idx="896">
                  <c:v>161.51275319999999</c:v>
                </c:pt>
                <c:pt idx="897">
                  <c:v>161.6044416</c:v>
                </c:pt>
                <c:pt idx="898">
                  <c:v>161.69572729999999</c:v>
                </c:pt>
                <c:pt idx="899">
                  <c:v>161.78661349999999</c:v>
                </c:pt>
                <c:pt idx="900">
                  <c:v>161.87710329999999</c:v>
                </c:pt>
                <c:pt idx="901">
                  <c:v>161.9671998</c:v>
                </c:pt>
                <c:pt idx="902">
                  <c:v>162.056906</c:v>
                </c:pt>
                <c:pt idx="903">
                  <c:v>162.14622499999999</c:v>
                </c:pt>
                <c:pt idx="904">
                  <c:v>162.23515979999999</c:v>
                </c:pt>
                <c:pt idx="905">
                  <c:v>162.3237134</c:v>
                </c:pt>
                <c:pt idx="906">
                  <c:v>162.41188869999999</c:v>
                </c:pt>
                <c:pt idx="907">
                  <c:v>162.49968870000001</c:v>
                </c:pt>
                <c:pt idx="908">
                  <c:v>162.5871162</c:v>
                </c:pt>
                <c:pt idx="909">
                  <c:v>162.67417409999999</c:v>
                </c:pt>
                <c:pt idx="910">
                  <c:v>162.7608654</c:v>
                </c:pt>
                <c:pt idx="911">
                  <c:v>162.84719269999999</c:v>
                </c:pt>
                <c:pt idx="912">
                  <c:v>162.9331588</c:v>
                </c:pt>
                <c:pt idx="913">
                  <c:v>163.01876659999999</c:v>
                </c:pt>
                <c:pt idx="914">
                  <c:v>163.10401880000001</c:v>
                </c:pt>
                <c:pt idx="915">
                  <c:v>163.188918</c:v>
                </c:pt>
                <c:pt idx="916">
                  <c:v>163.27346700000001</c:v>
                </c:pt>
                <c:pt idx="917">
                  <c:v>163.35766839999999</c:v>
                </c:pt>
                <c:pt idx="918">
                  <c:v>163.44152489999999</c:v>
                </c:pt>
                <c:pt idx="919">
                  <c:v>163.52503899999999</c:v>
                </c:pt>
                <c:pt idx="920">
                  <c:v>163.60821340000001</c:v>
                </c:pt>
                <c:pt idx="921">
                  <c:v>163.69105060000001</c:v>
                </c:pt>
                <c:pt idx="922">
                  <c:v>163.77355309999999</c:v>
                </c:pt>
                <c:pt idx="923">
                  <c:v>163.85572350000001</c:v>
                </c:pt>
                <c:pt idx="924">
                  <c:v>163.9375642</c:v>
                </c:pt>
                <c:pt idx="925">
                  <c:v>164.0190777</c:v>
                </c:pt>
                <c:pt idx="926">
                  <c:v>164.1002665</c:v>
                </c:pt>
                <c:pt idx="927">
                  <c:v>164.18113299999999</c:v>
                </c:pt>
                <c:pt idx="928">
                  <c:v>164.26167950000001</c:v>
                </c:pt>
                <c:pt idx="929">
                  <c:v>164.34190849999999</c:v>
                </c:pt>
                <c:pt idx="930">
                  <c:v>164.4218223</c:v>
                </c:pt>
                <c:pt idx="931">
                  <c:v>164.5014233</c:v>
                </c:pt>
                <c:pt idx="932">
                  <c:v>164.5807136</c:v>
                </c:pt>
                <c:pt idx="933">
                  <c:v>164.65969580000001</c:v>
                </c:pt>
                <c:pt idx="934">
                  <c:v>164.7383719</c:v>
                </c:pt>
                <c:pt idx="935">
                  <c:v>164.81674419999999</c:v>
                </c:pt>
                <c:pt idx="936">
                  <c:v>164.89481509999999</c:v>
                </c:pt>
                <c:pt idx="937">
                  <c:v>164.9725866</c:v>
                </c:pt>
                <c:pt idx="938">
                  <c:v>165.050061</c:v>
                </c:pt>
                <c:pt idx="939">
                  <c:v>165.12724040000001</c:v>
                </c:pt>
                <c:pt idx="940">
                  <c:v>165.204127</c:v>
                </c:pt>
                <c:pt idx="941">
                  <c:v>165.2807229</c:v>
                </c:pt>
                <c:pt idx="942">
                  <c:v>165.3570302</c:v>
                </c:pt>
                <c:pt idx="943">
                  <c:v>165.4330511</c:v>
                </c:pt>
                <c:pt idx="944">
                  <c:v>165.50878750000001</c:v>
                </c:pt>
                <c:pt idx="945">
                  <c:v>165.58424149999999</c:v>
                </c:pt>
                <c:pt idx="946">
                  <c:v>165.65941520000001</c:v>
                </c:pt>
                <c:pt idx="947">
                  <c:v>165.73431049999999</c:v>
                </c:pt>
                <c:pt idx="948">
                  <c:v>165.8089295</c:v>
                </c:pt>
                <c:pt idx="949">
                  <c:v>165.88327419999999</c:v>
                </c:pt>
                <c:pt idx="950">
                  <c:v>165.95734640000001</c:v>
                </c:pt>
                <c:pt idx="951">
                  <c:v>166.03114819999999</c:v>
                </c:pt>
                <c:pt idx="952">
                  <c:v>166.1046814</c:v>
                </c:pt>
                <c:pt idx="953">
                  <c:v>166.17794810000001</c:v>
                </c:pt>
                <c:pt idx="954">
                  <c:v>166.25094989999999</c:v>
                </c:pt>
                <c:pt idx="955">
                  <c:v>166.323689</c:v>
                </c:pt>
                <c:pt idx="956">
                  <c:v>166.39616699999999</c:v>
                </c:pt>
                <c:pt idx="957">
                  <c:v>166.46838579999999</c:v>
                </c:pt>
                <c:pt idx="958">
                  <c:v>166.54034730000001</c:v>
                </c:pt>
                <c:pt idx="959">
                  <c:v>166.61205330000001</c:v>
                </c:pt>
                <c:pt idx="960">
                  <c:v>166.6835055</c:v>
                </c:pt>
                <c:pt idx="961">
                  <c:v>166.75470580000001</c:v>
                </c:pt>
                <c:pt idx="962">
                  <c:v>166.82565579999999</c:v>
                </c:pt>
                <c:pt idx="963">
                  <c:v>166.8963574</c:v>
                </c:pt>
                <c:pt idx="964">
                  <c:v>166.96681219999999</c:v>
                </c:pt>
                <c:pt idx="965">
                  <c:v>167.03702200000001</c:v>
                </c:pt>
                <c:pt idx="966">
                  <c:v>167.1069885</c:v>
                </c:pt>
                <c:pt idx="967">
                  <c:v>167.17671340000001</c:v>
                </c:pt>
                <c:pt idx="968">
                  <c:v>167.24619820000001</c:v>
                </c:pt>
                <c:pt idx="969">
                  <c:v>167.31544479999999</c:v>
                </c:pt>
                <c:pt idx="970">
                  <c:v>167.38445469999999</c:v>
                </c:pt>
                <c:pt idx="971">
                  <c:v>167.45322949999999</c:v>
                </c:pt>
                <c:pt idx="972">
                  <c:v>167.52177090000001</c:v>
                </c:pt>
                <c:pt idx="973">
                  <c:v>167.5900805</c:v>
                </c:pt>
                <c:pt idx="974">
                  <c:v>167.65815979999999</c:v>
                </c:pt>
                <c:pt idx="975">
                  <c:v>167.72601040000001</c:v>
                </c:pt>
                <c:pt idx="976">
                  <c:v>167.79363380000001</c:v>
                </c:pt>
                <c:pt idx="977">
                  <c:v>167.86103170000001</c:v>
                </c:pt>
                <c:pt idx="978">
                  <c:v>167.92820549999999</c:v>
                </c:pt>
                <c:pt idx="979">
                  <c:v>167.99515679999999</c:v>
                </c:pt>
                <c:pt idx="980">
                  <c:v>168.06188700000001</c:v>
                </c:pt>
                <c:pt idx="981">
                  <c:v>168.12839769999999</c:v>
                </c:pt>
                <c:pt idx="982">
                  <c:v>168.19469029999999</c:v>
                </c:pt>
                <c:pt idx="983">
                  <c:v>168.2607663</c:v>
                </c:pt>
                <c:pt idx="984">
                  <c:v>168.32662719999999</c:v>
                </c:pt>
                <c:pt idx="985">
                  <c:v>168.3922743</c:v>
                </c:pt>
                <c:pt idx="986">
                  <c:v>168.45770920000001</c:v>
                </c:pt>
                <c:pt idx="987">
                  <c:v>168.52293309999999</c:v>
                </c:pt>
                <c:pt idx="988">
                  <c:v>168.5879477</c:v>
                </c:pt>
                <c:pt idx="989">
                  <c:v>168.65275410000001</c:v>
                </c:pt>
                <c:pt idx="990">
                  <c:v>168.71735380000001</c:v>
                </c:pt>
                <c:pt idx="991">
                  <c:v>168.78174820000001</c:v>
                </c:pt>
                <c:pt idx="992">
                  <c:v>168.8459387</c:v>
                </c:pt>
                <c:pt idx="993">
                  <c:v>168.90992650000001</c:v>
                </c:pt>
                <c:pt idx="994">
                  <c:v>168.973713</c:v>
                </c:pt>
                <c:pt idx="995">
                  <c:v>169.03729960000001</c:v>
                </c:pt>
                <c:pt idx="996">
                  <c:v>169.10068749999999</c:v>
                </c:pt>
                <c:pt idx="997">
                  <c:v>169.16387800000001</c:v>
                </c:pt>
                <c:pt idx="998">
                  <c:v>169.22687250000001</c:v>
                </c:pt>
                <c:pt idx="999">
                  <c:v>169.28967209999999</c:v>
                </c:pt>
                <c:pt idx="1000">
                  <c:v>169.35227829999999</c:v>
                </c:pt>
                <c:pt idx="1001">
                  <c:v>169.41469219999999</c:v>
                </c:pt>
                <c:pt idx="1002">
                  <c:v>169.47691510000001</c:v>
                </c:pt>
                <c:pt idx="1003">
                  <c:v>169.53894819999999</c:v>
                </c:pt>
                <c:pt idx="1004">
                  <c:v>169.6007927</c:v>
                </c:pt>
                <c:pt idx="1005">
                  <c:v>169.66245000000001</c:v>
                </c:pt>
                <c:pt idx="1006">
                  <c:v>169.72392110000001</c:v>
                </c:pt>
                <c:pt idx="1007">
                  <c:v>169.7852072</c:v>
                </c:pt>
                <c:pt idx="1008">
                  <c:v>169.84630970000001</c:v>
                </c:pt>
                <c:pt idx="1009">
                  <c:v>169.9072295</c:v>
                </c:pt>
                <c:pt idx="1010">
                  <c:v>169.96796800000001</c:v>
                </c:pt>
                <c:pt idx="1011">
                  <c:v>170.02852619999999</c:v>
                </c:pt>
                <c:pt idx="1012">
                  <c:v>170.08890529999999</c:v>
                </c:pt>
                <c:pt idx="1013">
                  <c:v>170.14910649999999</c:v>
                </c:pt>
                <c:pt idx="1014">
                  <c:v>170.2091308</c:v>
                </c:pt>
                <c:pt idx="1015">
                  <c:v>170.2689795</c:v>
                </c:pt>
                <c:pt idx="1016">
                  <c:v>170.3286535</c:v>
                </c:pt>
                <c:pt idx="1017">
                  <c:v>170.38815410000001</c:v>
                </c:pt>
                <c:pt idx="1018">
                  <c:v>170.4474822</c:v>
                </c:pt>
                <c:pt idx="1019">
                  <c:v>170.5066391</c:v>
                </c:pt>
                <c:pt idx="1020">
                  <c:v>170.5656257</c:v>
                </c:pt>
                <c:pt idx="1021">
                  <c:v>170.6244432</c:v>
                </c:pt>
                <c:pt idx="1022">
                  <c:v>170.68309249999999</c:v>
                </c:pt>
                <c:pt idx="1023">
                  <c:v>170.7415748</c:v>
                </c:pt>
                <c:pt idx="1024">
                  <c:v>170.799891</c:v>
                </c:pt>
                <c:pt idx="1025">
                  <c:v>170.85804229999999</c:v>
                </c:pt>
                <c:pt idx="1026">
                  <c:v>170.9160296</c:v>
                </c:pt>
                <c:pt idx="1027">
                  <c:v>170.97385399999999</c:v>
                </c:pt>
                <c:pt idx="1028">
                  <c:v>171.03151639999999</c:v>
                </c:pt>
                <c:pt idx="1029">
                  <c:v>171.08901789999999</c:v>
                </c:pt>
                <c:pt idx="1030">
                  <c:v>171.14635949999999</c:v>
                </c:pt>
                <c:pt idx="1031">
                  <c:v>171.20354209999999</c:v>
                </c:pt>
                <c:pt idx="1032">
                  <c:v>171.26056679999999</c:v>
                </c:pt>
                <c:pt idx="1033">
                  <c:v>171.3174344</c:v>
                </c:pt>
                <c:pt idx="1034">
                  <c:v>171.374146</c:v>
                </c:pt>
                <c:pt idx="1035">
                  <c:v>171.4307024</c:v>
                </c:pt>
                <c:pt idx="1036">
                  <c:v>171.4871048</c:v>
                </c:pt>
                <c:pt idx="1037">
                  <c:v>171.5433539</c:v>
                </c:pt>
                <c:pt idx="1038">
                  <c:v>171.5994508</c:v>
                </c:pt>
                <c:pt idx="1039">
                  <c:v>171.65539630000001</c:v>
                </c:pt>
                <c:pt idx="1040">
                  <c:v>171.7111913</c:v>
                </c:pt>
                <c:pt idx="1041">
                  <c:v>171.76683689999999</c:v>
                </c:pt>
                <c:pt idx="1042">
                  <c:v>171.8223338</c:v>
                </c:pt>
                <c:pt idx="1043">
                  <c:v>171.87768299999999</c:v>
                </c:pt>
                <c:pt idx="1044">
                  <c:v>171.9328854</c:v>
                </c:pt>
                <c:pt idx="1045">
                  <c:v>171.98794179999999</c:v>
                </c:pt>
                <c:pt idx="1046">
                  <c:v>172.0428531</c:v>
                </c:pt>
                <c:pt idx="1047">
                  <c:v>172.09762019999999</c:v>
                </c:pt>
                <c:pt idx="1048">
                  <c:v>172.152244</c:v>
                </c:pt>
                <c:pt idx="1049">
                  <c:v>172.20672529999999</c:v>
                </c:pt>
                <c:pt idx="1050">
                  <c:v>172.26106490000001</c:v>
                </c:pt>
                <c:pt idx="1051">
                  <c:v>172.3152638</c:v>
                </c:pt>
                <c:pt idx="1052">
                  <c:v>172.3693226</c:v>
                </c:pt>
                <c:pt idx="1053">
                  <c:v>172.42324239999999</c:v>
                </c:pt>
                <c:pt idx="1054">
                  <c:v>172.47702380000001</c:v>
                </c:pt>
                <c:pt idx="1055">
                  <c:v>172.53066770000001</c:v>
                </c:pt>
                <c:pt idx="1056">
                  <c:v>172.58417499999999</c:v>
                </c:pt>
                <c:pt idx="1057">
                  <c:v>172.6375463</c:v>
                </c:pt>
                <c:pt idx="1058">
                  <c:v>172.69078260000001</c:v>
                </c:pt>
                <c:pt idx="1059">
                  <c:v>172.7438846</c:v>
                </c:pt>
                <c:pt idx="1060">
                  <c:v>172.796853</c:v>
                </c:pt>
                <c:pt idx="1061">
                  <c:v>172.8496888</c:v>
                </c:pt>
                <c:pt idx="1062">
                  <c:v>172.90239260000001</c:v>
                </c:pt>
                <c:pt idx="1063">
                  <c:v>172.9549652</c:v>
                </c:pt>
                <c:pt idx="1064">
                  <c:v>173.00740740000001</c:v>
                </c:pt>
                <c:pt idx="1065">
                  <c:v>173.0597199</c:v>
                </c:pt>
                <c:pt idx="1066">
                  <c:v>173.11190350000001</c:v>
                </c:pt>
                <c:pt idx="1067">
                  <c:v>173.16395890000001</c:v>
                </c:pt>
                <c:pt idx="1068">
                  <c:v>173.21588689999999</c:v>
                </c:pt>
                <c:pt idx="1069">
                  <c:v>173.26768820000001</c:v>
                </c:pt>
                <c:pt idx="1070">
                  <c:v>173.3193636</c:v>
                </c:pt>
                <c:pt idx="1071">
                  <c:v>173.37091369999999</c:v>
                </c:pt>
                <c:pt idx="1072">
                  <c:v>173.4223393</c:v>
                </c:pt>
                <c:pt idx="1073">
                  <c:v>173.47364110000001</c:v>
                </c:pt>
                <c:pt idx="1074">
                  <c:v>173.52481969999999</c:v>
                </c:pt>
                <c:pt idx="1075">
                  <c:v>173.57587599999999</c:v>
                </c:pt>
                <c:pt idx="1076">
                  <c:v>173.6268106</c:v>
                </c:pt>
                <c:pt idx="1077">
                  <c:v>173.6776241</c:v>
                </c:pt>
                <c:pt idx="1078">
                  <c:v>173.72831740000001</c:v>
                </c:pt>
                <c:pt idx="1079">
                  <c:v>173.77889089999999</c:v>
                </c:pt>
                <c:pt idx="1080">
                  <c:v>173.82934560000001</c:v>
                </c:pt>
                <c:pt idx="1081">
                  <c:v>173.87968190000001</c:v>
                </c:pt>
                <c:pt idx="1082">
                  <c:v>173.9299006</c:v>
                </c:pt>
                <c:pt idx="1083">
                  <c:v>173.9800023</c:v>
                </c:pt>
                <c:pt idx="1084">
                  <c:v>174.02998779999999</c:v>
                </c:pt>
                <c:pt idx="1085">
                  <c:v>174.0798575</c:v>
                </c:pt>
                <c:pt idx="1086">
                  <c:v>174.12961229999999</c:v>
                </c:pt>
                <c:pt idx="1087">
                  <c:v>174.17925270000001</c:v>
                </c:pt>
                <c:pt idx="1088">
                  <c:v>174.22877930000001</c:v>
                </c:pt>
                <c:pt idx="1089">
                  <c:v>174.27819289999999</c:v>
                </c:pt>
                <c:pt idx="1090">
                  <c:v>174.327494</c:v>
                </c:pt>
                <c:pt idx="1091">
                  <c:v>174.3766833</c:v>
                </c:pt>
                <c:pt idx="1092">
                  <c:v>174.4257613</c:v>
                </c:pt>
                <c:pt idx="1093">
                  <c:v>174.47472870000001</c:v>
                </c:pt>
                <c:pt idx="1094">
                  <c:v>174.52358620000001</c:v>
                </c:pt>
                <c:pt idx="1095">
                  <c:v>174.5723342</c:v>
                </c:pt>
                <c:pt idx="1096">
                  <c:v>174.62097349999999</c:v>
                </c:pt>
                <c:pt idx="1097">
                  <c:v>174.66950460000001</c:v>
                </c:pt>
                <c:pt idx="1098">
                  <c:v>174.71792809999999</c:v>
                </c:pt>
                <c:pt idx="1099">
                  <c:v>174.7662445</c:v>
                </c:pt>
                <c:pt idx="1100">
                  <c:v>174.8144546</c:v>
                </c:pt>
                <c:pt idx="1101">
                  <c:v>174.86255879999999</c:v>
                </c:pt>
                <c:pt idx="1102">
                  <c:v>174.91055779999999</c:v>
                </c:pt>
                <c:pt idx="1103">
                  <c:v>174.95845209999999</c:v>
                </c:pt>
                <c:pt idx="1104">
                  <c:v>175.0062423</c:v>
                </c:pt>
                <c:pt idx="1105">
                  <c:v>175.05392889999999</c:v>
                </c:pt>
                <c:pt idx="1106">
                  <c:v>175.10151250000001</c:v>
                </c:pt>
                <c:pt idx="1107">
                  <c:v>175.14899370000001</c:v>
                </c:pt>
                <c:pt idx="1108">
                  <c:v>175.19637299999999</c:v>
                </c:pt>
                <c:pt idx="1109">
                  <c:v>175.24365090000001</c:v>
                </c:pt>
                <c:pt idx="1110">
                  <c:v>175.2908281</c:v>
                </c:pt>
                <c:pt idx="1111">
                  <c:v>175.3379051</c:v>
                </c:pt>
                <c:pt idx="1112">
                  <c:v>175.38488229999999</c:v>
                </c:pt>
                <c:pt idx="1113">
                  <c:v>175.43176030000001</c:v>
                </c:pt>
                <c:pt idx="1114">
                  <c:v>175.4785397</c:v>
                </c:pt>
                <c:pt idx="1115">
                  <c:v>175.52522099999999</c:v>
                </c:pt>
                <c:pt idx="1116">
                  <c:v>175.5718047</c:v>
                </c:pt>
                <c:pt idx="1117">
                  <c:v>175.61829130000001</c:v>
                </c:pt>
                <c:pt idx="1118">
                  <c:v>175.66468140000001</c:v>
                </c:pt>
                <c:pt idx="1119">
                  <c:v>175.7109754</c:v>
                </c:pt>
                <c:pt idx="1120">
                  <c:v>175.7571739</c:v>
                </c:pt>
                <c:pt idx="1121">
                  <c:v>175.80327729999999</c:v>
                </c:pt>
                <c:pt idx="1122">
                  <c:v>175.84928619999999</c:v>
                </c:pt>
                <c:pt idx="1123">
                  <c:v>175.89520110000001</c:v>
                </c:pt>
                <c:pt idx="1124">
                  <c:v>175.94102240000001</c:v>
                </c:pt>
                <c:pt idx="1125">
                  <c:v>175.98675069999999</c:v>
                </c:pt>
                <c:pt idx="1126">
                  <c:v>176.03238640000001</c:v>
                </c:pt>
                <c:pt idx="1127">
                  <c:v>176.07793000000001</c:v>
                </c:pt>
                <c:pt idx="1128">
                  <c:v>176.12338209999999</c:v>
                </c:pt>
                <c:pt idx="1129">
                  <c:v>176.16874300000001</c:v>
                </c:pt>
                <c:pt idx="1130">
                  <c:v>176.2140133</c:v>
                </c:pt>
                <c:pt idx="1131">
                  <c:v>176.25919339999999</c:v>
                </c:pt>
                <c:pt idx="1132">
                  <c:v>176.30428380000001</c:v>
                </c:pt>
                <c:pt idx="1133">
                  <c:v>176.34928500000001</c:v>
                </c:pt>
                <c:pt idx="1134">
                  <c:v>176.3941974</c:v>
                </c:pt>
                <c:pt idx="1135">
                  <c:v>176.4390215</c:v>
                </c:pt>
                <c:pt idx="1136">
                  <c:v>176.48375770000001</c:v>
                </c:pt>
                <c:pt idx="1137">
                  <c:v>176.52840649999999</c:v>
                </c:pt>
                <c:pt idx="1138">
                  <c:v>176.57296840000001</c:v>
                </c:pt>
                <c:pt idx="1139">
                  <c:v>176.6174437</c:v>
                </c:pt>
                <c:pt idx="1140">
                  <c:v>176.661833</c:v>
                </c:pt>
                <c:pt idx="1141">
                  <c:v>176.70613660000001</c:v>
                </c:pt>
                <c:pt idx="1142">
                  <c:v>176.75035510000001</c:v>
                </c:pt>
                <c:pt idx="1143">
                  <c:v>176.79448880000001</c:v>
                </c:pt>
                <c:pt idx="1144">
                  <c:v>176.83853809999999</c:v>
                </c:pt>
                <c:pt idx="1145">
                  <c:v>176.88250360000001</c:v>
                </c:pt>
                <c:pt idx="1146">
                  <c:v>176.9263856</c:v>
                </c:pt>
                <c:pt idx="1147">
                  <c:v>176.97018460000001</c:v>
                </c:pt>
                <c:pt idx="1148">
                  <c:v>177.013901</c:v>
                </c:pt>
                <c:pt idx="1149">
                  <c:v>177.0575351</c:v>
                </c:pt>
                <c:pt idx="1150">
                  <c:v>177.10108750000001</c:v>
                </c:pt>
                <c:pt idx="1151">
                  <c:v>177.14455839999999</c:v>
                </c:pt>
                <c:pt idx="1152">
                  <c:v>177.18794840000001</c:v>
                </c:pt>
                <c:pt idx="1153">
                  <c:v>177.2312579</c:v>
                </c:pt>
                <c:pt idx="1154">
                  <c:v>177.27448709999999</c:v>
                </c:pt>
                <c:pt idx="1155">
                  <c:v>177.31763670000001</c:v>
                </c:pt>
                <c:pt idx="1156">
                  <c:v>177.3607068</c:v>
                </c:pt>
                <c:pt idx="1157">
                  <c:v>177.40369799999999</c:v>
                </c:pt>
                <c:pt idx="1158">
                  <c:v>177.44661070000001</c:v>
                </c:pt>
                <c:pt idx="1159">
                  <c:v>177.48944510000001</c:v>
                </c:pt>
                <c:pt idx="1160">
                  <c:v>177.5322018</c:v>
                </c:pt>
                <c:pt idx="1161">
                  <c:v>177.5748811</c:v>
                </c:pt>
                <c:pt idx="1162">
                  <c:v>177.6174833</c:v>
                </c:pt>
                <c:pt idx="1163">
                  <c:v>177.66000890000001</c:v>
                </c:pt>
                <c:pt idx="1164">
                  <c:v>177.70245829999999</c:v>
                </c:pt>
                <c:pt idx="1165">
                  <c:v>177.74483179999999</c:v>
                </c:pt>
                <c:pt idx="1166">
                  <c:v>177.78712970000001</c:v>
                </c:pt>
                <c:pt idx="1167">
                  <c:v>177.82935259999999</c:v>
                </c:pt>
                <c:pt idx="1168">
                  <c:v>177.87150059999999</c:v>
                </c:pt>
                <c:pt idx="1169">
                  <c:v>177.91357429999999</c:v>
                </c:pt>
                <c:pt idx="1170">
                  <c:v>177.95557389999999</c:v>
                </c:pt>
                <c:pt idx="1171">
                  <c:v>177.99749980000001</c:v>
                </c:pt>
                <c:pt idx="1172">
                  <c:v>178.03935240000001</c:v>
                </c:pt>
                <c:pt idx="1173">
                  <c:v>178.08113209999999</c:v>
                </c:pt>
                <c:pt idx="1174">
                  <c:v>178.12283919999999</c:v>
                </c:pt>
                <c:pt idx="1175">
                  <c:v>178.16447400000001</c:v>
                </c:pt>
                <c:pt idx="1176">
                  <c:v>178.20603689999999</c:v>
                </c:pt>
                <c:pt idx="1177">
                  <c:v>178.2475282</c:v>
                </c:pt>
                <c:pt idx="1178">
                  <c:v>178.28894840000001</c:v>
                </c:pt>
                <c:pt idx="1179">
                  <c:v>178.33029769999999</c:v>
                </c:pt>
                <c:pt idx="1180">
                  <c:v>178.37157640000001</c:v>
                </c:pt>
                <c:pt idx="1181">
                  <c:v>178.41278500000001</c:v>
                </c:pt>
                <c:pt idx="1182">
                  <c:v>178.45392380000001</c:v>
                </c:pt>
                <c:pt idx="1183">
                  <c:v>178.49499299999999</c:v>
                </c:pt>
                <c:pt idx="1184">
                  <c:v>178.53599299999999</c:v>
                </c:pt>
                <c:pt idx="1185">
                  <c:v>178.57692420000001</c:v>
                </c:pt>
                <c:pt idx="1186">
                  <c:v>178.6177869</c:v>
                </c:pt>
                <c:pt idx="1187">
                  <c:v>178.6585814</c:v>
                </c:pt>
                <c:pt idx="1188">
                  <c:v>178.6993081</c:v>
                </c:pt>
                <c:pt idx="1189">
                  <c:v>178.7399672</c:v>
                </c:pt>
                <c:pt idx="1190">
                  <c:v>178.78055900000001</c:v>
                </c:pt>
                <c:pt idx="1191">
                  <c:v>178.82108400000001</c:v>
                </c:pt>
                <c:pt idx="1192">
                  <c:v>178.86154239999999</c:v>
                </c:pt>
                <c:pt idx="1193">
                  <c:v>178.90193450000001</c:v>
                </c:pt>
                <c:pt idx="1194">
                  <c:v>178.94226069999999</c:v>
                </c:pt>
                <c:pt idx="1195">
                  <c:v>178.98252120000001</c:v>
                </c:pt>
                <c:pt idx="1196">
                  <c:v>179.02271630000001</c:v>
                </c:pt>
                <c:pt idx="1197">
                  <c:v>179.06284650000001</c:v>
                </c:pt>
                <c:pt idx="1198">
                  <c:v>179.10291190000001</c:v>
                </c:pt>
                <c:pt idx="1199">
                  <c:v>179.1429129</c:v>
                </c:pt>
                <c:pt idx="1200">
                  <c:v>179.18284980000001</c:v>
                </c:pt>
                <c:pt idx="1201">
                  <c:v>179.22272280000001</c:v>
                </c:pt>
                <c:pt idx="1202">
                  <c:v>179.2625324</c:v>
                </c:pt>
                <c:pt idx="1203">
                  <c:v>179.30227869999999</c:v>
                </c:pt>
                <c:pt idx="1204">
                  <c:v>179.34196209999999</c:v>
                </c:pt>
                <c:pt idx="1205">
                  <c:v>179.38158279999999</c:v>
                </c:pt>
                <c:pt idx="1206">
                  <c:v>179.42114119999999</c:v>
                </c:pt>
                <c:pt idx="1207">
                  <c:v>179.46063749999999</c:v>
                </c:pt>
                <c:pt idx="1208">
                  <c:v>179.50007210000001</c:v>
                </c:pt>
                <c:pt idx="1209">
                  <c:v>179.53944509999999</c:v>
                </c:pt>
                <c:pt idx="1210">
                  <c:v>179.578757</c:v>
                </c:pt>
                <c:pt idx="1211">
                  <c:v>179.61800790000001</c:v>
                </c:pt>
                <c:pt idx="1212">
                  <c:v>179.65719820000001</c:v>
                </c:pt>
                <c:pt idx="1213">
                  <c:v>179.69632809999999</c:v>
                </c:pt>
                <c:pt idx="1214">
                  <c:v>179.735398</c:v>
                </c:pt>
                <c:pt idx="1215">
                  <c:v>179.77440799999999</c:v>
                </c:pt>
                <c:pt idx="1216">
                  <c:v>179.81335849999999</c:v>
                </c:pt>
                <c:pt idx="1217">
                  <c:v>179.85224969999999</c:v>
                </c:pt>
                <c:pt idx="1218">
                  <c:v>179.89108200000001</c:v>
                </c:pt>
                <c:pt idx="1219">
                  <c:v>179.9298555</c:v>
                </c:pt>
                <c:pt idx="1220">
                  <c:v>179.9685705</c:v>
                </c:pt>
              </c:numCache>
            </c:numRef>
          </c:cat>
          <c:val>
            <c:numRef>
              <c:f>'ReportFile-NGSO-LEO600km-MinEle'!$D$3:$D$1222</c:f>
              <c:numCache>
                <c:formatCode>General</c:formatCode>
                <c:ptCount val="1220"/>
                <c:pt idx="0">
                  <c:v>23.026746939999999</c:v>
                </c:pt>
                <c:pt idx="1">
                  <c:v>23.026615620000001</c:v>
                </c:pt>
                <c:pt idx="2">
                  <c:v>23.026472630000001</c:v>
                </c:pt>
                <c:pt idx="3">
                  <c:v>23.02631791</c:v>
                </c:pt>
                <c:pt idx="4">
                  <c:v>23.0261514</c:v>
                </c:pt>
                <c:pt idx="5">
                  <c:v>23.025973050000001</c:v>
                </c:pt>
                <c:pt idx="6">
                  <c:v>23.025782800000002</c:v>
                </c:pt>
                <c:pt idx="7">
                  <c:v>23.025580600000001</c:v>
                </c:pt>
                <c:pt idx="8">
                  <c:v>23.025366380000001</c:v>
                </c:pt>
                <c:pt idx="9">
                  <c:v>23.025140100000002</c:v>
                </c:pt>
                <c:pt idx="10">
                  <c:v>23.024901679999999</c:v>
                </c:pt>
                <c:pt idx="11">
                  <c:v>23.024651080000002</c:v>
                </c:pt>
                <c:pt idx="12">
                  <c:v>23.02438823</c:v>
                </c:pt>
                <c:pt idx="13">
                  <c:v>23.024113069999999</c:v>
                </c:pt>
                <c:pt idx="14">
                  <c:v>23.023825540000001</c:v>
                </c:pt>
                <c:pt idx="15">
                  <c:v>23.023525589999998</c:v>
                </c:pt>
                <c:pt idx="16">
                  <c:v>23.023213139999999</c:v>
                </c:pt>
                <c:pt idx="17">
                  <c:v>23.02288815</c:v>
                </c:pt>
                <c:pt idx="18">
                  <c:v>23.022550540000001</c:v>
                </c:pt>
                <c:pt idx="19">
                  <c:v>23.022200250000001</c:v>
                </c:pt>
                <c:pt idx="20">
                  <c:v>23.021837219999998</c:v>
                </c:pt>
                <c:pt idx="21">
                  <c:v>23.021461389999999</c:v>
                </c:pt>
                <c:pt idx="22">
                  <c:v>23.021072700000001</c:v>
                </c:pt>
                <c:pt idx="23">
                  <c:v>23.020671069999999</c:v>
                </c:pt>
                <c:pt idx="24">
                  <c:v>23.020256440000001</c:v>
                </c:pt>
                <c:pt idx="25">
                  <c:v>23.019828749999999</c:v>
                </c:pt>
                <c:pt idx="26">
                  <c:v>23.01938792</c:v>
                </c:pt>
                <c:pt idx="27">
                  <c:v>23.0189339</c:v>
                </c:pt>
                <c:pt idx="28">
                  <c:v>23.018466620000002</c:v>
                </c:pt>
                <c:pt idx="29">
                  <c:v>23.017986000000001</c:v>
                </c:pt>
                <c:pt idx="30">
                  <c:v>23.017491979999999</c:v>
                </c:pt>
                <c:pt idx="31">
                  <c:v>23.0169845</c:v>
                </c:pt>
                <c:pt idx="32">
                  <c:v>23.016463470000001</c:v>
                </c:pt>
                <c:pt idx="33">
                  <c:v>23.01592883</c:v>
                </c:pt>
                <c:pt idx="34">
                  <c:v>23.01538051</c:v>
                </c:pt>
                <c:pt idx="35">
                  <c:v>23.014818439999999</c:v>
                </c:pt>
                <c:pt idx="36">
                  <c:v>23.014242549999999</c:v>
                </c:pt>
                <c:pt idx="37">
                  <c:v>23.013652749999999</c:v>
                </c:pt>
                <c:pt idx="38">
                  <c:v>23.013048990000001</c:v>
                </c:pt>
                <c:pt idx="39">
                  <c:v>23.012431190000001</c:v>
                </c:pt>
                <c:pt idx="40">
                  <c:v>23.011799270000001</c:v>
                </c:pt>
                <c:pt idx="41">
                  <c:v>23.011153149999998</c:v>
                </c:pt>
                <c:pt idx="42">
                  <c:v>23.010492769999999</c:v>
                </c:pt>
                <c:pt idx="43">
                  <c:v>23.009818039999999</c:v>
                </c:pt>
                <c:pt idx="44">
                  <c:v>23.00912889</c:v>
                </c:pt>
                <c:pt idx="45">
                  <c:v>23.008425240000001</c:v>
                </c:pt>
                <c:pt idx="46">
                  <c:v>23.007707010000001</c:v>
                </c:pt>
                <c:pt idx="47">
                  <c:v>23.00697413</c:v>
                </c:pt>
                <c:pt idx="48">
                  <c:v>23.006226519999998</c:v>
                </c:pt>
                <c:pt idx="49">
                  <c:v>23.00546409</c:v>
                </c:pt>
                <c:pt idx="50">
                  <c:v>23.004686759999998</c:v>
                </c:pt>
                <c:pt idx="51">
                  <c:v>23.003894460000001</c:v>
                </c:pt>
                <c:pt idx="52">
                  <c:v>23.003087090000001</c:v>
                </c:pt>
                <c:pt idx="53">
                  <c:v>23.002264589999999</c:v>
                </c:pt>
                <c:pt idx="54">
                  <c:v>23.001426859999999</c:v>
                </c:pt>
                <c:pt idx="55">
                  <c:v>23.00057382</c:v>
                </c:pt>
                <c:pt idx="56">
                  <c:v>22.999705380000002</c:v>
                </c:pt>
                <c:pt idx="57">
                  <c:v>22.998821469999999</c:v>
                </c:pt>
                <c:pt idx="58">
                  <c:v>22.997921989999998</c:v>
                </c:pt>
                <c:pt idx="59">
                  <c:v>22.997006849999998</c:v>
                </c:pt>
                <c:pt idx="60">
                  <c:v>22.996075980000001</c:v>
                </c:pt>
                <c:pt idx="61">
                  <c:v>22.99512927</c:v>
                </c:pt>
                <c:pt idx="62">
                  <c:v>22.99416665</c:v>
                </c:pt>
                <c:pt idx="63">
                  <c:v>22.993188010000001</c:v>
                </c:pt>
                <c:pt idx="64">
                  <c:v>22.992193279999999</c:v>
                </c:pt>
                <c:pt idx="65">
                  <c:v>22.991182349999999</c:v>
                </c:pt>
                <c:pt idx="66">
                  <c:v>22.990155139999999</c:v>
                </c:pt>
                <c:pt idx="67">
                  <c:v>22.989111560000001</c:v>
                </c:pt>
                <c:pt idx="68">
                  <c:v>22.988051500000001</c:v>
                </c:pt>
                <c:pt idx="69">
                  <c:v>22.986974880000002</c:v>
                </c:pt>
                <c:pt idx="70">
                  <c:v>22.985881599999999</c:v>
                </c:pt>
                <c:pt idx="71">
                  <c:v>22.984771559999999</c:v>
                </c:pt>
                <c:pt idx="72">
                  <c:v>22.98364466</c:v>
                </c:pt>
                <c:pt idx="73">
                  <c:v>22.982500810000001</c:v>
                </c:pt>
                <c:pt idx="74">
                  <c:v>22.981339909999999</c:v>
                </c:pt>
                <c:pt idx="75">
                  <c:v>22.980161859999999</c:v>
                </c:pt>
                <c:pt idx="76">
                  <c:v>22.97896656</c:v>
                </c:pt>
                <c:pt idx="77">
                  <c:v>22.9777539</c:v>
                </c:pt>
                <c:pt idx="78">
                  <c:v>22.976523790000002</c:v>
                </c:pt>
                <c:pt idx="79">
                  <c:v>22.97527612</c:v>
                </c:pt>
                <c:pt idx="80">
                  <c:v>22.97401078</c:v>
                </c:pt>
                <c:pt idx="81">
                  <c:v>22.972727679999998</c:v>
                </c:pt>
                <c:pt idx="82">
                  <c:v>22.971426699999999</c:v>
                </c:pt>
                <c:pt idx="83">
                  <c:v>22.970107729999999</c:v>
                </c:pt>
                <c:pt idx="84">
                  <c:v>22.968770679999999</c:v>
                </c:pt>
                <c:pt idx="85">
                  <c:v>22.967415429999999</c:v>
                </c:pt>
                <c:pt idx="86">
                  <c:v>22.966041879999999</c:v>
                </c:pt>
                <c:pt idx="87">
                  <c:v>22.964649900000001</c:v>
                </c:pt>
                <c:pt idx="88">
                  <c:v>22.963239389999998</c:v>
                </c:pt>
                <c:pt idx="89">
                  <c:v>22.961810239999998</c:v>
                </c:pt>
                <c:pt idx="90">
                  <c:v>22.960362329999999</c:v>
                </c:pt>
                <c:pt idx="91">
                  <c:v>22.958895550000001</c:v>
                </c:pt>
                <c:pt idx="92">
                  <c:v>22.95740979</c:v>
                </c:pt>
                <c:pt idx="93">
                  <c:v>22.955904910000001</c:v>
                </c:pt>
                <c:pt idx="94">
                  <c:v>22.954380820000001</c:v>
                </c:pt>
                <c:pt idx="95">
                  <c:v>22.952837379999998</c:v>
                </c:pt>
                <c:pt idx="96">
                  <c:v>22.951274489999999</c:v>
                </c:pt>
                <c:pt idx="97">
                  <c:v>22.94969201</c:v>
                </c:pt>
                <c:pt idx="98">
                  <c:v>22.94808982</c:v>
                </c:pt>
                <c:pt idx="99">
                  <c:v>22.946467810000001</c:v>
                </c:pt>
                <c:pt idx="100">
                  <c:v>22.94482584</c:v>
                </c:pt>
                <c:pt idx="101">
                  <c:v>22.943163800000001</c:v>
                </c:pt>
                <c:pt idx="102">
                  <c:v>22.941481549999999</c:v>
                </c:pt>
                <c:pt idx="103">
                  <c:v>22.939778969999999</c:v>
                </c:pt>
                <c:pt idx="104">
                  <c:v>22.938055930000001</c:v>
                </c:pt>
                <c:pt idx="105">
                  <c:v>22.936312300000001</c:v>
                </c:pt>
                <c:pt idx="106">
                  <c:v>22.934547940000002</c:v>
                </c:pt>
                <c:pt idx="107">
                  <c:v>22.93276273</c:v>
                </c:pt>
                <c:pt idx="108">
                  <c:v>22.93095654</c:v>
                </c:pt>
                <c:pt idx="109">
                  <c:v>22.929129209999999</c:v>
                </c:pt>
                <c:pt idx="110">
                  <c:v>22.927280629999998</c:v>
                </c:pt>
                <c:pt idx="111">
                  <c:v>22.92541065</c:v>
                </c:pt>
                <c:pt idx="112">
                  <c:v>22.92351914</c:v>
                </c:pt>
                <c:pt idx="113">
                  <c:v>22.921605939999999</c:v>
                </c:pt>
                <c:pt idx="114">
                  <c:v>22.91967094</c:v>
                </c:pt>
                <c:pt idx="115">
                  <c:v>22.917713970000001</c:v>
                </c:pt>
                <c:pt idx="116">
                  <c:v>22.91573489</c:v>
                </c:pt>
                <c:pt idx="117">
                  <c:v>22.913733570000002</c:v>
                </c:pt>
                <c:pt idx="118">
                  <c:v>22.911709859999998</c:v>
                </c:pt>
                <c:pt idx="119">
                  <c:v>22.909663599999998</c:v>
                </c:pt>
                <c:pt idx="120">
                  <c:v>22.907594639999999</c:v>
                </c:pt>
                <c:pt idx="121">
                  <c:v>22.905502850000001</c:v>
                </c:pt>
                <c:pt idx="122">
                  <c:v>22.90338805</c:v>
                </c:pt>
                <c:pt idx="123">
                  <c:v>22.901250109999999</c:v>
                </c:pt>
                <c:pt idx="124">
                  <c:v>22.89908887</c:v>
                </c:pt>
                <c:pt idx="125">
                  <c:v>22.896904159999998</c:v>
                </c:pt>
                <c:pt idx="126">
                  <c:v>22.894695840000001</c:v>
                </c:pt>
                <c:pt idx="127">
                  <c:v>22.892463729999999</c:v>
                </c:pt>
                <c:pt idx="128">
                  <c:v>22.89020769</c:v>
                </c:pt>
                <c:pt idx="129">
                  <c:v>22.887927550000001</c:v>
                </c:pt>
                <c:pt idx="130">
                  <c:v>22.88562314</c:v>
                </c:pt>
                <c:pt idx="131">
                  <c:v>22.883294299999999</c:v>
                </c:pt>
                <c:pt idx="132">
                  <c:v>22.88094087</c:v>
                </c:pt>
                <c:pt idx="133">
                  <c:v>22.87856266</c:v>
                </c:pt>
                <c:pt idx="134">
                  <c:v>22.876159520000002</c:v>
                </c:pt>
                <c:pt idx="135">
                  <c:v>22.87373127</c:v>
                </c:pt>
                <c:pt idx="136">
                  <c:v>22.87127774</c:v>
                </c:pt>
                <c:pt idx="137">
                  <c:v>22.86879875</c:v>
                </c:pt>
                <c:pt idx="138">
                  <c:v>22.866294119999999</c:v>
                </c:pt>
                <c:pt idx="139">
                  <c:v>22.863763680000002</c:v>
                </c:pt>
                <c:pt idx="140">
                  <c:v>22.86120725</c:v>
                </c:pt>
                <c:pt idx="141">
                  <c:v>22.858624639999999</c:v>
                </c:pt>
                <c:pt idx="142">
                  <c:v>22.856015679999999</c:v>
                </c:pt>
                <c:pt idx="143">
                  <c:v>22.85338016</c:v>
                </c:pt>
                <c:pt idx="144">
                  <c:v>22.850717920000001</c:v>
                </c:pt>
                <c:pt idx="145">
                  <c:v>22.848028750000001</c:v>
                </c:pt>
                <c:pt idx="146">
                  <c:v>22.84531247</c:v>
                </c:pt>
                <c:pt idx="147">
                  <c:v>22.842568880000002</c:v>
                </c:pt>
                <c:pt idx="148">
                  <c:v>22.839797789999999</c:v>
                </c:pt>
                <c:pt idx="149">
                  <c:v>22.836998999999999</c:v>
                </c:pt>
                <c:pt idx="150">
                  <c:v>22.83417232</c:v>
                </c:pt>
                <c:pt idx="151">
                  <c:v>22.831317540000001</c:v>
                </c:pt>
                <c:pt idx="152">
                  <c:v>22.82843446</c:v>
                </c:pt>
                <c:pt idx="153">
                  <c:v>22.82552287</c:v>
                </c:pt>
                <c:pt idx="154">
                  <c:v>22.822582570000002</c:v>
                </c:pt>
                <c:pt idx="155">
                  <c:v>22.819613360000002</c:v>
                </c:pt>
                <c:pt idx="156">
                  <c:v>22.81661501</c:v>
                </c:pt>
                <c:pt idx="157">
                  <c:v>22.81358732</c:v>
                </c:pt>
                <c:pt idx="158">
                  <c:v>22.810530069999999</c:v>
                </c:pt>
                <c:pt idx="159">
                  <c:v>22.807443039999999</c:v>
                </c:pt>
                <c:pt idx="160">
                  <c:v>22.804326020000001</c:v>
                </c:pt>
                <c:pt idx="161">
                  <c:v>22.801178790000002</c:v>
                </c:pt>
                <c:pt idx="162">
                  <c:v>22.798001110000001</c:v>
                </c:pt>
                <c:pt idx="163">
                  <c:v>22.794792770000001</c:v>
                </c:pt>
                <c:pt idx="164">
                  <c:v>22.791553530000002</c:v>
                </c:pt>
                <c:pt idx="165">
                  <c:v>22.78828317</c:v>
                </c:pt>
                <c:pt idx="166">
                  <c:v>22.78498145</c:v>
                </c:pt>
                <c:pt idx="167">
                  <c:v>22.781648140000001</c:v>
                </c:pt>
                <c:pt idx="168">
                  <c:v>22.778282999999998</c:v>
                </c:pt>
                <c:pt idx="169">
                  <c:v>22.774885789999999</c:v>
                </c:pt>
                <c:pt idx="170">
                  <c:v>22.771456260000001</c:v>
                </c:pt>
                <c:pt idx="171">
                  <c:v>22.767994179999999</c:v>
                </c:pt>
                <c:pt idx="172">
                  <c:v>22.76449929</c:v>
                </c:pt>
                <c:pt idx="173">
                  <c:v>22.760971349999998</c:v>
                </c:pt>
                <c:pt idx="174">
                  <c:v>22.757410109999999</c:v>
                </c:pt>
                <c:pt idx="175">
                  <c:v>22.753815299999999</c:v>
                </c:pt>
                <c:pt idx="176">
                  <c:v>22.750186670000001</c:v>
                </c:pt>
                <c:pt idx="177">
                  <c:v>22.746523960000001</c:v>
                </c:pt>
                <c:pt idx="178">
                  <c:v>22.742826910000002</c:v>
                </c:pt>
                <c:pt idx="179">
                  <c:v>22.739095249999998</c:v>
                </c:pt>
                <c:pt idx="180">
                  <c:v>22.735328710000001</c:v>
                </c:pt>
                <c:pt idx="181">
                  <c:v>22.731527029999999</c:v>
                </c:pt>
                <c:pt idx="182">
                  <c:v>22.72768993</c:v>
                </c:pt>
                <c:pt idx="183">
                  <c:v>22.72381712</c:v>
                </c:pt>
                <c:pt idx="184">
                  <c:v>22.71990834</c:v>
                </c:pt>
                <c:pt idx="185">
                  <c:v>22.715963299999999</c:v>
                </c:pt>
                <c:pt idx="186">
                  <c:v>22.71198171</c:v>
                </c:pt>
                <c:pt idx="187">
                  <c:v>22.707963289999999</c:v>
                </c:pt>
                <c:pt idx="188">
                  <c:v>22.703907739999998</c:v>
                </c:pt>
                <c:pt idx="189">
                  <c:v>22.69981477</c:v>
                </c:pt>
                <c:pt idx="190">
                  <c:v>22.695684079999999</c:v>
                </c:pt>
                <c:pt idx="191">
                  <c:v>22.691515370000001</c:v>
                </c:pt>
                <c:pt idx="192">
                  <c:v>22.687308340000001</c:v>
                </c:pt>
                <c:pt idx="193">
                  <c:v>22.683062679999999</c:v>
                </c:pt>
                <c:pt idx="194">
                  <c:v>22.678778080000001</c:v>
                </c:pt>
                <c:pt idx="195">
                  <c:v>22.674454220000001</c:v>
                </c:pt>
                <c:pt idx="196">
                  <c:v>22.670090800000001</c:v>
                </c:pt>
                <c:pt idx="197">
                  <c:v>22.665687479999999</c:v>
                </c:pt>
                <c:pt idx="198">
                  <c:v>22.661243949999999</c:v>
                </c:pt>
                <c:pt idx="199">
                  <c:v>22.656759869999998</c:v>
                </c:pt>
                <c:pt idx="200">
                  <c:v>22.652234920000001</c:v>
                </c:pt>
                <c:pt idx="201">
                  <c:v>22.647668759999998</c:v>
                </c:pt>
                <c:pt idx="202">
                  <c:v>22.643061060000001</c:v>
                </c:pt>
                <c:pt idx="203">
                  <c:v>22.63841146</c:v>
                </c:pt>
                <c:pt idx="204">
                  <c:v>22.633719639999999</c:v>
                </c:pt>
                <c:pt idx="205">
                  <c:v>22.628985239999999</c:v>
                </c:pt>
                <c:pt idx="206">
                  <c:v>22.624207899999998</c:v>
                </c:pt>
                <c:pt idx="207">
                  <c:v>22.619387270000001</c:v>
                </c:pt>
                <c:pt idx="208">
                  <c:v>22.614522990000001</c:v>
                </c:pt>
                <c:pt idx="209">
                  <c:v>22.609614700000002</c:v>
                </c:pt>
                <c:pt idx="210">
                  <c:v>22.604662019999999</c:v>
                </c:pt>
                <c:pt idx="211">
                  <c:v>22.59966459</c:v>
                </c:pt>
                <c:pt idx="212">
                  <c:v>22.59462203</c:v>
                </c:pt>
                <c:pt idx="213">
                  <c:v>22.58953395</c:v>
                </c:pt>
                <c:pt idx="214">
                  <c:v>22.584399980000001</c:v>
                </c:pt>
                <c:pt idx="215">
                  <c:v>22.579219729999998</c:v>
                </c:pt>
                <c:pt idx="216">
                  <c:v>22.573992789999998</c:v>
                </c:pt>
                <c:pt idx="217">
                  <c:v>22.568718780000001</c:v>
                </c:pt>
                <c:pt idx="218">
                  <c:v>22.563397299999998</c:v>
                </c:pt>
                <c:pt idx="219">
                  <c:v>22.558027930000002</c:v>
                </c:pt>
                <c:pt idx="220">
                  <c:v>22.552610269999999</c:v>
                </c:pt>
                <c:pt idx="221">
                  <c:v>22.547143899999998</c:v>
                </c:pt>
                <c:pt idx="222">
                  <c:v>22.5416284</c:v>
                </c:pt>
                <c:pt idx="223">
                  <c:v>22.536063349999999</c:v>
                </c:pt>
                <c:pt idx="224">
                  <c:v>22.530448320000001</c:v>
                </c:pt>
                <c:pt idx="225">
                  <c:v>22.524782869999999</c:v>
                </c:pt>
                <c:pt idx="226">
                  <c:v>22.519066559999999</c:v>
                </c:pt>
                <c:pt idx="227">
                  <c:v>22.51329896</c:v>
                </c:pt>
                <c:pt idx="228">
                  <c:v>22.507479610000001</c:v>
                </c:pt>
                <c:pt idx="229">
                  <c:v>22.50160807</c:v>
                </c:pt>
                <c:pt idx="230">
                  <c:v>22.49568386</c:v>
                </c:pt>
                <c:pt idx="231">
                  <c:v>22.489706529999999</c:v>
                </c:pt>
                <c:pt idx="232">
                  <c:v>22.483675600000002</c:v>
                </c:pt>
                <c:pt idx="233">
                  <c:v>22.47759061</c:v>
                </c:pt>
                <c:pt idx="234">
                  <c:v>22.471451070000001</c:v>
                </c:pt>
                <c:pt idx="235">
                  <c:v>22.465256499999999</c:v>
                </c:pt>
                <c:pt idx="236">
                  <c:v>22.459006410000001</c:v>
                </c:pt>
                <c:pt idx="237">
                  <c:v>22.4527003</c:v>
                </c:pt>
                <c:pt idx="238">
                  <c:v>22.446337669999998</c:v>
                </c:pt>
                <c:pt idx="239">
                  <c:v>22.439917999999999</c:v>
                </c:pt>
                <c:pt idx="240">
                  <c:v>22.4334408</c:v>
                </c:pt>
                <c:pt idx="241">
                  <c:v>22.426905529999999</c:v>
                </c:pt>
                <c:pt idx="242">
                  <c:v>22.420311680000001</c:v>
                </c:pt>
                <c:pt idx="243">
                  <c:v>22.41365871</c:v>
                </c:pt>
                <c:pt idx="244">
                  <c:v>22.406946080000001</c:v>
                </c:pt>
                <c:pt idx="245">
                  <c:v>22.400173250000002</c:v>
                </c:pt>
                <c:pt idx="246">
                  <c:v>22.39333967</c:v>
                </c:pt>
                <c:pt idx="247">
                  <c:v>22.386444780000001</c:v>
                </c:pt>
                <c:pt idx="248">
                  <c:v>22.379488030000001</c:v>
                </c:pt>
                <c:pt idx="249">
                  <c:v>22.372468829999999</c:v>
                </c:pt>
                <c:pt idx="250">
                  <c:v>22.365386619999999</c:v>
                </c:pt>
                <c:pt idx="251">
                  <c:v>22.358240810000002</c:v>
                </c:pt>
                <c:pt idx="252">
                  <c:v>22.351030819999998</c:v>
                </c:pt>
                <c:pt idx="253">
                  <c:v>22.343756039999999</c:v>
                </c:pt>
                <c:pt idx="254">
                  <c:v>22.33641587</c:v>
                </c:pt>
                <c:pt idx="255">
                  <c:v>22.329009710000001</c:v>
                </c:pt>
                <c:pt idx="256">
                  <c:v>22.32153692</c:v>
                </c:pt>
                <c:pt idx="257">
                  <c:v>22.313996899999999</c:v>
                </c:pt>
                <c:pt idx="258">
                  <c:v>22.30638901</c:v>
                </c:pt>
                <c:pt idx="259">
                  <c:v>22.298712600000002</c:v>
                </c:pt>
                <c:pt idx="260">
                  <c:v>22.290967040000002</c:v>
                </c:pt>
                <c:pt idx="261">
                  <c:v>22.283151650000001</c:v>
                </c:pt>
                <c:pt idx="262">
                  <c:v>22.275265789999999</c:v>
                </c:pt>
                <c:pt idx="263">
                  <c:v>22.26730878</c:v>
                </c:pt>
                <c:pt idx="264">
                  <c:v>22.25927995</c:v>
                </c:pt>
                <c:pt idx="265">
                  <c:v>22.251178599999999</c:v>
                </c:pt>
                <c:pt idx="266">
                  <c:v>22.243004039999999</c:v>
                </c:pt>
                <c:pt idx="267">
                  <c:v>22.234755570000001</c:v>
                </c:pt>
                <c:pt idx="268">
                  <c:v>22.226432469999999</c:v>
                </c:pt>
                <c:pt idx="269">
                  <c:v>22.218034029999998</c:v>
                </c:pt>
                <c:pt idx="270">
                  <c:v>22.209559519999999</c:v>
                </c:pt>
                <c:pt idx="271">
                  <c:v>22.20100819</c:v>
                </c:pt>
                <c:pt idx="272">
                  <c:v>22.19237931</c:v>
                </c:pt>
                <c:pt idx="273">
                  <c:v>22.18367211</c:v>
                </c:pt>
                <c:pt idx="274">
                  <c:v>22.174885840000002</c:v>
                </c:pt>
                <c:pt idx="275">
                  <c:v>22.16601971</c:v>
                </c:pt>
                <c:pt idx="276">
                  <c:v>22.15707295</c:v>
                </c:pt>
                <c:pt idx="277">
                  <c:v>22.148044760000001</c:v>
                </c:pt>
                <c:pt idx="278">
                  <c:v>22.138934330000001</c:v>
                </c:pt>
                <c:pt idx="279">
                  <c:v>22.129740869999999</c:v>
                </c:pt>
                <c:pt idx="280">
                  <c:v>22.120463529999999</c:v>
                </c:pt>
                <c:pt idx="281">
                  <c:v>22.1111015</c:v>
                </c:pt>
                <c:pt idx="282">
                  <c:v>22.101653930000001</c:v>
                </c:pt>
                <c:pt idx="283">
                  <c:v>22.092119960000002</c:v>
                </c:pt>
                <c:pt idx="284">
                  <c:v>22.082498730000001</c:v>
                </c:pt>
                <c:pt idx="285">
                  <c:v>22.072789369999999</c:v>
                </c:pt>
                <c:pt idx="286">
                  <c:v>22.062990989999999</c:v>
                </c:pt>
                <c:pt idx="287">
                  <c:v>22.0531027</c:v>
                </c:pt>
                <c:pt idx="288">
                  <c:v>22.04312359</c:v>
                </c:pt>
                <c:pt idx="289">
                  <c:v>22.033052739999999</c:v>
                </c:pt>
                <c:pt idx="290">
                  <c:v>22.022889230000001</c:v>
                </c:pt>
                <c:pt idx="291">
                  <c:v>22.012632100000001</c:v>
                </c:pt>
                <c:pt idx="292">
                  <c:v>22.002280410000001</c:v>
                </c:pt>
                <c:pt idx="293">
                  <c:v>21.991833199999999</c:v>
                </c:pt>
                <c:pt idx="294">
                  <c:v>21.981289480000001</c:v>
                </c:pt>
                <c:pt idx="295">
                  <c:v>21.970648270000002</c:v>
                </c:pt>
                <c:pt idx="296">
                  <c:v>21.959908559999999</c:v>
                </c:pt>
                <c:pt idx="297">
                  <c:v>21.949069340000001</c:v>
                </c:pt>
                <c:pt idx="298">
                  <c:v>21.938129589999999</c:v>
                </c:pt>
                <c:pt idx="299">
                  <c:v>21.927088269999999</c:v>
                </c:pt>
                <c:pt idx="300">
                  <c:v>21.91594431</c:v>
                </c:pt>
                <c:pt idx="301">
                  <c:v>21.904696659999999</c:v>
                </c:pt>
                <c:pt idx="302">
                  <c:v>21.893344240000001</c:v>
                </c:pt>
                <c:pt idx="303">
                  <c:v>21.881885950000001</c:v>
                </c:pt>
                <c:pt idx="304">
                  <c:v>21.87032069</c:v>
                </c:pt>
                <c:pt idx="305">
                  <c:v>21.85864733</c:v>
                </c:pt>
                <c:pt idx="306">
                  <c:v>21.846864740000001</c:v>
                </c:pt>
                <c:pt idx="307">
                  <c:v>21.834971769999999</c:v>
                </c:pt>
                <c:pt idx="308">
                  <c:v>21.822967250000001</c:v>
                </c:pt>
                <c:pt idx="309">
                  <c:v>21.810850009999999</c:v>
                </c:pt>
                <c:pt idx="310">
                  <c:v>21.79861885</c:v>
                </c:pt>
                <c:pt idx="311">
                  <c:v>21.78627256</c:v>
                </c:pt>
                <c:pt idx="312">
                  <c:v>21.773809920000001</c:v>
                </c:pt>
                <c:pt idx="313">
                  <c:v>21.76122968</c:v>
                </c:pt>
                <c:pt idx="314">
                  <c:v>21.748530580000001</c:v>
                </c:pt>
                <c:pt idx="315">
                  <c:v>21.73571136</c:v>
                </c:pt>
                <c:pt idx="316">
                  <c:v>21.722770730000001</c:v>
                </c:pt>
                <c:pt idx="317">
                  <c:v>21.70970737</c:v>
                </c:pt>
                <c:pt idx="318">
                  <c:v>21.69651996</c:v>
                </c:pt>
                <c:pt idx="319">
                  <c:v>21.683207169999999</c:v>
                </c:pt>
                <c:pt idx="320">
                  <c:v>21.66976764</c:v>
                </c:pt>
                <c:pt idx="321">
                  <c:v>21.656199990000001</c:v>
                </c:pt>
                <c:pt idx="322">
                  <c:v>21.642502820000001</c:v>
                </c:pt>
                <c:pt idx="323">
                  <c:v>21.62867473</c:v>
                </c:pt>
                <c:pt idx="324">
                  <c:v>21.614714289999998</c:v>
                </c:pt>
                <c:pt idx="325">
                  <c:v>21.60062005</c:v>
                </c:pt>
                <c:pt idx="326">
                  <c:v>21.586390529999999</c:v>
                </c:pt>
                <c:pt idx="327">
                  <c:v>21.572024259999999</c:v>
                </c:pt>
                <c:pt idx="328">
                  <c:v>21.557519729999999</c:v>
                </c:pt>
                <c:pt idx="329">
                  <c:v>21.542875410000001</c:v>
                </c:pt>
                <c:pt idx="330">
                  <c:v>21.52808976</c:v>
                </c:pt>
                <c:pt idx="331">
                  <c:v>21.513161199999999</c:v>
                </c:pt>
                <c:pt idx="332">
                  <c:v>21.498088159999998</c:v>
                </c:pt>
                <c:pt idx="333">
                  <c:v>21.48286903</c:v>
                </c:pt>
                <c:pt idx="334">
                  <c:v>21.467502169999999</c:v>
                </c:pt>
                <c:pt idx="335">
                  <c:v>21.451985950000001</c:v>
                </c:pt>
                <c:pt idx="336">
                  <c:v>21.436318669999999</c:v>
                </c:pt>
                <c:pt idx="337">
                  <c:v>21.42049866</c:v>
                </c:pt>
                <c:pt idx="338">
                  <c:v>21.404524200000001</c:v>
                </c:pt>
                <c:pt idx="339">
                  <c:v>21.388393529999998</c:v>
                </c:pt>
                <c:pt idx="340">
                  <c:v>21.372104910000001</c:v>
                </c:pt>
                <c:pt idx="341">
                  <c:v>21.355656549999999</c:v>
                </c:pt>
                <c:pt idx="342">
                  <c:v>21.339046629999999</c:v>
                </c:pt>
                <c:pt idx="343">
                  <c:v>21.322273330000002</c:v>
                </c:pt>
                <c:pt idx="344">
                  <c:v>21.30533479</c:v>
                </c:pt>
                <c:pt idx="345">
                  <c:v>21.28822911</c:v>
                </c:pt>
                <c:pt idx="346">
                  <c:v>21.270954400000001</c:v>
                </c:pt>
                <c:pt idx="347">
                  <c:v>21.253508719999999</c:v>
                </c:pt>
                <c:pt idx="348">
                  <c:v>21.235890120000001</c:v>
                </c:pt>
                <c:pt idx="349">
                  <c:v>21.218096599999999</c:v>
                </c:pt>
                <c:pt idx="350">
                  <c:v>21.200126149999999</c:v>
                </c:pt>
                <c:pt idx="351">
                  <c:v>21.18197674</c:v>
                </c:pt>
                <c:pt idx="352">
                  <c:v>21.1636463</c:v>
                </c:pt>
                <c:pt idx="353">
                  <c:v>21.145132740000001</c:v>
                </c:pt>
                <c:pt idx="354">
                  <c:v>21.126433930000001</c:v>
                </c:pt>
                <c:pt idx="355">
                  <c:v>21.107547719999999</c:v>
                </c:pt>
                <c:pt idx="356">
                  <c:v>21.088471930000001</c:v>
                </c:pt>
                <c:pt idx="357">
                  <c:v>21.069204360000001</c:v>
                </c:pt>
                <c:pt idx="358">
                  <c:v>21.049742760000001</c:v>
                </c:pt>
                <c:pt idx="359">
                  <c:v>21.03008487</c:v>
                </c:pt>
                <c:pt idx="360">
                  <c:v>21.010228390000002</c:v>
                </c:pt>
                <c:pt idx="361">
                  <c:v>20.990170979999998</c:v>
                </c:pt>
                <c:pt idx="362">
                  <c:v>20.969910290000001</c:v>
                </c:pt>
                <c:pt idx="363">
                  <c:v>20.94944392</c:v>
                </c:pt>
                <c:pt idx="364">
                  <c:v>20.928769450000001</c:v>
                </c:pt>
                <c:pt idx="365">
                  <c:v>20.907884419999998</c:v>
                </c:pt>
                <c:pt idx="366">
                  <c:v>20.88678633</c:v>
                </c:pt>
                <c:pt idx="367">
                  <c:v>20.865472659999998</c:v>
                </c:pt>
                <c:pt idx="368">
                  <c:v>20.843940849999999</c:v>
                </c:pt>
                <c:pt idx="369">
                  <c:v>20.822188310000001</c:v>
                </c:pt>
                <c:pt idx="370">
                  <c:v>20.80021241</c:v>
                </c:pt>
                <c:pt idx="371">
                  <c:v>20.778010479999999</c:v>
                </c:pt>
                <c:pt idx="372">
                  <c:v>20.755579820000001</c:v>
                </c:pt>
                <c:pt idx="373">
                  <c:v>20.732917690000001</c:v>
                </c:pt>
                <c:pt idx="374">
                  <c:v>20.71002133</c:v>
                </c:pt>
                <c:pt idx="375">
                  <c:v>20.686887909999999</c:v>
                </c:pt>
                <c:pt idx="376">
                  <c:v>20.663514589999998</c:v>
                </c:pt>
                <c:pt idx="377">
                  <c:v>20.63989849</c:v>
                </c:pt>
                <c:pt idx="378">
                  <c:v>20.616036659999999</c:v>
                </c:pt>
                <c:pt idx="379">
                  <c:v>20.591926149999999</c:v>
                </c:pt>
                <c:pt idx="380">
                  <c:v>20.56756395</c:v>
                </c:pt>
                <c:pt idx="381">
                  <c:v>20.542947009999999</c:v>
                </c:pt>
                <c:pt idx="382">
                  <c:v>20.518072239999999</c:v>
                </c:pt>
                <c:pt idx="383">
                  <c:v>20.49293651</c:v>
                </c:pt>
                <c:pt idx="384">
                  <c:v>20.46753665</c:v>
                </c:pt>
                <c:pt idx="385">
                  <c:v>20.441869440000001</c:v>
                </c:pt>
                <c:pt idx="386">
                  <c:v>20.415931629999999</c:v>
                </c:pt>
                <c:pt idx="387">
                  <c:v>20.389719899999999</c:v>
                </c:pt>
                <c:pt idx="388">
                  <c:v>20.363230919999999</c:v>
                </c:pt>
                <c:pt idx="389">
                  <c:v>20.336461289999999</c:v>
                </c:pt>
                <c:pt idx="390">
                  <c:v>20.309407579999998</c:v>
                </c:pt>
                <c:pt idx="391">
                  <c:v>20.282066289999999</c:v>
                </c:pt>
                <c:pt idx="392">
                  <c:v>20.254433909999999</c:v>
                </c:pt>
                <c:pt idx="393">
                  <c:v>20.226506839999999</c:v>
                </c:pt>
                <c:pt idx="394">
                  <c:v>20.19828146</c:v>
                </c:pt>
                <c:pt idx="395">
                  <c:v>20.16975411</c:v>
                </c:pt>
                <c:pt idx="396">
                  <c:v>20.140921049999999</c:v>
                </c:pt>
                <c:pt idx="397">
                  <c:v>20.111778520000001</c:v>
                </c:pt>
                <c:pt idx="398">
                  <c:v>20.082322680000001</c:v>
                </c:pt>
                <c:pt idx="399">
                  <c:v>20.052549670000001</c:v>
                </c:pt>
                <c:pt idx="400">
                  <c:v>20.022455560000001</c:v>
                </c:pt>
                <c:pt idx="401">
                  <c:v>19.992036370000001</c:v>
                </c:pt>
                <c:pt idx="402">
                  <c:v>19.961288069999998</c:v>
                </c:pt>
                <c:pt idx="403">
                  <c:v>19.930206569999999</c:v>
                </c:pt>
                <c:pt idx="404">
                  <c:v>19.89878775</c:v>
                </c:pt>
                <c:pt idx="405">
                  <c:v>19.867027400000001</c:v>
                </c:pt>
                <c:pt idx="406">
                  <c:v>19.83492128</c:v>
                </c:pt>
                <c:pt idx="407">
                  <c:v>19.802465080000001</c:v>
                </c:pt>
                <c:pt idx="408">
                  <c:v>19.769654460000002</c:v>
                </c:pt>
                <c:pt idx="409">
                  <c:v>19.73648498</c:v>
                </c:pt>
                <c:pt idx="410">
                  <c:v>19.70295218</c:v>
                </c:pt>
                <c:pt idx="411">
                  <c:v>19.669051530000001</c:v>
                </c:pt>
                <c:pt idx="412">
                  <c:v>19.634778430000001</c:v>
                </c:pt>
                <c:pt idx="413">
                  <c:v>19.60012824</c:v>
                </c:pt>
                <c:pt idx="414">
                  <c:v>19.56509625</c:v>
                </c:pt>
                <c:pt idx="415">
                  <c:v>19.529677679999999</c:v>
                </c:pt>
                <c:pt idx="416">
                  <c:v>19.49386771</c:v>
                </c:pt>
                <c:pt idx="417">
                  <c:v>19.45766145</c:v>
                </c:pt>
                <c:pt idx="418">
                  <c:v>19.42105394</c:v>
                </c:pt>
                <c:pt idx="419">
                  <c:v>19.384040150000001</c:v>
                </c:pt>
                <c:pt idx="420">
                  <c:v>19.346615029999999</c:v>
                </c:pt>
                <c:pt idx="421">
                  <c:v>19.308773410000001</c:v>
                </c:pt>
                <c:pt idx="422">
                  <c:v>19.270510089999998</c:v>
                </c:pt>
                <c:pt idx="423">
                  <c:v>19.2318198</c:v>
                </c:pt>
                <c:pt idx="424">
                  <c:v>19.192697200000001</c:v>
                </c:pt>
                <c:pt idx="425">
                  <c:v>19.153136870000001</c:v>
                </c:pt>
                <c:pt idx="426">
                  <c:v>19.11313337</c:v>
                </c:pt>
                <c:pt idx="427">
                  <c:v>19.07268114</c:v>
                </c:pt>
                <c:pt idx="428">
                  <c:v>19.031774590000001</c:v>
                </c:pt>
                <c:pt idx="429">
                  <c:v>18.990408039999998</c:v>
                </c:pt>
                <c:pt idx="430">
                  <c:v>18.948575760000001</c:v>
                </c:pt>
                <c:pt idx="431">
                  <c:v>18.906271919999998</c:v>
                </c:pt>
                <c:pt idx="432">
                  <c:v>18.86349066</c:v>
                </c:pt>
                <c:pt idx="433">
                  <c:v>18.820226030000001</c:v>
                </c:pt>
                <c:pt idx="434">
                  <c:v>18.776472009999999</c:v>
                </c:pt>
                <c:pt idx="435">
                  <c:v>18.732222520000001</c:v>
                </c:pt>
                <c:pt idx="436">
                  <c:v>18.6874714</c:v>
                </c:pt>
                <c:pt idx="437">
                  <c:v>18.64221242</c:v>
                </c:pt>
                <c:pt idx="438">
                  <c:v>18.596439289999999</c:v>
                </c:pt>
                <c:pt idx="439">
                  <c:v>18.550145629999999</c:v>
                </c:pt>
                <c:pt idx="440">
                  <c:v>18.503325019999998</c:v>
                </c:pt>
                <c:pt idx="441">
                  <c:v>18.455970929999999</c:v>
                </c:pt>
                <c:pt idx="442">
                  <c:v>18.4080768</c:v>
                </c:pt>
                <c:pt idx="443">
                  <c:v>18.359635950000001</c:v>
                </c:pt>
                <c:pt idx="444">
                  <c:v>18.31064168</c:v>
                </c:pt>
                <c:pt idx="445">
                  <c:v>18.261087180000001</c:v>
                </c:pt>
                <c:pt idx="446">
                  <c:v>18.210965590000001</c:v>
                </c:pt>
                <c:pt idx="447">
                  <c:v>18.160269970000002</c:v>
                </c:pt>
                <c:pt idx="448">
                  <c:v>18.108993309999999</c:v>
                </c:pt>
                <c:pt idx="449">
                  <c:v>18.05712853</c:v>
                </c:pt>
                <c:pt idx="450">
                  <c:v>18.004668469999999</c:v>
                </c:pt>
                <c:pt idx="451">
                  <c:v>17.951605929999999</c:v>
                </c:pt>
                <c:pt idx="452">
                  <c:v>17.897933600000002</c:v>
                </c:pt>
                <c:pt idx="453">
                  <c:v>17.843644130000001</c:v>
                </c:pt>
                <c:pt idx="454">
                  <c:v>17.788730080000001</c:v>
                </c:pt>
                <c:pt idx="455">
                  <c:v>17.733183960000002</c:v>
                </c:pt>
                <c:pt idx="456">
                  <c:v>17.6769982</c:v>
                </c:pt>
                <c:pt idx="457">
                  <c:v>17.62016517</c:v>
                </c:pt>
                <c:pt idx="458">
                  <c:v>17.56267716</c:v>
                </c:pt>
                <c:pt idx="459">
                  <c:v>17.50452641</c:v>
                </c:pt>
                <c:pt idx="460">
                  <c:v>17.445705100000001</c:v>
                </c:pt>
                <c:pt idx="461">
                  <c:v>17.386205310000001</c:v>
                </c:pt>
                <c:pt idx="462">
                  <c:v>17.3260191</c:v>
                </c:pt>
                <c:pt idx="463">
                  <c:v>17.265138440000001</c:v>
                </c:pt>
                <c:pt idx="464">
                  <c:v>17.203555260000002</c:v>
                </c:pt>
                <c:pt idx="465">
                  <c:v>17.141261409999998</c:v>
                </c:pt>
                <c:pt idx="466">
                  <c:v>17.0782487</c:v>
                </c:pt>
                <c:pt idx="467">
                  <c:v>17.014508880000001</c:v>
                </c:pt>
                <c:pt idx="468">
                  <c:v>16.95003363</c:v>
                </c:pt>
                <c:pt idx="469">
                  <c:v>16.884814599999999</c:v>
                </c:pt>
                <c:pt idx="470">
                  <c:v>16.818843359999999</c:v>
                </c:pt>
                <c:pt idx="471">
                  <c:v>16.752111469999999</c:v>
                </c:pt>
                <c:pt idx="472">
                  <c:v>16.684610419999998</c:v>
                </c:pt>
                <c:pt idx="473">
                  <c:v>16.616331639999999</c:v>
                </c:pt>
                <c:pt idx="474">
                  <c:v>16.54726655</c:v>
                </c:pt>
                <c:pt idx="475">
                  <c:v>16.477406510000002</c:v>
                </c:pt>
                <c:pt idx="476">
                  <c:v>16.40674284</c:v>
                </c:pt>
                <c:pt idx="477">
                  <c:v>16.33526685</c:v>
                </c:pt>
                <c:pt idx="478">
                  <c:v>16.262969779999999</c:v>
                </c:pt>
                <c:pt idx="479">
                  <c:v>16.18984287</c:v>
                </c:pt>
                <c:pt idx="480">
                  <c:v>16.115877319999999</c:v>
                </c:pt>
                <c:pt idx="481">
                  <c:v>16.041064330000001</c:v>
                </c:pt>
                <c:pt idx="482">
                  <c:v>15.96539505</c:v>
                </c:pt>
                <c:pt idx="483">
                  <c:v>15.888860640000001</c:v>
                </c:pt>
                <c:pt idx="484">
                  <c:v>15.81145222</c:v>
                </c:pt>
                <c:pt idx="485">
                  <c:v>15.733160939999999</c:v>
                </c:pt>
                <c:pt idx="486">
                  <c:v>15.653977920000001</c:v>
                </c:pt>
                <c:pt idx="487">
                  <c:v>15.573894279999999</c:v>
                </c:pt>
                <c:pt idx="488">
                  <c:v>15.492901160000001</c:v>
                </c:pt>
                <c:pt idx="489">
                  <c:v>15.410989710000001</c:v>
                </c:pt>
                <c:pt idx="490">
                  <c:v>15.32815108</c:v>
                </c:pt>
                <c:pt idx="491">
                  <c:v>15.24437646</c:v>
                </c:pt>
                <c:pt idx="492">
                  <c:v>15.159657040000001</c:v>
                </c:pt>
                <c:pt idx="493">
                  <c:v>15.073984060000001</c:v>
                </c:pt>
                <c:pt idx="494">
                  <c:v>14.987348799999999</c:v>
                </c:pt>
                <c:pt idx="495">
                  <c:v>14.899742570000001</c:v>
                </c:pt>
                <c:pt idx="496">
                  <c:v>14.81115673</c:v>
                </c:pt>
                <c:pt idx="497">
                  <c:v>14.72158269</c:v>
                </c:pt>
                <c:pt idx="498">
                  <c:v>14.63101195</c:v>
                </c:pt>
                <c:pt idx="499">
                  <c:v>14.53943604</c:v>
                </c:pt>
                <c:pt idx="500">
                  <c:v>14.44684659</c:v>
                </c:pt>
                <c:pt idx="501">
                  <c:v>14.3532353</c:v>
                </c:pt>
                <c:pt idx="502">
                  <c:v>14.258593960000001</c:v>
                </c:pt>
                <c:pt idx="503">
                  <c:v>14.16291447</c:v>
                </c:pt>
                <c:pt idx="504">
                  <c:v>14.06618883</c:v>
                </c:pt>
                <c:pt idx="505">
                  <c:v>13.96840913</c:v>
                </c:pt>
                <c:pt idx="506">
                  <c:v>13.86956762</c:v>
                </c:pt>
                <c:pt idx="507">
                  <c:v>13.769656639999999</c:v>
                </c:pt>
                <c:pt idx="508">
                  <c:v>13.6686687</c:v>
                </c:pt>
                <c:pt idx="509">
                  <c:v>13.56659645</c:v>
                </c:pt>
                <c:pt idx="510">
                  <c:v>13.46343268</c:v>
                </c:pt>
                <c:pt idx="511">
                  <c:v>13.359170369999999</c:v>
                </c:pt>
                <c:pt idx="512">
                  <c:v>13.253802650000001</c:v>
                </c:pt>
                <c:pt idx="513">
                  <c:v>13.147322859999999</c:v>
                </c:pt>
                <c:pt idx="514">
                  <c:v>13.03972452</c:v>
                </c:pt>
                <c:pt idx="515">
                  <c:v>12.93100136</c:v>
                </c:pt>
                <c:pt idx="516">
                  <c:v>12.821147310000001</c:v>
                </c:pt>
                <c:pt idx="517">
                  <c:v>12.710156570000001</c:v>
                </c:pt>
                <c:pt idx="518">
                  <c:v>12.59802352</c:v>
                </c:pt>
                <c:pt idx="519">
                  <c:v>12.484742799999999</c:v>
                </c:pt>
                <c:pt idx="520">
                  <c:v>12.37030938</c:v>
                </c:pt>
                <c:pt idx="521">
                  <c:v>12.25471842</c:v>
                </c:pt>
                <c:pt idx="522">
                  <c:v>12.13796539</c:v>
                </c:pt>
                <c:pt idx="523">
                  <c:v>12.02004604</c:v>
                </c:pt>
                <c:pt idx="524">
                  <c:v>11.90095644</c:v>
                </c:pt>
                <c:pt idx="525">
                  <c:v>11.78069297</c:v>
                </c:pt>
                <c:pt idx="526">
                  <c:v>11.65925234</c:v>
                </c:pt>
                <c:pt idx="527">
                  <c:v>11.5366316</c:v>
                </c:pt>
                <c:pt idx="528">
                  <c:v>11.412828149999999</c:v>
                </c:pt>
                <c:pt idx="529">
                  <c:v>11.287839760000001</c:v>
                </c:pt>
                <c:pt idx="530">
                  <c:v>11.16166458</c:v>
                </c:pt>
                <c:pt idx="531">
                  <c:v>11.03430112</c:v>
                </c:pt>
                <c:pt idx="532">
                  <c:v>10.90574833</c:v>
                </c:pt>
                <c:pt idx="533">
                  <c:v>10.776005550000001</c:v>
                </c:pt>
                <c:pt idx="534">
                  <c:v>10.64507255</c:v>
                </c:pt>
                <c:pt idx="535">
                  <c:v>10.512949539999999</c:v>
                </c:pt>
                <c:pt idx="536">
                  <c:v>10.379637170000001</c:v>
                </c:pt>
                <c:pt idx="537">
                  <c:v>10.24513655</c:v>
                </c:pt>
                <c:pt idx="538">
                  <c:v>10.10944928</c:v>
                </c:pt>
                <c:pt idx="539">
                  <c:v>9.9725774260000009</c:v>
                </c:pt>
                <c:pt idx="540">
                  <c:v>9.8345235530000004</c:v>
                </c:pt>
                <c:pt idx="541">
                  <c:v>9.6952907360000005</c:v>
                </c:pt>
                <c:pt idx="542">
                  <c:v>9.5548825629999996</c:v>
                </c:pt>
                <c:pt idx="543">
                  <c:v>9.4133031519999992</c:v>
                </c:pt>
                <c:pt idx="544">
                  <c:v>9.2705571580000008</c:v>
                </c:pt>
                <c:pt idx="545">
                  <c:v>9.1266497849999997</c:v>
                </c:pt>
                <c:pt idx="546">
                  <c:v>8.981586794</c:v>
                </c:pt>
                <c:pt idx="547">
                  <c:v>8.8353745129999997</c:v>
                </c:pt>
                <c:pt idx="548">
                  <c:v>8.6880198469999996</c:v>
                </c:pt>
                <c:pt idx="549">
                  <c:v>8.5395302829999995</c:v>
                </c:pt>
                <c:pt idx="550">
                  <c:v>8.3899139040000001</c:v>
                </c:pt>
                <c:pt idx="551">
                  <c:v>8.2391793900000003</c:v>
                </c:pt>
                <c:pt idx="552">
                  <c:v>8.0873360309999995</c:v>
                </c:pt>
                <c:pt idx="553">
                  <c:v>7.9343937269999998</c:v>
                </c:pt>
                <c:pt idx="554">
                  <c:v>7.7803630009999996</c:v>
                </c:pt>
                <c:pt idx="555">
                  <c:v>7.625254998</c:v>
                </c:pt>
                <c:pt idx="556">
                  <c:v>7.469081493</c:v>
                </c:pt>
                <c:pt idx="557">
                  <c:v>7.3118548949999997</c:v>
                </c:pt>
                <c:pt idx="558">
                  <c:v>7.1535882480000001</c:v>
                </c:pt>
                <c:pt idx="559">
                  <c:v>6.9942952370000002</c:v>
                </c:pt>
                <c:pt idx="560">
                  <c:v>6.8339901860000003</c:v>
                </c:pt>
                <c:pt idx="561">
                  <c:v>6.6726880619999998</c:v>
                </c:pt>
                <c:pt idx="562">
                  <c:v>6.5104044730000004</c:v>
                </c:pt>
                <c:pt idx="563">
                  <c:v>6.3471556700000002</c:v>
                </c:pt>
                <c:pt idx="564">
                  <c:v>6.1829585419999997</c:v>
                </c:pt>
                <c:pt idx="565">
                  <c:v>6.0178306179999996</c:v>
                </c:pt>
                <c:pt idx="566">
                  <c:v>5.8517900599999999</c:v>
                </c:pt>
                <c:pt idx="567">
                  <c:v>5.6848556590000001</c:v>
                </c:pt>
                <c:pt idx="568">
                  <c:v>5.5170468359999996</c:v>
                </c:pt>
                <c:pt idx="569">
                  <c:v>5.3483836269999996</c:v>
                </c:pt>
                <c:pt idx="570">
                  <c:v>5.1788866840000001</c:v>
                </c:pt>
                <c:pt idx="571">
                  <c:v>5.0085772620000002</c:v>
                </c:pt>
                <c:pt idx="572">
                  <c:v>4.8374772139999997</c:v>
                </c:pt>
                <c:pt idx="573">
                  <c:v>4.6656089779999999</c:v>
                </c:pt>
                <c:pt idx="574">
                  <c:v>4.4929955689999996</c:v>
                </c:pt>
                <c:pt idx="575">
                  <c:v>4.3196605669999997</c:v>
                </c:pt>
                <c:pt idx="576">
                  <c:v>4.145628103</c:v>
                </c:pt>
                <c:pt idx="577">
                  <c:v>3.9709228479999998</c:v>
                </c:pt>
                <c:pt idx="578">
                  <c:v>3.7955699969999999</c:v>
                </c:pt>
                <c:pt idx="579">
                  <c:v>3.6195952519999999</c:v>
                </c:pt>
                <c:pt idx="580">
                  <c:v>3.4430248130000001</c:v>
                </c:pt>
                <c:pt idx="581">
                  <c:v>3.26588535</c:v>
                </c:pt>
                <c:pt idx="582">
                  <c:v>3.0882039950000002</c:v>
                </c:pt>
                <c:pt idx="583">
                  <c:v>2.9100083190000001</c:v>
                </c:pt>
                <c:pt idx="584">
                  <c:v>2.7313263120000002</c:v>
                </c:pt>
                <c:pt idx="585">
                  <c:v>2.5521863630000001</c:v>
                </c:pt>
                <c:pt idx="586">
                  <c:v>2.372617242</c:v>
                </c:pt>
                <c:pt idx="587">
                  <c:v>2.192648073</c:v>
                </c:pt>
                <c:pt idx="588">
                  <c:v>2.012308317</c:v>
                </c:pt>
                <c:pt idx="589">
                  <c:v>1.8316277430000001</c:v>
                </c:pt>
                <c:pt idx="590">
                  <c:v>1.650636411</c:v>
                </c:pt>
                <c:pt idx="591">
                  <c:v>1.469364643</c:v>
                </c:pt>
                <c:pt idx="592">
                  <c:v>1.2878429979999999</c:v>
                </c:pt>
                <c:pt idx="593">
                  <c:v>1.106102251</c:v>
                </c:pt>
                <c:pt idx="594">
                  <c:v>0.92417336299999997</c:v>
                </c:pt>
                <c:pt idx="595">
                  <c:v>0.74208745700000001</c:v>
                </c:pt>
                <c:pt idx="596">
                  <c:v>0.55987579200000004</c:v>
                </c:pt>
                <c:pt idx="597">
                  <c:v>0.37756973500000002</c:v>
                </c:pt>
                <c:pt idx="598">
                  <c:v>0.19520073499999999</c:v>
                </c:pt>
                <c:pt idx="599">
                  <c:v>1.2800295E-2</c:v>
                </c:pt>
                <c:pt idx="600">
                  <c:v>-0.169600052</c:v>
                </c:pt>
                <c:pt idx="601">
                  <c:v>-0.35196877500000001</c:v>
                </c:pt>
                <c:pt idx="602">
                  <c:v>-0.53427436800000006</c:v>
                </c:pt>
                <c:pt idx="603">
                  <c:v>-0.71648537899999998</c:v>
                </c:pt>
                <c:pt idx="604">
                  <c:v>-0.89857043599999997</c:v>
                </c:pt>
                <c:pt idx="605">
                  <c:v>-1.080498277</c:v>
                </c:pt>
                <c:pt idx="606">
                  <c:v>-1.262237772</c:v>
                </c:pt>
                <c:pt idx="607">
                  <c:v>-1.443757951</c:v>
                </c:pt>
                <c:pt idx="608">
                  <c:v>-1.6250280340000001</c:v>
                </c:pt>
                <c:pt idx="609">
                  <c:v>-1.8060174490000001</c:v>
                </c:pt>
                <c:pt idx="610">
                  <c:v>-1.9866958649999999</c:v>
                </c:pt>
                <c:pt idx="611">
                  <c:v>-2.1670332110000001</c:v>
                </c:pt>
                <c:pt idx="612">
                  <c:v>-2.3469997039999999</c:v>
                </c:pt>
                <c:pt idx="613">
                  <c:v>-2.5265659230000002</c:v>
                </c:pt>
                <c:pt idx="614">
                  <c:v>-2.7057026240000002</c:v>
                </c:pt>
                <c:pt idx="615">
                  <c:v>-2.8843810749999998</c:v>
                </c:pt>
                <c:pt idx="616">
                  <c:v>-3.0625728699999999</c:v>
                </c:pt>
                <c:pt idx="617">
                  <c:v>-3.2402500010000002</c:v>
                </c:pt>
                <c:pt idx="618">
                  <c:v>-3.4173848819999999</c:v>
                </c:pt>
                <c:pt idx="619">
                  <c:v>-3.5939503610000001</c:v>
                </c:pt>
                <c:pt idx="620">
                  <c:v>-3.769919748</c:v>
                </c:pt>
                <c:pt idx="621">
                  <c:v>-3.9452668239999999</c:v>
                </c:pt>
                <c:pt idx="622">
                  <c:v>-4.1199658670000003</c:v>
                </c:pt>
                <c:pt idx="623">
                  <c:v>-4.2939916599999997</c:v>
                </c:pt>
                <c:pt idx="624">
                  <c:v>-4.4673195110000004</c:v>
                </c:pt>
                <c:pt idx="625">
                  <c:v>-4.6399252669999997</c:v>
                </c:pt>
                <c:pt idx="626">
                  <c:v>-4.8117853259999999</c:v>
                </c:pt>
                <c:pt idx="627">
                  <c:v>-4.9828766489999996</c:v>
                </c:pt>
                <c:pt idx="628">
                  <c:v>-5.1531767759999996</c:v>
                </c:pt>
                <c:pt idx="629">
                  <c:v>-5.3226638299999998</c:v>
                </c:pt>
                <c:pt idx="630">
                  <c:v>-5.4913165319999999</c:v>
                </c:pt>
                <c:pt idx="631">
                  <c:v>-5.659114207</c:v>
                </c:pt>
                <c:pt idx="632">
                  <c:v>-5.8260367940000002</c:v>
                </c:pt>
                <c:pt idx="633">
                  <c:v>-5.9920648500000002</c:v>
                </c:pt>
                <c:pt idx="634">
                  <c:v>-6.1571795580000002</c:v>
                </c:pt>
                <c:pt idx="635">
                  <c:v>-6.321362733</c:v>
                </c:pt>
                <c:pt idx="636">
                  <c:v>-6.4845968210000002</c:v>
                </c:pt>
                <c:pt idx="637">
                  <c:v>-6.6468649089999996</c:v>
                </c:pt>
                <c:pt idx="638">
                  <c:v>-6.8081507229999998</c:v>
                </c:pt>
                <c:pt idx="639">
                  <c:v>-6.9684386309999997</c:v>
                </c:pt>
                <c:pt idx="640">
                  <c:v>-7.1277136429999999</c:v>
                </c:pt>
                <c:pt idx="641">
                  <c:v>-7.2859614109999997</c:v>
                </c:pt>
                <c:pt idx="642">
                  <c:v>-7.4431682270000001</c:v>
                </c:pt>
                <c:pt idx="643">
                  <c:v>-7.5993210250000001</c:v>
                </c:pt>
                <c:pt idx="644">
                  <c:v>-7.7544073730000003</c:v>
                </c:pt>
                <c:pt idx="645">
                  <c:v>-7.908415475</c:v>
                </c:pt>
                <c:pt idx="646">
                  <c:v>-8.0613341639999998</c:v>
                </c:pt>
                <c:pt idx="647">
                  <c:v>-8.2131528960000004</c:v>
                </c:pt>
                <c:pt idx="648">
                  <c:v>-8.3638617489999998</c:v>
                </c:pt>
                <c:pt idx="649">
                  <c:v>-8.5134514160000005</c:v>
                </c:pt>
                <c:pt idx="650">
                  <c:v>-8.6619131950000003</c:v>
                </c:pt>
                <c:pt idx="651">
                  <c:v>-8.8092389850000004</c:v>
                </c:pt>
                <c:pt idx="652">
                  <c:v>-8.9554212799999995</c:v>
                </c:pt>
                <c:pt idx="653">
                  <c:v>-9.1004531570000005</c:v>
                </c:pt>
                <c:pt idx="654">
                  <c:v>-9.2443282710000005</c:v>
                </c:pt>
                <c:pt idx="655">
                  <c:v>-9.3870408439999995</c:v>
                </c:pt>
                <c:pt idx="656">
                  <c:v>-9.5285856570000007</c:v>
                </c:pt>
                <c:pt idx="657">
                  <c:v>-9.6689580379999995</c:v>
                </c:pt>
                <c:pt idx="658">
                  <c:v>-9.8081538560000006</c:v>
                </c:pt>
                <c:pt idx="659">
                  <c:v>-9.9461695070000005</c:v>
                </c:pt>
                <c:pt idx="660">
                  <c:v>-10.083001899999999</c:v>
                </c:pt>
                <c:pt idx="661">
                  <c:v>-10.21864847</c:v>
                </c:pt>
                <c:pt idx="662">
                  <c:v>-10.353107120000001</c:v>
                </c:pt>
                <c:pt idx="663">
                  <c:v>-10.486376249999999</c:v>
                </c:pt>
                <c:pt idx="664">
                  <c:v>-10.61845475</c:v>
                </c:pt>
                <c:pt idx="665">
                  <c:v>-10.74934193</c:v>
                </c:pt>
                <c:pt idx="666">
                  <c:v>-10.8790376</c:v>
                </c:pt>
                <c:pt idx="667">
                  <c:v>-11.007541959999999</c:v>
                </c:pt>
                <c:pt idx="668">
                  <c:v>-11.13485567</c:v>
                </c:pt>
                <c:pt idx="669">
                  <c:v>-11.26097979</c:v>
                </c:pt>
                <c:pt idx="670">
                  <c:v>-11.385915779999999</c:v>
                </c:pt>
                <c:pt idx="671">
                  <c:v>-11.509665480000001</c:v>
                </c:pt>
                <c:pt idx="672">
                  <c:v>-11.632231129999999</c:v>
                </c:pt>
                <c:pt idx="673">
                  <c:v>-11.753615330000001</c:v>
                </c:pt>
                <c:pt idx="674">
                  <c:v>-11.87382101</c:v>
                </c:pt>
                <c:pt idx="675">
                  <c:v>-11.992851460000001</c:v>
                </c:pt>
                <c:pt idx="676">
                  <c:v>-12.11071031</c:v>
                </c:pt>
                <c:pt idx="677">
                  <c:v>-12.227401479999999</c:v>
                </c:pt>
                <c:pt idx="678">
                  <c:v>-12.342929209999999</c:v>
                </c:pt>
                <c:pt idx="679">
                  <c:v>-12.45729803</c:v>
                </c:pt>
                <c:pt idx="680">
                  <c:v>-12.57051276</c:v>
                </c:pt>
                <c:pt idx="681">
                  <c:v>-12.682578489999999</c:v>
                </c:pt>
                <c:pt idx="682">
                  <c:v>-12.793500549999999</c:v>
                </c:pt>
                <c:pt idx="683">
                  <c:v>-12.90328455</c:v>
                </c:pt>
                <c:pt idx="684">
                  <c:v>-13.0119363</c:v>
                </c:pt>
                <c:pt idx="685">
                  <c:v>-13.119461879999999</c:v>
                </c:pt>
                <c:pt idx="686">
                  <c:v>-13.22586755</c:v>
                </c:pt>
                <c:pt idx="687">
                  <c:v>-13.331159789999999</c:v>
                </c:pt>
                <c:pt idx="688">
                  <c:v>-13.43534528</c:v>
                </c:pt>
                <c:pt idx="689">
                  <c:v>-13.53843088</c:v>
                </c:pt>
                <c:pt idx="690">
                  <c:v>-13.64042362</c:v>
                </c:pt>
                <c:pt idx="691">
                  <c:v>-13.74133071</c:v>
                </c:pt>
                <c:pt idx="692">
                  <c:v>-13.84115952</c:v>
                </c:pt>
                <c:pt idx="693">
                  <c:v>-13.939917530000001</c:v>
                </c:pt>
                <c:pt idx="694">
                  <c:v>-14.03761242</c:v>
                </c:pt>
                <c:pt idx="695">
                  <c:v>-14.13425194</c:v>
                </c:pt>
                <c:pt idx="696">
                  <c:v>-14.229843990000001</c:v>
                </c:pt>
                <c:pt idx="697">
                  <c:v>-14.3243966</c:v>
                </c:pt>
                <c:pt idx="698">
                  <c:v>-14.41791787</c:v>
                </c:pt>
                <c:pt idx="699">
                  <c:v>-14.510416019999999</c:v>
                </c:pt>
                <c:pt idx="700">
                  <c:v>-14.601899360000001</c:v>
                </c:pt>
                <c:pt idx="701">
                  <c:v>-14.69237627</c:v>
                </c:pt>
                <c:pt idx="702">
                  <c:v>-14.781855200000001</c:v>
                </c:pt>
                <c:pt idx="703">
                  <c:v>-14.8703447</c:v>
                </c:pt>
                <c:pt idx="704">
                  <c:v>-14.95785336</c:v>
                </c:pt>
                <c:pt idx="705">
                  <c:v>-15.04438981</c:v>
                </c:pt>
                <c:pt idx="706">
                  <c:v>-15.12996276</c:v>
                </c:pt>
                <c:pt idx="707">
                  <c:v>-15.214580959999999</c:v>
                </c:pt>
                <c:pt idx="708">
                  <c:v>-15.298253150000001</c:v>
                </c:pt>
                <c:pt idx="709">
                  <c:v>-15.38098815</c:v>
                </c:pt>
                <c:pt idx="710">
                  <c:v>-15.46279479</c:v>
                </c:pt>
                <c:pt idx="711">
                  <c:v>-15.54368193</c:v>
                </c:pt>
                <c:pt idx="712">
                  <c:v>-15.623658430000001</c:v>
                </c:pt>
                <c:pt idx="713">
                  <c:v>-15.702733179999999</c:v>
                </c:pt>
                <c:pt idx="714">
                  <c:v>-15.78091504</c:v>
                </c:pt>
                <c:pt idx="715">
                  <c:v>-15.858212910000001</c:v>
                </c:pt>
                <c:pt idx="716">
                  <c:v>-15.93463567</c:v>
                </c:pt>
                <c:pt idx="717">
                  <c:v>-16.010192190000001</c:v>
                </c:pt>
                <c:pt idx="718">
                  <c:v>-16.084891330000001</c:v>
                </c:pt>
                <c:pt idx="719">
                  <c:v>-16.158741939999999</c:v>
                </c:pt>
                <c:pt idx="720">
                  <c:v>-16.231752839999999</c:v>
                </c:pt>
                <c:pt idx="721">
                  <c:v>-16.303932849999999</c:v>
                </c:pt>
                <c:pt idx="722">
                  <c:v>-16.375290740000001</c:v>
                </c:pt>
                <c:pt idx="723">
                  <c:v>-16.445835259999999</c:v>
                </c:pt>
                <c:pt idx="724">
                  <c:v>-16.515575139999999</c:v>
                </c:pt>
                <c:pt idx="725">
                  <c:v>-16.584519050000001</c:v>
                </c:pt>
                <c:pt idx="726">
                  <c:v>-16.652675649999999</c:v>
                </c:pt>
                <c:pt idx="727">
                  <c:v>-16.720053539999999</c:v>
                </c:pt>
                <c:pt idx="728">
                  <c:v>-16.786661290000001</c:v>
                </c:pt>
                <c:pt idx="729">
                  <c:v>-16.852507410000001</c:v>
                </c:pt>
                <c:pt idx="730">
                  <c:v>-16.91760038</c:v>
                </c:pt>
                <c:pt idx="731">
                  <c:v>-16.981948620000001</c:v>
                </c:pt>
                <c:pt idx="732">
                  <c:v>-17.045560510000001</c:v>
                </c:pt>
                <c:pt idx="733">
                  <c:v>-17.10844436</c:v>
                </c:pt>
                <c:pt idx="734">
                  <c:v>-17.17060845</c:v>
                </c:pt>
                <c:pt idx="735">
                  <c:v>-17.232060969999999</c:v>
                </c:pt>
                <c:pt idx="736">
                  <c:v>-17.292810079999999</c:v>
                </c:pt>
                <c:pt idx="737">
                  <c:v>-17.352863880000001</c:v>
                </c:pt>
                <c:pt idx="738">
                  <c:v>-17.41223038</c:v>
                </c:pt>
                <c:pt idx="739">
                  <c:v>-17.470917570000001</c:v>
                </c:pt>
                <c:pt idx="740">
                  <c:v>-17.528933349999999</c:v>
                </c:pt>
                <c:pt idx="741">
                  <c:v>-17.586285549999999</c:v>
                </c:pt>
                <c:pt idx="742">
                  <c:v>-17.642981970000001</c:v>
                </c:pt>
                <c:pt idx="743">
                  <c:v>-17.6990303</c:v>
                </c:pt>
                <c:pt idx="744">
                  <c:v>-17.754438199999999</c:v>
                </c:pt>
                <c:pt idx="745">
                  <c:v>-17.809213249999999</c:v>
                </c:pt>
                <c:pt idx="746">
                  <c:v>-17.863362939999998</c:v>
                </c:pt>
                <c:pt idx="747">
                  <c:v>-17.916894729999999</c:v>
                </c:pt>
                <c:pt idx="748">
                  <c:v>-17.96981598</c:v>
                </c:pt>
                <c:pt idx="749">
                  <c:v>-18.02213399</c:v>
                </c:pt>
                <c:pt idx="750">
                  <c:v>-18.07385601</c:v>
                </c:pt>
                <c:pt idx="751">
                  <c:v>-18.12498918</c:v>
                </c:pt>
                <c:pt idx="752">
                  <c:v>-18.175540600000001</c:v>
                </c:pt>
                <c:pt idx="753">
                  <c:v>-18.225517289999999</c:v>
                </c:pt>
                <c:pt idx="754">
                  <c:v>-18.274926189999999</c:v>
                </c:pt>
                <c:pt idx="755">
                  <c:v>-18.323774190000002</c:v>
                </c:pt>
                <c:pt idx="756">
                  <c:v>-18.372068089999999</c:v>
                </c:pt>
                <c:pt idx="757">
                  <c:v>-18.419814630000001</c:v>
                </c:pt>
                <c:pt idx="758">
                  <c:v>-18.467020460000001</c:v>
                </c:pt>
                <c:pt idx="759">
                  <c:v>-18.51369218</c:v>
                </c:pt>
                <c:pt idx="760">
                  <c:v>-18.559836300000001</c:v>
                </c:pt>
                <c:pt idx="761">
                  <c:v>-18.605459280000002</c:v>
                </c:pt>
                <c:pt idx="762">
                  <c:v>-18.650567500000001</c:v>
                </c:pt>
                <c:pt idx="763">
                  <c:v>-18.695167250000001</c:v>
                </c:pt>
                <c:pt idx="764">
                  <c:v>-18.739264779999999</c:v>
                </c:pt>
                <c:pt idx="765">
                  <c:v>-18.782866250000001</c:v>
                </c:pt>
                <c:pt idx="766">
                  <c:v>-18.825977760000001</c:v>
                </c:pt>
                <c:pt idx="767">
                  <c:v>-18.868605330000001</c:v>
                </c:pt>
                <c:pt idx="768">
                  <c:v>-18.910754919999999</c:v>
                </c:pt>
                <c:pt idx="769">
                  <c:v>-18.952432399999999</c:v>
                </c:pt>
                <c:pt idx="770">
                  <c:v>-18.993643609999999</c:v>
                </c:pt>
                <c:pt idx="771">
                  <c:v>-19.034394280000001</c:v>
                </c:pt>
                <c:pt idx="772">
                  <c:v>-19.074690109999999</c:v>
                </c:pt>
                <c:pt idx="773">
                  <c:v>-19.114536690000001</c:v>
                </c:pt>
                <c:pt idx="774">
                  <c:v>-19.153939579999999</c:v>
                </c:pt>
                <c:pt idx="775">
                  <c:v>-19.192904259999999</c:v>
                </c:pt>
                <c:pt idx="776">
                  <c:v>-19.231436129999999</c:v>
                </c:pt>
                <c:pt idx="777">
                  <c:v>-19.269540549999999</c:v>
                </c:pt>
                <c:pt idx="778">
                  <c:v>-19.307222790000001</c:v>
                </c:pt>
                <c:pt idx="779">
                  <c:v>-19.344488070000001</c:v>
                </c:pt>
                <c:pt idx="780">
                  <c:v>-19.381341540000001</c:v>
                </c:pt>
                <c:pt idx="781">
                  <c:v>-19.417788290000001</c:v>
                </c:pt>
                <c:pt idx="782">
                  <c:v>-19.45383335</c:v>
                </c:pt>
                <c:pt idx="783">
                  <c:v>-19.48948167</c:v>
                </c:pt>
                <c:pt idx="784">
                  <c:v>-19.524738150000001</c:v>
                </c:pt>
                <c:pt idx="785">
                  <c:v>-19.559607639999999</c:v>
                </c:pt>
                <c:pt idx="786">
                  <c:v>-19.594094909999999</c:v>
                </c:pt>
                <c:pt idx="787">
                  <c:v>-19.628204669999999</c:v>
                </c:pt>
                <c:pt idx="788">
                  <c:v>-19.661941580000001</c:v>
                </c:pt>
                <c:pt idx="789">
                  <c:v>-19.695310249999999</c:v>
                </c:pt>
                <c:pt idx="790">
                  <c:v>-19.728315200000001</c:v>
                </c:pt>
                <c:pt idx="791">
                  <c:v>-19.760960910000001</c:v>
                </c:pt>
                <c:pt idx="792">
                  <c:v>-19.793251819999998</c:v>
                </c:pt>
                <c:pt idx="793">
                  <c:v>-19.82519228</c:v>
                </c:pt>
                <c:pt idx="794">
                  <c:v>-19.85678661</c:v>
                </c:pt>
                <c:pt idx="795">
                  <c:v>-19.88803905</c:v>
                </c:pt>
                <c:pt idx="796">
                  <c:v>-19.918953810000001</c:v>
                </c:pt>
                <c:pt idx="797">
                  <c:v>-19.94953503</c:v>
                </c:pt>
                <c:pt idx="798">
                  <c:v>-19.979786799999999</c:v>
                </c:pt>
                <c:pt idx="799">
                  <c:v>-20.00971316</c:v>
                </c:pt>
                <c:pt idx="800">
                  <c:v>-20.039318089999998</c:v>
                </c:pt>
                <c:pt idx="801">
                  <c:v>-20.068605529999999</c:v>
                </c:pt>
                <c:pt idx="802">
                  <c:v>-20.097579339999999</c:v>
                </c:pt>
                <c:pt idx="803">
                  <c:v>-20.12624336</c:v>
                </c:pt>
                <c:pt idx="804">
                  <c:v>-20.154601370000002</c:v>
                </c:pt>
                <c:pt idx="805">
                  <c:v>-20.1826571</c:v>
                </c:pt>
                <c:pt idx="806">
                  <c:v>-20.210414230000001</c:v>
                </c:pt>
                <c:pt idx="807">
                  <c:v>-20.23787639</c:v>
                </c:pt>
                <c:pt idx="808">
                  <c:v>-20.265047169999999</c:v>
                </c:pt>
                <c:pt idx="809">
                  <c:v>-20.291930090000001</c:v>
                </c:pt>
                <c:pt idx="810">
                  <c:v>-20.318528650000001</c:v>
                </c:pt>
                <c:pt idx="811">
                  <c:v>-20.34484629</c:v>
                </c:pt>
                <c:pt idx="812">
                  <c:v>-20.370886420000001</c:v>
                </c:pt>
                <c:pt idx="813">
                  <c:v>-20.396652370000002</c:v>
                </c:pt>
                <c:pt idx="814">
                  <c:v>-20.422147460000001</c:v>
                </c:pt>
                <c:pt idx="815">
                  <c:v>-20.447374960000001</c:v>
                </c:pt>
                <c:pt idx="816">
                  <c:v>-20.47233808</c:v>
                </c:pt>
                <c:pt idx="817">
                  <c:v>-20.497039990000001</c:v>
                </c:pt>
                <c:pt idx="818">
                  <c:v>-20.521483849999999</c:v>
                </c:pt>
                <c:pt idx="819">
                  <c:v>-20.54567273</c:v>
                </c:pt>
                <c:pt idx="820">
                  <c:v>-20.56960969</c:v>
                </c:pt>
                <c:pt idx="821">
                  <c:v>-20.593297740000001</c:v>
                </c:pt>
                <c:pt idx="822">
                  <c:v>-20.616739859999999</c:v>
                </c:pt>
                <c:pt idx="823">
                  <c:v>-20.639938969999999</c:v>
                </c:pt>
                <c:pt idx="824">
                  <c:v>-20.66289797</c:v>
                </c:pt>
                <c:pt idx="825">
                  <c:v>-20.685619719999998</c:v>
                </c:pt>
                <c:pt idx="826">
                  <c:v>-20.70810702</c:v>
                </c:pt>
                <c:pt idx="827">
                  <c:v>-20.73036265</c:v>
                </c:pt>
                <c:pt idx="828">
                  <c:v>-20.752389359999999</c:v>
                </c:pt>
                <c:pt idx="829">
                  <c:v>-20.77418986</c:v>
                </c:pt>
                <c:pt idx="830">
                  <c:v>-20.795766799999999</c:v>
                </c:pt>
                <c:pt idx="831">
                  <c:v>-20.817122829999999</c:v>
                </c:pt>
                <c:pt idx="832">
                  <c:v>-20.83826054</c:v>
                </c:pt>
                <c:pt idx="833">
                  <c:v>-20.859182499999999</c:v>
                </c:pt>
                <c:pt idx="834">
                  <c:v>-20.879891220000001</c:v>
                </c:pt>
                <c:pt idx="835">
                  <c:v>-20.900389220000001</c:v>
                </c:pt>
                <c:pt idx="836">
                  <c:v>-20.920678949999999</c:v>
                </c:pt>
                <c:pt idx="837">
                  <c:v>-20.940762840000001</c:v>
                </c:pt>
                <c:pt idx="838">
                  <c:v>-20.960643279999999</c:v>
                </c:pt>
                <c:pt idx="839">
                  <c:v>-20.980322650000002</c:v>
                </c:pt>
                <c:pt idx="840">
                  <c:v>-20.999803279999998</c:v>
                </c:pt>
                <c:pt idx="841">
                  <c:v>-21.019087460000001</c:v>
                </c:pt>
                <c:pt idx="842">
                  <c:v>-21.038177470000001</c:v>
                </c:pt>
                <c:pt idx="843">
                  <c:v>-21.057075560000001</c:v>
                </c:pt>
                <c:pt idx="844">
                  <c:v>-21.07578393</c:v>
                </c:pt>
                <c:pt idx="845">
                  <c:v>-21.09430476</c:v>
                </c:pt>
                <c:pt idx="846">
                  <c:v>-21.112640219999999</c:v>
                </c:pt>
                <c:pt idx="847">
                  <c:v>-21.130792419999999</c:v>
                </c:pt>
                <c:pt idx="848">
                  <c:v>-21.148763469999999</c:v>
                </c:pt>
                <c:pt idx="849">
                  <c:v>-21.166555420000002</c:v>
                </c:pt>
                <c:pt idx="850">
                  <c:v>-21.184170330000001</c:v>
                </c:pt>
                <c:pt idx="851">
                  <c:v>-21.201610209999998</c:v>
                </c:pt>
                <c:pt idx="852">
                  <c:v>-21.21887705</c:v>
                </c:pt>
                <c:pt idx="853">
                  <c:v>-21.235972799999999</c:v>
                </c:pt>
                <c:pt idx="854">
                  <c:v>-21.252899410000001</c:v>
                </c:pt>
                <c:pt idx="855">
                  <c:v>-21.269658790000001</c:v>
                </c:pt>
                <c:pt idx="856">
                  <c:v>-21.286252820000001</c:v>
                </c:pt>
                <c:pt idx="857">
                  <c:v>-21.302683349999999</c:v>
                </c:pt>
                <c:pt idx="858">
                  <c:v>-21.318952240000002</c:v>
                </c:pt>
                <c:pt idx="859">
                  <c:v>-21.335061289999999</c:v>
                </c:pt>
                <c:pt idx="860">
                  <c:v>-21.351012279999999</c:v>
                </c:pt>
                <c:pt idx="861">
                  <c:v>-21.366806990000001</c:v>
                </c:pt>
                <c:pt idx="862">
                  <c:v>-21.382447150000001</c:v>
                </c:pt>
                <c:pt idx="863">
                  <c:v>-21.397934490000001</c:v>
                </c:pt>
                <c:pt idx="864">
                  <c:v>-21.413270700000002</c:v>
                </c:pt>
                <c:pt idx="865">
                  <c:v>-21.42845745</c:v>
                </c:pt>
                <c:pt idx="866">
                  <c:v>-21.443496400000001</c:v>
                </c:pt>
                <c:pt idx="867">
                  <c:v>-21.458389180000001</c:v>
                </c:pt>
                <c:pt idx="868">
                  <c:v>-21.473137399999999</c:v>
                </c:pt>
                <c:pt idx="869">
                  <c:v>-21.487742650000001</c:v>
                </c:pt>
                <c:pt idx="870">
                  <c:v>-21.502206489999999</c:v>
                </c:pt>
                <c:pt idx="871">
                  <c:v>-21.516530469999999</c:v>
                </c:pt>
                <c:pt idx="872">
                  <c:v>-21.530716129999998</c:v>
                </c:pt>
                <c:pt idx="873">
                  <c:v>-21.544764969999999</c:v>
                </c:pt>
                <c:pt idx="874">
                  <c:v>-21.55867847</c:v>
                </c:pt>
                <c:pt idx="875">
                  <c:v>-21.57245812</c:v>
                </c:pt>
                <c:pt idx="876">
                  <c:v>-21.58610535</c:v>
                </c:pt>
                <c:pt idx="877">
                  <c:v>-21.599621599999999</c:v>
                </c:pt>
                <c:pt idx="878">
                  <c:v>-21.613008279999999</c:v>
                </c:pt>
                <c:pt idx="879">
                  <c:v>-21.626266789999999</c:v>
                </c:pt>
                <c:pt idx="880">
                  <c:v>-21.639398509999999</c:v>
                </c:pt>
                <c:pt idx="881">
                  <c:v>-21.652404799999999</c:v>
                </c:pt>
                <c:pt idx="882">
                  <c:v>-21.665286989999998</c:v>
                </c:pt>
                <c:pt idx="883">
                  <c:v>-21.67804641</c:v>
                </c:pt>
                <c:pt idx="884">
                  <c:v>-21.69068438</c:v>
                </c:pt>
                <c:pt idx="885">
                  <c:v>-21.703202180000002</c:v>
                </c:pt>
                <c:pt idx="886">
                  <c:v>-21.715601079999999</c:v>
                </c:pt>
                <c:pt idx="887">
                  <c:v>-21.727882359999999</c:v>
                </c:pt>
                <c:pt idx="888">
                  <c:v>-21.740047239999999</c:v>
                </c:pt>
                <c:pt idx="889">
                  <c:v>-21.752096949999999</c:v>
                </c:pt>
                <c:pt idx="890">
                  <c:v>-21.764032719999999</c:v>
                </c:pt>
                <c:pt idx="891">
                  <c:v>-21.77585573</c:v>
                </c:pt>
                <c:pt idx="892">
                  <c:v>-21.787567169999999</c:v>
                </c:pt>
                <c:pt idx="893">
                  <c:v>-21.79916819</c:v>
                </c:pt>
                <c:pt idx="894">
                  <c:v>-21.810659959999999</c:v>
                </c:pt>
                <c:pt idx="895">
                  <c:v>-21.822043619999999</c:v>
                </c:pt>
                <c:pt idx="896">
                  <c:v>-21.833320270000002</c:v>
                </c:pt>
                <c:pt idx="897">
                  <c:v>-21.84449103</c:v>
                </c:pt>
                <c:pt idx="898">
                  <c:v>-21.855557000000001</c:v>
                </c:pt>
                <c:pt idx="899">
                  <c:v>-21.86651926</c:v>
                </c:pt>
                <c:pt idx="900">
                  <c:v>-21.877378879999998</c:v>
                </c:pt>
                <c:pt idx="901">
                  <c:v>-21.888136899999999</c:v>
                </c:pt>
                <c:pt idx="902">
                  <c:v>-21.898794370000001</c:v>
                </c:pt>
                <c:pt idx="903">
                  <c:v>-21.909352330000001</c:v>
                </c:pt>
                <c:pt idx="904">
                  <c:v>-21.91981178</c:v>
                </c:pt>
                <c:pt idx="905">
                  <c:v>-21.930173719999999</c:v>
                </c:pt>
                <c:pt idx="906">
                  <c:v>-21.94043915</c:v>
                </c:pt>
                <c:pt idx="907">
                  <c:v>-21.950609050000001</c:v>
                </c:pt>
                <c:pt idx="908">
                  <c:v>-21.96068438</c:v>
                </c:pt>
                <c:pt idx="909">
                  <c:v>-21.970666099999999</c:v>
                </c:pt>
                <c:pt idx="910">
                  <c:v>-21.980555150000001</c:v>
                </c:pt>
                <c:pt idx="911">
                  <c:v>-21.99035246</c:v>
                </c:pt>
                <c:pt idx="912">
                  <c:v>-22.000058939999999</c:v>
                </c:pt>
                <c:pt idx="913">
                  <c:v>-22.009675519999998</c:v>
                </c:pt>
                <c:pt idx="914">
                  <c:v>-22.01920308</c:v>
                </c:pt>
                <c:pt idx="915">
                  <c:v>-22.028642510000001</c:v>
                </c:pt>
                <c:pt idx="916">
                  <c:v>-22.037994680000001</c:v>
                </c:pt>
                <c:pt idx="917">
                  <c:v>-22.047260470000001</c:v>
                </c:pt>
                <c:pt idx="918">
                  <c:v>-22.056440729999998</c:v>
                </c:pt>
                <c:pt idx="919">
                  <c:v>-22.065536290000001</c:v>
                </c:pt>
                <c:pt idx="920">
                  <c:v>-22.074548</c:v>
                </c:pt>
                <c:pt idx="921">
                  <c:v>-22.08347667</c:v>
                </c:pt>
                <c:pt idx="922">
                  <c:v>-22.09232312</c:v>
                </c:pt>
                <c:pt idx="923">
                  <c:v>-22.10108816</c:v>
                </c:pt>
                <c:pt idx="924">
                  <c:v>-22.109772580000001</c:v>
                </c:pt>
                <c:pt idx="925">
                  <c:v>-22.118377160000001</c:v>
                </c:pt>
                <c:pt idx="926">
                  <c:v>-22.12690267</c:v>
                </c:pt>
                <c:pt idx="927">
                  <c:v>-22.135349890000001</c:v>
                </c:pt>
                <c:pt idx="928">
                  <c:v>-22.143719579999999</c:v>
                </c:pt>
                <c:pt idx="929">
                  <c:v>-22.152012469999999</c:v>
                </c:pt>
                <c:pt idx="930">
                  <c:v>-22.160229300000001</c:v>
                </c:pt>
                <c:pt idx="931">
                  <c:v>-22.16837082</c:v>
                </c:pt>
                <c:pt idx="932">
                  <c:v>-22.17643773</c:v>
                </c:pt>
                <c:pt idx="933">
                  <c:v>-22.184430760000001</c:v>
                </c:pt>
                <c:pt idx="934">
                  <c:v>-22.192350600000001</c:v>
                </c:pt>
                <c:pt idx="935">
                  <c:v>-22.20019795</c:v>
                </c:pt>
                <c:pt idx="936">
                  <c:v>-22.207973500000001</c:v>
                </c:pt>
                <c:pt idx="937">
                  <c:v>-22.215677929999998</c:v>
                </c:pt>
                <c:pt idx="938">
                  <c:v>-22.22331191</c:v>
                </c:pt>
                <c:pt idx="939">
                  <c:v>-22.2308761</c:v>
                </c:pt>
                <c:pt idx="940">
                  <c:v>-22.238371170000001</c:v>
                </c:pt>
                <c:pt idx="941">
                  <c:v>-22.245797750000001</c:v>
                </c:pt>
                <c:pt idx="942">
                  <c:v>-22.253156499999999</c:v>
                </c:pt>
                <c:pt idx="943">
                  <c:v>-22.260448029999999</c:v>
                </c:pt>
                <c:pt idx="944">
                  <c:v>-22.267672990000001</c:v>
                </c:pt>
                <c:pt idx="945">
                  <c:v>-22.274831979999998</c:v>
                </c:pt>
                <c:pt idx="946">
                  <c:v>-22.281925619999999</c:v>
                </c:pt>
                <c:pt idx="947">
                  <c:v>-22.288954520000001</c:v>
                </c:pt>
                <c:pt idx="948">
                  <c:v>-22.295919260000002</c:v>
                </c:pt>
                <c:pt idx="949">
                  <c:v>-22.302820449999999</c:v>
                </c:pt>
                <c:pt idx="950">
                  <c:v>-22.30965866</c:v>
                </c:pt>
                <c:pt idx="951">
                  <c:v>-22.316434470000001</c:v>
                </c:pt>
                <c:pt idx="952">
                  <c:v>-22.323148450000001</c:v>
                </c:pt>
                <c:pt idx="953">
                  <c:v>-22.32980117</c:v>
                </c:pt>
                <c:pt idx="954">
                  <c:v>-22.336393180000002</c:v>
                </c:pt>
                <c:pt idx="955">
                  <c:v>-22.34292503</c:v>
                </c:pt>
                <c:pt idx="956">
                  <c:v>-22.349397270000001</c:v>
                </c:pt>
                <c:pt idx="957">
                  <c:v>-22.355810439999999</c:v>
                </c:pt>
                <c:pt idx="958">
                  <c:v>-22.362165059999999</c:v>
                </c:pt>
                <c:pt idx="959">
                  <c:v>-22.368461669999999</c:v>
                </c:pt>
                <c:pt idx="960">
                  <c:v>-22.374700789999999</c:v>
                </c:pt>
                <c:pt idx="961">
                  <c:v>-22.380882920000001</c:v>
                </c:pt>
                <c:pt idx="962">
                  <c:v>-22.387008590000001</c:v>
                </c:pt>
                <c:pt idx="963">
                  <c:v>-22.393078280000001</c:v>
                </c:pt>
                <c:pt idx="964">
                  <c:v>-22.399092499999998</c:v>
                </c:pt>
                <c:pt idx="965">
                  <c:v>-22.405051740000001</c:v>
                </c:pt>
                <c:pt idx="966">
                  <c:v>-22.41095649</c:v>
                </c:pt>
                <c:pt idx="967">
                  <c:v>-22.416807219999999</c:v>
                </c:pt>
                <c:pt idx="968">
                  <c:v>-22.422604419999999</c:v>
                </c:pt>
                <c:pt idx="969">
                  <c:v>-22.428348540000002</c:v>
                </c:pt>
                <c:pt idx="970">
                  <c:v>-22.434040060000001</c:v>
                </c:pt>
                <c:pt idx="971">
                  <c:v>-22.439679439999999</c:v>
                </c:pt>
                <c:pt idx="972">
                  <c:v>-22.44526712</c:v>
                </c:pt>
                <c:pt idx="973">
                  <c:v>-22.450803560000001</c:v>
                </c:pt>
                <c:pt idx="974">
                  <c:v>-22.456289210000001</c:v>
                </c:pt>
                <c:pt idx="975">
                  <c:v>-22.461724499999999</c:v>
                </c:pt>
                <c:pt idx="976">
                  <c:v>-22.467109870000002</c:v>
                </c:pt>
                <c:pt idx="977">
                  <c:v>-22.472445740000001</c:v>
                </c:pt>
                <c:pt idx="978">
                  <c:v>-22.477732549999999</c:v>
                </c:pt>
                <c:pt idx="979">
                  <c:v>-22.482970699999999</c:v>
                </c:pt>
                <c:pt idx="980">
                  <c:v>-22.488160629999999</c:v>
                </c:pt>
                <c:pt idx="981">
                  <c:v>-22.493302740000001</c:v>
                </c:pt>
                <c:pt idx="982">
                  <c:v>-22.498397430000001</c:v>
                </c:pt>
                <c:pt idx="983">
                  <c:v>-22.503445110000001</c:v>
                </c:pt>
                <c:pt idx="984">
                  <c:v>-22.508446169999999</c:v>
                </c:pt>
                <c:pt idx="985">
                  <c:v>-22.51340102</c:v>
                </c:pt>
                <c:pt idx="986">
                  <c:v>-22.518310039999999</c:v>
                </c:pt>
                <c:pt idx="987">
                  <c:v>-22.523173610000001</c:v>
                </c:pt>
                <c:pt idx="988">
                  <c:v>-22.52799211</c:v>
                </c:pt>
                <c:pt idx="989">
                  <c:v>-22.53276593</c:v>
                </c:pt>
                <c:pt idx="990">
                  <c:v>-22.53749543</c:v>
                </c:pt>
                <c:pt idx="991">
                  <c:v>-22.542180989999999</c:v>
                </c:pt>
                <c:pt idx="992">
                  <c:v>-22.546822970000001</c:v>
                </c:pt>
                <c:pt idx="993">
                  <c:v>-22.55142172</c:v>
                </c:pt>
                <c:pt idx="994">
                  <c:v>-22.555977609999999</c:v>
                </c:pt>
                <c:pt idx="995">
                  <c:v>-22.560490990000002</c:v>
                </c:pt>
                <c:pt idx="996">
                  <c:v>-22.564962210000001</c:v>
                </c:pt>
                <c:pt idx="997">
                  <c:v>-22.569391620000001</c:v>
                </c:pt>
                <c:pt idx="998">
                  <c:v>-22.573779550000001</c:v>
                </c:pt>
                <c:pt idx="999">
                  <c:v>-22.578126340000001</c:v>
                </c:pt>
                <c:pt idx="1000">
                  <c:v>-22.58243234</c:v>
                </c:pt>
                <c:pt idx="1001">
                  <c:v>-22.586697869999998</c:v>
                </c:pt>
                <c:pt idx="1002">
                  <c:v>-22.59092326</c:v>
                </c:pt>
                <c:pt idx="1003">
                  <c:v>-22.595108830000001</c:v>
                </c:pt>
                <c:pt idx="1004">
                  <c:v>-22.599254899999998</c:v>
                </c:pt>
                <c:pt idx="1005">
                  <c:v>-22.603361799999998</c:v>
                </c:pt>
                <c:pt idx="1006">
                  <c:v>-22.607429830000001</c:v>
                </c:pt>
                <c:pt idx="1007">
                  <c:v>-22.611459310000001</c:v>
                </c:pt>
                <c:pt idx="1008">
                  <c:v>-22.615450549999998</c:v>
                </c:pt>
                <c:pt idx="1009">
                  <c:v>-22.61940384</c:v>
                </c:pt>
                <c:pt idx="1010">
                  <c:v>-22.62331949</c:v>
                </c:pt>
                <c:pt idx="1011">
                  <c:v>-22.627197809999998</c:v>
                </c:pt>
                <c:pt idx="1012">
                  <c:v>-22.63103907</c:v>
                </c:pt>
                <c:pt idx="1013">
                  <c:v>-22.634843589999999</c:v>
                </c:pt>
                <c:pt idx="1014">
                  <c:v>-22.63861163</c:v>
                </c:pt>
                <c:pt idx="1015">
                  <c:v>-22.642343499999999</c:v>
                </c:pt>
                <c:pt idx="1016">
                  <c:v>-22.646039470000002</c:v>
                </c:pt>
                <c:pt idx="1017">
                  <c:v>-22.649699829999999</c:v>
                </c:pt>
                <c:pt idx="1018">
                  <c:v>-22.653324850000001</c:v>
                </c:pt>
                <c:pt idx="1019">
                  <c:v>-22.656914799999999</c:v>
                </c:pt>
                <c:pt idx="1020">
                  <c:v>-22.66046996</c:v>
                </c:pt>
                <c:pt idx="1021">
                  <c:v>-22.663990600000002</c:v>
                </c:pt>
                <c:pt idx="1022">
                  <c:v>-22.667476969999999</c:v>
                </c:pt>
                <c:pt idx="1023">
                  <c:v>-22.670929359999999</c:v>
                </c:pt>
                <c:pt idx="1024">
                  <c:v>-22.674348009999999</c:v>
                </c:pt>
                <c:pt idx="1025">
                  <c:v>-22.677733180000001</c:v>
                </c:pt>
                <c:pt idx="1026">
                  <c:v>-22.68108514</c:v>
                </c:pt>
                <c:pt idx="1027">
                  <c:v>-22.68440412</c:v>
                </c:pt>
                <c:pt idx="1028">
                  <c:v>-22.68769039</c:v>
                </c:pt>
                <c:pt idx="1029">
                  <c:v>-22.69094419</c:v>
                </c:pt>
                <c:pt idx="1030">
                  <c:v>-22.694165770000001</c:v>
                </c:pt>
                <c:pt idx="1031">
                  <c:v>-22.69735536</c:v>
                </c:pt>
                <c:pt idx="1032">
                  <c:v>-22.700513220000001</c:v>
                </c:pt>
                <c:pt idx="1033">
                  <c:v>-22.70363957</c:v>
                </c:pt>
                <c:pt idx="1034">
                  <c:v>-22.706734650000001</c:v>
                </c:pt>
                <c:pt idx="1035">
                  <c:v>-22.7097987</c:v>
                </c:pt>
                <c:pt idx="1036">
                  <c:v>-22.712831950000002</c:v>
                </c:pt>
                <c:pt idx="1037">
                  <c:v>-22.715834619999999</c:v>
                </c:pt>
                <c:pt idx="1038">
                  <c:v>-22.718806950000001</c:v>
                </c:pt>
                <c:pt idx="1039">
                  <c:v>-22.721749150000001</c:v>
                </c:pt>
                <c:pt idx="1040">
                  <c:v>-22.724661439999998</c:v>
                </c:pt>
                <c:pt idx="1041">
                  <c:v>-22.72754406</c:v>
                </c:pt>
                <c:pt idx="1042">
                  <c:v>-22.73039721</c:v>
                </c:pt>
                <c:pt idx="1043">
                  <c:v>-22.733221109999999</c:v>
                </c:pt>
                <c:pt idx="1044">
                  <c:v>-22.736015980000001</c:v>
                </c:pt>
                <c:pt idx="1045">
                  <c:v>-22.738782010000001</c:v>
                </c:pt>
                <c:pt idx="1046">
                  <c:v>-22.741519440000001</c:v>
                </c:pt>
                <c:pt idx="1047">
                  <c:v>-22.744228450000001</c:v>
                </c:pt>
                <c:pt idx="1048">
                  <c:v>-22.746909259999999</c:v>
                </c:pt>
                <c:pt idx="1049">
                  <c:v>-22.74956207</c:v>
                </c:pt>
                <c:pt idx="1050">
                  <c:v>-22.752187079999999</c:v>
                </c:pt>
                <c:pt idx="1051">
                  <c:v>-22.754784489999999</c:v>
                </c:pt>
                <c:pt idx="1052">
                  <c:v>-22.757354500000002</c:v>
                </c:pt>
                <c:pt idx="1053">
                  <c:v>-22.759897290000001</c:v>
                </c:pt>
                <c:pt idx="1054">
                  <c:v>-22.762413080000002</c:v>
                </c:pt>
                <c:pt idx="1055">
                  <c:v>-22.764902039999999</c:v>
                </c:pt>
                <c:pt idx="1056">
                  <c:v>-22.767364359999998</c:v>
                </c:pt>
                <c:pt idx="1057">
                  <c:v>-22.769800239999999</c:v>
                </c:pt>
                <c:pt idx="1058">
                  <c:v>-22.77220986</c:v>
                </c:pt>
                <c:pt idx="1059">
                  <c:v>-22.774593400000001</c:v>
                </c:pt>
                <c:pt idx="1060">
                  <c:v>-22.776951050000001</c:v>
                </c:pt>
                <c:pt idx="1061">
                  <c:v>-22.779282989999999</c:v>
                </c:pt>
                <c:pt idx="1062">
                  <c:v>-22.781589400000001</c:v>
                </c:pt>
                <c:pt idx="1063">
                  <c:v>-22.783870449999998</c:v>
                </c:pt>
                <c:pt idx="1064">
                  <c:v>-22.78612631</c:v>
                </c:pt>
                <c:pt idx="1065">
                  <c:v>-22.788357179999998</c:v>
                </c:pt>
                <c:pt idx="1066">
                  <c:v>-22.790563209999998</c:v>
                </c:pt>
                <c:pt idx="1067">
                  <c:v>-22.79274457</c:v>
                </c:pt>
                <c:pt idx="1068">
                  <c:v>-22.79490144</c:v>
                </c:pt>
                <c:pt idx="1069">
                  <c:v>-22.797033979999998</c:v>
                </c:pt>
                <c:pt idx="1070">
                  <c:v>-22.799142369999998</c:v>
                </c:pt>
                <c:pt idx="1071">
                  <c:v>-22.801226750000001</c:v>
                </c:pt>
                <c:pt idx="1072">
                  <c:v>-22.803287300000001</c:v>
                </c:pt>
                <c:pt idx="1073">
                  <c:v>-22.80532418</c:v>
                </c:pt>
                <c:pt idx="1074">
                  <c:v>-22.80733755</c:v>
                </c:pt>
                <c:pt idx="1075">
                  <c:v>-22.80932756</c:v>
                </c:pt>
                <c:pt idx="1076">
                  <c:v>-22.81129438</c:v>
                </c:pt>
                <c:pt idx="1077">
                  <c:v>-22.81323815</c:v>
                </c:pt>
                <c:pt idx="1078">
                  <c:v>-22.81515903</c:v>
                </c:pt>
                <c:pt idx="1079">
                  <c:v>-22.817057179999999</c:v>
                </c:pt>
                <c:pt idx="1080">
                  <c:v>-22.818932740000001</c:v>
                </c:pt>
                <c:pt idx="1081">
                  <c:v>-22.820785870000002</c:v>
                </c:pt>
                <c:pt idx="1082">
                  <c:v>-22.822616709999998</c:v>
                </c:pt>
                <c:pt idx="1083">
                  <c:v>-22.82442541</c:v>
                </c:pt>
                <c:pt idx="1084">
                  <c:v>-22.826212120000001</c:v>
                </c:pt>
                <c:pt idx="1085">
                  <c:v>-22.827976979999999</c:v>
                </c:pt>
                <c:pt idx="1086">
                  <c:v>-22.829720120000001</c:v>
                </c:pt>
                <c:pt idx="1087">
                  <c:v>-22.83144171</c:v>
                </c:pt>
                <c:pt idx="1088">
                  <c:v>-22.833141860000001</c:v>
                </c:pt>
                <c:pt idx="1089">
                  <c:v>-22.834820740000001</c:v>
                </c:pt>
                <c:pt idx="1090">
                  <c:v>-22.836478459999999</c:v>
                </c:pt>
                <c:pt idx="1091">
                  <c:v>-22.838115169999998</c:v>
                </c:pt>
                <c:pt idx="1092">
                  <c:v>-22.839731</c:v>
                </c:pt>
                <c:pt idx="1093">
                  <c:v>-22.841326089999999</c:v>
                </c:pt>
                <c:pt idx="1094">
                  <c:v>-22.842900570000001</c:v>
                </c:pt>
                <c:pt idx="1095">
                  <c:v>-22.84445457</c:v>
                </c:pt>
                <c:pt idx="1096">
                  <c:v>-22.84598823</c:v>
                </c:pt>
                <c:pt idx="1097">
                  <c:v>-22.847501659999999</c:v>
                </c:pt>
                <c:pt idx="1098">
                  <c:v>-22.848994999999999</c:v>
                </c:pt>
                <c:pt idx="1099">
                  <c:v>-22.850468379999999</c:v>
                </c:pt>
                <c:pt idx="1100">
                  <c:v>-22.85192193</c:v>
                </c:pt>
                <c:pt idx="1101">
                  <c:v>-22.853355759999999</c:v>
                </c:pt>
                <c:pt idx="1102">
                  <c:v>-22.854769999999998</c:v>
                </c:pt>
                <c:pt idx="1103">
                  <c:v>-22.856164769999999</c:v>
                </c:pt>
                <c:pt idx="1104">
                  <c:v>-22.857540190000002</c:v>
                </c:pt>
                <c:pt idx="1105">
                  <c:v>-22.858896399999999</c:v>
                </c:pt>
                <c:pt idx="1106">
                  <c:v>-22.860233489999999</c:v>
                </c:pt>
                <c:pt idx="1107">
                  <c:v>-22.861551599999999</c:v>
                </c:pt>
                <c:pt idx="1108">
                  <c:v>-22.862850829999999</c:v>
                </c:pt>
                <c:pt idx="1109">
                  <c:v>-22.864131310000001</c:v>
                </c:pt>
                <c:pt idx="1110">
                  <c:v>-22.86539316</c:v>
                </c:pt>
                <c:pt idx="1111">
                  <c:v>-22.86663647</c:v>
                </c:pt>
                <c:pt idx="1112">
                  <c:v>-22.86786137</c:v>
                </c:pt>
                <c:pt idx="1113">
                  <c:v>-22.869067980000001</c:v>
                </c:pt>
                <c:pt idx="1114">
                  <c:v>-22.870256390000002</c:v>
                </c:pt>
                <c:pt idx="1115">
                  <c:v>-22.871426719999999</c:v>
                </c:pt>
                <c:pt idx="1116">
                  <c:v>-22.872579089999999</c:v>
                </c:pt>
                <c:pt idx="1117">
                  <c:v>-22.873713590000001</c:v>
                </c:pt>
                <c:pt idx="1118">
                  <c:v>-22.874830330000002</c:v>
                </c:pt>
                <c:pt idx="1119">
                  <c:v>-22.875929429999999</c:v>
                </c:pt>
                <c:pt idx="1120">
                  <c:v>-22.877010980000001</c:v>
                </c:pt>
                <c:pt idx="1121">
                  <c:v>-22.8780751</c:v>
                </c:pt>
                <c:pt idx="1122">
                  <c:v>-22.87912188</c:v>
                </c:pt>
                <c:pt idx="1123">
                  <c:v>-22.880151430000002</c:v>
                </c:pt>
                <c:pt idx="1124">
                  <c:v>-22.88116385</c:v>
                </c:pt>
                <c:pt idx="1125">
                  <c:v>-22.88215924</c:v>
                </c:pt>
                <c:pt idx="1126">
                  <c:v>-22.883137690000002</c:v>
                </c:pt>
                <c:pt idx="1127">
                  <c:v>-22.884099320000001</c:v>
                </c:pt>
                <c:pt idx="1128">
                  <c:v>-22.885044220000001</c:v>
                </c:pt>
                <c:pt idx="1129">
                  <c:v>-22.88597248</c:v>
                </c:pt>
                <c:pt idx="1130">
                  <c:v>-22.886884200000001</c:v>
                </c:pt>
                <c:pt idx="1131">
                  <c:v>-22.88777949</c:v>
                </c:pt>
                <c:pt idx="1132">
                  <c:v>-22.888658419999999</c:v>
                </c:pt>
                <c:pt idx="1133">
                  <c:v>-22.8895211</c:v>
                </c:pt>
                <c:pt idx="1134">
                  <c:v>-22.890367619999999</c:v>
                </c:pt>
                <c:pt idx="1135">
                  <c:v>-22.891198079999999</c:v>
                </c:pt>
                <c:pt idx="1136">
                  <c:v>-22.892012560000001</c:v>
                </c:pt>
                <c:pt idx="1137">
                  <c:v>-22.892811160000001</c:v>
                </c:pt>
                <c:pt idx="1138">
                  <c:v>-22.89359396</c:v>
                </c:pt>
                <c:pt idx="1139">
                  <c:v>-22.894361060000001</c:v>
                </c:pt>
                <c:pt idx="1140">
                  <c:v>-22.89511255</c:v>
                </c:pt>
                <c:pt idx="1141">
                  <c:v>-22.89584851</c:v>
                </c:pt>
                <c:pt idx="1142">
                  <c:v>-22.896569020000001</c:v>
                </c:pt>
                <c:pt idx="1143">
                  <c:v>-22.897274190000001</c:v>
                </c:pt>
                <c:pt idx="1144">
                  <c:v>-22.897964089999999</c:v>
                </c:pt>
                <c:pt idx="1145">
                  <c:v>-22.898638800000001</c:v>
                </c:pt>
                <c:pt idx="1146">
                  <c:v>-22.899298420000001</c:v>
                </c:pt>
                <c:pt idx="1147">
                  <c:v>-22.899943019999998</c:v>
                </c:pt>
                <c:pt idx="1148">
                  <c:v>-22.900572690000001</c:v>
                </c:pt>
                <c:pt idx="1149">
                  <c:v>-22.901187520000001</c:v>
                </c:pt>
                <c:pt idx="1150">
                  <c:v>-22.90178757</c:v>
                </c:pt>
                <c:pt idx="1151">
                  <c:v>-22.902372939999999</c:v>
                </c:pt>
                <c:pt idx="1152">
                  <c:v>-22.902943709999999</c:v>
                </c:pt>
                <c:pt idx="1153">
                  <c:v>-22.90349995</c:v>
                </c:pt>
                <c:pt idx="1154">
                  <c:v>-22.90404174</c:v>
                </c:pt>
                <c:pt idx="1155">
                  <c:v>-22.904569160000001</c:v>
                </c:pt>
                <c:pt idx="1156">
                  <c:v>-22.905082289999999</c:v>
                </c:pt>
                <c:pt idx="1157">
                  <c:v>-22.905581210000001</c:v>
                </c:pt>
                <c:pt idx="1158">
                  <c:v>-22.906065989999998</c:v>
                </c:pt>
                <c:pt idx="1159">
                  <c:v>-22.906536710000001</c:v>
                </c:pt>
                <c:pt idx="1160">
                  <c:v>-22.906993440000001</c:v>
                </c:pt>
                <c:pt idx="1161">
                  <c:v>-22.907436260000001</c:v>
                </c:pt>
                <c:pt idx="1162">
                  <c:v>-22.90786524</c:v>
                </c:pt>
                <c:pt idx="1163">
                  <c:v>-22.90828046</c:v>
                </c:pt>
                <c:pt idx="1164">
                  <c:v>-22.908681980000001</c:v>
                </c:pt>
                <c:pt idx="1165">
                  <c:v>-22.909069890000001</c:v>
                </c:pt>
                <c:pt idx="1166">
                  <c:v>-22.90944425</c:v>
                </c:pt>
                <c:pt idx="1167">
                  <c:v>-22.909805129999999</c:v>
                </c:pt>
                <c:pt idx="1168">
                  <c:v>-22.910152610000001</c:v>
                </c:pt>
                <c:pt idx="1169">
                  <c:v>-22.91048674</c:v>
                </c:pt>
                <c:pt idx="1170">
                  <c:v>-22.910807609999999</c:v>
                </c:pt>
                <c:pt idx="1171">
                  <c:v>-22.911115290000001</c:v>
                </c:pt>
                <c:pt idx="1172">
                  <c:v>-22.91140983</c:v>
                </c:pt>
                <c:pt idx="1173">
                  <c:v>-22.911691309999998</c:v>
                </c:pt>
                <c:pt idx="1174">
                  <c:v>-22.911959790000001</c:v>
                </c:pt>
                <c:pt idx="1175">
                  <c:v>-22.91221535</c:v>
                </c:pt>
                <c:pt idx="1176">
                  <c:v>-22.912458040000001</c:v>
                </c:pt>
                <c:pt idx="1177">
                  <c:v>-22.912687940000001</c:v>
                </c:pt>
                <c:pt idx="1178">
                  <c:v>-22.9129051</c:v>
                </c:pt>
                <c:pt idx="1179">
                  <c:v>-22.913109599999999</c:v>
                </c:pt>
                <c:pt idx="1180">
                  <c:v>-22.913301489999998</c:v>
                </c:pt>
                <c:pt idx="1181">
                  <c:v>-22.913480839999998</c:v>
                </c:pt>
                <c:pt idx="1182">
                  <c:v>-22.91364772</c:v>
                </c:pt>
                <c:pt idx="1183">
                  <c:v>-22.913802180000001</c:v>
                </c:pt>
                <c:pt idx="1184">
                  <c:v>-22.913944279999999</c:v>
                </c:pt>
                <c:pt idx="1185">
                  <c:v>-22.914074100000001</c:v>
                </c:pt>
                <c:pt idx="1186">
                  <c:v>-22.914191689999999</c:v>
                </c:pt>
                <c:pt idx="1187">
                  <c:v>-22.91429711</c:v>
                </c:pt>
                <c:pt idx="1188">
                  <c:v>-22.914390409999999</c:v>
                </c:pt>
                <c:pt idx="1189">
                  <c:v>-22.914471670000001</c:v>
                </c:pt>
                <c:pt idx="1190">
                  <c:v>-22.914540939999998</c:v>
                </c:pt>
                <c:pt idx="1191">
                  <c:v>-22.91459828</c:v>
                </c:pt>
                <c:pt idx="1192">
                  <c:v>-22.914643739999999</c:v>
                </c:pt>
                <c:pt idx="1193">
                  <c:v>-22.914677390000001</c:v>
                </c:pt>
                <c:pt idx="1194">
                  <c:v>-22.914699280000001</c:v>
                </c:pt>
                <c:pt idx="1195">
                  <c:v>-22.914709460000001</c:v>
                </c:pt>
                <c:pt idx="1196">
                  <c:v>-22.914708009999998</c:v>
                </c:pt>
                <c:pt idx="1197">
                  <c:v>-22.914694959999999</c:v>
                </c:pt>
                <c:pt idx="1198">
                  <c:v>-22.91467038</c:v>
                </c:pt>
                <c:pt idx="1199">
                  <c:v>-22.914634320000001</c:v>
                </c:pt>
                <c:pt idx="1200">
                  <c:v>-22.914586839999998</c:v>
                </c:pt>
                <c:pt idx="1201">
                  <c:v>-22.91452799</c:v>
                </c:pt>
                <c:pt idx="1202">
                  <c:v>-22.914457819999999</c:v>
                </c:pt>
                <c:pt idx="1203">
                  <c:v>-22.914376399999998</c:v>
                </c:pt>
                <c:pt idx="1204">
                  <c:v>-22.91428376</c:v>
                </c:pt>
                <c:pt idx="1205">
                  <c:v>-22.914179969999999</c:v>
                </c:pt>
                <c:pt idx="1206">
                  <c:v>-22.914065069999999</c:v>
                </c:pt>
                <c:pt idx="1207">
                  <c:v>-22.913939119999998</c:v>
                </c:pt>
                <c:pt idx="1208">
                  <c:v>-22.913802180000001</c:v>
                </c:pt>
                <c:pt idx="1209">
                  <c:v>-22.913654279999999</c:v>
                </c:pt>
                <c:pt idx="1210">
                  <c:v>-22.913495480000002</c:v>
                </c:pt>
                <c:pt idx="1211">
                  <c:v>-22.913325839999999</c:v>
                </c:pt>
                <c:pt idx="1212">
                  <c:v>-22.913145400000001</c:v>
                </c:pt>
                <c:pt idx="1213">
                  <c:v>-22.912954209999999</c:v>
                </c:pt>
                <c:pt idx="1214">
                  <c:v>-22.912752319999999</c:v>
                </c:pt>
                <c:pt idx="1215">
                  <c:v>-22.912539779999999</c:v>
                </c:pt>
                <c:pt idx="1216">
                  <c:v>-22.91231664</c:v>
                </c:pt>
                <c:pt idx="1217">
                  <c:v>-22.912082940000001</c:v>
                </c:pt>
                <c:pt idx="1218">
                  <c:v>-22.91183874</c:v>
                </c:pt>
                <c:pt idx="1219">
                  <c:v>-22.911584080000001</c:v>
                </c:pt>
              </c:numCache>
              <c:extLst/>
            </c:numRef>
          </c:val>
          <c:smooth val="0"/>
          <c:extLst>
            <c:ext xmlns:c16="http://schemas.microsoft.com/office/drawing/2014/chart" uri="{C3380CC4-5D6E-409C-BE32-E72D297353CC}">
              <c16:uniqueId val="{00000000-6FB6-4339-A82E-7AD693465A5D}"/>
            </c:ext>
          </c:extLst>
        </c:ser>
        <c:dLbls>
          <c:showLegendKey val="0"/>
          <c:showVal val="0"/>
          <c:showCatName val="0"/>
          <c:showSerName val="0"/>
          <c:showPercent val="0"/>
          <c:showBubbleSize val="0"/>
        </c:dLbls>
        <c:smooth val="0"/>
        <c:axId val="209791567"/>
        <c:axId val="209797327"/>
      </c:lineChart>
      <c:catAx>
        <c:axId val="2097915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Elevation angle [degrees]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797327"/>
        <c:crosses val="autoZero"/>
        <c:auto val="1"/>
        <c:lblAlgn val="ctr"/>
        <c:lblOffset val="100"/>
        <c:noMultiLvlLbl val="0"/>
      </c:catAx>
      <c:valAx>
        <c:axId val="2097973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 [ppm]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79156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NGSO-LEO1200km-Lat25.08-Long121.56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'ReportFile-NGSO-LEO1200km-M (2)'!$D$1</c:f>
              <c:strCache>
                <c:ptCount val="1"/>
                <c:pt idx="0">
                  <c:v>Doppler[ppm]</c:v>
                </c:pt>
              </c:strCache>
            </c:strRef>
          </c:tx>
          <c:spPr>
            <a:ln w="28575" cap="rnd">
              <a:solidFill>
                <a:schemeClr val="accent2"/>
              </a:solidFill>
              <a:round/>
            </a:ln>
            <a:effectLst/>
          </c:spPr>
          <c:marker>
            <c:symbol val="none"/>
          </c:marker>
          <c:cat>
            <c:numRef>
              <c:f>'ReportFile-NGSO-LEO1200km-M (2)'!$A$2:$A$1048576</c:f>
              <c:numCache>
                <c:formatCode>General</c:formatCode>
                <c:ptCount val="1048575"/>
                <c:pt idx="0">
                  <c:v>7.3986340000000003E-3</c:v>
                </c:pt>
                <c:pt idx="1">
                  <c:v>4.2575782999999999E-2</c:v>
                </c:pt>
                <c:pt idx="2">
                  <c:v>7.7787130999999995E-2</c:v>
                </c:pt>
                <c:pt idx="3">
                  <c:v>0.113032777</c:v>
                </c:pt>
                <c:pt idx="4">
                  <c:v>0.14831281800000001</c:v>
                </c:pt>
                <c:pt idx="5">
                  <c:v>0.18362735299999999</c:v>
                </c:pt>
                <c:pt idx="6">
                  <c:v>0.218976482</c:v>
                </c:pt>
                <c:pt idx="7">
                  <c:v>0.25436030399999998</c:v>
                </c:pt>
                <c:pt idx="8">
                  <c:v>0.289778918</c:v>
                </c:pt>
                <c:pt idx="9">
                  <c:v>0.32523242499999999</c:v>
                </c:pt>
                <c:pt idx="10">
                  <c:v>0.36072092700000002</c:v>
                </c:pt>
                <c:pt idx="11">
                  <c:v>0.39624452199999999</c:v>
                </c:pt>
                <c:pt idx="12">
                  <c:v>0.43180331399999999</c:v>
                </c:pt>
                <c:pt idx="13">
                  <c:v>0.46739740299999999</c:v>
                </c:pt>
                <c:pt idx="14">
                  <c:v>0.50302689300000003</c:v>
                </c:pt>
                <c:pt idx="15">
                  <c:v>0.53869188400000001</c:v>
                </c:pt>
                <c:pt idx="16">
                  <c:v>0.57439248099999995</c:v>
                </c:pt>
                <c:pt idx="17">
                  <c:v>0.61012878599999998</c:v>
                </c:pt>
                <c:pt idx="18">
                  <c:v>0.645900904</c:v>
                </c:pt>
                <c:pt idx="19">
                  <c:v>0.68170893700000001</c:v>
                </c:pt>
                <c:pt idx="20">
                  <c:v>0.71755299100000003</c:v>
                </c:pt>
                <c:pt idx="21">
                  <c:v>0.75343317099999996</c:v>
                </c:pt>
                <c:pt idx="22">
                  <c:v>0.78934958099999997</c:v>
                </c:pt>
                <c:pt idx="23">
                  <c:v>0.82530232800000003</c:v>
                </c:pt>
                <c:pt idx="24">
                  <c:v>0.86129151699999995</c:v>
                </c:pt>
                <c:pt idx="25">
                  <c:v>0.89731725399999995</c:v>
                </c:pt>
                <c:pt idx="26">
                  <c:v>0.93337964699999998</c:v>
                </c:pt>
                <c:pt idx="27">
                  <c:v>0.969478803</c:v>
                </c:pt>
                <c:pt idx="28">
                  <c:v>1.005614829</c:v>
                </c:pt>
                <c:pt idx="29">
                  <c:v>1.0417878330000001</c:v>
                </c:pt>
                <c:pt idx="30">
                  <c:v>1.0779979239999999</c:v>
                </c:pt>
                <c:pt idx="31">
                  <c:v>1.1142452110000001</c:v>
                </c:pt>
                <c:pt idx="32">
                  <c:v>1.1505298020000001</c:v>
                </c:pt>
                <c:pt idx="33">
                  <c:v>1.1868518210000001</c:v>
                </c:pt>
                <c:pt idx="34">
                  <c:v>1.223211351</c:v>
                </c:pt>
                <c:pt idx="35">
                  <c:v>1.259608517</c:v>
                </c:pt>
                <c:pt idx="36">
                  <c:v>1.2960434279999999</c:v>
                </c:pt>
                <c:pt idx="37">
                  <c:v>1.3325161969999999</c:v>
                </c:pt>
                <c:pt idx="38">
                  <c:v>1.3690269349999999</c:v>
                </c:pt>
                <c:pt idx="39">
                  <c:v>1.405575754</c:v>
                </c:pt>
                <c:pt idx="40">
                  <c:v>1.4421627669999999</c:v>
                </c:pt>
                <c:pt idx="41">
                  <c:v>1.4787880870000001</c:v>
                </c:pt>
                <c:pt idx="42">
                  <c:v>1.5154518269999999</c:v>
                </c:pt>
                <c:pt idx="43">
                  <c:v>1.552154102</c:v>
                </c:pt>
                <c:pt idx="44">
                  <c:v>1.588895025</c:v>
                </c:pt>
                <c:pt idx="45">
                  <c:v>1.6256747110000001</c:v>
                </c:pt>
                <c:pt idx="46">
                  <c:v>1.662493276</c:v>
                </c:pt>
                <c:pt idx="47">
                  <c:v>1.6993508349999999</c:v>
                </c:pt>
                <c:pt idx="48">
                  <c:v>1.7362475049999999</c:v>
                </c:pt>
                <c:pt idx="49">
                  <c:v>1.773183401</c:v>
                </c:pt>
                <c:pt idx="50">
                  <c:v>1.8101586409999999</c:v>
                </c:pt>
                <c:pt idx="51">
                  <c:v>1.8471733420000001</c:v>
                </c:pt>
                <c:pt idx="52">
                  <c:v>1.884227622</c:v>
                </c:pt>
                <c:pt idx="53">
                  <c:v>1.9213216</c:v>
                </c:pt>
                <c:pt idx="54">
                  <c:v>1.958455394</c:v>
                </c:pt>
                <c:pt idx="55">
                  <c:v>1.9956291230000001</c:v>
                </c:pt>
                <c:pt idx="56">
                  <c:v>2.0328429080000001</c:v>
                </c:pt>
                <c:pt idx="57">
                  <c:v>2.0700968670000002</c:v>
                </c:pt>
                <c:pt idx="58">
                  <c:v>2.1073911230000002</c:v>
                </c:pt>
                <c:pt idx="59">
                  <c:v>2.1447257959999999</c:v>
                </c:pt>
                <c:pt idx="60">
                  <c:v>2.182101007</c:v>
                </c:pt>
                <c:pt idx="61">
                  <c:v>2.2195168789999999</c:v>
                </c:pt>
                <c:pt idx="62">
                  <c:v>2.2569735340000001</c:v>
                </c:pt>
                <c:pt idx="63">
                  <c:v>2.294471095</c:v>
                </c:pt>
                <c:pt idx="64">
                  <c:v>2.3320096860000001</c:v>
                </c:pt>
                <c:pt idx="65">
                  <c:v>2.36958943</c:v>
                </c:pt>
                <c:pt idx="66">
                  <c:v>2.4072104520000002</c:v>
                </c:pt>
                <c:pt idx="67">
                  <c:v>2.4448728759999998</c:v>
                </c:pt>
                <c:pt idx="68">
                  <c:v>2.4825768290000001</c:v>
                </c:pt>
                <c:pt idx="69">
                  <c:v>2.5203224359999998</c:v>
                </c:pt>
                <c:pt idx="70">
                  <c:v>2.5581098230000001</c:v>
                </c:pt>
                <c:pt idx="71">
                  <c:v>2.5959391169999999</c:v>
                </c:pt>
                <c:pt idx="72">
                  <c:v>2.633810446</c:v>
                </c:pt>
                <c:pt idx="73">
                  <c:v>2.6717239359999998</c:v>
                </c:pt>
                <c:pt idx="74">
                  <c:v>2.7096797179999998</c:v>
                </c:pt>
                <c:pt idx="75">
                  <c:v>2.747677919</c:v>
                </c:pt>
                <c:pt idx="76">
                  <c:v>2.785718669</c:v>
                </c:pt>
                <c:pt idx="77">
                  <c:v>2.8238020970000002</c:v>
                </c:pt>
                <c:pt idx="78">
                  <c:v>2.8619283339999999</c:v>
                </c:pt>
                <c:pt idx="79">
                  <c:v>2.9000975119999999</c:v>
                </c:pt>
                <c:pt idx="80">
                  <c:v>2.9383097600000001</c:v>
                </c:pt>
                <c:pt idx="81">
                  <c:v>2.976565211</c:v>
                </c:pt>
                <c:pt idx="82">
                  <c:v>3.014863998</c:v>
                </c:pt>
                <c:pt idx="83">
                  <c:v>3.053206254</c:v>
                </c:pt>
                <c:pt idx="84">
                  <c:v>3.0915921110000002</c:v>
                </c:pt>
                <c:pt idx="85">
                  <c:v>3.1300217039999998</c:v>
                </c:pt>
                <c:pt idx="86">
                  <c:v>3.1684951670000001</c:v>
                </c:pt>
                <c:pt idx="87">
                  <c:v>3.2070126349999999</c:v>
                </c:pt>
                <c:pt idx="88">
                  <c:v>3.2455742440000002</c:v>
                </c:pt>
                <c:pt idx="89">
                  <c:v>3.2841801309999998</c:v>
                </c:pt>
                <c:pt idx="90">
                  <c:v>3.3228304299999998</c:v>
                </c:pt>
                <c:pt idx="91">
                  <c:v>3.361525281</c:v>
                </c:pt>
                <c:pt idx="92">
                  <c:v>3.4002648199999999</c:v>
                </c:pt>
                <c:pt idx="93">
                  <c:v>3.439049185</c:v>
                </c:pt>
                <c:pt idx="94">
                  <c:v>3.4778785160000001</c:v>
                </c:pt>
                <c:pt idx="95">
                  <c:v>3.516752952</c:v>
                </c:pt>
                <c:pt idx="96">
                  <c:v>3.5556726319999998</c:v>
                </c:pt>
                <c:pt idx="97">
                  <c:v>3.5946376980000001</c:v>
                </c:pt>
                <c:pt idx="98">
                  <c:v>3.63364829</c:v>
                </c:pt>
                <c:pt idx="99">
                  <c:v>3.6727045490000001</c:v>
                </c:pt>
                <c:pt idx="100">
                  <c:v>3.7118066189999999</c:v>
                </c:pt>
                <c:pt idx="101">
                  <c:v>3.7509546399999998</c:v>
                </c:pt>
                <c:pt idx="102">
                  <c:v>3.790148758</c:v>
                </c:pt>
                <c:pt idx="103">
                  <c:v>3.8293891150000001</c:v>
                </c:pt>
                <c:pt idx="104">
                  <c:v>3.8686758569999999</c:v>
                </c:pt>
                <c:pt idx="105">
                  <c:v>3.9080091270000001</c:v>
                </c:pt>
                <c:pt idx="106">
                  <c:v>3.947389072</c:v>
                </c:pt>
                <c:pt idx="107">
                  <c:v>3.9868158380000001</c:v>
                </c:pt>
                <c:pt idx="108">
                  <c:v>4.0262895710000004</c:v>
                </c:pt>
                <c:pt idx="109">
                  <c:v>4.0658104179999999</c:v>
                </c:pt>
                <c:pt idx="110">
                  <c:v>4.1053785290000002</c:v>
                </c:pt>
                <c:pt idx="111">
                  <c:v>4.1449940510000003</c:v>
                </c:pt>
                <c:pt idx="112">
                  <c:v>4.1846571319999999</c:v>
                </c:pt>
                <c:pt idx="113">
                  <c:v>4.2243679240000001</c:v>
                </c:pt>
                <c:pt idx="114">
                  <c:v>4.2641265759999998</c:v>
                </c:pt>
                <c:pt idx="115">
                  <c:v>4.303933239</c:v>
                </c:pt>
                <c:pt idx="116">
                  <c:v>4.343788065</c:v>
                </c:pt>
                <c:pt idx="117">
                  <c:v>4.3836912049999999</c:v>
                </c:pt>
                <c:pt idx="118">
                  <c:v>4.4236428129999998</c:v>
                </c:pt>
                <c:pt idx="119">
                  <c:v>4.4636430420000002</c:v>
                </c:pt>
                <c:pt idx="120">
                  <c:v>4.5036920450000002</c:v>
                </c:pt>
                <c:pt idx="121">
                  <c:v>4.5437899780000004</c:v>
                </c:pt>
                <c:pt idx="122">
                  <c:v>4.5839369950000002</c:v>
                </c:pt>
                <c:pt idx="123">
                  <c:v>4.624133252</c:v>
                </c:pt>
                <c:pt idx="124">
                  <c:v>4.6643789059999996</c:v>
                </c:pt>
                <c:pt idx="125">
                  <c:v>4.7046741140000004</c:v>
                </c:pt>
                <c:pt idx="126">
                  <c:v>4.7450190340000002</c:v>
                </c:pt>
                <c:pt idx="127">
                  <c:v>4.7854138370000001</c:v>
                </c:pt>
                <c:pt idx="128">
                  <c:v>4.8258586550000002</c:v>
                </c:pt>
                <c:pt idx="129">
                  <c:v>4.8663536619999999</c:v>
                </c:pt>
                <c:pt idx="130">
                  <c:v>4.9068990179999998</c:v>
                </c:pt>
                <c:pt idx="131">
                  <c:v>4.9474948830000001</c:v>
                </c:pt>
                <c:pt idx="132">
                  <c:v>4.9881414209999999</c:v>
                </c:pt>
                <c:pt idx="133">
                  <c:v>5.0288387910000001</c:v>
                </c:pt>
                <c:pt idx="134">
                  <c:v>5.0695871590000001</c:v>
                </c:pt>
                <c:pt idx="135">
                  <c:v>5.110386686</c:v>
                </c:pt>
                <c:pt idx="136">
                  <c:v>5.1512375380000002</c:v>
                </c:pt>
                <c:pt idx="137">
                  <c:v>5.192139879</c:v>
                </c:pt>
                <c:pt idx="138">
                  <c:v>5.2330938759999999</c:v>
                </c:pt>
                <c:pt idx="139">
                  <c:v>5.2740996930000001</c:v>
                </c:pt>
                <c:pt idx="140">
                  <c:v>5.3151574989999997</c:v>
                </c:pt>
                <c:pt idx="141">
                  <c:v>5.3562674599999998</c:v>
                </c:pt>
                <c:pt idx="142">
                  <c:v>5.3974297460000003</c:v>
                </c:pt>
                <c:pt idx="143">
                  <c:v>5.438644525</c:v>
                </c:pt>
                <c:pt idx="144">
                  <c:v>5.4799119669999996</c:v>
                </c:pt>
                <c:pt idx="145">
                  <c:v>5.5212322409999999</c:v>
                </c:pt>
                <c:pt idx="146">
                  <c:v>5.5626055210000001</c:v>
                </c:pt>
                <c:pt idx="147">
                  <c:v>5.6040319759999999</c:v>
                </c:pt>
                <c:pt idx="148">
                  <c:v>5.6455117799999996</c:v>
                </c:pt>
                <c:pt idx="149">
                  <c:v>5.6870451060000002</c:v>
                </c:pt>
                <c:pt idx="150">
                  <c:v>5.728632127</c:v>
                </c:pt>
                <c:pt idx="151">
                  <c:v>5.7702730200000003</c:v>
                </c:pt>
                <c:pt idx="152">
                  <c:v>5.8119679580000003</c:v>
                </c:pt>
                <c:pt idx="153">
                  <c:v>5.8537171170000004</c:v>
                </c:pt>
                <c:pt idx="154">
                  <c:v>5.8955206760000003</c:v>
                </c:pt>
                <c:pt idx="155">
                  <c:v>5.9373788110000003</c:v>
                </c:pt>
                <c:pt idx="156">
                  <c:v>5.9792917000000001</c:v>
                </c:pt>
                <c:pt idx="157">
                  <c:v>6.0212595240000004</c:v>
                </c:pt>
                <c:pt idx="158">
                  <c:v>6.0632824599999999</c:v>
                </c:pt>
                <c:pt idx="159">
                  <c:v>6.1053606900000004</c:v>
                </c:pt>
                <c:pt idx="160">
                  <c:v>6.1474943959999999</c:v>
                </c:pt>
                <c:pt idx="161">
                  <c:v>6.1896837580000001</c:v>
                </c:pt>
                <c:pt idx="162">
                  <c:v>6.2319289610000004</c:v>
                </c:pt>
                <c:pt idx="163">
                  <c:v>6.2742301869999997</c:v>
                </c:pt>
                <c:pt idx="164">
                  <c:v>6.31658762</c:v>
                </c:pt>
                <c:pt idx="165">
                  <c:v>6.3590014469999998</c:v>
                </c:pt>
                <c:pt idx="166">
                  <c:v>6.4014718520000002</c:v>
                </c:pt>
                <c:pt idx="167">
                  <c:v>6.4439990219999999</c:v>
                </c:pt>
                <c:pt idx="168">
                  <c:v>6.4865831439999999</c:v>
                </c:pt>
                <c:pt idx="169">
                  <c:v>6.5292244080000001</c:v>
                </c:pt>
                <c:pt idx="170">
                  <c:v>6.571923001</c:v>
                </c:pt>
                <c:pt idx="171">
                  <c:v>6.6146791140000003</c:v>
                </c:pt>
                <c:pt idx="172">
                  <c:v>6.6574929359999997</c:v>
                </c:pt>
                <c:pt idx="173">
                  <c:v>6.70036466</c:v>
                </c:pt>
                <c:pt idx="174">
                  <c:v>6.7432944770000001</c:v>
                </c:pt>
                <c:pt idx="175">
                  <c:v>6.786282581</c:v>
                </c:pt>
                <c:pt idx="176">
                  <c:v>6.8293291639999998</c:v>
                </c:pt>
                <c:pt idx="177">
                  <c:v>6.8724344229999996</c:v>
                </c:pt>
                <c:pt idx="178">
                  <c:v>6.9155985510000004</c:v>
                </c:pt>
                <c:pt idx="179">
                  <c:v>6.9588217449999998</c:v>
                </c:pt>
                <c:pt idx="180">
                  <c:v>7.002104203</c:v>
                </c:pt>
                <c:pt idx="181">
                  <c:v>7.0454461220000004</c:v>
                </c:pt>
                <c:pt idx="182">
                  <c:v>7.0888476999999996</c:v>
                </c:pt>
                <c:pt idx="183">
                  <c:v>7.1323091380000001</c:v>
                </c:pt>
                <c:pt idx="184">
                  <c:v>7.1758306349999996</c:v>
                </c:pt>
                <c:pt idx="185">
                  <c:v>7.2194123929999998</c:v>
                </c:pt>
                <c:pt idx="186">
                  <c:v>7.2630546139999996</c:v>
                </c:pt>
                <c:pt idx="187">
                  <c:v>7.3067575009999999</c:v>
                </c:pt>
                <c:pt idx="188">
                  <c:v>7.3505212569999996</c:v>
                </c:pt>
                <c:pt idx="189">
                  <c:v>7.3943460879999998</c:v>
                </c:pt>
                <c:pt idx="190">
                  <c:v>7.4382321979999997</c:v>
                </c:pt>
                <c:pt idx="191">
                  <c:v>7.4821797940000003</c:v>
                </c:pt>
                <c:pt idx="192">
                  <c:v>7.5261890840000003</c:v>
                </c:pt>
                <c:pt idx="193">
                  <c:v>7.5702602739999998</c:v>
                </c:pt>
                <c:pt idx="194">
                  <c:v>7.6143935760000003</c:v>
                </c:pt>
                <c:pt idx="195">
                  <c:v>7.6585891970000004</c:v>
                </c:pt>
                <c:pt idx="196">
                  <c:v>7.7028473489999998</c:v>
                </c:pt>
                <c:pt idx="197">
                  <c:v>7.7471682450000001</c:v>
                </c:pt>
                <c:pt idx="198">
                  <c:v>7.7915520950000001</c:v>
                </c:pt>
                <c:pt idx="199">
                  <c:v>7.8359991139999998</c:v>
                </c:pt>
                <c:pt idx="200">
                  <c:v>7.8805095170000001</c:v>
                </c:pt>
                <c:pt idx="201">
                  <c:v>7.9250835180000001</c:v>
                </c:pt>
                <c:pt idx="202">
                  <c:v>7.9697213329999999</c:v>
                </c:pt>
                <c:pt idx="203">
                  <c:v>8.0144231809999997</c:v>
                </c:pt>
                <c:pt idx="204">
                  <c:v>8.0591892779999998</c:v>
                </c:pt>
                <c:pt idx="205">
                  <c:v>8.1040198449999998</c:v>
                </c:pt>
                <c:pt idx="206">
                  <c:v>8.1489151</c:v>
                </c:pt>
                <c:pt idx="207">
                  <c:v>8.1938752650000009</c:v>
                </c:pt>
                <c:pt idx="208">
                  <c:v>8.2389005609999995</c:v>
                </c:pt>
                <c:pt idx="209">
                  <c:v>8.2839912120000001</c:v>
                </c:pt>
                <c:pt idx="210">
                  <c:v>8.329147442</c:v>
                </c:pt>
                <c:pt idx="211">
                  <c:v>8.3743694739999999</c:v>
                </c:pt>
                <c:pt idx="212">
                  <c:v>8.4196575340000006</c:v>
                </c:pt>
                <c:pt idx="213">
                  <c:v>8.4650118499999998</c:v>
                </c:pt>
                <c:pt idx="214">
                  <c:v>8.5104326480000001</c:v>
                </c:pt>
                <c:pt idx="215">
                  <c:v>8.5559201579999993</c:v>
                </c:pt>
                <c:pt idx="216">
                  <c:v>8.6014746080000002</c:v>
                </c:pt>
                <c:pt idx="217">
                  <c:v>8.6470962310000008</c:v>
                </c:pt>
                <c:pt idx="218">
                  <c:v>8.6927852560000005</c:v>
                </c:pt>
                <c:pt idx="219">
                  <c:v>8.7385419169999992</c:v>
                </c:pt>
                <c:pt idx="220">
                  <c:v>8.784366447</c:v>
                </c:pt>
                <c:pt idx="221">
                  <c:v>8.8302590960000007</c:v>
                </c:pt>
                <c:pt idx="222">
                  <c:v>8.8762200690000004</c:v>
                </c:pt>
                <c:pt idx="223">
                  <c:v>8.9222496180000004</c:v>
                </c:pt>
                <c:pt idx="224">
                  <c:v>8.9683479800000008</c:v>
                </c:pt>
                <c:pt idx="225">
                  <c:v>9.0145153950000001</c:v>
                </c:pt>
                <c:pt idx="226">
                  <c:v>9.0607521020000004</c:v>
                </c:pt>
                <c:pt idx="227">
                  <c:v>9.1070583410000001</c:v>
                </c:pt>
                <c:pt idx="228">
                  <c:v>9.1534343549999999</c:v>
                </c:pt>
                <c:pt idx="229">
                  <c:v>9.1998803860000002</c:v>
                </c:pt>
                <c:pt idx="230">
                  <c:v>9.246396678</c:v>
                </c:pt>
                <c:pt idx="231">
                  <c:v>9.2929834759999999</c:v>
                </c:pt>
                <c:pt idx="232">
                  <c:v>9.3396410260000007</c:v>
                </c:pt>
                <c:pt idx="233">
                  <c:v>9.3863695759999999</c:v>
                </c:pt>
                <c:pt idx="234">
                  <c:v>9.4331693730000001</c:v>
                </c:pt>
                <c:pt idx="235">
                  <c:v>9.4800406660000007</c:v>
                </c:pt>
                <c:pt idx="236">
                  <c:v>9.5269837059999993</c:v>
                </c:pt>
                <c:pt idx="237">
                  <c:v>9.5739987440000007</c:v>
                </c:pt>
                <c:pt idx="238">
                  <c:v>9.6210860339999993</c:v>
                </c:pt>
                <c:pt idx="239">
                  <c:v>9.6682458269999998</c:v>
                </c:pt>
                <c:pt idx="240">
                  <c:v>9.7154783800000004</c:v>
                </c:pt>
                <c:pt idx="241">
                  <c:v>9.7627839479999992</c:v>
                </c:pt>
                <c:pt idx="242">
                  <c:v>9.8101627879999995</c:v>
                </c:pt>
                <c:pt idx="243">
                  <c:v>9.8576151579999998</c:v>
                </c:pt>
                <c:pt idx="244">
                  <c:v>9.905141317</c:v>
                </c:pt>
                <c:pt idx="245">
                  <c:v>9.9527415250000004</c:v>
                </c:pt>
                <c:pt idx="246">
                  <c:v>10.00041605</c:v>
                </c:pt>
                <c:pt idx="247">
                  <c:v>10.04816514</c:v>
                </c:pt>
                <c:pt idx="248">
                  <c:v>10.09598907</c:v>
                </c:pt>
                <c:pt idx="249">
                  <c:v>10.1438881</c:v>
                </c:pt>
                <c:pt idx="250">
                  <c:v>10.19186251</c:v>
                </c:pt>
                <c:pt idx="251">
                  <c:v>10.239912540000001</c:v>
                </c:pt>
                <c:pt idx="252">
                  <c:v>10.28803849</c:v>
                </c:pt>
                <c:pt idx="253">
                  <c:v>10.3362406</c:v>
                </c:pt>
                <c:pt idx="254">
                  <c:v>10.38451916</c:v>
                </c:pt>
                <c:pt idx="255">
                  <c:v>10.432874440000001</c:v>
                </c:pt>
                <c:pt idx="256">
                  <c:v>10.48130671</c:v>
                </c:pt>
                <c:pt idx="257">
                  <c:v>10.529816240000001</c:v>
                </c:pt>
                <c:pt idx="258">
                  <c:v>10.57840332</c:v>
                </c:pt>
                <c:pt idx="259">
                  <c:v>10.627068209999999</c:v>
                </c:pt>
                <c:pt idx="260">
                  <c:v>10.675811189999999</c:v>
                </c:pt>
                <c:pt idx="261">
                  <c:v>10.724632550000001</c:v>
                </c:pt>
                <c:pt idx="262">
                  <c:v>10.77353257</c:v>
                </c:pt>
                <c:pt idx="263">
                  <c:v>10.822511520000001</c:v>
                </c:pt>
                <c:pt idx="264">
                  <c:v>10.871569689999999</c:v>
                </c:pt>
                <c:pt idx="265">
                  <c:v>10.920707370000001</c:v>
                </c:pt>
                <c:pt idx="266">
                  <c:v>10.969924839999999</c:v>
                </c:pt>
                <c:pt idx="267">
                  <c:v>11.01922238</c:v>
                </c:pt>
                <c:pt idx="268">
                  <c:v>11.068600289999999</c:v>
                </c:pt>
                <c:pt idx="269">
                  <c:v>11.118058850000001</c:v>
                </c:pt>
                <c:pt idx="270">
                  <c:v>11.16759836</c:v>
                </c:pt>
                <c:pt idx="271">
                  <c:v>11.217219099999999</c:v>
                </c:pt>
                <c:pt idx="272">
                  <c:v>11.266921379999999</c:v>
                </c:pt>
                <c:pt idx="273">
                  <c:v>11.31670548</c:v>
                </c:pt>
                <c:pt idx="274">
                  <c:v>11.3665717</c:v>
                </c:pt>
                <c:pt idx="275">
                  <c:v>11.416520330000001</c:v>
                </c:pt>
                <c:pt idx="276">
                  <c:v>11.466551689999999</c:v>
                </c:pt>
                <c:pt idx="277">
                  <c:v>11.51666606</c:v>
                </c:pt>
                <c:pt idx="278">
                  <c:v>11.56686375</c:v>
                </c:pt>
                <c:pt idx="279">
                  <c:v>11.61714506</c:v>
                </c:pt>
                <c:pt idx="280">
                  <c:v>11.667510289999999</c:v>
                </c:pt>
                <c:pt idx="281">
                  <c:v>11.71795975</c:v>
                </c:pt>
                <c:pt idx="282">
                  <c:v>11.768493749999999</c:v>
                </c:pt>
                <c:pt idx="283">
                  <c:v>11.81911259</c:v>
                </c:pt>
                <c:pt idx="284">
                  <c:v>11.869816589999999</c:v>
                </c:pt>
                <c:pt idx="285">
                  <c:v>11.92060605</c:v>
                </c:pt>
                <c:pt idx="286">
                  <c:v>11.97148129</c:v>
                </c:pt>
                <c:pt idx="287">
                  <c:v>12.022442610000001</c:v>
                </c:pt>
                <c:pt idx="288">
                  <c:v>12.07349035</c:v>
                </c:pt>
                <c:pt idx="289">
                  <c:v>12.124624799999999</c:v>
                </c:pt>
                <c:pt idx="290">
                  <c:v>12.175846290000001</c:v>
                </c:pt>
                <c:pt idx="291">
                  <c:v>12.227155140000001</c:v>
                </c:pt>
                <c:pt idx="292">
                  <c:v>12.278551670000001</c:v>
                </c:pt>
                <c:pt idx="293">
                  <c:v>12.330036209999999</c:v>
                </c:pt>
                <c:pt idx="294">
                  <c:v>12.381609060000001</c:v>
                </c:pt>
                <c:pt idx="295">
                  <c:v>12.433270569999999</c:v>
                </c:pt>
                <c:pt idx="296">
                  <c:v>12.48502105</c:v>
                </c:pt>
                <c:pt idx="297">
                  <c:v>12.536860839999999</c:v>
                </c:pt>
                <c:pt idx="298">
                  <c:v>12.58879026</c:v>
                </c:pt>
                <c:pt idx="299">
                  <c:v>12.64080965</c:v>
                </c:pt>
                <c:pt idx="300">
                  <c:v>12.69291934</c:v>
                </c:pt>
                <c:pt idx="301">
                  <c:v>12.745119649999999</c:v>
                </c:pt>
                <c:pt idx="302">
                  <c:v>12.79741093</c:v>
                </c:pt>
                <c:pt idx="303">
                  <c:v>12.84979352</c:v>
                </c:pt>
                <c:pt idx="304">
                  <c:v>12.90226775</c:v>
                </c:pt>
                <c:pt idx="305">
                  <c:v>12.95483396</c:v>
                </c:pt>
                <c:pt idx="306">
                  <c:v>13.0074925</c:v>
                </c:pt>
                <c:pt idx="307">
                  <c:v>13.060243699999999</c:v>
                </c:pt>
                <c:pt idx="308">
                  <c:v>13.11308792</c:v>
                </c:pt>
                <c:pt idx="309">
                  <c:v>13.166025490000001</c:v>
                </c:pt>
                <c:pt idx="310">
                  <c:v>13.21905677</c:v>
                </c:pt>
                <c:pt idx="311">
                  <c:v>13.2721821</c:v>
                </c:pt>
                <c:pt idx="312">
                  <c:v>13.32540184</c:v>
                </c:pt>
                <c:pt idx="313">
                  <c:v>13.37871634</c:v>
                </c:pt>
                <c:pt idx="314">
                  <c:v>13.43212595</c:v>
                </c:pt>
                <c:pt idx="315">
                  <c:v>13.48563105</c:v>
                </c:pt>
                <c:pt idx="316">
                  <c:v>13.53923196</c:v>
                </c:pt>
                <c:pt idx="317">
                  <c:v>13.59292905</c:v>
                </c:pt>
                <c:pt idx="318">
                  <c:v>13.646722690000001</c:v>
                </c:pt>
                <c:pt idx="319">
                  <c:v>13.700613239999999</c:v>
                </c:pt>
                <c:pt idx="320">
                  <c:v>13.754601060000001</c:v>
                </c:pt>
                <c:pt idx="321">
                  <c:v>13.808686509999999</c:v>
                </c:pt>
                <c:pt idx="322">
                  <c:v>13.862869979999999</c:v>
                </c:pt>
                <c:pt idx="323">
                  <c:v>13.91715181</c:v>
                </c:pt>
                <c:pt idx="324">
                  <c:v>13.97153239</c:v>
                </c:pt>
                <c:pt idx="325">
                  <c:v>14.02601209</c:v>
                </c:pt>
                <c:pt idx="326">
                  <c:v>14.08059128</c:v>
                </c:pt>
                <c:pt idx="327">
                  <c:v>14.13527034</c:v>
                </c:pt>
                <c:pt idx="328">
                  <c:v>14.19004964</c:v>
                </c:pt>
                <c:pt idx="329">
                  <c:v>14.244929559999999</c:v>
                </c:pt>
                <c:pt idx="330">
                  <c:v>14.29991049</c:v>
                </c:pt>
                <c:pt idx="331">
                  <c:v>14.354992810000001</c:v>
                </c:pt>
                <c:pt idx="332">
                  <c:v>14.4101769</c:v>
                </c:pt>
                <c:pt idx="333">
                  <c:v>14.465463140000001</c:v>
                </c:pt>
                <c:pt idx="334">
                  <c:v>14.52085194</c:v>
                </c:pt>
                <c:pt idx="335">
                  <c:v>14.576343659999999</c:v>
                </c:pt>
                <c:pt idx="336">
                  <c:v>14.631938720000001</c:v>
                </c:pt>
                <c:pt idx="337">
                  <c:v>14.68763749</c:v>
                </c:pt>
                <c:pt idx="338">
                  <c:v>14.743440379999999</c:v>
                </c:pt>
                <c:pt idx="339">
                  <c:v>14.799347790000001</c:v>
                </c:pt>
                <c:pt idx="340">
                  <c:v>14.8553601</c:v>
                </c:pt>
                <c:pt idx="341">
                  <c:v>14.91147773</c:v>
                </c:pt>
                <c:pt idx="342">
                  <c:v>14.96770107</c:v>
                </c:pt>
                <c:pt idx="343">
                  <c:v>15.024030529999999</c:v>
                </c:pt>
                <c:pt idx="344">
                  <c:v>15.080466510000001</c:v>
                </c:pt>
                <c:pt idx="345">
                  <c:v>15.137009430000001</c:v>
                </c:pt>
                <c:pt idx="346">
                  <c:v>15.19365969</c:v>
                </c:pt>
                <c:pt idx="347">
                  <c:v>15.2504177</c:v>
                </c:pt>
                <c:pt idx="348">
                  <c:v>15.30728388</c:v>
                </c:pt>
                <c:pt idx="349">
                  <c:v>15.36425865</c:v>
                </c:pt>
                <c:pt idx="350">
                  <c:v>15.421342409999999</c:v>
                </c:pt>
                <c:pt idx="351">
                  <c:v>15.478535600000001</c:v>
                </c:pt>
                <c:pt idx="352">
                  <c:v>15.53583862</c:v>
                </c:pt>
                <c:pt idx="353">
                  <c:v>15.59325192</c:v>
                </c:pt>
                <c:pt idx="354">
                  <c:v>15.650775899999999</c:v>
                </c:pt>
                <c:pt idx="355">
                  <c:v>15.708411</c:v>
                </c:pt>
                <c:pt idx="356">
                  <c:v>15.766157639999999</c:v>
                </c:pt>
                <c:pt idx="357">
                  <c:v>15.82401627</c:v>
                </c:pt>
                <c:pt idx="358">
                  <c:v>15.8819873</c:v>
                </c:pt>
                <c:pt idx="359">
                  <c:v>15.94007118</c:v>
                </c:pt>
                <c:pt idx="360">
                  <c:v>15.99826835</c:v>
                </c:pt>
                <c:pt idx="361">
                  <c:v>16.056579230000001</c:v>
                </c:pt>
                <c:pt idx="362">
                  <c:v>16.115004280000001</c:v>
                </c:pt>
                <c:pt idx="363">
                  <c:v>16.173543939999998</c:v>
                </c:pt>
                <c:pt idx="364">
                  <c:v>16.23219864</c:v>
                </c:pt>
                <c:pt idx="365">
                  <c:v>16.290968849999999</c:v>
                </c:pt>
                <c:pt idx="366">
                  <c:v>16.349855000000002</c:v>
                </c:pt>
                <c:pt idx="367">
                  <c:v>16.408857560000001</c:v>
                </c:pt>
                <c:pt idx="368">
                  <c:v>16.467976960000001</c:v>
                </c:pt>
                <c:pt idx="369">
                  <c:v>16.527213679999999</c:v>
                </c:pt>
                <c:pt idx="370">
                  <c:v>16.586568159999999</c:v>
                </c:pt>
                <c:pt idx="371">
                  <c:v>16.64604087</c:v>
                </c:pt>
                <c:pt idx="372">
                  <c:v>16.705632269999999</c:v>
                </c:pt>
                <c:pt idx="373">
                  <c:v>16.765342820000001</c:v>
                </c:pt>
                <c:pt idx="374">
                  <c:v>16.825172980000001</c:v>
                </c:pt>
                <c:pt idx="375">
                  <c:v>16.885123239999999</c:v>
                </c:pt>
                <c:pt idx="376">
                  <c:v>16.945194050000001</c:v>
                </c:pt>
                <c:pt idx="377">
                  <c:v>17.0053859</c:v>
                </c:pt>
                <c:pt idx="378">
                  <c:v>17.065699240000001</c:v>
                </c:pt>
                <c:pt idx="379">
                  <c:v>17.126134579999999</c:v>
                </c:pt>
                <c:pt idx="380">
                  <c:v>17.186692369999999</c:v>
                </c:pt>
                <c:pt idx="381">
                  <c:v>17.247373110000002</c:v>
                </c:pt>
                <c:pt idx="382">
                  <c:v>17.308177270000002</c:v>
                </c:pt>
                <c:pt idx="383">
                  <c:v>17.369105350000002</c:v>
                </c:pt>
                <c:pt idx="384">
                  <c:v>17.430157829999999</c:v>
                </c:pt>
                <c:pt idx="385">
                  <c:v>17.491335200000002</c:v>
                </c:pt>
                <c:pt idx="386">
                  <c:v>17.552637950000001</c:v>
                </c:pt>
                <c:pt idx="387">
                  <c:v>17.61406659</c:v>
                </c:pt>
                <c:pt idx="388">
                  <c:v>17.675621599999999</c:v>
                </c:pt>
                <c:pt idx="389">
                  <c:v>17.737303489999999</c:v>
                </c:pt>
                <c:pt idx="390">
                  <c:v>17.79911276</c:v>
                </c:pt>
                <c:pt idx="391">
                  <c:v>17.861049909999998</c:v>
                </c:pt>
                <c:pt idx="392">
                  <c:v>17.923115460000002</c:v>
                </c:pt>
                <c:pt idx="393">
                  <c:v>17.985309900000001</c:v>
                </c:pt>
                <c:pt idx="394">
                  <c:v>18.047633749999999</c:v>
                </c:pt>
                <c:pt idx="395">
                  <c:v>18.11008752</c:v>
                </c:pt>
                <c:pt idx="396">
                  <c:v>18.172671739999998</c:v>
                </c:pt>
                <c:pt idx="397">
                  <c:v>18.235386909999999</c:v>
                </c:pt>
                <c:pt idx="398">
                  <c:v>18.298233570000001</c:v>
                </c:pt>
                <c:pt idx="399">
                  <c:v>18.361212219999999</c:v>
                </c:pt>
                <c:pt idx="400">
                  <c:v>18.42432341</c:v>
                </c:pt>
                <c:pt idx="401">
                  <c:v>18.487567649999999</c:v>
                </c:pt>
                <c:pt idx="402">
                  <c:v>18.550945479999999</c:v>
                </c:pt>
                <c:pt idx="403">
                  <c:v>18.614457430000002</c:v>
                </c:pt>
                <c:pt idx="404">
                  <c:v>18.67810403</c:v>
                </c:pt>
                <c:pt idx="405">
                  <c:v>18.741885830000001</c:v>
                </c:pt>
                <c:pt idx="406">
                  <c:v>18.805803359999999</c:v>
                </c:pt>
                <c:pt idx="407">
                  <c:v>18.86985717</c:v>
                </c:pt>
                <c:pt idx="408">
                  <c:v>18.934047799999998</c:v>
                </c:pt>
                <c:pt idx="409">
                  <c:v>18.998375830000001</c:v>
                </c:pt>
                <c:pt idx="410">
                  <c:v>19.06284175</c:v>
                </c:pt>
                <c:pt idx="411">
                  <c:v>19.127446150000001</c:v>
                </c:pt>
                <c:pt idx="412">
                  <c:v>19.192189580000001</c:v>
                </c:pt>
                <c:pt idx="413">
                  <c:v>19.257072600000001</c:v>
                </c:pt>
                <c:pt idx="414">
                  <c:v>19.32209576</c:v>
                </c:pt>
                <c:pt idx="415">
                  <c:v>19.38725964</c:v>
                </c:pt>
                <c:pt idx="416">
                  <c:v>19.45256479</c:v>
                </c:pt>
                <c:pt idx="417">
                  <c:v>19.5180118</c:v>
                </c:pt>
                <c:pt idx="418">
                  <c:v>19.583601219999998</c:v>
                </c:pt>
                <c:pt idx="419">
                  <c:v>19.649333630000001</c:v>
                </c:pt>
                <c:pt idx="420">
                  <c:v>19.715209609999999</c:v>
                </c:pt>
                <c:pt idx="421">
                  <c:v>19.781229740000001</c:v>
                </c:pt>
                <c:pt idx="422">
                  <c:v>19.84739459</c:v>
                </c:pt>
                <c:pt idx="423">
                  <c:v>19.913704760000002</c:v>
                </c:pt>
                <c:pt idx="424">
                  <c:v>19.980160829999999</c:v>
                </c:pt>
                <c:pt idx="425">
                  <c:v>20.0467634</c:v>
                </c:pt>
                <c:pt idx="426">
                  <c:v>20.113513040000001</c:v>
                </c:pt>
                <c:pt idx="427">
                  <c:v>20.180410370000001</c:v>
                </c:pt>
                <c:pt idx="428">
                  <c:v>20.247455970000001</c:v>
                </c:pt>
                <c:pt idx="429">
                  <c:v>20.314650440000001</c:v>
                </c:pt>
                <c:pt idx="430">
                  <c:v>20.3819944</c:v>
                </c:pt>
                <c:pt idx="431">
                  <c:v>20.44948845</c:v>
                </c:pt>
                <c:pt idx="432">
                  <c:v>20.517133189999999</c:v>
                </c:pt>
                <c:pt idx="433">
                  <c:v>20.584929240000001</c:v>
                </c:pt>
                <c:pt idx="434">
                  <c:v>20.652877220000001</c:v>
                </c:pt>
                <c:pt idx="435">
                  <c:v>20.720977730000001</c:v>
                </c:pt>
                <c:pt idx="436">
                  <c:v>20.789231409999999</c:v>
                </c:pt>
                <c:pt idx="437">
                  <c:v>20.857638869999999</c:v>
                </c:pt>
                <c:pt idx="438">
                  <c:v>20.926200739999999</c:v>
                </c:pt>
                <c:pt idx="439">
                  <c:v>20.994917640000001</c:v>
                </c:pt>
                <c:pt idx="440">
                  <c:v>21.063790220000001</c:v>
                </c:pt>
                <c:pt idx="441">
                  <c:v>21.13281911</c:v>
                </c:pt>
                <c:pt idx="442">
                  <c:v>21.202004939999998</c:v>
                </c:pt>
                <c:pt idx="443">
                  <c:v>21.27134835</c:v>
                </c:pt>
                <c:pt idx="444">
                  <c:v>21.340849989999999</c:v>
                </c:pt>
                <c:pt idx="445">
                  <c:v>21.410510500000001</c:v>
                </c:pt>
                <c:pt idx="446">
                  <c:v>21.48033053</c:v>
                </c:pt>
                <c:pt idx="447">
                  <c:v>21.55031074</c:v>
                </c:pt>
                <c:pt idx="448">
                  <c:v>21.62045178</c:v>
                </c:pt>
                <c:pt idx="449">
                  <c:v>21.690754309999999</c:v>
                </c:pt>
                <c:pt idx="450">
                  <c:v>21.76121899</c:v>
                </c:pt>
                <c:pt idx="451">
                  <c:v>21.831846479999999</c:v>
                </c:pt>
                <c:pt idx="452">
                  <c:v>21.90263745</c:v>
                </c:pt>
                <c:pt idx="453">
                  <c:v>21.973592579999998</c:v>
                </c:pt>
                <c:pt idx="454">
                  <c:v>22.044712520000001</c:v>
                </c:pt>
                <c:pt idx="455">
                  <c:v>22.115997969999999</c:v>
                </c:pt>
                <c:pt idx="456">
                  <c:v>22.187449600000001</c:v>
                </c:pt>
                <c:pt idx="457">
                  <c:v>22.25906809</c:v>
                </c:pt>
                <c:pt idx="458">
                  <c:v>22.330854129999999</c:v>
                </c:pt>
                <c:pt idx="459">
                  <c:v>22.402808400000001</c:v>
                </c:pt>
                <c:pt idx="460">
                  <c:v>22.474931600000001</c:v>
                </c:pt>
                <c:pt idx="461">
                  <c:v>22.54722443</c:v>
                </c:pt>
                <c:pt idx="462">
                  <c:v>22.61968757</c:v>
                </c:pt>
                <c:pt idx="463">
                  <c:v>22.692321740000001</c:v>
                </c:pt>
                <c:pt idx="464">
                  <c:v>22.765127639999999</c:v>
                </c:pt>
                <c:pt idx="465">
                  <c:v>22.838105970000001</c:v>
                </c:pt>
                <c:pt idx="466">
                  <c:v>22.91125744</c:v>
                </c:pt>
                <c:pt idx="467">
                  <c:v>22.984582769999999</c:v>
                </c:pt>
                <c:pt idx="468">
                  <c:v>23.058082670000001</c:v>
                </c:pt>
                <c:pt idx="469">
                  <c:v>23.131757870000001</c:v>
                </c:pt>
                <c:pt idx="470">
                  <c:v>23.205609089999999</c:v>
                </c:pt>
                <c:pt idx="471">
                  <c:v>23.279637050000002</c:v>
                </c:pt>
                <c:pt idx="472">
                  <c:v>23.353842490000002</c:v>
                </c:pt>
                <c:pt idx="473">
                  <c:v>23.42822614</c:v>
                </c:pt>
                <c:pt idx="474">
                  <c:v>23.502788729999999</c:v>
                </c:pt>
                <c:pt idx="475">
                  <c:v>23.577531</c:v>
                </c:pt>
                <c:pt idx="476">
                  <c:v>23.652453699999999</c:v>
                </c:pt>
                <c:pt idx="477">
                  <c:v>23.727557579999999</c:v>
                </c:pt>
                <c:pt idx="478">
                  <c:v>23.802843370000001</c:v>
                </c:pt>
                <c:pt idx="479">
                  <c:v>23.878311839999999</c:v>
                </c:pt>
                <c:pt idx="480">
                  <c:v>23.953963739999999</c:v>
                </c:pt>
                <c:pt idx="481">
                  <c:v>24.029799830000002</c:v>
                </c:pt>
                <c:pt idx="482">
                  <c:v>24.10582088</c:v>
                </c:pt>
                <c:pt idx="483">
                  <c:v>24.182027640000001</c:v>
                </c:pt>
                <c:pt idx="484">
                  <c:v>24.25842089</c:v>
                </c:pt>
                <c:pt idx="485">
                  <c:v>24.33500141</c:v>
                </c:pt>
                <c:pt idx="486">
                  <c:v>24.411769960000001</c:v>
                </c:pt>
                <c:pt idx="487">
                  <c:v>24.48872733</c:v>
                </c:pt>
                <c:pt idx="488">
                  <c:v>24.56587429</c:v>
                </c:pt>
                <c:pt idx="489">
                  <c:v>24.643211650000001</c:v>
                </c:pt>
                <c:pt idx="490">
                  <c:v>24.72074018</c:v>
                </c:pt>
                <c:pt idx="491">
                  <c:v>24.798460680000002</c:v>
                </c:pt>
                <c:pt idx="492">
                  <c:v>24.876373950000001</c:v>
                </c:pt>
                <c:pt idx="493">
                  <c:v>24.954480790000002</c:v>
                </c:pt>
                <c:pt idx="494">
                  <c:v>25.03278199</c:v>
                </c:pt>
                <c:pt idx="495">
                  <c:v>25.111278370000001</c:v>
                </c:pt>
                <c:pt idx="496">
                  <c:v>25.18997074</c:v>
                </c:pt>
                <c:pt idx="497">
                  <c:v>25.26885991</c:v>
                </c:pt>
                <c:pt idx="498">
                  <c:v>25.347946700000001</c:v>
                </c:pt>
                <c:pt idx="499">
                  <c:v>25.427231930000001</c:v>
                </c:pt>
                <c:pt idx="500">
                  <c:v>25.506716430000001</c:v>
                </c:pt>
                <c:pt idx="501">
                  <c:v>25.58640102</c:v>
                </c:pt>
                <c:pt idx="502">
                  <c:v>25.666286530000001</c:v>
                </c:pt>
                <c:pt idx="503">
                  <c:v>25.74637383</c:v>
                </c:pt>
                <c:pt idx="504">
                  <c:v>25.826663700000001</c:v>
                </c:pt>
                <c:pt idx="505">
                  <c:v>25.907157000000002</c:v>
                </c:pt>
                <c:pt idx="506">
                  <c:v>25.987854599999999</c:v>
                </c:pt>
                <c:pt idx="507">
                  <c:v>26.06875733</c:v>
                </c:pt>
                <c:pt idx="508">
                  <c:v>26.149866039999999</c:v>
                </c:pt>
                <c:pt idx="509">
                  <c:v>26.231181599999999</c:v>
                </c:pt>
                <c:pt idx="510">
                  <c:v>26.312704870000001</c:v>
                </c:pt>
                <c:pt idx="511">
                  <c:v>26.3944367</c:v>
                </c:pt>
                <c:pt idx="512">
                  <c:v>26.476377970000001</c:v>
                </c:pt>
                <c:pt idx="513">
                  <c:v>26.558529539999999</c:v>
                </c:pt>
                <c:pt idx="514">
                  <c:v>26.64089229</c:v>
                </c:pt>
                <c:pt idx="515">
                  <c:v>26.723467100000001</c:v>
                </c:pt>
                <c:pt idx="516">
                  <c:v>26.806254849999998</c:v>
                </c:pt>
                <c:pt idx="517">
                  <c:v>26.889256419999999</c:v>
                </c:pt>
                <c:pt idx="518">
                  <c:v>26.972472710000002</c:v>
                </c:pt>
                <c:pt idx="519">
                  <c:v>27.055904600000002</c:v>
                </c:pt>
                <c:pt idx="520">
                  <c:v>27.139552989999999</c:v>
                </c:pt>
                <c:pt idx="521">
                  <c:v>27.22341879</c:v>
                </c:pt>
                <c:pt idx="522">
                  <c:v>27.307502889999999</c:v>
                </c:pt>
                <c:pt idx="523">
                  <c:v>27.391806200000001</c:v>
                </c:pt>
                <c:pt idx="524">
                  <c:v>27.476329629999999</c:v>
                </c:pt>
                <c:pt idx="525">
                  <c:v>27.56107411</c:v>
                </c:pt>
                <c:pt idx="526">
                  <c:v>27.646040530000001</c:v>
                </c:pt>
                <c:pt idx="527">
                  <c:v>27.731229840000001</c:v>
                </c:pt>
                <c:pt idx="528">
                  <c:v>27.816642940000001</c:v>
                </c:pt>
                <c:pt idx="529">
                  <c:v>27.902280780000002</c:v>
                </c:pt>
                <c:pt idx="530">
                  <c:v>27.98814428</c:v>
                </c:pt>
                <c:pt idx="531">
                  <c:v>28.07423438</c:v>
                </c:pt>
                <c:pt idx="532">
                  <c:v>28.160552030000002</c:v>
                </c:pt>
                <c:pt idx="533">
                  <c:v>28.247098149999999</c:v>
                </c:pt>
                <c:pt idx="534">
                  <c:v>28.333873709999999</c:v>
                </c:pt>
                <c:pt idx="535">
                  <c:v>28.42087965</c:v>
                </c:pt>
                <c:pt idx="536">
                  <c:v>28.50811693</c:v>
                </c:pt>
                <c:pt idx="537">
                  <c:v>28.5955865</c:v>
                </c:pt>
                <c:pt idx="538">
                  <c:v>28.683289330000001</c:v>
                </c:pt>
                <c:pt idx="539">
                  <c:v>28.771226389999999</c:v>
                </c:pt>
                <c:pt idx="540">
                  <c:v>28.859398639999998</c:v>
                </c:pt>
                <c:pt idx="541">
                  <c:v>28.947807050000002</c:v>
                </c:pt>
                <c:pt idx="542">
                  <c:v>29.036452610000001</c:v>
                </c:pt>
                <c:pt idx="543">
                  <c:v>29.12533629</c:v>
                </c:pt>
                <c:pt idx="544">
                  <c:v>29.214459080000001</c:v>
                </c:pt>
                <c:pt idx="545">
                  <c:v>29.303821970000001</c:v>
                </c:pt>
                <c:pt idx="546">
                  <c:v>29.393425950000001</c:v>
                </c:pt>
                <c:pt idx="547">
                  <c:v>29.48327201</c:v>
                </c:pt>
                <c:pt idx="548">
                  <c:v>29.57336115</c:v>
                </c:pt>
                <c:pt idx="549">
                  <c:v>29.663694379999999</c:v>
                </c:pt>
                <c:pt idx="550">
                  <c:v>29.754272690000001</c:v>
                </c:pt>
                <c:pt idx="551">
                  <c:v>29.845097110000001</c:v>
                </c:pt>
                <c:pt idx="552">
                  <c:v>29.936168640000002</c:v>
                </c:pt>
                <c:pt idx="553">
                  <c:v>30.027488309999999</c:v>
                </c:pt>
                <c:pt idx="554">
                  <c:v>30.119057130000002</c:v>
                </c:pt>
                <c:pt idx="555">
                  <c:v>30.210876120000002</c:v>
                </c:pt>
                <c:pt idx="556">
                  <c:v>30.30294632</c:v>
                </c:pt>
                <c:pt idx="557">
                  <c:v>30.39526876</c:v>
                </c:pt>
                <c:pt idx="558">
                  <c:v>30.487844469999999</c:v>
                </c:pt>
                <c:pt idx="559">
                  <c:v>30.580674500000001</c:v>
                </c:pt>
                <c:pt idx="560">
                  <c:v>30.673759870000001</c:v>
                </c:pt>
                <c:pt idx="561">
                  <c:v>30.767101650000001</c:v>
                </c:pt>
                <c:pt idx="562">
                  <c:v>30.86070088</c:v>
                </c:pt>
                <c:pt idx="563">
                  <c:v>30.954558609999999</c:v>
                </c:pt>
                <c:pt idx="564">
                  <c:v>31.048675899999999</c:v>
                </c:pt>
                <c:pt idx="565">
                  <c:v>31.143053819999999</c:v>
                </c:pt>
                <c:pt idx="566">
                  <c:v>31.237693409999999</c:v>
                </c:pt>
                <c:pt idx="567">
                  <c:v>31.33259576</c:v>
                </c:pt>
                <c:pt idx="568">
                  <c:v>31.42776194</c:v>
                </c:pt>
                <c:pt idx="569">
                  <c:v>31.52319301</c:v>
                </c:pt>
                <c:pt idx="570">
                  <c:v>31.618890059999998</c:v>
                </c:pt>
                <c:pt idx="571">
                  <c:v>31.714854169999999</c:v>
                </c:pt>
                <c:pt idx="572">
                  <c:v>31.811086419999999</c:v>
                </c:pt>
                <c:pt idx="573">
                  <c:v>31.907587899999999</c:v>
                </c:pt>
                <c:pt idx="574">
                  <c:v>32.004359710000003</c:v>
                </c:pt>
                <c:pt idx="575">
                  <c:v>32.101402929999999</c:v>
                </c:pt>
                <c:pt idx="576">
                  <c:v>32.198718669999998</c:v>
                </c:pt>
                <c:pt idx="577">
                  <c:v>32.296308029999999</c:v>
                </c:pt>
                <c:pt idx="578">
                  <c:v>32.39417211</c:v>
                </c:pt>
                <c:pt idx="579">
                  <c:v>32.492312030000001</c:v>
                </c:pt>
                <c:pt idx="580">
                  <c:v>32.590728890000001</c:v>
                </c:pt>
                <c:pt idx="581">
                  <c:v>32.689423820000002</c:v>
                </c:pt>
                <c:pt idx="582">
                  <c:v>32.788397920000001</c:v>
                </c:pt>
                <c:pt idx="583">
                  <c:v>32.887652330000002</c:v>
                </c:pt>
                <c:pt idx="584">
                  <c:v>32.987188160000002</c:v>
                </c:pt>
                <c:pt idx="585">
                  <c:v>33.087006549999998</c:v>
                </c:pt>
                <c:pt idx="586">
                  <c:v>33.187108619999997</c:v>
                </c:pt>
                <c:pt idx="587">
                  <c:v>33.28749552</c:v>
                </c:pt>
                <c:pt idx="588">
                  <c:v>33.388168370000002</c:v>
                </c:pt>
                <c:pt idx="589">
                  <c:v>33.48912833</c:v>
                </c:pt>
                <c:pt idx="590">
                  <c:v>33.59037653</c:v>
                </c:pt>
                <c:pt idx="591">
                  <c:v>33.69191412</c:v>
                </c:pt>
                <c:pt idx="592">
                  <c:v>33.793742250000001</c:v>
                </c:pt>
                <c:pt idx="593">
                  <c:v>33.895862080000001</c:v>
                </c:pt>
                <c:pt idx="594">
                  <c:v>33.998274770000002</c:v>
                </c:pt>
                <c:pt idx="595">
                  <c:v>34.10098146</c:v>
                </c:pt>
                <c:pt idx="596">
                  <c:v>34.203983319999999</c:v>
                </c:pt>
                <c:pt idx="597">
                  <c:v>34.30728156</c:v>
                </c:pt>
                <c:pt idx="598">
                  <c:v>34.41087727</c:v>
                </c:pt>
                <c:pt idx="599">
                  <c:v>34.51477165</c:v>
                </c:pt>
                <c:pt idx="600">
                  <c:v>34.618965879999998</c:v>
                </c:pt>
                <c:pt idx="601">
                  <c:v>34.723461139999998</c:v>
                </c:pt>
                <c:pt idx="602">
                  <c:v>34.828258609999999</c:v>
                </c:pt>
                <c:pt idx="603">
                  <c:v>34.933359449999998</c:v>
                </c:pt>
                <c:pt idx="604">
                  <c:v>35.038764870000001</c:v>
                </c:pt>
                <c:pt idx="605">
                  <c:v>35.144476050000002</c:v>
                </c:pt>
                <c:pt idx="606">
                  <c:v>35.250494170000003</c:v>
                </c:pt>
                <c:pt idx="607">
                  <c:v>35.356820429999999</c:v>
                </c:pt>
                <c:pt idx="608">
                  <c:v>35.463456030000003</c:v>
                </c:pt>
                <c:pt idx="609">
                  <c:v>35.57040215</c:v>
                </c:pt>
                <c:pt idx="610">
                  <c:v>35.677660000000003</c:v>
                </c:pt>
                <c:pt idx="611">
                  <c:v>35.785230779999999</c:v>
                </c:pt>
                <c:pt idx="612">
                  <c:v>35.893115690000002</c:v>
                </c:pt>
                <c:pt idx="613">
                  <c:v>36.001315939999998</c:v>
                </c:pt>
                <c:pt idx="614">
                  <c:v>36.109832740000002</c:v>
                </c:pt>
                <c:pt idx="615">
                  <c:v>36.2186673</c:v>
                </c:pt>
                <c:pt idx="616">
                  <c:v>36.32782083</c:v>
                </c:pt>
                <c:pt idx="617">
                  <c:v>36.437294540000003</c:v>
                </c:pt>
                <c:pt idx="618">
                  <c:v>36.547089649999997</c:v>
                </c:pt>
                <c:pt idx="619">
                  <c:v>36.657207380000003</c:v>
                </c:pt>
                <c:pt idx="620">
                  <c:v>36.767648950000002</c:v>
                </c:pt>
                <c:pt idx="621">
                  <c:v>36.878415580000002</c:v>
                </c:pt>
                <c:pt idx="622">
                  <c:v>36.989508489999999</c:v>
                </c:pt>
                <c:pt idx="623">
                  <c:v>37.10092891</c:v>
                </c:pt>
                <c:pt idx="624">
                  <c:v>37.212678070000003</c:v>
                </c:pt>
                <c:pt idx="625">
                  <c:v>37.324757200000001</c:v>
                </c:pt>
                <c:pt idx="626">
                  <c:v>37.437167520000003</c:v>
                </c:pt>
                <c:pt idx="627">
                  <c:v>37.549910269999998</c:v>
                </c:pt>
                <c:pt idx="628">
                  <c:v>37.662986680000003</c:v>
                </c:pt>
                <c:pt idx="629">
                  <c:v>37.77639799</c:v>
                </c:pt>
                <c:pt idx="630">
                  <c:v>37.890145420000003</c:v>
                </c:pt>
                <c:pt idx="631">
                  <c:v>38.004230229999997</c:v>
                </c:pt>
                <c:pt idx="632">
                  <c:v>38.118653629999997</c:v>
                </c:pt>
                <c:pt idx="633">
                  <c:v>38.23341688</c:v>
                </c:pt>
                <c:pt idx="634">
                  <c:v>38.348521220000002</c:v>
                </c:pt>
                <c:pt idx="635">
                  <c:v>38.463967869999998</c:v>
                </c:pt>
                <c:pt idx="636">
                  <c:v>38.579758089999999</c:v>
                </c:pt>
                <c:pt idx="637">
                  <c:v>38.695893120000001</c:v>
                </c:pt>
                <c:pt idx="638">
                  <c:v>38.812374200000001</c:v>
                </c:pt>
                <c:pt idx="639">
                  <c:v>38.929202580000002</c:v>
                </c:pt>
                <c:pt idx="640">
                  <c:v>39.04637949</c:v>
                </c:pt>
                <c:pt idx="641">
                  <c:v>39.163906179999998</c:v>
                </c:pt>
                <c:pt idx="642">
                  <c:v>39.281783900000001</c:v>
                </c:pt>
                <c:pt idx="643">
                  <c:v>39.400013889999997</c:v>
                </c:pt>
                <c:pt idx="644">
                  <c:v>39.518597389999996</c:v>
                </c:pt>
                <c:pt idx="645">
                  <c:v>39.637535659999998</c:v>
                </c:pt>
                <c:pt idx="646">
                  <c:v>39.756829930000002</c:v>
                </c:pt>
                <c:pt idx="647">
                  <c:v>39.87648145</c:v>
                </c:pt>
                <c:pt idx="648">
                  <c:v>39.996491470000002</c:v>
                </c:pt>
                <c:pt idx="649">
                  <c:v>40.116861219999997</c:v>
                </c:pt>
                <c:pt idx="650">
                  <c:v>40.237591960000003</c:v>
                </c:pt>
                <c:pt idx="651">
                  <c:v>40.358684930000003</c:v>
                </c:pt>
                <c:pt idx="652">
                  <c:v>40.480141359999998</c:v>
                </c:pt>
                <c:pt idx="653">
                  <c:v>40.60196251</c:v>
                </c:pt>
                <c:pt idx="654">
                  <c:v>40.724149599999997</c:v>
                </c:pt>
                <c:pt idx="655">
                  <c:v>40.846703890000001</c:v>
                </c:pt>
                <c:pt idx="656">
                  <c:v>40.969626599999998</c:v>
                </c:pt>
                <c:pt idx="657">
                  <c:v>41.092918990000001</c:v>
                </c:pt>
                <c:pt idx="658">
                  <c:v>41.216582279999997</c:v>
                </c:pt>
                <c:pt idx="659">
                  <c:v>41.340617709999997</c:v>
                </c:pt>
                <c:pt idx="660">
                  <c:v>41.465026510000001</c:v>
                </c:pt>
                <c:pt idx="661">
                  <c:v>41.58980991</c:v>
                </c:pt>
                <c:pt idx="662">
                  <c:v>41.714969150000002</c:v>
                </c:pt>
                <c:pt idx="663">
                  <c:v>41.840505460000003</c:v>
                </c:pt>
                <c:pt idx="664">
                  <c:v>41.966420050000004</c:v>
                </c:pt>
                <c:pt idx="665">
                  <c:v>42.09271416</c:v>
                </c:pt>
                <c:pt idx="666">
                  <c:v>42.219389</c:v>
                </c:pt>
                <c:pt idx="667">
                  <c:v>42.346445799999998</c:v>
                </c:pt>
                <c:pt idx="668">
                  <c:v>42.473885770000003</c:v>
                </c:pt>
                <c:pt idx="669">
                  <c:v>42.60171012</c:v>
                </c:pt>
                <c:pt idx="670">
                  <c:v>42.729920069999999</c:v>
                </c:pt>
                <c:pt idx="671">
                  <c:v>42.858516829999999</c:v>
                </c:pt>
                <c:pt idx="672">
                  <c:v>42.987501590000001</c:v>
                </c:pt>
                <c:pt idx="673">
                  <c:v>43.116875569999998</c:v>
                </c:pt>
                <c:pt idx="674">
                  <c:v>43.246639960000003</c:v>
                </c:pt>
                <c:pt idx="675">
                  <c:v>43.376795960000003</c:v>
                </c:pt>
                <c:pt idx="676">
                  <c:v>43.507344760000002</c:v>
                </c:pt>
                <c:pt idx="677">
                  <c:v>43.638287550000001</c:v>
                </c:pt>
                <c:pt idx="678">
                  <c:v>43.769625499999997</c:v>
                </c:pt>
                <c:pt idx="679">
                  <c:v>43.901359800000002</c:v>
                </c:pt>
                <c:pt idx="680">
                  <c:v>44.03349163</c:v>
                </c:pt>
                <c:pt idx="681">
                  <c:v>44.166022159999997</c:v>
                </c:pt>
                <c:pt idx="682">
                  <c:v>44.298952550000003</c:v>
                </c:pt>
                <c:pt idx="683">
                  <c:v>44.43228397</c:v>
                </c:pt>
                <c:pt idx="684">
                  <c:v>44.566017559999999</c:v>
                </c:pt>
                <c:pt idx="685">
                  <c:v>44.700154490000003</c:v>
                </c:pt>
                <c:pt idx="686">
                  <c:v>44.8346959</c:v>
                </c:pt>
                <c:pt idx="687">
                  <c:v>44.969642929999999</c:v>
                </c:pt>
                <c:pt idx="688">
                  <c:v>45.104996720000003</c:v>
                </c:pt>
                <c:pt idx="689">
                  <c:v>45.240758390000003</c:v>
                </c:pt>
                <c:pt idx="690">
                  <c:v>45.376929060000002</c:v>
                </c:pt>
                <c:pt idx="691">
                  <c:v>45.513509919999997</c:v>
                </c:pt>
                <c:pt idx="692">
                  <c:v>45.65050196</c:v>
                </c:pt>
                <c:pt idx="693">
                  <c:v>45.787906339999999</c:v>
                </c:pt>
                <c:pt idx="694">
                  <c:v>45.925724170000002</c:v>
                </c:pt>
                <c:pt idx="695">
                  <c:v>46.063956519999998</c:v>
                </c:pt>
                <c:pt idx="696">
                  <c:v>46.202604489999999</c:v>
                </c:pt>
                <c:pt idx="697">
                  <c:v>46.341669150000001</c:v>
                </c:pt>
                <c:pt idx="698">
                  <c:v>46.481151580000002</c:v>
                </c:pt>
                <c:pt idx="699">
                  <c:v>46.621052820000003</c:v>
                </c:pt>
                <c:pt idx="700">
                  <c:v>46.761373939999999</c:v>
                </c:pt>
                <c:pt idx="701">
                  <c:v>46.902115979999998</c:v>
                </c:pt>
                <c:pt idx="702">
                  <c:v>47.04327997</c:v>
                </c:pt>
                <c:pt idx="703">
                  <c:v>47.184866960000001</c:v>
                </c:pt>
                <c:pt idx="704">
                  <c:v>47.326877949999997</c:v>
                </c:pt>
                <c:pt idx="705">
                  <c:v>47.46931395</c:v>
                </c:pt>
                <c:pt idx="706">
                  <c:v>47.612175980000004</c:v>
                </c:pt>
                <c:pt idx="707">
                  <c:v>47.755465020000003</c:v>
                </c:pt>
                <c:pt idx="708">
                  <c:v>47.89918205</c:v>
                </c:pt>
                <c:pt idx="709">
                  <c:v>48.04332805</c:v>
                </c:pt>
                <c:pt idx="710">
                  <c:v>48.187903980000002</c:v>
                </c:pt>
                <c:pt idx="711">
                  <c:v>48.33291079</c:v>
                </c:pt>
                <c:pt idx="712">
                  <c:v>48.478349430000002</c:v>
                </c:pt>
                <c:pt idx="713">
                  <c:v>48.624220829999999</c:v>
                </c:pt>
                <c:pt idx="714">
                  <c:v>48.770525900000003</c:v>
                </c:pt>
                <c:pt idx="715">
                  <c:v>48.917265559999997</c:v>
                </c:pt>
                <c:pt idx="716">
                  <c:v>49.06444071</c:v>
                </c:pt>
                <c:pt idx="717">
                  <c:v>49.212052219999997</c:v>
                </c:pt>
                <c:pt idx="718">
                  <c:v>49.360100989999999</c:v>
                </c:pt>
                <c:pt idx="719">
                  <c:v>49.508587849999998</c:v>
                </c:pt>
                <c:pt idx="720">
                  <c:v>49.657513680000001</c:v>
                </c:pt>
                <c:pt idx="721">
                  <c:v>49.806879299999999</c:v>
                </c:pt>
                <c:pt idx="722">
                  <c:v>49.956685550000003</c:v>
                </c:pt>
                <c:pt idx="723">
                  <c:v>50.106933220000002</c:v>
                </c:pt>
                <c:pt idx="724">
                  <c:v>50.257623109999997</c:v>
                </c:pt>
                <c:pt idx="725">
                  <c:v>50.408756019999998</c:v>
                </c:pt>
                <c:pt idx="726">
                  <c:v>50.560332709999997</c:v>
                </c:pt>
                <c:pt idx="727">
                  <c:v>50.71235394</c:v>
                </c:pt>
                <c:pt idx="728">
                  <c:v>50.864820450000003</c:v>
                </c:pt>
                <c:pt idx="729">
                  <c:v>51.017732950000003</c:v>
                </c:pt>
                <c:pt idx="730">
                  <c:v>51.171092180000002</c:v>
                </c:pt>
                <c:pt idx="731">
                  <c:v>51.324898820000001</c:v>
                </c:pt>
                <c:pt idx="732">
                  <c:v>51.479153549999999</c:v>
                </c:pt>
                <c:pt idx="733">
                  <c:v>51.633857040000002</c:v>
                </c:pt>
                <c:pt idx="734">
                  <c:v>51.789009929999999</c:v>
                </c:pt>
                <c:pt idx="735">
                  <c:v>51.94461287</c:v>
                </c:pt>
                <c:pt idx="736">
                  <c:v>52.100666459999999</c:v>
                </c:pt>
                <c:pt idx="737">
                  <c:v>52.257171300000003</c:v>
                </c:pt>
                <c:pt idx="738">
                  <c:v>52.414127980000004</c:v>
                </c:pt>
                <c:pt idx="739">
                  <c:v>52.571537050000003</c:v>
                </c:pt>
                <c:pt idx="740">
                  <c:v>52.729399069999999</c:v>
                </c:pt>
                <c:pt idx="741">
                  <c:v>52.887714559999999</c:v>
                </c:pt>
                <c:pt idx="742">
                  <c:v>53.046484040000003</c:v>
                </c:pt>
                <c:pt idx="743">
                  <c:v>53.205707990000001</c:v>
                </c:pt>
                <c:pt idx="744">
                  <c:v>53.365386880000003</c:v>
                </c:pt>
                <c:pt idx="745">
                  <c:v>53.525521169999998</c:v>
                </c:pt>
                <c:pt idx="746">
                  <c:v>53.6861113</c:v>
                </c:pt>
                <c:pt idx="747">
                  <c:v>53.847157670000001</c:v>
                </c:pt>
                <c:pt idx="748">
                  <c:v>54.008660669999998</c:v>
                </c:pt>
                <c:pt idx="749">
                  <c:v>54.17062069</c:v>
                </c:pt>
                <c:pt idx="750">
                  <c:v>54.333038070000001</c:v>
                </c:pt>
                <c:pt idx="751">
                  <c:v>54.495913139999999</c:v>
                </c:pt>
                <c:pt idx="752">
                  <c:v>54.659246209999999</c:v>
                </c:pt>
                <c:pt idx="753">
                  <c:v>54.823037579999998</c:v>
                </c:pt>
                <c:pt idx="754">
                  <c:v>54.987287500000001</c:v>
                </c:pt>
                <c:pt idx="755">
                  <c:v>55.151996220000001</c:v>
                </c:pt>
                <c:pt idx="756">
                  <c:v>55.317163960000002</c:v>
                </c:pt>
                <c:pt idx="757">
                  <c:v>55.482790919999999</c:v>
                </c:pt>
                <c:pt idx="758">
                  <c:v>55.648877280000001</c:v>
                </c:pt>
                <c:pt idx="759">
                  <c:v>55.815423180000003</c:v>
                </c:pt>
                <c:pt idx="760">
                  <c:v>55.982428749999997</c:v>
                </c:pt>
                <c:pt idx="761">
                  <c:v>56.149894089999997</c:v>
                </c:pt>
                <c:pt idx="762">
                  <c:v>56.317819299999996</c:v>
                </c:pt>
                <c:pt idx="763">
                  <c:v>56.486204409999999</c:v>
                </c:pt>
                <c:pt idx="764">
                  <c:v>56.65504945</c:v>
                </c:pt>
                <c:pt idx="765">
                  <c:v>56.82435444</c:v>
                </c:pt>
                <c:pt idx="766">
                  <c:v>56.994119349999998</c:v>
                </c:pt>
                <c:pt idx="767">
                  <c:v>57.164344130000003</c:v>
                </c:pt>
                <c:pt idx="768">
                  <c:v>57.335028700000002</c:v>
                </c:pt>
                <c:pt idx="769">
                  <c:v>57.506172970000001</c:v>
                </c:pt>
                <c:pt idx="770">
                  <c:v>57.677776809999997</c:v>
                </c:pt>
                <c:pt idx="771">
                  <c:v>57.849840059999998</c:v>
                </c:pt>
                <c:pt idx="772">
                  <c:v>58.022362540000003</c:v>
                </c:pt>
                <c:pt idx="773">
                  <c:v>58.195344040000002</c:v>
                </c:pt>
                <c:pt idx="774">
                  <c:v>58.368784320000003</c:v>
                </c:pt>
                <c:pt idx="775">
                  <c:v>58.542683109999999</c:v>
                </c:pt>
                <c:pt idx="776">
                  <c:v>58.71704012</c:v>
                </c:pt>
                <c:pt idx="777">
                  <c:v>58.89185501</c:v>
                </c:pt>
                <c:pt idx="778">
                  <c:v>59.067127450000001</c:v>
                </c:pt>
                <c:pt idx="779">
                  <c:v>59.242857030000003</c:v>
                </c:pt>
                <c:pt idx="780">
                  <c:v>59.419043350000003</c:v>
                </c:pt>
                <c:pt idx="781">
                  <c:v>59.595685969999998</c:v>
                </c:pt>
                <c:pt idx="782">
                  <c:v>59.772784399999999</c:v>
                </c:pt>
                <c:pt idx="783">
                  <c:v>59.950338139999999</c:v>
                </c:pt>
                <c:pt idx="784">
                  <c:v>60.128346649999997</c:v>
                </c:pt>
                <c:pt idx="785">
                  <c:v>60.306809430000001</c:v>
                </c:pt>
                <c:pt idx="786">
                  <c:v>60.48572575</c:v>
                </c:pt>
                <c:pt idx="787">
                  <c:v>60.665095039999997</c:v>
                </c:pt>
                <c:pt idx="788">
                  <c:v>60.844916640000001</c:v>
                </c:pt>
                <c:pt idx="789">
                  <c:v>61.025189840000003</c:v>
                </c:pt>
                <c:pt idx="790">
                  <c:v>61.20591392</c:v>
                </c:pt>
                <c:pt idx="791">
                  <c:v>61.3870881</c:v>
                </c:pt>
                <c:pt idx="792">
                  <c:v>61.568711610000001</c:v>
                </c:pt>
                <c:pt idx="793">
                  <c:v>61.750783589999998</c:v>
                </c:pt>
                <c:pt idx="794">
                  <c:v>61.933303189999997</c:v>
                </c:pt>
                <c:pt idx="795">
                  <c:v>62.116269510000002</c:v>
                </c:pt>
                <c:pt idx="796">
                  <c:v>62.29968161</c:v>
                </c:pt>
                <c:pt idx="797">
                  <c:v>62.483538520000003</c:v>
                </c:pt>
                <c:pt idx="798">
                  <c:v>62.667839239999999</c:v>
                </c:pt>
                <c:pt idx="799">
                  <c:v>62.852582730000002</c:v>
                </c:pt>
                <c:pt idx="800">
                  <c:v>63.037767909999999</c:v>
                </c:pt>
                <c:pt idx="801">
                  <c:v>63.22339367</c:v>
                </c:pt>
                <c:pt idx="802">
                  <c:v>63.409458860000001</c:v>
                </c:pt>
                <c:pt idx="803">
                  <c:v>63.595962309999997</c:v>
                </c:pt>
                <c:pt idx="804">
                  <c:v>63.782902790000001</c:v>
                </c:pt>
                <c:pt idx="805">
                  <c:v>63.970279040000001</c:v>
                </c:pt>
                <c:pt idx="806">
                  <c:v>64.158089759999996</c:v>
                </c:pt>
                <c:pt idx="807">
                  <c:v>64.346333639999997</c:v>
                </c:pt>
                <c:pt idx="808">
                  <c:v>64.535009290000005</c:v>
                </c:pt>
                <c:pt idx="809">
                  <c:v>64.724115310000002</c:v>
                </c:pt>
                <c:pt idx="810">
                  <c:v>64.913650259999997</c:v>
                </c:pt>
                <c:pt idx="811">
                  <c:v>65.103612650000002</c:v>
                </c:pt>
                <c:pt idx="812">
                  <c:v>65.294000969999999</c:v>
                </c:pt>
                <c:pt idx="813">
                  <c:v>65.484813650000007</c:v>
                </c:pt>
                <c:pt idx="814">
                  <c:v>65.676049090000006</c:v>
                </c:pt>
                <c:pt idx="815">
                  <c:v>65.867705670000007</c:v>
                </c:pt>
                <c:pt idx="816">
                  <c:v>66.059781689999994</c:v>
                </c:pt>
                <c:pt idx="817">
                  <c:v>66.252275460000007</c:v>
                </c:pt>
                <c:pt idx="818">
                  <c:v>66.445185199999997</c:v>
                </c:pt>
                <c:pt idx="819">
                  <c:v>66.638509139999996</c:v>
                </c:pt>
                <c:pt idx="820">
                  <c:v>66.83224543</c:v>
                </c:pt>
                <c:pt idx="821">
                  <c:v>67.026392200000004</c:v>
                </c:pt>
                <c:pt idx="822">
                  <c:v>67.220947550000005</c:v>
                </c:pt>
                <c:pt idx="823">
                  <c:v>67.415909499999998</c:v>
                </c:pt>
                <c:pt idx="824">
                  <c:v>67.611276090000004</c:v>
                </c:pt>
                <c:pt idx="825">
                  <c:v>67.807045259999995</c:v>
                </c:pt>
                <c:pt idx="826">
                  <c:v>68.003214940000007</c:v>
                </c:pt>
                <c:pt idx="827">
                  <c:v>68.199783019999998</c:v>
                </c:pt>
                <c:pt idx="828">
                  <c:v>68.396747360000006</c:v>
                </c:pt>
                <c:pt idx="829">
                  <c:v>68.594105740000003</c:v>
                </c:pt>
                <c:pt idx="830">
                  <c:v>68.791855929999997</c:v>
                </c:pt>
                <c:pt idx="831">
                  <c:v>68.989995660000005</c:v>
                </c:pt>
                <c:pt idx="832">
                  <c:v>69.188522610000007</c:v>
                </c:pt>
                <c:pt idx="833">
                  <c:v>69.387434420000005</c:v>
                </c:pt>
                <c:pt idx="834">
                  <c:v>69.586728690000001</c:v>
                </c:pt>
                <c:pt idx="835">
                  <c:v>69.786402980000005</c:v>
                </c:pt>
                <c:pt idx="836">
                  <c:v>69.986454800000004</c:v>
                </c:pt>
                <c:pt idx="837">
                  <c:v>70.186881650000004</c:v>
                </c:pt>
                <c:pt idx="838">
                  <c:v>70.387680939999996</c:v>
                </c:pt>
                <c:pt idx="839">
                  <c:v>70.588850089999994</c:v>
                </c:pt>
                <c:pt idx="840">
                  <c:v>70.790386440000006</c:v>
                </c:pt>
                <c:pt idx="841">
                  <c:v>70.992287300000001</c:v>
                </c:pt>
                <c:pt idx="842">
                  <c:v>71.194549949999995</c:v>
                </c:pt>
                <c:pt idx="843">
                  <c:v>71.397171630000003</c:v>
                </c:pt>
                <c:pt idx="844">
                  <c:v>71.600149520000002</c:v>
                </c:pt>
                <c:pt idx="845">
                  <c:v>71.803480769999993</c:v>
                </c:pt>
                <c:pt idx="846">
                  <c:v>72.007162489999999</c:v>
                </c:pt>
                <c:pt idx="847">
                  <c:v>72.211191760000006</c:v>
                </c:pt>
                <c:pt idx="848">
                  <c:v>72.415565599999994</c:v>
                </c:pt>
                <c:pt idx="849">
                  <c:v>72.620280989999998</c:v>
                </c:pt>
                <c:pt idx="850">
                  <c:v>72.825334900000001</c:v>
                </c:pt>
                <c:pt idx="851">
                  <c:v>73.030724219999996</c:v>
                </c:pt>
                <c:pt idx="852">
                  <c:v>73.23644582</c:v>
                </c:pt>
                <c:pt idx="853">
                  <c:v>73.44249653</c:v>
                </c:pt>
                <c:pt idx="854">
                  <c:v>73.648873140000006</c:v>
                </c:pt>
                <c:pt idx="855">
                  <c:v>73.8555724</c:v>
                </c:pt>
                <c:pt idx="856">
                  <c:v>74.062591019999999</c:v>
                </c:pt>
                <c:pt idx="857">
                  <c:v>74.269925659999998</c:v>
                </c:pt>
                <c:pt idx="858">
                  <c:v>74.477572949999995</c:v>
                </c:pt>
                <c:pt idx="859">
                  <c:v>74.685529500000001</c:v>
                </c:pt>
                <c:pt idx="860">
                  <c:v>74.893791840000006</c:v>
                </c:pt>
                <c:pt idx="861">
                  <c:v>75.102356499999999</c:v>
                </c:pt>
                <c:pt idx="862">
                  <c:v>75.311219949999995</c:v>
                </c:pt>
                <c:pt idx="863">
                  <c:v>75.520378629999996</c:v>
                </c:pt>
                <c:pt idx="864">
                  <c:v>75.729828940000004</c:v>
                </c:pt>
                <c:pt idx="865">
                  <c:v>75.939567240000002</c:v>
                </c:pt>
                <c:pt idx="866">
                  <c:v>76.149589860000006</c:v>
                </c:pt>
                <c:pt idx="867">
                  <c:v>76.359893080000006</c:v>
                </c:pt>
                <c:pt idx="868">
                  <c:v>76.570473160000006</c:v>
                </c:pt>
                <c:pt idx="869">
                  <c:v>76.781326309999997</c:v>
                </c:pt>
                <c:pt idx="870">
                  <c:v>76.992448699999997</c:v>
                </c:pt>
                <c:pt idx="871">
                  <c:v>77.20383649</c:v>
                </c:pt>
                <c:pt idx="872">
                  <c:v>77.415485779999997</c:v>
                </c:pt>
                <c:pt idx="873">
                  <c:v>77.627392639999997</c:v>
                </c:pt>
                <c:pt idx="874">
                  <c:v>77.839553100000003</c:v>
                </c:pt>
                <c:pt idx="875">
                  <c:v>78.051963169999993</c:v>
                </c:pt>
                <c:pt idx="876">
                  <c:v>78.264618819999995</c:v>
                </c:pt>
                <c:pt idx="877">
                  <c:v>78.477515969999999</c:v>
                </c:pt>
                <c:pt idx="878">
                  <c:v>78.690650520000005</c:v>
                </c:pt>
                <c:pt idx="879">
                  <c:v>78.904018410000006</c:v>
                </c:pt>
                <c:pt idx="880">
                  <c:v>79.117615330000007</c:v>
                </c:pt>
                <c:pt idx="881">
                  <c:v>79.331437149999999</c:v>
                </c:pt>
                <c:pt idx="882">
                  <c:v>79.545479630000003</c:v>
                </c:pt>
                <c:pt idx="883">
                  <c:v>79.759738510000005</c:v>
                </c:pt>
                <c:pt idx="884">
                  <c:v>79.974209479999999</c:v>
                </c:pt>
                <c:pt idx="885">
                  <c:v>80.188888210000002</c:v>
                </c:pt>
                <c:pt idx="886">
                  <c:v>80.403770339999994</c:v>
                </c:pt>
                <c:pt idx="887">
                  <c:v>80.618851469999996</c:v>
                </c:pt>
                <c:pt idx="888">
                  <c:v>80.834127170000002</c:v>
                </c:pt>
                <c:pt idx="889">
                  <c:v>81.049592989999994</c:v>
                </c:pt>
                <c:pt idx="890">
                  <c:v>81.265244420000002</c:v>
                </c:pt>
                <c:pt idx="891">
                  <c:v>81.481076950000002</c:v>
                </c:pt>
                <c:pt idx="892">
                  <c:v>81.697086010000007</c:v>
                </c:pt>
                <c:pt idx="893">
                  <c:v>81.913267020000006</c:v>
                </c:pt>
                <c:pt idx="894">
                  <c:v>82.129615360000003</c:v>
                </c:pt>
                <c:pt idx="895">
                  <c:v>82.34612636</c:v>
                </c:pt>
                <c:pt idx="896">
                  <c:v>82.56279533</c:v>
                </c:pt>
                <c:pt idx="897">
                  <c:v>82.779617560000005</c:v>
                </c:pt>
                <c:pt idx="898">
                  <c:v>82.996588259999996</c:v>
                </c:pt>
                <c:pt idx="899">
                  <c:v>83.213702650000002</c:v>
                </c:pt>
                <c:pt idx="900">
                  <c:v>83.430955859999997</c:v>
                </c:pt>
                <c:pt idx="901">
                  <c:v>83.648343019999999</c:v>
                </c:pt>
                <c:pt idx="902">
                  <c:v>83.865859189999995</c:v>
                </c:pt>
                <c:pt idx="903">
                  <c:v>84.083499360000005</c:v>
                </c:pt>
                <c:pt idx="904">
                  <c:v>84.301258500000003</c:v>
                </c:pt>
                <c:pt idx="905">
                  <c:v>84.519131490000007</c:v>
                </c:pt>
                <c:pt idx="906">
                  <c:v>84.737113140000005</c:v>
                </c:pt>
                <c:pt idx="907">
                  <c:v>84.955198159999995</c:v>
                </c:pt>
                <c:pt idx="908">
                  <c:v>85.173381180000007</c:v>
                </c:pt>
                <c:pt idx="909">
                  <c:v>85.391656699999999</c:v>
                </c:pt>
                <c:pt idx="910">
                  <c:v>85.610019059999999</c:v>
                </c:pt>
                <c:pt idx="911">
                  <c:v>85.828462419999994</c:v>
                </c:pt>
                <c:pt idx="912">
                  <c:v>86.046980730000001</c:v>
                </c:pt>
                <c:pt idx="913">
                  <c:v>86.265567610000005</c:v>
                </c:pt>
                <c:pt idx="914">
                  <c:v>86.484216340000003</c:v>
                </c:pt>
                <c:pt idx="915">
                  <c:v>86.702919679999994</c:v>
                </c:pt>
                <c:pt idx="916">
                  <c:v>86.921669699999995</c:v>
                </c:pt>
                <c:pt idx="917">
                  <c:v>87.140457569999995</c:v>
                </c:pt>
                <c:pt idx="918">
                  <c:v>87.359273150000007</c:v>
                </c:pt>
                <c:pt idx="919">
                  <c:v>87.578104379999999</c:v>
                </c:pt>
                <c:pt idx="920">
                  <c:v>87.796936389999999</c:v>
                </c:pt>
                <c:pt idx="921">
                  <c:v>88.015749920000005</c:v>
                </c:pt>
                <c:pt idx="922">
                  <c:v>88.234518629999997</c:v>
                </c:pt>
                <c:pt idx="923">
                  <c:v>88.453204029999995</c:v>
                </c:pt>
                <c:pt idx="924">
                  <c:v>88.671745639999997</c:v>
                </c:pt>
                <c:pt idx="925">
                  <c:v>88.890039259999995</c:v>
                </c:pt>
                <c:pt idx="926">
                  <c:v>89.107883749999999</c:v>
                </c:pt>
                <c:pt idx="927">
                  <c:v>89.324825480000001</c:v>
                </c:pt>
                <c:pt idx="928">
                  <c:v>89.539568610000003</c:v>
                </c:pt>
                <c:pt idx="929">
                  <c:v>89.746448099999995</c:v>
                </c:pt>
                <c:pt idx="930">
                  <c:v>89.887154030000005</c:v>
                </c:pt>
                <c:pt idx="931">
                  <c:v>90.239425089999997</c:v>
                </c:pt>
                <c:pt idx="932">
                  <c:v>90.445017620000002</c:v>
                </c:pt>
                <c:pt idx="933">
                  <c:v>90.659436150000005</c:v>
                </c:pt>
                <c:pt idx="934">
                  <c:v>90.876204670000007</c:v>
                </c:pt>
                <c:pt idx="935">
                  <c:v>91.09390673</c:v>
                </c:pt>
                <c:pt idx="936">
                  <c:v>91.312057440000004</c:v>
                </c:pt>
                <c:pt idx="937">
                  <c:v>91.530444750000001</c:v>
                </c:pt>
                <c:pt idx="938">
                  <c:v>91.748959859999999</c:v>
                </c:pt>
                <c:pt idx="939">
                  <c:v>91.967540060000005</c:v>
                </c:pt>
                <c:pt idx="940">
                  <c:v>92.186145749999994</c:v>
                </c:pt>
                <c:pt idx="941">
                  <c:v>92.404749929999994</c:v>
                </c:pt>
                <c:pt idx="942">
                  <c:v>92.623332970000007</c:v>
                </c:pt>
                <c:pt idx="943">
                  <c:v>92.841879770000006</c:v>
                </c:pt>
                <c:pt idx="944">
                  <c:v>93.060378180000001</c:v>
                </c:pt>
                <c:pt idx="945">
                  <c:v>93.278817950000004</c:v>
                </c:pt>
                <c:pt idx="946">
                  <c:v>93.497190219999993</c:v>
                </c:pt>
                <c:pt idx="947">
                  <c:v>93.715487069999995</c:v>
                </c:pt>
                <c:pt idx="948">
                  <c:v>93.93370127</c:v>
                </c:pt>
                <c:pt idx="949">
                  <c:v>94.151826099999994</c:v>
                </c:pt>
                <c:pt idx="950">
                  <c:v>94.369855229999999</c:v>
                </c:pt>
                <c:pt idx="951">
                  <c:v>94.587782649999994</c:v>
                </c:pt>
                <c:pt idx="952">
                  <c:v>94.805602570000005</c:v>
                </c:pt>
                <c:pt idx="953">
                  <c:v>95.023309380000001</c:v>
                </c:pt>
                <c:pt idx="954">
                  <c:v>95.240897649999994</c:v>
                </c:pt>
                <c:pt idx="955">
                  <c:v>95.458362059999999</c:v>
                </c:pt>
                <c:pt idx="956">
                  <c:v>95.675697400000004</c:v>
                </c:pt>
                <c:pt idx="957">
                  <c:v>95.892898549999998</c:v>
                </c:pt>
                <c:pt idx="958">
                  <c:v>96.109960470000004</c:v>
                </c:pt>
                <c:pt idx="959">
                  <c:v>96.326878190000002</c:v>
                </c:pt>
                <c:pt idx="960">
                  <c:v>96.543646800000005</c:v>
                </c:pt>
                <c:pt idx="961">
                  <c:v>96.760261450000002</c:v>
                </c:pt>
                <c:pt idx="962">
                  <c:v>96.976717350000001</c:v>
                </c:pt>
                <c:pt idx="963">
                  <c:v>97.19300973</c:v>
                </c:pt>
                <c:pt idx="964">
                  <c:v>97.409133879999999</c:v>
                </c:pt>
                <c:pt idx="965">
                  <c:v>97.625085139999996</c:v>
                </c:pt>
                <c:pt idx="966">
                  <c:v>97.840858879999999</c:v>
                </c:pt>
                <c:pt idx="967">
                  <c:v>98.056450510000005</c:v>
                </c:pt>
                <c:pt idx="968">
                  <c:v>98.271855489999993</c:v>
                </c:pt>
                <c:pt idx="969">
                  <c:v>98.48706928</c:v>
                </c:pt>
                <c:pt idx="970">
                  <c:v>98.702087419999998</c:v>
                </c:pt>
                <c:pt idx="971">
                  <c:v>98.916905459999995</c:v>
                </c:pt>
                <c:pt idx="972">
                  <c:v>99.131518990000004</c:v>
                </c:pt>
                <c:pt idx="973">
                  <c:v>99.3459237</c:v>
                </c:pt>
                <c:pt idx="974">
                  <c:v>99.560115120000006</c:v>
                </c:pt>
                <c:pt idx="975">
                  <c:v>99.774089000000004</c:v>
                </c:pt>
                <c:pt idx="976">
                  <c:v>99.987841070000002</c:v>
                </c:pt>
                <c:pt idx="977">
                  <c:v>100.2013671</c:v>
                </c:pt>
                <c:pt idx="978">
                  <c:v>100.4146629</c:v>
                </c:pt>
                <c:pt idx="979">
                  <c:v>100.6277242</c:v>
                </c:pt>
                <c:pt idx="980">
                  <c:v>100.840547</c:v>
                </c:pt>
                <c:pt idx="981">
                  <c:v>101.05312720000001</c:v>
                </c:pt>
                <c:pt idx="982">
                  <c:v>101.2654606</c:v>
                </c:pt>
                <c:pt idx="983">
                  <c:v>101.47754329999999</c:v>
                </c:pt>
                <c:pt idx="984">
                  <c:v>101.6893712</c:v>
                </c:pt>
                <c:pt idx="985">
                  <c:v>101.9009404</c:v>
                </c:pt>
                <c:pt idx="986">
                  <c:v>102.112247</c:v>
                </c:pt>
                <c:pt idx="987">
                  <c:v>102.32328699999999</c:v>
                </c:pt>
                <c:pt idx="988">
                  <c:v>102.53405669999999</c:v>
                </c:pt>
                <c:pt idx="989">
                  <c:v>102.7445522</c:v>
                </c:pt>
                <c:pt idx="990">
                  <c:v>102.9547697</c:v>
                </c:pt>
                <c:pt idx="991">
                  <c:v>103.1647055</c:v>
                </c:pt>
                <c:pt idx="992">
                  <c:v>103.3743559</c:v>
                </c:pt>
                <c:pt idx="993">
                  <c:v>103.5837172</c:v>
                </c:pt>
                <c:pt idx="994">
                  <c:v>103.7927857</c:v>
                </c:pt>
                <c:pt idx="995">
                  <c:v>104.001558</c:v>
                </c:pt>
                <c:pt idx="996">
                  <c:v>104.21003039999999</c:v>
                </c:pt>
                <c:pt idx="997">
                  <c:v>104.41819940000001</c:v>
                </c:pt>
                <c:pt idx="998">
                  <c:v>104.6260616</c:v>
                </c:pt>
                <c:pt idx="999">
                  <c:v>104.8336135</c:v>
                </c:pt>
                <c:pt idx="1000">
                  <c:v>105.0408516</c:v>
                </c:pt>
                <c:pt idx="1001">
                  <c:v>105.24777280000001</c:v>
                </c:pt>
                <c:pt idx="1002">
                  <c:v>105.4543735</c:v>
                </c:pt>
                <c:pt idx="1003">
                  <c:v>105.6606506</c:v>
                </c:pt>
                <c:pt idx="1004">
                  <c:v>105.8666008</c:v>
                </c:pt>
                <c:pt idx="1005">
                  <c:v>106.0722208</c:v>
                </c:pt>
                <c:pt idx="1006">
                  <c:v>106.27750760000001</c:v>
                </c:pt>
                <c:pt idx="1007">
                  <c:v>106.4824581</c:v>
                </c:pt>
                <c:pt idx="1008">
                  <c:v>106.68706899999999</c:v>
                </c:pt>
                <c:pt idx="1009">
                  <c:v>106.8913374</c:v>
                </c:pt>
                <c:pt idx="1010">
                  <c:v>107.09526030000001</c:v>
                </c:pt>
                <c:pt idx="1011">
                  <c:v>107.29883479999999</c:v>
                </c:pt>
                <c:pt idx="1012">
                  <c:v>107.5020578</c:v>
                </c:pt>
                <c:pt idx="1013">
                  <c:v>107.70492659999999</c:v>
                </c:pt>
                <c:pt idx="1014">
                  <c:v>107.9074382</c:v>
                </c:pt>
                <c:pt idx="1015">
                  <c:v>108.1095899</c:v>
                </c:pt>
                <c:pt idx="1016">
                  <c:v>108.311379</c:v>
                </c:pt>
                <c:pt idx="1017">
                  <c:v>108.5128026</c:v>
                </c:pt>
                <c:pt idx="1018">
                  <c:v>108.7138582</c:v>
                </c:pt>
                <c:pt idx="1019">
                  <c:v>108.9145431</c:v>
                </c:pt>
                <c:pt idx="1020">
                  <c:v>109.1148547</c:v>
                </c:pt>
                <c:pt idx="1021">
                  <c:v>109.31479040000001</c:v>
                </c:pt>
                <c:pt idx="1022">
                  <c:v>109.5143478</c:v>
                </c:pt>
                <c:pt idx="1023">
                  <c:v>109.7135244</c:v>
                </c:pt>
                <c:pt idx="1024">
                  <c:v>109.91231759999999</c:v>
                </c:pt>
                <c:pt idx="1025">
                  <c:v>110.1107253</c:v>
                </c:pt>
                <c:pt idx="1026">
                  <c:v>110.30874489999999</c:v>
                </c:pt>
                <c:pt idx="1027">
                  <c:v>110.5063742</c:v>
                </c:pt>
                <c:pt idx="1028">
                  <c:v>110.703611</c:v>
                </c:pt>
                <c:pt idx="1029">
                  <c:v>110.9004529</c:v>
                </c:pt>
                <c:pt idx="1030">
                  <c:v>111.0968979</c:v>
                </c:pt>
                <c:pt idx="1031">
                  <c:v>111.2929437</c:v>
                </c:pt>
                <c:pt idx="1032">
                  <c:v>111.4885883</c:v>
                </c:pt>
                <c:pt idx="1033">
                  <c:v>111.6838296</c:v>
                </c:pt>
                <c:pt idx="1034">
                  <c:v>111.87866560000001</c:v>
                </c:pt>
                <c:pt idx="1035">
                  <c:v>112.07309429999999</c:v>
                </c:pt>
                <c:pt idx="1036">
                  <c:v>112.2671138</c:v>
                </c:pt>
                <c:pt idx="1037">
                  <c:v>112.4607221</c:v>
                </c:pt>
                <c:pt idx="1038">
                  <c:v>112.6539173</c:v>
                </c:pt>
                <c:pt idx="1039">
                  <c:v>112.8466978</c:v>
                </c:pt>
                <c:pt idx="1040">
                  <c:v>113.0390616</c:v>
                </c:pt>
                <c:pt idx="1041">
                  <c:v>113.2310071</c:v>
                </c:pt>
                <c:pt idx="1042">
                  <c:v>113.4225325</c:v>
                </c:pt>
                <c:pt idx="1043">
                  <c:v>113.61363609999999</c:v>
                </c:pt>
                <c:pt idx="1044">
                  <c:v>113.8043165</c:v>
                </c:pt>
                <c:pt idx="1045">
                  <c:v>113.9945718</c:v>
                </c:pt>
                <c:pt idx="1046">
                  <c:v>114.1844007</c:v>
                </c:pt>
                <c:pt idx="1047">
                  <c:v>114.3738015</c:v>
                </c:pt>
                <c:pt idx="1048">
                  <c:v>114.5627729</c:v>
                </c:pt>
                <c:pt idx="1049">
                  <c:v>114.7513134</c:v>
                </c:pt>
                <c:pt idx="1050">
                  <c:v>114.93942149999999</c:v>
                </c:pt>
                <c:pt idx="1051">
                  <c:v>115.12709599999999</c:v>
                </c:pt>
                <c:pt idx="1052">
                  <c:v>115.3143355</c:v>
                </c:pt>
                <c:pt idx="1053">
                  <c:v>115.5011387</c:v>
                </c:pt>
                <c:pt idx="1054">
                  <c:v>115.68750439999999</c:v>
                </c:pt>
                <c:pt idx="1055">
                  <c:v>115.87343129999999</c:v>
                </c:pt>
                <c:pt idx="1056">
                  <c:v>116.0589184</c:v>
                </c:pt>
                <c:pt idx="1057">
                  <c:v>116.2439644</c:v>
                </c:pt>
                <c:pt idx="1058">
                  <c:v>116.4285682</c:v>
                </c:pt>
                <c:pt idx="1059">
                  <c:v>116.6127288</c:v>
                </c:pt>
                <c:pt idx="1060">
                  <c:v>116.79644519999999</c:v>
                </c:pt>
                <c:pt idx="1061">
                  <c:v>116.9797164</c:v>
                </c:pt>
                <c:pt idx="1062">
                  <c:v>117.1625413</c:v>
                </c:pt>
                <c:pt idx="1063">
                  <c:v>117.3449191</c:v>
                </c:pt>
                <c:pt idx="1064">
                  <c:v>117.5268489</c:v>
                </c:pt>
                <c:pt idx="1065">
                  <c:v>117.7083298</c:v>
                </c:pt>
                <c:pt idx="1066">
                  <c:v>117.8893611</c:v>
                </c:pt>
                <c:pt idx="1067">
                  <c:v>118.0699419</c:v>
                </c:pt>
                <c:pt idx="1068">
                  <c:v>118.2500714</c:v>
                </c:pt>
                <c:pt idx="1069">
                  <c:v>118.42974890000001</c:v>
                </c:pt>
                <c:pt idx="1070">
                  <c:v>118.6089738</c:v>
                </c:pt>
                <c:pt idx="1071">
                  <c:v>118.78774540000001</c:v>
                </c:pt>
                <c:pt idx="1072">
                  <c:v>118.96606300000001</c:v>
                </c:pt>
                <c:pt idx="1073">
                  <c:v>119.1439261</c:v>
                </c:pt>
                <c:pt idx="1074">
                  <c:v>119.3213342</c:v>
                </c:pt>
                <c:pt idx="1075">
                  <c:v>119.4982866</c:v>
                </c:pt>
                <c:pt idx="1076">
                  <c:v>119.6747829</c:v>
                </c:pt>
                <c:pt idx="1077">
                  <c:v>119.8508226</c:v>
                </c:pt>
                <c:pt idx="1078">
                  <c:v>120.02640529999999</c:v>
                </c:pt>
                <c:pt idx="1079">
                  <c:v>120.2015306</c:v>
                </c:pt>
                <c:pt idx="1080">
                  <c:v>120.376198</c:v>
                </c:pt>
                <c:pt idx="1081">
                  <c:v>120.5504074</c:v>
                </c:pt>
                <c:pt idx="1082">
                  <c:v>120.72415820000001</c:v>
                </c:pt>
                <c:pt idx="1083">
                  <c:v>120.8974503</c:v>
                </c:pt>
                <c:pt idx="1084">
                  <c:v>121.07028339999999</c:v>
                </c:pt>
                <c:pt idx="1085">
                  <c:v>121.2426573</c:v>
                </c:pt>
                <c:pt idx="1086">
                  <c:v>121.4145717</c:v>
                </c:pt>
                <c:pt idx="1087">
                  <c:v>121.58602639999999</c:v>
                </c:pt>
                <c:pt idx="1088">
                  <c:v>121.7570214</c:v>
                </c:pt>
                <c:pt idx="1089">
                  <c:v>121.92755649999999</c:v>
                </c:pt>
                <c:pt idx="1090">
                  <c:v>122.09763169999999</c:v>
                </c:pt>
                <c:pt idx="1091">
                  <c:v>122.2672467</c:v>
                </c:pt>
                <c:pt idx="1092">
                  <c:v>122.4364017</c:v>
                </c:pt>
                <c:pt idx="1093">
                  <c:v>122.6050965</c:v>
                </c:pt>
                <c:pt idx="1094">
                  <c:v>122.7733313</c:v>
                </c:pt>
                <c:pt idx="1095">
                  <c:v>122.941106</c:v>
                </c:pt>
                <c:pt idx="1096">
                  <c:v>123.1084207</c:v>
                </c:pt>
                <c:pt idx="1097">
                  <c:v>123.2752754</c:v>
                </c:pt>
                <c:pt idx="1098">
                  <c:v>123.44167040000001</c:v>
                </c:pt>
                <c:pt idx="1099">
                  <c:v>123.6076056</c:v>
                </c:pt>
                <c:pt idx="1100">
                  <c:v>123.7730814</c:v>
                </c:pt>
                <c:pt idx="1101">
                  <c:v>123.93809779999999</c:v>
                </c:pt>
                <c:pt idx="1102">
                  <c:v>124.10265510000001</c:v>
                </c:pt>
                <c:pt idx="1103">
                  <c:v>124.26675349999999</c:v>
                </c:pt>
                <c:pt idx="1104">
                  <c:v>124.4303932</c:v>
                </c:pt>
                <c:pt idx="1105">
                  <c:v>124.5935746</c:v>
                </c:pt>
                <c:pt idx="1106">
                  <c:v>124.7562978</c:v>
                </c:pt>
                <c:pt idx="1107">
                  <c:v>124.9185633</c:v>
                </c:pt>
                <c:pt idx="1108">
                  <c:v>125.0803713</c:v>
                </c:pt>
                <c:pt idx="1109">
                  <c:v>125.24172230000001</c:v>
                </c:pt>
                <c:pt idx="1110">
                  <c:v>125.40261649999999</c:v>
                </c:pt>
                <c:pt idx="1111">
                  <c:v>125.56305450000001</c:v>
                </c:pt>
                <c:pt idx="1112">
                  <c:v>125.72303650000001</c:v>
                </c:pt>
                <c:pt idx="1113">
                  <c:v>125.8825631</c:v>
                </c:pt>
                <c:pt idx="1114">
                  <c:v>126.0416347</c:v>
                </c:pt>
                <c:pt idx="1115">
                  <c:v>126.2002518</c:v>
                </c:pt>
                <c:pt idx="1116">
                  <c:v>126.3584149</c:v>
                </c:pt>
                <c:pt idx="1117">
                  <c:v>126.5161245</c:v>
                </c:pt>
                <c:pt idx="1118">
                  <c:v>126.6733811</c:v>
                </c:pt>
                <c:pt idx="1119">
                  <c:v>126.8301853</c:v>
                </c:pt>
                <c:pt idx="1120">
                  <c:v>126.98653760000001</c:v>
                </c:pt>
                <c:pt idx="1121">
                  <c:v>127.1424387</c:v>
                </c:pt>
                <c:pt idx="1122">
                  <c:v>127.29788910000001</c:v>
                </c:pt>
                <c:pt idx="1123">
                  <c:v>127.4528895</c:v>
                </c:pt>
                <c:pt idx="1124">
                  <c:v>127.6074405</c:v>
                </c:pt>
                <c:pt idx="1125">
                  <c:v>127.76154270000001</c:v>
                </c:pt>
                <c:pt idx="1126">
                  <c:v>127.9151968</c:v>
                </c:pt>
                <c:pt idx="1127">
                  <c:v>128.06840360000001</c:v>
                </c:pt>
                <c:pt idx="1128">
                  <c:v>128.22116360000001</c:v>
                </c:pt>
                <c:pt idx="1129">
                  <c:v>128.3734776</c:v>
                </c:pt>
                <c:pt idx="1130">
                  <c:v>128.52534639999999</c:v>
                </c:pt>
                <c:pt idx="1131">
                  <c:v>128.67677069999999</c:v>
                </c:pt>
                <c:pt idx="1132">
                  <c:v>128.82775129999999</c:v>
                </c:pt>
                <c:pt idx="1133">
                  <c:v>128.9782889</c:v>
                </c:pt>
                <c:pt idx="1134">
                  <c:v>129.12838429999999</c:v>
                </c:pt>
                <c:pt idx="1135">
                  <c:v>129.27803829999999</c:v>
                </c:pt>
                <c:pt idx="1136">
                  <c:v>129.4272517</c:v>
                </c:pt>
                <c:pt idx="1137">
                  <c:v>129.57602539999999</c:v>
                </c:pt>
                <c:pt idx="1138">
                  <c:v>129.72436020000001</c:v>
                </c:pt>
                <c:pt idx="1139">
                  <c:v>129.8722569</c:v>
                </c:pt>
                <c:pt idx="1140">
                  <c:v>130.01971649999999</c:v>
                </c:pt>
                <c:pt idx="1141">
                  <c:v>130.16673969999999</c:v>
                </c:pt>
                <c:pt idx="1142">
                  <c:v>130.31332760000001</c:v>
                </c:pt>
                <c:pt idx="1143">
                  <c:v>130.45948089999999</c:v>
                </c:pt>
                <c:pt idx="1144">
                  <c:v>130.60520059999999</c:v>
                </c:pt>
                <c:pt idx="1145">
                  <c:v>130.75048770000001</c:v>
                </c:pt>
                <c:pt idx="1146">
                  <c:v>130.895343</c:v>
                </c:pt>
                <c:pt idx="1147">
                  <c:v>131.03976750000001</c:v>
                </c:pt>
                <c:pt idx="1148">
                  <c:v>131.1837621</c:v>
                </c:pt>
                <c:pt idx="1149">
                  <c:v>131.3273279</c:v>
                </c:pt>
                <c:pt idx="1150">
                  <c:v>131.47046570000001</c:v>
                </c:pt>
                <c:pt idx="1151">
                  <c:v>131.6131767</c:v>
                </c:pt>
                <c:pt idx="1152">
                  <c:v>131.75546170000001</c:v>
                </c:pt>
                <c:pt idx="1153">
                  <c:v>131.89732179999999</c:v>
                </c:pt>
                <c:pt idx="1154">
                  <c:v>132.038758</c:v>
                </c:pt>
                <c:pt idx="1155">
                  <c:v>132.17977139999999</c:v>
                </c:pt>
                <c:pt idx="1156">
                  <c:v>132.3203628</c:v>
                </c:pt>
                <c:pt idx="1157">
                  <c:v>132.4605335</c:v>
                </c:pt>
                <c:pt idx="1158">
                  <c:v>132.60028439999999</c:v>
                </c:pt>
                <c:pt idx="1159">
                  <c:v>132.73961660000001</c:v>
                </c:pt>
                <c:pt idx="1160">
                  <c:v>132.8785311</c:v>
                </c:pt>
                <c:pt idx="1161">
                  <c:v>133.0170291</c:v>
                </c:pt>
                <c:pt idx="1162">
                  <c:v>133.1551116</c:v>
                </c:pt>
                <c:pt idx="1163">
                  <c:v>133.29277959999999</c:v>
                </c:pt>
                <c:pt idx="1164">
                  <c:v>133.43003440000001</c:v>
                </c:pt>
                <c:pt idx="1165">
                  <c:v>133.56687690000001</c:v>
                </c:pt>
                <c:pt idx="1166">
                  <c:v>133.7033083</c:v>
                </c:pt>
                <c:pt idx="1167">
                  <c:v>133.83932970000001</c:v>
                </c:pt>
                <c:pt idx="1168">
                  <c:v>133.97494219999999</c:v>
                </c:pt>
                <c:pt idx="1169">
                  <c:v>134.11014700000001</c:v>
                </c:pt>
                <c:pt idx="1170">
                  <c:v>134.24494519999999</c:v>
                </c:pt>
                <c:pt idx="1171">
                  <c:v>134.3793378</c:v>
                </c:pt>
                <c:pt idx="1172">
                  <c:v>134.51332619999999</c:v>
                </c:pt>
                <c:pt idx="1173">
                  <c:v>134.6469113</c:v>
                </c:pt>
                <c:pt idx="1174">
                  <c:v>134.7800944</c:v>
                </c:pt>
                <c:pt idx="1175">
                  <c:v>134.9128766</c:v>
                </c:pt>
                <c:pt idx="1176">
                  <c:v>135.04525899999999</c:v>
                </c:pt>
                <c:pt idx="1177">
                  <c:v>135.177243</c:v>
                </c:pt>
                <c:pt idx="1178">
                  <c:v>135.3088295</c:v>
                </c:pt>
                <c:pt idx="1179">
                  <c:v>135.44001979999999</c:v>
                </c:pt>
                <c:pt idx="1180">
                  <c:v>135.5708151</c:v>
                </c:pt>
                <c:pt idx="1181">
                  <c:v>135.70121660000001</c:v>
                </c:pt>
                <c:pt idx="1182">
                  <c:v>135.83122539999999</c:v>
                </c:pt>
                <c:pt idx="1183">
                  <c:v>135.96084279999999</c:v>
                </c:pt>
                <c:pt idx="1184">
                  <c:v>136.0900699</c:v>
                </c:pt>
                <c:pt idx="1185">
                  <c:v>136.2189079</c:v>
                </c:pt>
                <c:pt idx="1186">
                  <c:v>136.34735810000001</c:v>
                </c:pt>
                <c:pt idx="1187">
                  <c:v>136.4754216</c:v>
                </c:pt>
                <c:pt idx="1188">
                  <c:v>136.6030997</c:v>
                </c:pt>
                <c:pt idx="1189">
                  <c:v>136.73039349999999</c:v>
                </c:pt>
                <c:pt idx="1190">
                  <c:v>136.8573044</c:v>
                </c:pt>
                <c:pt idx="1191">
                  <c:v>136.98383340000001</c:v>
                </c:pt>
                <c:pt idx="1192">
                  <c:v>137.10998180000001</c:v>
                </c:pt>
                <c:pt idx="1193">
                  <c:v>137.2357509</c:v>
                </c:pt>
                <c:pt idx="1194">
                  <c:v>137.36114190000001</c:v>
                </c:pt>
                <c:pt idx="1195">
                  <c:v>137.48615599999999</c:v>
                </c:pt>
                <c:pt idx="1196">
                  <c:v>137.61079430000001</c:v>
                </c:pt>
                <c:pt idx="1197">
                  <c:v>137.73505829999999</c:v>
                </c:pt>
                <c:pt idx="1198">
                  <c:v>137.858949</c:v>
                </c:pt>
                <c:pt idx="1199">
                  <c:v>137.9824677</c:v>
                </c:pt>
                <c:pt idx="1200">
                  <c:v>138.10561569999999</c:v>
                </c:pt>
                <c:pt idx="1201">
                  <c:v>138.2283942</c:v>
                </c:pt>
                <c:pt idx="1202">
                  <c:v>138.35080439999999</c:v>
                </c:pt>
                <c:pt idx="1203">
                  <c:v>138.47284759999999</c:v>
                </c:pt>
                <c:pt idx="1204">
                  <c:v>138.594525</c:v>
                </c:pt>
                <c:pt idx="1205">
                  <c:v>138.7158379</c:v>
                </c:pt>
                <c:pt idx="1206">
                  <c:v>138.83678739999999</c:v>
                </c:pt>
                <c:pt idx="1207">
                  <c:v>138.95737489999999</c:v>
                </c:pt>
                <c:pt idx="1208">
                  <c:v>139.07760160000001</c:v>
                </c:pt>
                <c:pt idx="1209">
                  <c:v>139.19746860000001</c:v>
                </c:pt>
                <c:pt idx="1210">
                  <c:v>139.31697740000001</c:v>
                </c:pt>
                <c:pt idx="1211">
                  <c:v>139.43612909999999</c:v>
                </c:pt>
                <c:pt idx="1212">
                  <c:v>139.5549249</c:v>
                </c:pt>
                <c:pt idx="1213">
                  <c:v>139.67336610000001</c:v>
                </c:pt>
                <c:pt idx="1214">
                  <c:v>139.79145399999999</c:v>
                </c:pt>
                <c:pt idx="1215">
                  <c:v>139.90918970000001</c:v>
                </c:pt>
                <c:pt idx="1216">
                  <c:v>140.0265746</c:v>
                </c:pt>
                <c:pt idx="1217">
                  <c:v>140.1436099</c:v>
                </c:pt>
                <c:pt idx="1218">
                  <c:v>140.26029679999999</c:v>
                </c:pt>
                <c:pt idx="1219">
                  <c:v>140.37663660000001</c:v>
                </c:pt>
                <c:pt idx="1220">
                  <c:v>140.49263049999999</c:v>
                </c:pt>
                <c:pt idx="1221">
                  <c:v>140.6082797</c:v>
                </c:pt>
                <c:pt idx="1222">
                  <c:v>140.72358560000001</c:v>
                </c:pt>
                <c:pt idx="1223">
                  <c:v>140.83854919999999</c:v>
                </c:pt>
                <c:pt idx="1224">
                  <c:v>140.953172</c:v>
                </c:pt>
                <c:pt idx="1225">
                  <c:v>141.06745509999999</c:v>
                </c:pt>
                <c:pt idx="1226">
                  <c:v>141.18139969999999</c:v>
                </c:pt>
                <c:pt idx="1227">
                  <c:v>141.29500709999999</c:v>
                </c:pt>
                <c:pt idx="1228">
                  <c:v>141.40827859999999</c:v>
                </c:pt>
                <c:pt idx="1229">
                  <c:v>141.52121529999999</c:v>
                </c:pt>
                <c:pt idx="1230">
                  <c:v>141.63381849999999</c:v>
                </c:pt>
                <c:pt idx="1231">
                  <c:v>141.74608939999999</c:v>
                </c:pt>
                <c:pt idx="1232">
                  <c:v>141.85802939999999</c:v>
                </c:pt>
                <c:pt idx="1233">
                  <c:v>141.9696395</c:v>
                </c:pt>
                <c:pt idx="1234">
                  <c:v>142.08092099999999</c:v>
                </c:pt>
                <c:pt idx="1235">
                  <c:v>142.1918752</c:v>
                </c:pt>
                <c:pt idx="1236">
                  <c:v>142.30250319999999</c:v>
                </c:pt>
                <c:pt idx="1237">
                  <c:v>142.41280639999999</c:v>
                </c:pt>
                <c:pt idx="1238">
                  <c:v>142.52278580000001</c:v>
                </c:pt>
                <c:pt idx="1239">
                  <c:v>142.63244280000001</c:v>
                </c:pt>
                <c:pt idx="1240">
                  <c:v>142.7417786</c:v>
                </c:pt>
                <c:pt idx="1241">
                  <c:v>142.85079429999999</c:v>
                </c:pt>
                <c:pt idx="1242">
                  <c:v>142.9594912</c:v>
                </c:pt>
                <c:pt idx="1243">
                  <c:v>143.06787059999999</c:v>
                </c:pt>
                <c:pt idx="1244">
                  <c:v>143.17593350000001</c:v>
                </c:pt>
                <c:pt idx="1245">
                  <c:v>143.28368119999999</c:v>
                </c:pt>
                <c:pt idx="1246">
                  <c:v>143.39111500000001</c:v>
                </c:pt>
                <c:pt idx="1247">
                  <c:v>143.4982359</c:v>
                </c:pt>
                <c:pt idx="1248">
                  <c:v>143.6050453</c:v>
                </c:pt>
                <c:pt idx="1249">
                  <c:v>143.71154440000001</c:v>
                </c:pt>
                <c:pt idx="1250">
                  <c:v>143.81773419999999</c:v>
                </c:pt>
                <c:pt idx="1251">
                  <c:v>143.92361600000001</c:v>
                </c:pt>
                <c:pt idx="1252">
                  <c:v>144.02919109999999</c:v>
                </c:pt>
                <c:pt idx="1253">
                  <c:v>144.13446049999999</c:v>
                </c:pt>
                <c:pt idx="1254">
                  <c:v>144.2394256</c:v>
                </c:pt>
                <c:pt idx="1255">
                  <c:v>144.34408740000001</c:v>
                </c:pt>
                <c:pt idx="1256">
                  <c:v>144.44844710000001</c:v>
                </c:pt>
                <c:pt idx="1257">
                  <c:v>144.5525059</c:v>
                </c:pt>
                <c:pt idx="1258">
                  <c:v>144.65626510000001</c:v>
                </c:pt>
                <c:pt idx="1259">
                  <c:v>144.75972569999999</c:v>
                </c:pt>
                <c:pt idx="1260">
                  <c:v>144.8628889</c:v>
                </c:pt>
                <c:pt idx="1261">
                  <c:v>144.965756</c:v>
                </c:pt>
                <c:pt idx="1262">
                  <c:v>145.06832800000001</c:v>
                </c:pt>
                <c:pt idx="1263">
                  <c:v>145.17060620000001</c:v>
                </c:pt>
                <c:pt idx="1264">
                  <c:v>145.2725916</c:v>
                </c:pt>
                <c:pt idx="1265">
                  <c:v>145.37428550000001</c:v>
                </c:pt>
                <c:pt idx="1266">
                  <c:v>145.47568899999999</c:v>
                </c:pt>
                <c:pt idx="1267">
                  <c:v>145.5768032</c:v>
                </c:pt>
                <c:pt idx="1268">
                  <c:v>145.67762930000001</c:v>
                </c:pt>
                <c:pt idx="1269">
                  <c:v>145.77816849999999</c:v>
                </c:pt>
                <c:pt idx="1270">
                  <c:v>145.87842180000001</c:v>
                </c:pt>
                <c:pt idx="1271">
                  <c:v>145.97839049999999</c:v>
                </c:pt>
                <c:pt idx="1272">
                  <c:v>146.07807560000001</c:v>
                </c:pt>
                <c:pt idx="1273">
                  <c:v>146.1774782</c:v>
                </c:pt>
                <c:pt idx="1274">
                  <c:v>146.2765996</c:v>
                </c:pt>
                <c:pt idx="1275">
                  <c:v>146.37544080000001</c:v>
                </c:pt>
                <c:pt idx="1276">
                  <c:v>146.47400300000001</c:v>
                </c:pt>
                <c:pt idx="1277">
                  <c:v>146.57228720000001</c:v>
                </c:pt>
                <c:pt idx="1278">
                  <c:v>146.67029460000001</c:v>
                </c:pt>
                <c:pt idx="1279">
                  <c:v>146.7680263</c:v>
                </c:pt>
                <c:pt idx="1280">
                  <c:v>146.86548339999999</c:v>
                </c:pt>
                <c:pt idx="1281">
                  <c:v>146.9626671</c:v>
                </c:pt>
                <c:pt idx="1282">
                  <c:v>147.0595783</c:v>
                </c:pt>
                <c:pt idx="1283">
                  <c:v>147.15621820000001</c:v>
                </c:pt>
                <c:pt idx="1284">
                  <c:v>147.252588</c:v>
                </c:pt>
                <c:pt idx="1285">
                  <c:v>147.3486886</c:v>
                </c:pt>
                <c:pt idx="1286">
                  <c:v>147.4445212</c:v>
                </c:pt>
                <c:pt idx="1287">
                  <c:v>147.54008690000001</c:v>
                </c:pt>
                <c:pt idx="1288">
                  <c:v>147.6353867</c:v>
                </c:pt>
                <c:pt idx="1289">
                  <c:v>147.73042169999999</c:v>
                </c:pt>
                <c:pt idx="1290">
                  <c:v>147.82519300000001</c:v>
                </c:pt>
                <c:pt idx="1291">
                  <c:v>147.91970169999999</c:v>
                </c:pt>
                <c:pt idx="1292">
                  <c:v>148.0139489</c:v>
                </c:pt>
                <c:pt idx="1293">
                  <c:v>148.1079355</c:v>
                </c:pt>
                <c:pt idx="1294">
                  <c:v>148.20166259999999</c:v>
                </c:pt>
                <c:pt idx="1295">
                  <c:v>148.2951314</c:v>
                </c:pt>
                <c:pt idx="1296">
                  <c:v>148.3883429</c:v>
                </c:pt>
                <c:pt idx="1297">
                  <c:v>148.48129800000001</c:v>
                </c:pt>
                <c:pt idx="1298">
                  <c:v>148.57399799999999</c:v>
                </c:pt>
                <c:pt idx="1299">
                  <c:v>148.6664437</c:v>
                </c:pt>
                <c:pt idx="1300">
                  <c:v>148.75863620000001</c:v>
                </c:pt>
                <c:pt idx="1301">
                  <c:v>148.8505767</c:v>
                </c:pt>
                <c:pt idx="1302">
                  <c:v>148.94226599999999</c:v>
                </c:pt>
                <c:pt idx="1303">
                  <c:v>149.03370520000001</c:v>
                </c:pt>
                <c:pt idx="1304">
                  <c:v>149.12489540000001</c:v>
                </c:pt>
                <c:pt idx="1305">
                  <c:v>149.21583759999999</c:v>
                </c:pt>
                <c:pt idx="1306">
                  <c:v>149.30653280000001</c:v>
                </c:pt>
                <c:pt idx="1307">
                  <c:v>149.39698200000001</c:v>
                </c:pt>
                <c:pt idx="1308">
                  <c:v>149.4871862</c:v>
                </c:pt>
                <c:pt idx="1309">
                  <c:v>149.5771464</c:v>
                </c:pt>
                <c:pt idx="1310">
                  <c:v>149.6668636</c:v>
                </c:pt>
                <c:pt idx="1311">
                  <c:v>149.75633880000001</c:v>
                </c:pt>
                <c:pt idx="1312">
                  <c:v>149.845573</c:v>
                </c:pt>
                <c:pt idx="1313">
                  <c:v>149.9345673</c:v>
                </c:pt>
                <c:pt idx="1314">
                  <c:v>150.02332250000001</c:v>
                </c:pt>
                <c:pt idx="1315">
                  <c:v>150.11183969999999</c:v>
                </c:pt>
                <c:pt idx="1316">
                  <c:v>150.2001199</c:v>
                </c:pt>
                <c:pt idx="1317">
                  <c:v>150.28816399999999</c:v>
                </c:pt>
                <c:pt idx="1318">
                  <c:v>150.37597289999999</c:v>
                </c:pt>
                <c:pt idx="1319">
                  <c:v>150.46354779999999</c:v>
                </c:pt>
                <c:pt idx="1320">
                  <c:v>150.55088950000001</c:v>
                </c:pt>
                <c:pt idx="1321">
                  <c:v>150.63799890000001</c:v>
                </c:pt>
                <c:pt idx="1322">
                  <c:v>150.72487720000001</c:v>
                </c:pt>
                <c:pt idx="1323">
                  <c:v>150.81152510000001</c:v>
                </c:pt>
                <c:pt idx="1324">
                  <c:v>150.89794370000001</c:v>
                </c:pt>
                <c:pt idx="1325">
                  <c:v>150.98413389999999</c:v>
                </c:pt>
                <c:pt idx="1326">
                  <c:v>151.0700966</c:v>
                </c:pt>
                <c:pt idx="1327">
                  <c:v>151.15583280000001</c:v>
                </c:pt>
                <c:pt idx="1328">
                  <c:v>151.2413435</c:v>
                </c:pt>
                <c:pt idx="1329">
                  <c:v>151.3266294</c:v>
                </c:pt>
                <c:pt idx="1330">
                  <c:v>151.41169170000001</c:v>
                </c:pt>
                <c:pt idx="1331">
                  <c:v>151.49653119999999</c:v>
                </c:pt>
                <c:pt idx="1332">
                  <c:v>151.58114879999999</c:v>
                </c:pt>
                <c:pt idx="1333">
                  <c:v>151.66554540000001</c:v>
                </c:pt>
                <c:pt idx="1334">
                  <c:v>151.74972199999999</c:v>
                </c:pt>
                <c:pt idx="1335">
                  <c:v>151.83367939999999</c:v>
                </c:pt>
                <c:pt idx="1336">
                  <c:v>151.91741870000001</c:v>
                </c:pt>
                <c:pt idx="1337">
                  <c:v>152.00094060000001</c:v>
                </c:pt>
                <c:pt idx="1338">
                  <c:v>152.08424600000001</c:v>
                </c:pt>
                <c:pt idx="1339">
                  <c:v>152.16733600000001</c:v>
                </c:pt>
                <c:pt idx="1340">
                  <c:v>152.2502112</c:v>
                </c:pt>
                <c:pt idx="1341">
                  <c:v>152.33287279999999</c:v>
                </c:pt>
                <c:pt idx="1342">
                  <c:v>152.4153215</c:v>
                </c:pt>
                <c:pt idx="1343">
                  <c:v>152.49755809999999</c:v>
                </c:pt>
                <c:pt idx="1344">
                  <c:v>152.5795837</c:v>
                </c:pt>
                <c:pt idx="1345">
                  <c:v>152.66139899999999</c:v>
                </c:pt>
                <c:pt idx="1346">
                  <c:v>152.74300500000001</c:v>
                </c:pt>
                <c:pt idx="1347">
                  <c:v>152.82440249999999</c:v>
                </c:pt>
                <c:pt idx="1348">
                  <c:v>152.9055923</c:v>
                </c:pt>
                <c:pt idx="1349">
                  <c:v>152.9865753</c:v>
                </c:pt>
                <c:pt idx="1350">
                  <c:v>153.0673525</c:v>
                </c:pt>
                <c:pt idx="1351">
                  <c:v>153.14792449999999</c:v>
                </c:pt>
                <c:pt idx="1352">
                  <c:v>153.22829229999999</c:v>
                </c:pt>
                <c:pt idx="1353">
                  <c:v>153.30845669999999</c:v>
                </c:pt>
                <c:pt idx="1354">
                  <c:v>153.38841859999999</c:v>
                </c:pt>
                <c:pt idx="1355">
                  <c:v>153.4681788</c:v>
                </c:pt>
                <c:pt idx="1356">
                  <c:v>153.5477382</c:v>
                </c:pt>
                <c:pt idx="1357">
                  <c:v>153.62709749999999</c:v>
                </c:pt>
                <c:pt idx="1358">
                  <c:v>153.70625749999999</c:v>
                </c:pt>
                <c:pt idx="1359">
                  <c:v>153.7852192</c:v>
                </c:pt>
                <c:pt idx="1360">
                  <c:v>153.8639834</c:v>
                </c:pt>
                <c:pt idx="1361">
                  <c:v>153.9425507</c:v>
                </c:pt>
                <c:pt idx="1362">
                  <c:v>154.0209222</c:v>
                </c:pt>
                <c:pt idx="1363">
                  <c:v>154.0990985</c:v>
                </c:pt>
                <c:pt idx="1364">
                  <c:v>154.17708049999999</c:v>
                </c:pt>
                <c:pt idx="1365">
                  <c:v>154.25486900000001</c:v>
                </c:pt>
                <c:pt idx="1366">
                  <c:v>154.3324648</c:v>
                </c:pt>
                <c:pt idx="1367">
                  <c:v>154.40986860000001</c:v>
                </c:pt>
                <c:pt idx="1368">
                  <c:v>154.4870813</c:v>
                </c:pt>
                <c:pt idx="1369">
                  <c:v>154.5641037</c:v>
                </c:pt>
                <c:pt idx="1370">
                  <c:v>154.64093650000001</c:v>
                </c:pt>
                <c:pt idx="1371">
                  <c:v>154.7175805</c:v>
                </c:pt>
                <c:pt idx="1372">
                  <c:v>154.7940366</c:v>
                </c:pt>
                <c:pt idx="1373">
                  <c:v>154.87030540000001</c:v>
                </c:pt>
                <c:pt idx="1374">
                  <c:v>154.9463878</c:v>
                </c:pt>
                <c:pt idx="1375">
                  <c:v>155.02228450000001</c:v>
                </c:pt>
                <c:pt idx="1376">
                  <c:v>155.09799620000001</c:v>
                </c:pt>
                <c:pt idx="1377">
                  <c:v>155.17352389999999</c:v>
                </c:pt>
                <c:pt idx="1378">
                  <c:v>155.24886810000001</c:v>
                </c:pt>
                <c:pt idx="1379">
                  <c:v>155.32402970000001</c:v>
                </c:pt>
                <c:pt idx="1380">
                  <c:v>155.39900940000001</c:v>
                </c:pt>
                <c:pt idx="1381">
                  <c:v>155.47380799999999</c:v>
                </c:pt>
                <c:pt idx="1382">
                  <c:v>155.54842619999999</c:v>
                </c:pt>
                <c:pt idx="1383">
                  <c:v>155.62286470000001</c:v>
                </c:pt>
                <c:pt idx="1384">
                  <c:v>155.69712430000001</c:v>
                </c:pt>
                <c:pt idx="1385">
                  <c:v>155.77120579999999</c:v>
                </c:pt>
                <c:pt idx="1386">
                  <c:v>155.84510979999999</c:v>
                </c:pt>
                <c:pt idx="1387">
                  <c:v>155.91883709999999</c:v>
                </c:pt>
                <c:pt idx="1388">
                  <c:v>155.99238840000001</c:v>
                </c:pt>
                <c:pt idx="1389">
                  <c:v>156.06576440000001</c:v>
                </c:pt>
                <c:pt idx="1390">
                  <c:v>156.13896589999999</c:v>
                </c:pt>
                <c:pt idx="1391">
                  <c:v>156.21199350000001</c:v>
                </c:pt>
                <c:pt idx="1392">
                  <c:v>156.2848481</c:v>
                </c:pt>
                <c:pt idx="1393">
                  <c:v>156.35753020000001</c:v>
                </c:pt>
                <c:pt idx="1394">
                  <c:v>156.43004060000001</c:v>
                </c:pt>
                <c:pt idx="1395">
                  <c:v>156.50237999999999</c:v>
                </c:pt>
                <c:pt idx="1396">
                  <c:v>156.57454920000001</c:v>
                </c:pt>
                <c:pt idx="1397">
                  <c:v>156.64654870000001</c:v>
                </c:pt>
                <c:pt idx="1398">
                  <c:v>156.71837930000001</c:v>
                </c:pt>
                <c:pt idx="1399">
                  <c:v>156.79004169999999</c:v>
                </c:pt>
                <c:pt idx="1400">
                  <c:v>156.86153659999999</c:v>
                </c:pt>
                <c:pt idx="1401">
                  <c:v>156.93286459999999</c:v>
                </c:pt>
                <c:pt idx="1402">
                  <c:v>157.00402650000001</c:v>
                </c:pt>
                <c:pt idx="1403">
                  <c:v>157.07502289999999</c:v>
                </c:pt>
                <c:pt idx="1404">
                  <c:v>157.14585439999999</c:v>
                </c:pt>
                <c:pt idx="1405">
                  <c:v>157.2165219</c:v>
                </c:pt>
                <c:pt idx="1406">
                  <c:v>157.2870259</c:v>
                </c:pt>
                <c:pt idx="1407">
                  <c:v>157.35736700000001</c:v>
                </c:pt>
                <c:pt idx="1408">
                  <c:v>157.4275461</c:v>
                </c:pt>
                <c:pt idx="1409">
                  <c:v>157.49756360000001</c:v>
                </c:pt>
                <c:pt idx="1410">
                  <c:v>157.5674204</c:v>
                </c:pt>
                <c:pt idx="1411">
                  <c:v>157.63711699999999</c:v>
                </c:pt>
                <c:pt idx="1412">
                  <c:v>157.70665399999999</c:v>
                </c:pt>
                <c:pt idx="1413">
                  <c:v>157.7760323</c:v>
                </c:pt>
                <c:pt idx="1414">
                  <c:v>157.8452522</c:v>
                </c:pt>
                <c:pt idx="1415">
                  <c:v>157.91431470000001</c:v>
                </c:pt>
                <c:pt idx="1416">
                  <c:v>157.98322010000001</c:v>
                </c:pt>
                <c:pt idx="1417">
                  <c:v>158.0519693</c:v>
                </c:pt>
                <c:pt idx="1418">
                  <c:v>158.12056279999999</c:v>
                </c:pt>
                <c:pt idx="1419">
                  <c:v>158.1890013</c:v>
                </c:pt>
                <c:pt idx="1420">
                  <c:v>158.2572854</c:v>
                </c:pt>
                <c:pt idx="1421">
                  <c:v>158.32541570000001</c:v>
                </c:pt>
                <c:pt idx="1422">
                  <c:v>158.39339279999999</c:v>
                </c:pt>
                <c:pt idx="1423">
                  <c:v>158.46121740000001</c:v>
                </c:pt>
                <c:pt idx="1424">
                  <c:v>158.52889010000001</c:v>
                </c:pt>
                <c:pt idx="1425">
                  <c:v>158.59641139999999</c:v>
                </c:pt>
                <c:pt idx="1426">
                  <c:v>158.66378209999999</c:v>
                </c:pt>
                <c:pt idx="1427">
                  <c:v>158.7310027</c:v>
                </c:pt>
                <c:pt idx="1428">
                  <c:v>158.7980738</c:v>
                </c:pt>
                <c:pt idx="1429">
                  <c:v>158.86499599999999</c:v>
                </c:pt>
                <c:pt idx="1430">
                  <c:v>158.93177</c:v>
                </c:pt>
                <c:pt idx="1431">
                  <c:v>158.9983962</c:v>
                </c:pt>
                <c:pt idx="1432">
                  <c:v>159.06487540000001</c:v>
                </c:pt>
                <c:pt idx="1433">
                  <c:v>159.13120810000001</c:v>
                </c:pt>
                <c:pt idx="1434">
                  <c:v>159.19739480000001</c:v>
                </c:pt>
                <c:pt idx="1435">
                  <c:v>159.2634363</c:v>
                </c:pt>
                <c:pt idx="1436">
                  <c:v>159.32933299999999</c:v>
                </c:pt>
                <c:pt idx="1437">
                  <c:v>159.39508559999999</c:v>
                </c:pt>
                <c:pt idx="1438">
                  <c:v>159.46069460000001</c:v>
                </c:pt>
                <c:pt idx="1439">
                  <c:v>159.5261605</c:v>
                </c:pt>
                <c:pt idx="1440">
                  <c:v>159.5914841</c:v>
                </c:pt>
                <c:pt idx="1441">
                  <c:v>159.65666580000001</c:v>
                </c:pt>
                <c:pt idx="1442">
                  <c:v>159.7217062</c:v>
                </c:pt>
                <c:pt idx="1443">
                  <c:v>159.78660590000001</c:v>
                </c:pt>
                <c:pt idx="1444">
                  <c:v>159.85136539999999</c:v>
                </c:pt>
                <c:pt idx="1445">
                  <c:v>159.91598540000001</c:v>
                </c:pt>
                <c:pt idx="1446">
                  <c:v>159.9804662</c:v>
                </c:pt>
                <c:pt idx="1447">
                  <c:v>160.04480860000001</c:v>
                </c:pt>
                <c:pt idx="1448">
                  <c:v>160.1090131</c:v>
                </c:pt>
                <c:pt idx="1449">
                  <c:v>160.17308019999999</c:v>
                </c:pt>
                <c:pt idx="1450">
                  <c:v>160.2370104</c:v>
                </c:pt>
                <c:pt idx="1451">
                  <c:v>160.30080430000001</c:v>
                </c:pt>
                <c:pt idx="1452">
                  <c:v>160.3644625</c:v>
                </c:pt>
                <c:pt idx="1453">
                  <c:v>160.42798550000001</c:v>
                </c:pt>
                <c:pt idx="1454">
                  <c:v>160.49137379999999</c:v>
                </c:pt>
                <c:pt idx="1455">
                  <c:v>160.55462800000001</c:v>
                </c:pt>
                <c:pt idx="1456">
                  <c:v>160.6177485</c:v>
                </c:pt>
                <c:pt idx="1457">
                  <c:v>160.680736</c:v>
                </c:pt>
                <c:pt idx="1458">
                  <c:v>160.74359089999999</c:v>
                </c:pt>
                <c:pt idx="1459">
                  <c:v>160.8063138</c:v>
                </c:pt>
                <c:pt idx="1460">
                  <c:v>160.8689052</c:v>
                </c:pt>
                <c:pt idx="1461">
                  <c:v>160.93136569999999</c:v>
                </c:pt>
                <c:pt idx="1462">
                  <c:v>160.9936956</c:v>
                </c:pt>
                <c:pt idx="1463">
                  <c:v>161.05589560000001</c:v>
                </c:pt>
                <c:pt idx="1464">
                  <c:v>161.11796620000001</c:v>
                </c:pt>
                <c:pt idx="1465">
                  <c:v>161.17990789999999</c:v>
                </c:pt>
                <c:pt idx="1466">
                  <c:v>161.24172110000001</c:v>
                </c:pt>
                <c:pt idx="1467">
                  <c:v>161.3034064</c:v>
                </c:pt>
                <c:pt idx="1468">
                  <c:v>161.3649643</c:v>
                </c:pt>
                <c:pt idx="1469">
                  <c:v>161.42639539999999</c:v>
                </c:pt>
                <c:pt idx="1470">
                  <c:v>161.48769999999999</c:v>
                </c:pt>
                <c:pt idx="1471">
                  <c:v>161.54887869999999</c:v>
                </c:pt>
                <c:pt idx="1472">
                  <c:v>161.60993199999999</c:v>
                </c:pt>
                <c:pt idx="1473">
                  <c:v>161.67086029999999</c:v>
                </c:pt>
                <c:pt idx="1474">
                  <c:v>161.73166430000001</c:v>
                </c:pt>
                <c:pt idx="1475">
                  <c:v>161.7923443</c:v>
                </c:pt>
                <c:pt idx="1476">
                  <c:v>161.85290079999999</c:v>
                </c:pt>
                <c:pt idx="1477">
                  <c:v>161.9133343</c:v>
                </c:pt>
                <c:pt idx="1478">
                  <c:v>161.97364540000001</c:v>
                </c:pt>
                <c:pt idx="1479">
                  <c:v>162.03383450000001</c:v>
                </c:pt>
                <c:pt idx="1480">
                  <c:v>162.09390200000001</c:v>
                </c:pt>
                <c:pt idx="1481">
                  <c:v>162.15384839999999</c:v>
                </c:pt>
                <c:pt idx="1482">
                  <c:v>162.21367430000001</c:v>
                </c:pt>
                <c:pt idx="1483">
                  <c:v>162.27338</c:v>
                </c:pt>
                <c:pt idx="1484">
                  <c:v>162.33296609999999</c:v>
                </c:pt>
                <c:pt idx="1485">
                  <c:v>162.39243289999999</c:v>
                </c:pt>
                <c:pt idx="1486">
                  <c:v>162.45178110000001</c:v>
                </c:pt>
                <c:pt idx="1487">
                  <c:v>162.511011</c:v>
                </c:pt>
                <c:pt idx="1488">
                  <c:v>162.57012309999999</c:v>
                </c:pt>
                <c:pt idx="1489">
                  <c:v>162.62911779999999</c:v>
                </c:pt>
                <c:pt idx="1490">
                  <c:v>162.68799569999999</c:v>
                </c:pt>
                <c:pt idx="1491">
                  <c:v>162.7467571</c:v>
                </c:pt>
                <c:pt idx="1492">
                  <c:v>162.80540250000001</c:v>
                </c:pt>
                <c:pt idx="1493">
                  <c:v>162.86393240000001</c:v>
                </c:pt>
                <c:pt idx="1494">
                  <c:v>162.92234719999999</c:v>
                </c:pt>
                <c:pt idx="1495">
                  <c:v>162.98064740000001</c:v>
                </c:pt>
                <c:pt idx="1496">
                  <c:v>163.03883329999999</c:v>
                </c:pt>
                <c:pt idx="1497">
                  <c:v>163.09690549999999</c:v>
                </c:pt>
                <c:pt idx="1498">
                  <c:v>163.15486430000001</c:v>
                </c:pt>
                <c:pt idx="1499">
                  <c:v>163.2127103</c:v>
                </c:pt>
                <c:pt idx="1500">
                  <c:v>163.27044380000001</c:v>
                </c:pt>
                <c:pt idx="1501">
                  <c:v>163.32806529999999</c:v>
                </c:pt>
                <c:pt idx="1502">
                  <c:v>163.38557520000001</c:v>
                </c:pt>
                <c:pt idx="1503">
                  <c:v>163.4429739</c:v>
                </c:pt>
                <c:pt idx="1504">
                  <c:v>163.5002619</c:v>
                </c:pt>
                <c:pt idx="1505">
                  <c:v>163.55743960000001</c:v>
                </c:pt>
                <c:pt idx="1506">
                  <c:v>163.61450740000001</c:v>
                </c:pt>
                <c:pt idx="1507">
                  <c:v>163.6714657</c:v>
                </c:pt>
                <c:pt idx="1508">
                  <c:v>163.72831500000001</c:v>
                </c:pt>
                <c:pt idx="1509">
                  <c:v>163.78505559999999</c:v>
                </c:pt>
                <c:pt idx="1510">
                  <c:v>163.841688</c:v>
                </c:pt>
                <c:pt idx="1511">
                  <c:v>163.89821269999999</c:v>
                </c:pt>
                <c:pt idx="1512">
                  <c:v>163.95462989999999</c:v>
                </c:pt>
                <c:pt idx="1513">
                  <c:v>164.01094019999999</c:v>
                </c:pt>
                <c:pt idx="1514">
                  <c:v>164.0671438</c:v>
                </c:pt>
                <c:pt idx="1515">
                  <c:v>164.12324129999999</c:v>
                </c:pt>
                <c:pt idx="1516">
                  <c:v>164.1792331</c:v>
                </c:pt>
                <c:pt idx="1517">
                  <c:v>164.2351195</c:v>
                </c:pt>
                <c:pt idx="1518">
                  <c:v>164.2909009</c:v>
                </c:pt>
                <c:pt idx="1519">
                  <c:v>164.34657770000001</c:v>
                </c:pt>
                <c:pt idx="1520">
                  <c:v>164.40215040000001</c:v>
                </c:pt>
                <c:pt idx="1521">
                  <c:v>164.4576193</c:v>
                </c:pt>
                <c:pt idx="1522">
                  <c:v>164.5129848</c:v>
                </c:pt>
                <c:pt idx="1523">
                  <c:v>164.56824739999999</c:v>
                </c:pt>
                <c:pt idx="1524">
                  <c:v>164.6234073</c:v>
                </c:pt>
                <c:pt idx="1525">
                  <c:v>164.67846499999999</c:v>
                </c:pt>
                <c:pt idx="1526">
                  <c:v>164.7334209</c:v>
                </c:pt>
                <c:pt idx="1527">
                  <c:v>164.7882754</c:v>
                </c:pt>
                <c:pt idx="1528">
                  <c:v>164.84302869999999</c:v>
                </c:pt>
                <c:pt idx="1529">
                  <c:v>164.8976815</c:v>
                </c:pt>
                <c:pt idx="1530">
                  <c:v>164.95223390000001</c:v>
                </c:pt>
                <c:pt idx="1531">
                  <c:v>165.00668630000001</c:v>
                </c:pt>
                <c:pt idx="1532">
                  <c:v>165.0610393</c:v>
                </c:pt>
                <c:pt idx="1533">
                  <c:v>165.11529300000001</c:v>
                </c:pt>
                <c:pt idx="1534">
                  <c:v>165.16944799999999</c:v>
                </c:pt>
                <c:pt idx="1535">
                  <c:v>165.22350449999999</c:v>
                </c:pt>
                <c:pt idx="1536">
                  <c:v>165.27746289999999</c:v>
                </c:pt>
                <c:pt idx="1537">
                  <c:v>165.33132370000001</c:v>
                </c:pt>
                <c:pt idx="1538">
                  <c:v>165.38508709999999</c:v>
                </c:pt>
                <c:pt idx="1539">
                  <c:v>165.43875360000001</c:v>
                </c:pt>
                <c:pt idx="1540">
                  <c:v>165.4923234</c:v>
                </c:pt>
                <c:pt idx="1541">
                  <c:v>165.54579699999999</c:v>
                </c:pt>
                <c:pt idx="1542">
                  <c:v>165.59917469999999</c:v>
                </c:pt>
                <c:pt idx="1543">
                  <c:v>165.6524569</c:v>
                </c:pt>
                <c:pt idx="1544">
                  <c:v>165.70564390000001</c:v>
                </c:pt>
                <c:pt idx="1545">
                  <c:v>165.75873609999999</c:v>
                </c:pt>
                <c:pt idx="1546">
                  <c:v>165.81173380000001</c:v>
                </c:pt>
                <c:pt idx="1547">
                  <c:v>165.86463739999999</c:v>
                </c:pt>
                <c:pt idx="1548">
                  <c:v>165.9174472</c:v>
                </c:pt>
                <c:pt idx="1549">
                  <c:v>165.97016360000001</c:v>
                </c:pt>
                <c:pt idx="1550">
                  <c:v>166.0227869</c:v>
                </c:pt>
                <c:pt idx="1551">
                  <c:v>166.07531750000001</c:v>
                </c:pt>
                <c:pt idx="1552">
                  <c:v>166.12775569999999</c:v>
                </c:pt>
                <c:pt idx="1553">
                  <c:v>166.18010179999999</c:v>
                </c:pt>
                <c:pt idx="1554">
                  <c:v>166.23235629999999</c:v>
                </c:pt>
                <c:pt idx="1555">
                  <c:v>166.2845193</c:v>
                </c:pt>
                <c:pt idx="1556">
                  <c:v>166.3365914</c:v>
                </c:pt>
                <c:pt idx="1557">
                  <c:v>166.3885727</c:v>
                </c:pt>
                <c:pt idx="1558">
                  <c:v>166.44046359999999</c:v>
                </c:pt>
                <c:pt idx="1559">
                  <c:v>166.4922646</c:v>
                </c:pt>
                <c:pt idx="1560">
                  <c:v>166.5439758</c:v>
                </c:pt>
                <c:pt idx="1561">
                  <c:v>166.59559770000001</c:v>
                </c:pt>
                <c:pt idx="1562">
                  <c:v>166.6471305</c:v>
                </c:pt>
                <c:pt idx="1563">
                  <c:v>166.6985746</c:v>
                </c:pt>
                <c:pt idx="1564">
                  <c:v>166.74993019999999</c:v>
                </c:pt>
                <c:pt idx="1565">
                  <c:v>166.80119790000001</c:v>
                </c:pt>
                <c:pt idx="1566">
                  <c:v>166.85237770000001</c:v>
                </c:pt>
                <c:pt idx="1567">
                  <c:v>166.90347019999999</c:v>
                </c:pt>
                <c:pt idx="1568">
                  <c:v>166.9544755</c:v>
                </c:pt>
                <c:pt idx="1569">
                  <c:v>167.005394</c:v>
                </c:pt>
                <c:pt idx="1570">
                  <c:v>167.0562261</c:v>
                </c:pt>
                <c:pt idx="1571">
                  <c:v>167.10697200000001</c:v>
                </c:pt>
                <c:pt idx="1572">
                  <c:v>167.15763200000001</c:v>
                </c:pt>
                <c:pt idx="1573">
                  <c:v>167.20820649999999</c:v>
                </c:pt>
                <c:pt idx="1574">
                  <c:v>167.2586958</c:v>
                </c:pt>
                <c:pt idx="1575">
                  <c:v>167.30910019999999</c:v>
                </c:pt>
                <c:pt idx="1576">
                  <c:v>167.35941990000001</c:v>
                </c:pt>
                <c:pt idx="1577">
                  <c:v>167.40965539999999</c:v>
                </c:pt>
                <c:pt idx="1578">
                  <c:v>167.4598068</c:v>
                </c:pt>
                <c:pt idx="1579">
                  <c:v>167.50987459999999</c:v>
                </c:pt>
                <c:pt idx="1580">
                  <c:v>167.55985889999999</c:v>
                </c:pt>
                <c:pt idx="1581">
                  <c:v>167.60976020000001</c:v>
                </c:pt>
                <c:pt idx="1582">
                  <c:v>167.6595787</c:v>
                </c:pt>
                <c:pt idx="1583">
                  <c:v>167.70931469999999</c:v>
                </c:pt>
                <c:pt idx="1584">
                  <c:v>167.75896850000001</c:v>
                </c:pt>
                <c:pt idx="1585">
                  <c:v>167.8085403</c:v>
                </c:pt>
                <c:pt idx="1586">
                  <c:v>167.85803060000001</c:v>
                </c:pt>
                <c:pt idx="1587">
                  <c:v>167.9074396</c:v>
                </c:pt>
                <c:pt idx="1588">
                  <c:v>167.95676750000001</c:v>
                </c:pt>
                <c:pt idx="1589">
                  <c:v>168.00601470000001</c:v>
                </c:pt>
                <c:pt idx="1590">
                  <c:v>168.0551815</c:v>
                </c:pt>
                <c:pt idx="1591">
                  <c:v>168.10426810000001</c:v>
                </c:pt>
                <c:pt idx="1592">
                  <c:v>168.15327479999999</c:v>
                </c:pt>
                <c:pt idx="1593">
                  <c:v>168.20220190000001</c:v>
                </c:pt>
                <c:pt idx="1594">
                  <c:v>168.2510498</c:v>
                </c:pt>
                <c:pt idx="1595">
                  <c:v>168.29981860000001</c:v>
                </c:pt>
                <c:pt idx="1596">
                  <c:v>168.3485087</c:v>
                </c:pt>
                <c:pt idx="1597">
                  <c:v>168.39712040000001</c:v>
                </c:pt>
                <c:pt idx="1598">
                  <c:v>168.4456538</c:v>
                </c:pt>
                <c:pt idx="1599">
                  <c:v>168.49410940000001</c:v>
                </c:pt>
                <c:pt idx="1600">
                  <c:v>168.5424873</c:v>
                </c:pt>
                <c:pt idx="1601">
                  <c:v>168.59078790000001</c:v>
                </c:pt>
                <c:pt idx="1602">
                  <c:v>168.63901150000001</c:v>
                </c:pt>
                <c:pt idx="1603">
                  <c:v>168.6871582</c:v>
                </c:pt>
                <c:pt idx="1604">
                  <c:v>168.73522840000001</c:v>
                </c:pt>
                <c:pt idx="1605">
                  <c:v>168.78322230000001</c:v>
                </c:pt>
                <c:pt idx="1606">
                  <c:v>168.83114029999999</c:v>
                </c:pt>
                <c:pt idx="1607">
                  <c:v>168.87898250000001</c:v>
                </c:pt>
                <c:pt idx="1608">
                  <c:v>168.92674930000001</c:v>
                </c:pt>
                <c:pt idx="1609">
                  <c:v>168.97444089999999</c:v>
                </c:pt>
                <c:pt idx="1610">
                  <c:v>169.02205760000001</c:v>
                </c:pt>
                <c:pt idx="1611">
                  <c:v>169.0695996</c:v>
                </c:pt>
                <c:pt idx="1612">
                  <c:v>169.11706720000001</c:v>
                </c:pt>
                <c:pt idx="1613">
                  <c:v>169.16446070000001</c:v>
                </c:pt>
                <c:pt idx="1614">
                  <c:v>169.21178029999999</c:v>
                </c:pt>
                <c:pt idx="1615">
                  <c:v>169.25902629999999</c:v>
                </c:pt>
                <c:pt idx="1616">
                  <c:v>169.30619899999999</c:v>
                </c:pt>
                <c:pt idx="1617">
                  <c:v>169.35329849999999</c:v>
                </c:pt>
                <c:pt idx="1618">
                  <c:v>169.4003252</c:v>
                </c:pt>
                <c:pt idx="1619">
                  <c:v>169.44727929999999</c:v>
                </c:pt>
                <c:pt idx="1620">
                  <c:v>169.49416110000001</c:v>
                </c:pt>
                <c:pt idx="1621">
                  <c:v>169.5409708</c:v>
                </c:pt>
                <c:pt idx="1622">
                  <c:v>169.58770860000001</c:v>
                </c:pt>
                <c:pt idx="1623">
                  <c:v>169.63437490000001</c:v>
                </c:pt>
                <c:pt idx="1624">
                  <c:v>169.68096980000001</c:v>
                </c:pt>
                <c:pt idx="1625">
                  <c:v>169.7274936</c:v>
                </c:pt>
                <c:pt idx="1626">
                  <c:v>169.77394659999999</c:v>
                </c:pt>
                <c:pt idx="1627">
                  <c:v>169.82032899999999</c:v>
                </c:pt>
                <c:pt idx="1628">
                  <c:v>169.86664110000001</c:v>
                </c:pt>
                <c:pt idx="1629">
                  <c:v>169.91288299999999</c:v>
                </c:pt>
                <c:pt idx="1630">
                  <c:v>169.9590551</c:v>
                </c:pt>
                <c:pt idx="1631">
                  <c:v>170.00515759999999</c:v>
                </c:pt>
                <c:pt idx="1632">
                  <c:v>170.05119070000001</c:v>
                </c:pt>
                <c:pt idx="1633">
                  <c:v>170.09715460000001</c:v>
                </c:pt>
                <c:pt idx="1634">
                  <c:v>170.14304960000001</c:v>
                </c:pt>
                <c:pt idx="1635">
                  <c:v>170.18887599999999</c:v>
                </c:pt>
                <c:pt idx="1636">
                  <c:v>170.234634</c:v>
                </c:pt>
                <c:pt idx="1637">
                  <c:v>170.2803237</c:v>
                </c:pt>
                <c:pt idx="1638">
                  <c:v>170.32594549999999</c:v>
                </c:pt>
                <c:pt idx="1639">
                  <c:v>170.3714995</c:v>
                </c:pt>
                <c:pt idx="1640">
                  <c:v>170.4169861</c:v>
                </c:pt>
                <c:pt idx="1641">
                  <c:v>170.46240539999999</c:v>
                </c:pt>
                <c:pt idx="1642">
                  <c:v>170.50775770000001</c:v>
                </c:pt>
                <c:pt idx="1643">
                  <c:v>170.5530431</c:v>
                </c:pt>
                <c:pt idx="1644">
                  <c:v>170.59826200000001</c:v>
                </c:pt>
                <c:pt idx="1645">
                  <c:v>170.6434146</c:v>
                </c:pt>
                <c:pt idx="1646">
                  <c:v>170.688501</c:v>
                </c:pt>
                <c:pt idx="1647">
                  <c:v>170.73352149999999</c:v>
                </c:pt>
                <c:pt idx="1648">
                  <c:v>170.77847639999999</c:v>
                </c:pt>
                <c:pt idx="1649">
                  <c:v>170.8233658</c:v>
                </c:pt>
                <c:pt idx="1650">
                  <c:v>170.8681899</c:v>
                </c:pt>
                <c:pt idx="1651">
                  <c:v>170.91294909999999</c:v>
                </c:pt>
                <c:pt idx="1652">
                  <c:v>170.95764349999999</c:v>
                </c:pt>
                <c:pt idx="1653">
                  <c:v>171.00227340000001</c:v>
                </c:pt>
                <c:pt idx="1654">
                  <c:v>171.04683879999999</c:v>
                </c:pt>
                <c:pt idx="1655">
                  <c:v>171.09134019999999</c:v>
                </c:pt>
                <c:pt idx="1656">
                  <c:v>171.13577770000001</c:v>
                </c:pt>
                <c:pt idx="1657">
                  <c:v>171.1801514</c:v>
                </c:pt>
                <c:pt idx="1658">
                  <c:v>171.22446170000001</c:v>
                </c:pt>
                <c:pt idx="1659">
                  <c:v>171.26870869999999</c:v>
                </c:pt>
                <c:pt idx="1660">
                  <c:v>171.31289269999999</c:v>
                </c:pt>
                <c:pt idx="1661">
                  <c:v>171.3570138</c:v>
                </c:pt>
                <c:pt idx="1662">
                  <c:v>171.40107230000001</c:v>
                </c:pt>
                <c:pt idx="1663">
                  <c:v>171.4450684</c:v>
                </c:pt>
                <c:pt idx="1664">
                  <c:v>171.48900230000001</c:v>
                </c:pt>
                <c:pt idx="1665">
                  <c:v>171.53287409999999</c:v>
                </c:pt>
                <c:pt idx="1666">
                  <c:v>171.57668419999999</c:v>
                </c:pt>
                <c:pt idx="1667">
                  <c:v>171.62043270000001</c:v>
                </c:pt>
                <c:pt idx="1668">
                  <c:v>171.6641199</c:v>
                </c:pt>
                <c:pt idx="1669">
                  <c:v>171.7077458</c:v>
                </c:pt>
                <c:pt idx="1670">
                  <c:v>171.7513108</c:v>
                </c:pt>
                <c:pt idx="1671">
                  <c:v>171.794815</c:v>
                </c:pt>
                <c:pt idx="1672">
                  <c:v>171.83825870000001</c:v>
                </c:pt>
                <c:pt idx="1673">
                  <c:v>171.881642</c:v>
                </c:pt>
                <c:pt idx="1674">
                  <c:v>171.9249652</c:v>
                </c:pt>
                <c:pt idx="1675">
                  <c:v>171.96822839999999</c:v>
                </c:pt>
                <c:pt idx="1676">
                  <c:v>172.0114318</c:v>
                </c:pt>
                <c:pt idx="1677">
                  <c:v>172.05457569999999</c:v>
                </c:pt>
                <c:pt idx="1678">
                  <c:v>172.09766020000001</c:v>
                </c:pt>
                <c:pt idx="1679">
                  <c:v>172.14068549999999</c:v>
                </c:pt>
                <c:pt idx="1680">
                  <c:v>172.1836519</c:v>
                </c:pt>
                <c:pt idx="1681">
                  <c:v>172.22655950000001</c:v>
                </c:pt>
                <c:pt idx="1682">
                  <c:v>172.2694085</c:v>
                </c:pt>
                <c:pt idx="1683">
                  <c:v>172.31219920000001</c:v>
                </c:pt>
                <c:pt idx="1684">
                  <c:v>172.35493159999999</c:v>
                </c:pt>
                <c:pt idx="1685">
                  <c:v>172.39760609999999</c:v>
                </c:pt>
                <c:pt idx="1686">
                  <c:v>172.44022269999999</c:v>
                </c:pt>
                <c:pt idx="1687">
                  <c:v>172.4827817</c:v>
                </c:pt>
                <c:pt idx="1688">
                  <c:v>172.52528330000001</c:v>
                </c:pt>
                <c:pt idx="1689">
                  <c:v>172.56772770000001</c:v>
                </c:pt>
                <c:pt idx="1690">
                  <c:v>172.61011500000001</c:v>
                </c:pt>
                <c:pt idx="1691">
                  <c:v>172.6524454</c:v>
                </c:pt>
                <c:pt idx="1692">
                  <c:v>172.69471909999999</c:v>
                </c:pt>
                <c:pt idx="1693">
                  <c:v>172.73693639999999</c:v>
                </c:pt>
                <c:pt idx="1694">
                  <c:v>172.77909729999999</c:v>
                </c:pt>
                <c:pt idx="1695">
                  <c:v>172.82120219999999</c:v>
                </c:pt>
                <c:pt idx="1696">
                  <c:v>172.86325099999999</c:v>
                </c:pt>
                <c:pt idx="1697">
                  <c:v>172.9052441</c:v>
                </c:pt>
                <c:pt idx="1698">
                  <c:v>172.94718169999999</c:v>
                </c:pt>
                <c:pt idx="1699">
                  <c:v>172.9890638</c:v>
                </c:pt>
                <c:pt idx="1700">
                  <c:v>173.03089080000001</c:v>
                </c:pt>
                <c:pt idx="1701">
                  <c:v>173.0726627</c:v>
                </c:pt>
                <c:pt idx="1702">
                  <c:v>173.1143797</c:v>
                </c:pt>
                <c:pt idx="1703">
                  <c:v>173.15604210000001</c:v>
                </c:pt>
                <c:pt idx="1704">
                  <c:v>173.19764989999999</c:v>
                </c:pt>
                <c:pt idx="1705">
                  <c:v>173.23920340000001</c:v>
                </c:pt>
                <c:pt idx="1706">
                  <c:v>173.2807028</c:v>
                </c:pt>
                <c:pt idx="1707">
                  <c:v>173.32214819999999</c:v>
                </c:pt>
                <c:pt idx="1708">
                  <c:v>173.36353990000001</c:v>
                </c:pt>
                <c:pt idx="1709">
                  <c:v>173.40487780000001</c:v>
                </c:pt>
                <c:pt idx="1710">
                  <c:v>173.44616239999999</c:v>
                </c:pt>
                <c:pt idx="1711">
                  <c:v>173.48739359999999</c:v>
                </c:pt>
                <c:pt idx="1712">
                  <c:v>173.52857180000001</c:v>
                </c:pt>
                <c:pt idx="1713">
                  <c:v>173.56969699999999</c:v>
                </c:pt>
                <c:pt idx="1714">
                  <c:v>173.61076940000001</c:v>
                </c:pt>
                <c:pt idx="1715">
                  <c:v>173.65178929999999</c:v>
                </c:pt>
                <c:pt idx="1716">
                  <c:v>173.69275669999999</c:v>
                </c:pt>
                <c:pt idx="1717">
                  <c:v>173.7336718</c:v>
                </c:pt>
                <c:pt idx="1718">
                  <c:v>173.77453489999999</c:v>
                </c:pt>
                <c:pt idx="1719">
                  <c:v>173.81534600000001</c:v>
                </c:pt>
                <c:pt idx="1720">
                  <c:v>173.85610539999999</c:v>
                </c:pt>
                <c:pt idx="1721">
                  <c:v>173.8968132</c:v>
                </c:pt>
                <c:pt idx="1722">
                  <c:v>173.93746949999999</c:v>
                </c:pt>
                <c:pt idx="1723">
                  <c:v>173.97807460000001</c:v>
                </c:pt>
                <c:pt idx="1724">
                  <c:v>174.0186286</c:v>
                </c:pt>
                <c:pt idx="1725">
                  <c:v>174.05913169999999</c:v>
                </c:pt>
                <c:pt idx="1726">
                  <c:v>174.0995839</c:v>
                </c:pt>
                <c:pt idx="1727">
                  <c:v>174.13998559999999</c:v>
                </c:pt>
                <c:pt idx="1728">
                  <c:v>174.18033679999999</c:v>
                </c:pt>
                <c:pt idx="1729">
                  <c:v>174.2206377</c:v>
                </c:pt>
                <c:pt idx="1730">
                  <c:v>174.2608884</c:v>
                </c:pt>
                <c:pt idx="1731">
                  <c:v>174.30108920000001</c:v>
                </c:pt>
                <c:pt idx="1732">
                  <c:v>174.34124019999999</c:v>
                </c:pt>
                <c:pt idx="1733">
                  <c:v>174.38134149999999</c:v>
                </c:pt>
                <c:pt idx="1734">
                  <c:v>174.42139330000001</c:v>
                </c:pt>
                <c:pt idx="1735">
                  <c:v>174.46139579999999</c:v>
                </c:pt>
                <c:pt idx="1736">
                  <c:v>174.5013491</c:v>
                </c:pt>
                <c:pt idx="1737">
                  <c:v>174.54125329999999</c:v>
                </c:pt>
                <c:pt idx="1738">
                  <c:v>174.58110869999999</c:v>
                </c:pt>
                <c:pt idx="1739">
                  <c:v>174.62091530000001</c:v>
                </c:pt>
                <c:pt idx="1740">
                  <c:v>174.66067330000001</c:v>
                </c:pt>
                <c:pt idx="1741">
                  <c:v>174.70038299999999</c:v>
                </c:pt>
                <c:pt idx="1742">
                  <c:v>174.74004429999999</c:v>
                </c:pt>
                <c:pt idx="1743">
                  <c:v>174.77965760000001</c:v>
                </c:pt>
                <c:pt idx="1744">
                  <c:v>174.81922280000001</c:v>
                </c:pt>
                <c:pt idx="1745">
                  <c:v>174.85874029999999</c:v>
                </c:pt>
                <c:pt idx="1746">
                  <c:v>174.8982101</c:v>
                </c:pt>
                <c:pt idx="1747">
                  <c:v>174.93763229999999</c:v>
                </c:pt>
                <c:pt idx="1748">
                  <c:v>174.9770072</c:v>
                </c:pt>
                <c:pt idx="1749">
                  <c:v>175.0163349</c:v>
                </c:pt>
                <c:pt idx="1750">
                  <c:v>175.05561549999999</c:v>
                </c:pt>
                <c:pt idx="1751">
                  <c:v>175.0948492</c:v>
                </c:pt>
                <c:pt idx="1752">
                  <c:v>175.1340361</c:v>
                </c:pt>
                <c:pt idx="1753">
                  <c:v>175.17317629999999</c:v>
                </c:pt>
                <c:pt idx="1754">
                  <c:v>175.21227010000001</c:v>
                </c:pt>
                <c:pt idx="1755">
                  <c:v>175.2513175</c:v>
                </c:pt>
                <c:pt idx="1756">
                  <c:v>175.2903187</c:v>
                </c:pt>
                <c:pt idx="1757">
                  <c:v>175.32927380000001</c:v>
                </c:pt>
                <c:pt idx="1758">
                  <c:v>175.36818299999999</c:v>
                </c:pt>
                <c:pt idx="1759">
                  <c:v>175.40704650000001</c:v>
                </c:pt>
                <c:pt idx="1760">
                  <c:v>175.44586430000001</c:v>
                </c:pt>
                <c:pt idx="1761">
                  <c:v>175.48463659999999</c:v>
                </c:pt>
                <c:pt idx="1762">
                  <c:v>175.52336360000001</c:v>
                </c:pt>
                <c:pt idx="1763">
                  <c:v>175.56204529999999</c:v>
                </c:pt>
                <c:pt idx="1764">
                  <c:v>175.60068200000001</c:v>
                </c:pt>
                <c:pt idx="1765">
                  <c:v>175.63927369999999</c:v>
                </c:pt>
                <c:pt idx="1766">
                  <c:v>175.67782059999999</c:v>
                </c:pt>
                <c:pt idx="1767">
                  <c:v>175.71632289999999</c:v>
                </c:pt>
                <c:pt idx="1768">
                  <c:v>175.7547807</c:v>
                </c:pt>
                <c:pt idx="1769">
                  <c:v>175.793194</c:v>
                </c:pt>
                <c:pt idx="1770">
                  <c:v>175.83156310000001</c:v>
                </c:pt>
                <c:pt idx="1771">
                  <c:v>175.8698881</c:v>
                </c:pt>
                <c:pt idx="1772">
                  <c:v>175.9081692</c:v>
                </c:pt>
                <c:pt idx="1773">
                  <c:v>175.94640630000001</c:v>
                </c:pt>
                <c:pt idx="1774">
                  <c:v>175.98459980000001</c:v>
                </c:pt>
                <c:pt idx="1775">
                  <c:v>176.02274969999999</c:v>
                </c:pt>
                <c:pt idx="1776">
                  <c:v>176.0608561</c:v>
                </c:pt>
                <c:pt idx="1777">
                  <c:v>176.09891920000001</c:v>
                </c:pt>
                <c:pt idx="1778">
                  <c:v>176.1369392</c:v>
                </c:pt>
                <c:pt idx="1779">
                  <c:v>176.174916</c:v>
                </c:pt>
                <c:pt idx="1780">
                  <c:v>176.21285</c:v>
                </c:pt>
                <c:pt idx="1781">
                  <c:v>176.25074119999999</c:v>
                </c:pt>
                <c:pt idx="1782">
                  <c:v>176.28858969999999</c:v>
                </c:pt>
                <c:pt idx="1783">
                  <c:v>176.32639570000001</c:v>
                </c:pt>
                <c:pt idx="1784">
                  <c:v>176.36415930000001</c:v>
                </c:pt>
                <c:pt idx="1785">
                  <c:v>176.4018806</c:v>
                </c:pt>
                <c:pt idx="1786">
                  <c:v>176.43955969999999</c:v>
                </c:pt>
                <c:pt idx="1787">
                  <c:v>176.4771969</c:v>
                </c:pt>
                <c:pt idx="1788">
                  <c:v>176.51479209999999</c:v>
                </c:pt>
                <c:pt idx="1789">
                  <c:v>176.5523456</c:v>
                </c:pt>
                <c:pt idx="1790">
                  <c:v>176.58985749999999</c:v>
                </c:pt>
                <c:pt idx="1791">
                  <c:v>176.62732779999999</c:v>
                </c:pt>
                <c:pt idx="1792">
                  <c:v>176.6647567</c:v>
                </c:pt>
                <c:pt idx="1793">
                  <c:v>176.70214440000001</c:v>
                </c:pt>
                <c:pt idx="1794">
                  <c:v>176.73949099999999</c:v>
                </c:pt>
                <c:pt idx="1795">
                  <c:v>176.77679649999999</c:v>
                </c:pt>
                <c:pt idx="1796">
                  <c:v>176.8140611</c:v>
                </c:pt>
                <c:pt idx="1797">
                  <c:v>176.85128499999999</c:v>
                </c:pt>
                <c:pt idx="1798">
                  <c:v>176.88846810000001</c:v>
                </c:pt>
                <c:pt idx="1799">
                  <c:v>176.92561079999999</c:v>
                </c:pt>
                <c:pt idx="1800">
                  <c:v>176.9627131</c:v>
                </c:pt>
                <c:pt idx="1801">
                  <c:v>176.99977509999999</c:v>
                </c:pt>
                <c:pt idx="1802">
                  <c:v>177.03679690000001</c:v>
                </c:pt>
                <c:pt idx="1803">
                  <c:v>177.0737786</c:v>
                </c:pt>
                <c:pt idx="1804">
                  <c:v>177.11072039999999</c:v>
                </c:pt>
                <c:pt idx="1805">
                  <c:v>177.14762250000001</c:v>
                </c:pt>
                <c:pt idx="1806">
                  <c:v>177.18448480000001</c:v>
                </c:pt>
                <c:pt idx="1807">
                  <c:v>177.22130749999999</c:v>
                </c:pt>
                <c:pt idx="1808">
                  <c:v>177.25809079999999</c:v>
                </c:pt>
                <c:pt idx="1809">
                  <c:v>177.29483479999999</c:v>
                </c:pt>
                <c:pt idx="1810">
                  <c:v>177.33153949999999</c:v>
                </c:pt>
                <c:pt idx="1811">
                  <c:v>177.36820510000001</c:v>
                </c:pt>
                <c:pt idx="1812">
                  <c:v>177.40483180000001</c:v>
                </c:pt>
                <c:pt idx="1813">
                  <c:v>177.44141949999999</c:v>
                </c:pt>
                <c:pt idx="1814">
                  <c:v>177.4779685</c:v>
                </c:pt>
                <c:pt idx="1815">
                  <c:v>177.5144789</c:v>
                </c:pt>
                <c:pt idx="1816">
                  <c:v>177.55095069999999</c:v>
                </c:pt>
                <c:pt idx="1817">
                  <c:v>177.58738410000001</c:v>
                </c:pt>
                <c:pt idx="1818">
                  <c:v>177.62377910000001</c:v>
                </c:pt>
                <c:pt idx="1819">
                  <c:v>177.66013599999999</c:v>
                </c:pt>
                <c:pt idx="1820">
                  <c:v>177.69645489999999</c:v>
                </c:pt>
                <c:pt idx="1821">
                  <c:v>177.73273570000001</c:v>
                </c:pt>
                <c:pt idx="1822">
                  <c:v>177.76897869999999</c:v>
                </c:pt>
                <c:pt idx="1823">
                  <c:v>177.8051839</c:v>
                </c:pt>
                <c:pt idx="1824">
                  <c:v>177.8413515</c:v>
                </c:pt>
                <c:pt idx="1825">
                  <c:v>177.87748149999999</c:v>
                </c:pt>
                <c:pt idx="1826">
                  <c:v>177.9135742</c:v>
                </c:pt>
                <c:pt idx="1827">
                  <c:v>177.94962949999999</c:v>
                </c:pt>
                <c:pt idx="1828">
                  <c:v>177.98564759999999</c:v>
                </c:pt>
                <c:pt idx="1829">
                  <c:v>178.02162870000001</c:v>
                </c:pt>
                <c:pt idx="1830">
                  <c:v>178.05757270000001</c:v>
                </c:pt>
                <c:pt idx="1831">
                  <c:v>178.09347990000001</c:v>
                </c:pt>
                <c:pt idx="1832">
                  <c:v>178.1293503</c:v>
                </c:pt>
                <c:pt idx="1833">
                  <c:v>178.16518400000001</c:v>
                </c:pt>
                <c:pt idx="1834">
                  <c:v>178.2009812</c:v>
                </c:pt>
                <c:pt idx="1835">
                  <c:v>178.23674199999999</c:v>
                </c:pt>
                <c:pt idx="1836">
                  <c:v>178.27246640000001</c:v>
                </c:pt>
                <c:pt idx="1837">
                  <c:v>178.3081545</c:v>
                </c:pt>
                <c:pt idx="1838">
                  <c:v>178.3438065</c:v>
                </c:pt>
                <c:pt idx="1839">
                  <c:v>178.3794225</c:v>
                </c:pt>
                <c:pt idx="1840">
                  <c:v>178.41500260000001</c:v>
                </c:pt>
                <c:pt idx="1841">
                  <c:v>178.45054680000001</c:v>
                </c:pt>
                <c:pt idx="1842">
                  <c:v>178.4860553</c:v>
                </c:pt>
                <c:pt idx="1843">
                  <c:v>178.52152820000001</c:v>
                </c:pt>
                <c:pt idx="1844">
                  <c:v>178.55696560000001</c:v>
                </c:pt>
                <c:pt idx="1845">
                  <c:v>178.59236759999999</c:v>
                </c:pt>
                <c:pt idx="1846">
                  <c:v>178.62773419999999</c:v>
                </c:pt>
                <c:pt idx="1847">
                  <c:v>178.6630657</c:v>
                </c:pt>
                <c:pt idx="1848">
                  <c:v>178.698362</c:v>
                </c:pt>
                <c:pt idx="1849">
                  <c:v>178.7336233</c:v>
                </c:pt>
                <c:pt idx="1850">
                  <c:v>178.7688498</c:v>
                </c:pt>
                <c:pt idx="1851">
                  <c:v>178.80404139999999</c:v>
                </c:pt>
                <c:pt idx="1852">
                  <c:v>178.83919829999999</c:v>
                </c:pt>
                <c:pt idx="1853">
                  <c:v>178.8743206</c:v>
                </c:pt>
                <c:pt idx="1854">
                  <c:v>178.90940839999999</c:v>
                </c:pt>
                <c:pt idx="1855">
                  <c:v>178.94446170000001</c:v>
                </c:pt>
                <c:pt idx="1856">
                  <c:v>178.9794808</c:v>
                </c:pt>
                <c:pt idx="1857">
                  <c:v>179.01446559999999</c:v>
                </c:pt>
                <c:pt idx="1858">
                  <c:v>179.04941640000001</c:v>
                </c:pt>
                <c:pt idx="1859">
                  <c:v>179.08433310000001</c:v>
                </c:pt>
                <c:pt idx="1860">
                  <c:v>179.11921580000001</c:v>
                </c:pt>
                <c:pt idx="1861">
                  <c:v>179.15406479999999</c:v>
                </c:pt>
                <c:pt idx="1862">
                  <c:v>179.18888000000001</c:v>
                </c:pt>
                <c:pt idx="1863">
                  <c:v>179.22366160000001</c:v>
                </c:pt>
                <c:pt idx="1864">
                  <c:v>179.25840959999999</c:v>
                </c:pt>
                <c:pt idx="1865">
                  <c:v>179.29312419999999</c:v>
                </c:pt>
                <c:pt idx="1866">
                  <c:v>179.32780539999999</c:v>
                </c:pt>
                <c:pt idx="1867">
                  <c:v>179.36245339999999</c:v>
                </c:pt>
                <c:pt idx="1868">
                  <c:v>179.39706820000001</c:v>
                </c:pt>
                <c:pt idx="1869">
                  <c:v>179.4316499</c:v>
                </c:pt>
                <c:pt idx="1870">
                  <c:v>179.46619860000001</c:v>
                </c:pt>
                <c:pt idx="1871">
                  <c:v>179.50071449999999</c:v>
                </c:pt>
                <c:pt idx="1872">
                  <c:v>179.5351976</c:v>
                </c:pt>
                <c:pt idx="1873">
                  <c:v>179.56964790000001</c:v>
                </c:pt>
                <c:pt idx="1874">
                  <c:v>179.60406570000001</c:v>
                </c:pt>
                <c:pt idx="1875">
                  <c:v>179.63845090000001</c:v>
                </c:pt>
                <c:pt idx="1876">
                  <c:v>179.6728037</c:v>
                </c:pt>
                <c:pt idx="1877">
                  <c:v>179.70712420000001</c:v>
                </c:pt>
                <c:pt idx="1878">
                  <c:v>179.7414124</c:v>
                </c:pt>
                <c:pt idx="1879">
                  <c:v>179.77566849999999</c:v>
                </c:pt>
                <c:pt idx="1880">
                  <c:v>179.80989249999999</c:v>
                </c:pt>
                <c:pt idx="1881">
                  <c:v>179.84408450000001</c:v>
                </c:pt>
                <c:pt idx="1882">
                  <c:v>179.87824459999999</c:v>
                </c:pt>
                <c:pt idx="1883">
                  <c:v>179.91237290000001</c:v>
                </c:pt>
                <c:pt idx="1884">
                  <c:v>179.94646950000001</c:v>
                </c:pt>
                <c:pt idx="1885">
                  <c:v>179.9805345</c:v>
                </c:pt>
              </c:numCache>
            </c:numRef>
          </c:cat>
          <c:val>
            <c:numRef>
              <c:f>'ReportFile-NGSO-LEO1200km-M (2)'!$D$3:$D$1887</c:f>
              <c:numCache>
                <c:formatCode>General</c:formatCode>
                <c:ptCount val="1885"/>
                <c:pt idx="0">
                  <c:v>20.360883619999999</c:v>
                </c:pt>
                <c:pt idx="1">
                  <c:v>20.36080454</c:v>
                </c:pt>
                <c:pt idx="2">
                  <c:v>20.360717520000001</c:v>
                </c:pt>
                <c:pt idx="3">
                  <c:v>20.360622530000001</c:v>
                </c:pt>
                <c:pt idx="4">
                  <c:v>20.360519549999999</c:v>
                </c:pt>
                <c:pt idx="5">
                  <c:v>20.36040856</c:v>
                </c:pt>
                <c:pt idx="6">
                  <c:v>20.36028954</c:v>
                </c:pt>
                <c:pt idx="7">
                  <c:v>20.360162460000002</c:v>
                </c:pt>
                <c:pt idx="8">
                  <c:v>20.360027299999999</c:v>
                </c:pt>
                <c:pt idx="9">
                  <c:v>20.35988403</c:v>
                </c:pt>
                <c:pt idx="10">
                  <c:v>20.359732640000001</c:v>
                </c:pt>
                <c:pt idx="11">
                  <c:v>20.359573090000001</c:v>
                </c:pt>
                <c:pt idx="12">
                  <c:v>20.359405370000001</c:v>
                </c:pt>
                <c:pt idx="13">
                  <c:v>20.359229450000001</c:v>
                </c:pt>
                <c:pt idx="14">
                  <c:v>20.359045309999999</c:v>
                </c:pt>
                <c:pt idx="15">
                  <c:v>20.35885292</c:v>
                </c:pt>
                <c:pt idx="16">
                  <c:v>20.35865226</c:v>
                </c:pt>
                <c:pt idx="17">
                  <c:v>20.358443300000001</c:v>
                </c:pt>
                <c:pt idx="18">
                  <c:v>20.35822602</c:v>
                </c:pt>
                <c:pt idx="19">
                  <c:v>20.358000400000002</c:v>
                </c:pt>
                <c:pt idx="20">
                  <c:v>20.357766399999999</c:v>
                </c:pt>
                <c:pt idx="21">
                  <c:v>20.357524009999999</c:v>
                </c:pt>
                <c:pt idx="22">
                  <c:v>20.357273209999999</c:v>
                </c:pt>
                <c:pt idx="23">
                  <c:v>20.357013949999999</c:v>
                </c:pt>
                <c:pt idx="24">
                  <c:v>20.356746229999999</c:v>
                </c:pt>
                <c:pt idx="25">
                  <c:v>20.356470009999999</c:v>
                </c:pt>
                <c:pt idx="26">
                  <c:v>20.356185270000001</c:v>
                </c:pt>
                <c:pt idx="27">
                  <c:v>20.35589199</c:v>
                </c:pt>
                <c:pt idx="28">
                  <c:v>20.35559013</c:v>
                </c:pt>
                <c:pt idx="29">
                  <c:v>20.355279679999999</c:v>
                </c:pt>
                <c:pt idx="30">
                  <c:v>20.354960599999998</c:v>
                </c:pt>
                <c:pt idx="31">
                  <c:v>20.35463287</c:v>
                </c:pt>
                <c:pt idx="32">
                  <c:v>20.354296470000001</c:v>
                </c:pt>
                <c:pt idx="33">
                  <c:v>20.35395136</c:v>
                </c:pt>
                <c:pt idx="34">
                  <c:v>20.353597529999998</c:v>
                </c:pt>
                <c:pt idx="35">
                  <c:v>20.35323494</c:v>
                </c:pt>
                <c:pt idx="36">
                  <c:v>20.35286357</c:v>
                </c:pt>
                <c:pt idx="37">
                  <c:v>20.35248339</c:v>
                </c:pt>
                <c:pt idx="38">
                  <c:v>20.35209437</c:v>
                </c:pt>
                <c:pt idx="39">
                  <c:v>20.351696499999999</c:v>
                </c:pt>
                <c:pt idx="40">
                  <c:v>20.351289730000001</c:v>
                </c:pt>
                <c:pt idx="41">
                  <c:v>20.350874050000002</c:v>
                </c:pt>
                <c:pt idx="42">
                  <c:v>20.35044942</c:v>
                </c:pt>
                <c:pt idx="43">
                  <c:v>20.350015819999999</c:v>
                </c:pt>
                <c:pt idx="44">
                  <c:v>20.34957322</c:v>
                </c:pt>
                <c:pt idx="45">
                  <c:v>20.349121589999999</c:v>
                </c:pt>
                <c:pt idx="46">
                  <c:v>20.34866091</c:v>
                </c:pt>
                <c:pt idx="47">
                  <c:v>20.348191140000001</c:v>
                </c:pt>
                <c:pt idx="48">
                  <c:v>20.347712260000002</c:v>
                </c:pt>
                <c:pt idx="49">
                  <c:v>20.34722425</c:v>
                </c:pt>
                <c:pt idx="50">
                  <c:v>20.346727059999999</c:v>
                </c:pt>
                <c:pt idx="51">
                  <c:v>20.346220679999998</c:v>
                </c:pt>
                <c:pt idx="52">
                  <c:v>20.345705070000001</c:v>
                </c:pt>
                <c:pt idx="53">
                  <c:v>20.345180200000001</c:v>
                </c:pt>
                <c:pt idx="54">
                  <c:v>20.344646050000001</c:v>
                </c:pt>
                <c:pt idx="55">
                  <c:v>20.344102589999999</c:v>
                </c:pt>
                <c:pt idx="56">
                  <c:v>20.34354978</c:v>
                </c:pt>
                <c:pt idx="57">
                  <c:v>20.342987600000001</c:v>
                </c:pt>
                <c:pt idx="58">
                  <c:v>20.342416029999999</c:v>
                </c:pt>
                <c:pt idx="59">
                  <c:v>20.34183501</c:v>
                </c:pt>
                <c:pt idx="60">
                  <c:v>20.341244540000002</c:v>
                </c:pt>
                <c:pt idx="61">
                  <c:v>20.340644579999999</c:v>
                </c:pt>
                <c:pt idx="62">
                  <c:v>20.340035090000001</c:v>
                </c:pt>
                <c:pt idx="63">
                  <c:v>20.339416050000001</c:v>
                </c:pt>
                <c:pt idx="64">
                  <c:v>20.33878743</c:v>
                </c:pt>
                <c:pt idx="65">
                  <c:v>20.3381492</c:v>
                </c:pt>
                <c:pt idx="66">
                  <c:v>20.337501320000001</c:v>
                </c:pt>
                <c:pt idx="67">
                  <c:v>20.336843760000001</c:v>
                </c:pt>
                <c:pt idx="68">
                  <c:v>20.336176500000001</c:v>
                </c:pt>
                <c:pt idx="69">
                  <c:v>20.335499509999998</c:v>
                </c:pt>
                <c:pt idx="70">
                  <c:v>20.33481274</c:v>
                </c:pt>
                <c:pt idx="71">
                  <c:v>20.334116170000001</c:v>
                </c:pt>
                <c:pt idx="72">
                  <c:v>20.333409769999999</c:v>
                </c:pt>
                <c:pt idx="73">
                  <c:v>20.332693509999999</c:v>
                </c:pt>
                <c:pt idx="74">
                  <c:v>20.331967349999999</c:v>
                </c:pt>
                <c:pt idx="75">
                  <c:v>20.331231259999999</c:v>
                </c:pt>
                <c:pt idx="76">
                  <c:v>20.330485209999999</c:v>
                </c:pt>
                <c:pt idx="77">
                  <c:v>20.329729159999999</c:v>
                </c:pt>
                <c:pt idx="78">
                  <c:v>20.328963089999998</c:v>
                </c:pt>
                <c:pt idx="79">
                  <c:v>20.328186970000001</c:v>
                </c:pt>
                <c:pt idx="80">
                  <c:v>20.327400749999999</c:v>
                </c:pt>
                <c:pt idx="81">
                  <c:v>20.326604400000001</c:v>
                </c:pt>
                <c:pt idx="82">
                  <c:v>20.325797900000001</c:v>
                </c:pt>
                <c:pt idx="83">
                  <c:v>20.3249812</c:v>
                </c:pt>
                <c:pt idx="84">
                  <c:v>20.324154279999998</c:v>
                </c:pt>
                <c:pt idx="85">
                  <c:v>20.323317100000001</c:v>
                </c:pt>
                <c:pt idx="86">
                  <c:v>20.32246962</c:v>
                </c:pt>
                <c:pt idx="87">
                  <c:v>20.321611820000001</c:v>
                </c:pt>
                <c:pt idx="88">
                  <c:v>20.320743660000002</c:v>
                </c:pt>
                <c:pt idx="89">
                  <c:v>20.31986509</c:v>
                </c:pt>
                <c:pt idx="90">
                  <c:v>20.3189761</c:v>
                </c:pt>
                <c:pt idx="91">
                  <c:v>20.318076640000001</c:v>
                </c:pt>
                <c:pt idx="92">
                  <c:v>20.31716668</c:v>
                </c:pt>
                <c:pt idx="93">
                  <c:v>20.316246190000001</c:v>
                </c:pt>
                <c:pt idx="94">
                  <c:v>20.315315120000001</c:v>
                </c:pt>
                <c:pt idx="95">
                  <c:v>20.314373440000001</c:v>
                </c:pt>
                <c:pt idx="96">
                  <c:v>20.313421120000001</c:v>
                </c:pt>
                <c:pt idx="97">
                  <c:v>20.312458119999999</c:v>
                </c:pt>
                <c:pt idx="98">
                  <c:v>20.311484409999998</c:v>
                </c:pt>
                <c:pt idx="99">
                  <c:v>20.310499950000001</c:v>
                </c:pt>
                <c:pt idx="100">
                  <c:v>20.309504690000001</c:v>
                </c:pt>
                <c:pt idx="101">
                  <c:v>20.308498620000002</c:v>
                </c:pt>
                <c:pt idx="102">
                  <c:v>20.307481679999999</c:v>
                </c:pt>
                <c:pt idx="103">
                  <c:v>20.30645384</c:v>
                </c:pt>
                <c:pt idx="104">
                  <c:v>20.305415060000001</c:v>
                </c:pt>
                <c:pt idx="105">
                  <c:v>20.304365319999999</c:v>
                </c:pt>
                <c:pt idx="106">
                  <c:v>20.303304560000001</c:v>
                </c:pt>
                <c:pt idx="107">
                  <c:v>20.302232750000002</c:v>
                </c:pt>
                <c:pt idx="108">
                  <c:v>20.301149859999999</c:v>
                </c:pt>
                <c:pt idx="109">
                  <c:v>20.300055839999999</c:v>
                </c:pt>
                <c:pt idx="110">
                  <c:v>20.298950659999999</c:v>
                </c:pt>
                <c:pt idx="111">
                  <c:v>20.29783428</c:v>
                </c:pt>
                <c:pt idx="112">
                  <c:v>20.296706650000001</c:v>
                </c:pt>
                <c:pt idx="113">
                  <c:v>20.29556775</c:v>
                </c:pt>
                <c:pt idx="114">
                  <c:v>20.29441753</c:v>
                </c:pt>
                <c:pt idx="115">
                  <c:v>20.293255949999999</c:v>
                </c:pt>
                <c:pt idx="116">
                  <c:v>20.292082969999999</c:v>
                </c:pt>
                <c:pt idx="117">
                  <c:v>20.290898559999999</c:v>
                </c:pt>
                <c:pt idx="118">
                  <c:v>20.28970267</c:v>
                </c:pt>
                <c:pt idx="119">
                  <c:v>20.288495260000001</c:v>
                </c:pt>
                <c:pt idx="120">
                  <c:v>20.287276290000001</c:v>
                </c:pt>
                <c:pt idx="121">
                  <c:v>20.286045730000001</c:v>
                </c:pt>
                <c:pt idx="122">
                  <c:v>20.284803520000001</c:v>
                </c:pt>
                <c:pt idx="123">
                  <c:v>20.28354964</c:v>
                </c:pt>
                <c:pt idx="124">
                  <c:v>20.28228403</c:v>
                </c:pt>
                <c:pt idx="125">
                  <c:v>20.281006659999999</c:v>
                </c:pt>
                <c:pt idx="126">
                  <c:v>20.279717479999999</c:v>
                </c:pt>
                <c:pt idx="127">
                  <c:v>20.278416459999999</c:v>
                </c:pt>
                <c:pt idx="128">
                  <c:v>20.27710356</c:v>
                </c:pt>
                <c:pt idx="129">
                  <c:v>20.275778720000002</c:v>
                </c:pt>
                <c:pt idx="130">
                  <c:v>20.274441899999999</c:v>
                </c:pt>
                <c:pt idx="131">
                  <c:v>20.273093070000002</c:v>
                </c:pt>
                <c:pt idx="132">
                  <c:v>20.271732190000002</c:v>
                </c:pt>
                <c:pt idx="133">
                  <c:v>20.270359200000001</c:v>
                </c:pt>
                <c:pt idx="134">
                  <c:v>20.268974060000001</c:v>
                </c:pt>
                <c:pt idx="135">
                  <c:v>20.267576729999998</c:v>
                </c:pt>
                <c:pt idx="136">
                  <c:v>20.26616718</c:v>
                </c:pt>
                <c:pt idx="137">
                  <c:v>20.264745340000001</c:v>
                </c:pt>
                <c:pt idx="138">
                  <c:v>20.26331119</c:v>
                </c:pt>
                <c:pt idx="139">
                  <c:v>20.261864660000001</c:v>
                </c:pt>
                <c:pt idx="140">
                  <c:v>20.260405729999999</c:v>
                </c:pt>
                <c:pt idx="141">
                  <c:v>20.25893434</c:v>
                </c:pt>
                <c:pt idx="142">
                  <c:v>20.25745045</c:v>
                </c:pt>
                <c:pt idx="143">
                  <c:v>20.255954020000001</c:v>
                </c:pt>
                <c:pt idx="144">
                  <c:v>20.25444499</c:v>
                </c:pt>
                <c:pt idx="145">
                  <c:v>20.252923320000001</c:v>
                </c:pt>
                <c:pt idx="146">
                  <c:v>20.251388970000001</c:v>
                </c:pt>
                <c:pt idx="147">
                  <c:v>20.249841889999999</c:v>
                </c:pt>
                <c:pt idx="148">
                  <c:v>20.248282029999999</c:v>
                </c:pt>
                <c:pt idx="149">
                  <c:v>20.24670935</c:v>
                </c:pt>
                <c:pt idx="150">
                  <c:v>20.245123790000001</c:v>
                </c:pt>
                <c:pt idx="151">
                  <c:v>20.24352532</c:v>
                </c:pt>
                <c:pt idx="152">
                  <c:v>20.241913879999998</c:v>
                </c:pt>
                <c:pt idx="153">
                  <c:v>20.24028942</c:v>
                </c:pt>
                <c:pt idx="154">
                  <c:v>20.238651910000002</c:v>
                </c:pt>
                <c:pt idx="155">
                  <c:v>20.237001280000001</c:v>
                </c:pt>
                <c:pt idx="156">
                  <c:v>20.235337489999999</c:v>
                </c:pt>
                <c:pt idx="157">
                  <c:v>20.233660489999998</c:v>
                </c:pt>
                <c:pt idx="158">
                  <c:v>20.231970230000002</c:v>
                </c:pt>
                <c:pt idx="159">
                  <c:v>20.230266669999999</c:v>
                </c:pt>
                <c:pt idx="160">
                  <c:v>20.228549749999999</c:v>
                </c:pt>
                <c:pt idx="161">
                  <c:v>20.226819420000002</c:v>
                </c:pt>
                <c:pt idx="162">
                  <c:v>20.22507564</c:v>
                </c:pt>
                <c:pt idx="163">
                  <c:v>20.22331835</c:v>
                </c:pt>
                <c:pt idx="164">
                  <c:v>20.2215475</c:v>
                </c:pt>
                <c:pt idx="165">
                  <c:v>20.21976304</c:v>
                </c:pt>
                <c:pt idx="166">
                  <c:v>20.217964909999999</c:v>
                </c:pt>
                <c:pt idx="167">
                  <c:v>20.216153080000002</c:v>
                </c:pt>
                <c:pt idx="168">
                  <c:v>20.214327480000001</c:v>
                </c:pt>
                <c:pt idx="169">
                  <c:v>20.212488059999998</c:v>
                </c:pt>
                <c:pt idx="170">
                  <c:v>20.210634779999999</c:v>
                </c:pt>
                <c:pt idx="171">
                  <c:v>20.208767569999999</c:v>
                </c:pt>
                <c:pt idx="172">
                  <c:v>20.206886390000001</c:v>
                </c:pt>
                <c:pt idx="173">
                  <c:v>20.20499118</c:v>
                </c:pt>
                <c:pt idx="174">
                  <c:v>20.203081879999999</c:v>
                </c:pt>
                <c:pt idx="175">
                  <c:v>20.201158459999998</c:v>
                </c:pt>
                <c:pt idx="176">
                  <c:v>20.199220839999999</c:v>
                </c:pt>
                <c:pt idx="177">
                  <c:v>20.19726898</c:v>
                </c:pt>
                <c:pt idx="178">
                  <c:v>20.195302819999998</c:v>
                </c:pt>
                <c:pt idx="179">
                  <c:v>20.193322299999998</c:v>
                </c:pt>
                <c:pt idx="180">
                  <c:v>20.191327380000001</c:v>
                </c:pt>
                <c:pt idx="181">
                  <c:v>20.189317989999999</c:v>
                </c:pt>
                <c:pt idx="182">
                  <c:v>20.187294080000001</c:v>
                </c:pt>
                <c:pt idx="183">
                  <c:v>20.185255590000001</c:v>
                </c:pt>
                <c:pt idx="184">
                  <c:v>20.183202470000001</c:v>
                </c:pt>
                <c:pt idx="185">
                  <c:v>20.181134660000001</c:v>
                </c:pt>
                <c:pt idx="186">
                  <c:v>20.1790521</c:v>
                </c:pt>
                <c:pt idx="187">
                  <c:v>20.176954739999999</c:v>
                </c:pt>
                <c:pt idx="188">
                  <c:v>20.174842510000001</c:v>
                </c:pt>
                <c:pt idx="189">
                  <c:v>20.172715360000002</c:v>
                </c:pt>
                <c:pt idx="190">
                  <c:v>20.170573229999999</c:v>
                </c:pt>
                <c:pt idx="191">
                  <c:v>20.168416069999999</c:v>
                </c:pt>
                <c:pt idx="192">
                  <c:v>20.166243810000001</c:v>
                </c:pt>
                <c:pt idx="193">
                  <c:v>20.164056389999999</c:v>
                </c:pt>
                <c:pt idx="194">
                  <c:v>20.16185376</c:v>
                </c:pt>
                <c:pt idx="195">
                  <c:v>20.159635850000001</c:v>
                </c:pt>
                <c:pt idx="196">
                  <c:v>20.157402600000001</c:v>
                </c:pt>
                <c:pt idx="197">
                  <c:v>20.15515396</c:v>
                </c:pt>
                <c:pt idx="198">
                  <c:v>20.152889859999998</c:v>
                </c:pt>
                <c:pt idx="199">
                  <c:v>20.150610230000002</c:v>
                </c:pt>
                <c:pt idx="200">
                  <c:v>20.148315029999999</c:v>
                </c:pt>
                <c:pt idx="201">
                  <c:v>20.146004189999999</c:v>
                </c:pt>
                <c:pt idx="202">
                  <c:v>20.14367764</c:v>
                </c:pt>
                <c:pt idx="203">
                  <c:v>20.14133532</c:v>
                </c:pt>
                <c:pt idx="204">
                  <c:v>20.13897717</c:v>
                </c:pt>
                <c:pt idx="205">
                  <c:v>20.136603130000001</c:v>
                </c:pt>
                <c:pt idx="206">
                  <c:v>20.134213129999999</c:v>
                </c:pt>
                <c:pt idx="207">
                  <c:v>20.1318071</c:v>
                </c:pt>
                <c:pt idx="208">
                  <c:v>20.129384989999998</c:v>
                </c:pt>
                <c:pt idx="209">
                  <c:v>20.12694673</c:v>
                </c:pt>
                <c:pt idx="210">
                  <c:v>20.12449226</c:v>
                </c:pt>
                <c:pt idx="211">
                  <c:v>20.122021499999999</c:v>
                </c:pt>
                <c:pt idx="212">
                  <c:v>20.119534389999998</c:v>
                </c:pt>
                <c:pt idx="213">
                  <c:v>20.117030870000001</c:v>
                </c:pt>
                <c:pt idx="214">
                  <c:v>20.11451087</c:v>
                </c:pt>
                <c:pt idx="215">
                  <c:v>20.111974320000002</c:v>
                </c:pt>
                <c:pt idx="216">
                  <c:v>20.109421149999999</c:v>
                </c:pt>
                <c:pt idx="217">
                  <c:v>20.106851299999999</c:v>
                </c:pt>
                <c:pt idx="218">
                  <c:v>20.104264709999999</c:v>
                </c:pt>
                <c:pt idx="219">
                  <c:v>20.101661289999999</c:v>
                </c:pt>
                <c:pt idx="220">
                  <c:v>20.099040980000002</c:v>
                </c:pt>
                <c:pt idx="221">
                  <c:v>20.096403720000001</c:v>
                </c:pt>
                <c:pt idx="222">
                  <c:v>20.093749429999999</c:v>
                </c:pt>
                <c:pt idx="223">
                  <c:v>20.09107805</c:v>
                </c:pt>
                <c:pt idx="224">
                  <c:v>20.088389500000002</c:v>
                </c:pt>
                <c:pt idx="225">
                  <c:v>20.085683700000001</c:v>
                </c:pt>
                <c:pt idx="226">
                  <c:v>20.082960610000001</c:v>
                </c:pt>
                <c:pt idx="227">
                  <c:v>20.080220130000001</c:v>
                </c:pt>
                <c:pt idx="228">
                  <c:v>20.077462189999999</c:v>
                </c:pt>
                <c:pt idx="229">
                  <c:v>20.07468673</c:v>
                </c:pt>
                <c:pt idx="230">
                  <c:v>20.071893679999999</c:v>
                </c:pt>
                <c:pt idx="231">
                  <c:v>20.069082949999999</c:v>
                </c:pt>
                <c:pt idx="232">
                  <c:v>20.066254480000001</c:v>
                </c:pt>
                <c:pt idx="233">
                  <c:v>20.063408190000001</c:v>
                </c:pt>
                <c:pt idx="234">
                  <c:v>20.060544010000001</c:v>
                </c:pt>
                <c:pt idx="235">
                  <c:v>20.05766186</c:v>
                </c:pt>
                <c:pt idx="236">
                  <c:v>20.054761670000001</c:v>
                </c:pt>
                <c:pt idx="237">
                  <c:v>20.051843349999999</c:v>
                </c:pt>
                <c:pt idx="238">
                  <c:v>20.048906850000002</c:v>
                </c:pt>
                <c:pt idx="239">
                  <c:v>20.045952069999998</c:v>
                </c:pt>
                <c:pt idx="240">
                  <c:v>20.042978940000001</c:v>
                </c:pt>
                <c:pt idx="241">
                  <c:v>20.03998739</c:v>
                </c:pt>
                <c:pt idx="242">
                  <c:v>20.036977329999999</c:v>
                </c:pt>
                <c:pt idx="243">
                  <c:v>20.033948689999999</c:v>
                </c:pt>
                <c:pt idx="244">
                  <c:v>20.03090139</c:v>
                </c:pt>
                <c:pt idx="245">
                  <c:v>20.027835360000001</c:v>
                </c:pt>
                <c:pt idx="246">
                  <c:v>20.0247505</c:v>
                </c:pt>
                <c:pt idx="247">
                  <c:v>20.021646740000001</c:v>
                </c:pt>
                <c:pt idx="248">
                  <c:v>20.018523999999999</c:v>
                </c:pt>
                <c:pt idx="249">
                  <c:v>20.015382200000001</c:v>
                </c:pt>
                <c:pt idx="250">
                  <c:v>20.01222126</c:v>
                </c:pt>
                <c:pt idx="251">
                  <c:v>20.00904109</c:v>
                </c:pt>
                <c:pt idx="252">
                  <c:v>20.005841620000002</c:v>
                </c:pt>
                <c:pt idx="253">
                  <c:v>20.002622760000001</c:v>
                </c:pt>
                <c:pt idx="254">
                  <c:v>19.999384419999998</c:v>
                </c:pt>
                <c:pt idx="255">
                  <c:v>19.996126530000002</c:v>
                </c:pt>
                <c:pt idx="256">
                  <c:v>19.992848989999999</c:v>
                </c:pt>
                <c:pt idx="257">
                  <c:v>19.989551729999999</c:v>
                </c:pt>
                <c:pt idx="258">
                  <c:v>19.986234660000001</c:v>
                </c:pt>
                <c:pt idx="259">
                  <c:v>19.982897690000001</c:v>
                </c:pt>
                <c:pt idx="260">
                  <c:v>19.979540740000001</c:v>
                </c:pt>
                <c:pt idx="261">
                  <c:v>19.976163719999999</c:v>
                </c:pt>
                <c:pt idx="262">
                  <c:v>19.972766539999999</c:v>
                </c:pt>
                <c:pt idx="263">
                  <c:v>19.96934912</c:v>
                </c:pt>
                <c:pt idx="264">
                  <c:v>19.96591136</c:v>
                </c:pt>
                <c:pt idx="265">
                  <c:v>19.962453180000001</c:v>
                </c:pt>
                <c:pt idx="266">
                  <c:v>19.958974489999999</c:v>
                </c:pt>
                <c:pt idx="267">
                  <c:v>19.955475199999999</c:v>
                </c:pt>
                <c:pt idx="268">
                  <c:v>19.951955219999999</c:v>
                </c:pt>
                <c:pt idx="269">
                  <c:v>19.948414459999999</c:v>
                </c:pt>
                <c:pt idx="270">
                  <c:v>19.944852820000001</c:v>
                </c:pt>
                <c:pt idx="271">
                  <c:v>19.94127022</c:v>
                </c:pt>
                <c:pt idx="272">
                  <c:v>19.93766656</c:v>
                </c:pt>
                <c:pt idx="273">
                  <c:v>19.934041749999999</c:v>
                </c:pt>
                <c:pt idx="274">
                  <c:v>19.930395690000001</c:v>
                </c:pt>
                <c:pt idx="275">
                  <c:v>19.926728300000001</c:v>
                </c:pt>
                <c:pt idx="276">
                  <c:v>19.92303948</c:v>
                </c:pt>
                <c:pt idx="277">
                  <c:v>19.919329130000001</c:v>
                </c:pt>
                <c:pt idx="278">
                  <c:v>19.91559715</c:v>
                </c:pt>
                <c:pt idx="279">
                  <c:v>19.91184346</c:v>
                </c:pt>
                <c:pt idx="280">
                  <c:v>19.90806795</c:v>
                </c:pt>
                <c:pt idx="281">
                  <c:v>19.904270530000002</c:v>
                </c:pt>
                <c:pt idx="282">
                  <c:v>19.900451090000001</c:v>
                </c:pt>
                <c:pt idx="283">
                  <c:v>19.896609550000001</c:v>
                </c:pt>
                <c:pt idx="284">
                  <c:v>19.892745789999999</c:v>
                </c:pt>
                <c:pt idx="285">
                  <c:v>19.88885973</c:v>
                </c:pt>
                <c:pt idx="286">
                  <c:v>19.884951260000001</c:v>
                </c:pt>
                <c:pt idx="287">
                  <c:v>19.881020280000001</c:v>
                </c:pt>
                <c:pt idx="288">
                  <c:v>19.877066689999999</c:v>
                </c:pt>
                <c:pt idx="289">
                  <c:v>19.873090390000002</c:v>
                </c:pt>
                <c:pt idx="290">
                  <c:v>19.869091269999998</c:v>
                </c:pt>
                <c:pt idx="291">
                  <c:v>19.86506923</c:v>
                </c:pt>
                <c:pt idx="292">
                  <c:v>19.86102417</c:v>
                </c:pt>
                <c:pt idx="293">
                  <c:v>19.856955979999999</c:v>
                </c:pt>
                <c:pt idx="294">
                  <c:v>19.852864570000001</c:v>
                </c:pt>
                <c:pt idx="295">
                  <c:v>19.848749810000001</c:v>
                </c:pt>
                <c:pt idx="296">
                  <c:v>19.844611610000001</c:v>
                </c:pt>
                <c:pt idx="297">
                  <c:v>19.84044987</c:v>
                </c:pt>
                <c:pt idx="298">
                  <c:v>19.836264459999999</c:v>
                </c:pt>
                <c:pt idx="299">
                  <c:v>19.83205529</c:v>
                </c:pt>
                <c:pt idx="300">
                  <c:v>19.82782224</c:v>
                </c:pt>
                <c:pt idx="301">
                  <c:v>19.823565210000002</c:v>
                </c:pt>
                <c:pt idx="302">
                  <c:v>19.81928409</c:v>
                </c:pt>
                <c:pt idx="303">
                  <c:v>19.814978759999999</c:v>
                </c:pt>
                <c:pt idx="304">
                  <c:v>19.81064911</c:v>
                </c:pt>
                <c:pt idx="305">
                  <c:v>19.806295039999998</c:v>
                </c:pt>
                <c:pt idx="306">
                  <c:v>19.801916420000001</c:v>
                </c:pt>
                <c:pt idx="307">
                  <c:v>19.79751315</c:v>
                </c:pt>
                <c:pt idx="308">
                  <c:v>19.793085120000001</c:v>
                </c:pt>
                <c:pt idx="309">
                  <c:v>19.788632199999999</c:v>
                </c:pt>
                <c:pt idx="310">
                  <c:v>19.784154279999999</c:v>
                </c:pt>
                <c:pt idx="311">
                  <c:v>19.779651250000001</c:v>
                </c:pt>
                <c:pt idx="312">
                  <c:v>19.77512299</c:v>
                </c:pt>
                <c:pt idx="313">
                  <c:v>19.770569380000001</c:v>
                </c:pt>
                <c:pt idx="314">
                  <c:v>19.765990299999999</c:v>
                </c:pt>
                <c:pt idx="315">
                  <c:v>19.76138564</c:v>
                </c:pt>
                <c:pt idx="316">
                  <c:v>19.756755269999999</c:v>
                </c:pt>
                <c:pt idx="317">
                  <c:v>19.752099080000001</c:v>
                </c:pt>
                <c:pt idx="318">
                  <c:v>19.747416940000001</c:v>
                </c:pt>
                <c:pt idx="319">
                  <c:v>19.742708740000001</c:v>
                </c:pt>
                <c:pt idx="320">
                  <c:v>19.737974340000001</c:v>
                </c:pt>
                <c:pt idx="321">
                  <c:v>19.733213630000002</c:v>
                </c:pt>
                <c:pt idx="322">
                  <c:v>19.72842649</c:v>
                </c:pt>
                <c:pt idx="323">
                  <c:v>19.72361278</c:v>
                </c:pt>
                <c:pt idx="324">
                  <c:v>19.718772390000002</c:v>
                </c:pt>
                <c:pt idx="325">
                  <c:v>19.713905180000001</c:v>
                </c:pt>
                <c:pt idx="326">
                  <c:v>19.709011029999999</c:v>
                </c:pt>
                <c:pt idx="327">
                  <c:v>19.70408982</c:v>
                </c:pt>
                <c:pt idx="328">
                  <c:v>19.699141399999998</c:v>
                </c:pt>
                <c:pt idx="329">
                  <c:v>19.69416567</c:v>
                </c:pt>
                <c:pt idx="330">
                  <c:v>19.68916248</c:v>
                </c:pt>
                <c:pt idx="331">
                  <c:v>19.684131699999998</c:v>
                </c:pt>
                <c:pt idx="332">
                  <c:v>19.679073200000001</c:v>
                </c:pt>
                <c:pt idx="333">
                  <c:v>19.673986859999999</c:v>
                </c:pt>
                <c:pt idx="334">
                  <c:v>19.668872530000002</c:v>
                </c:pt>
                <c:pt idx="335">
                  <c:v>19.663730090000001</c:v>
                </c:pt>
                <c:pt idx="336">
                  <c:v>19.658559390000001</c:v>
                </c:pt>
                <c:pt idx="337">
                  <c:v>19.65336031</c:v>
                </c:pt>
                <c:pt idx="338">
                  <c:v>19.648132700000001</c:v>
                </c:pt>
                <c:pt idx="339">
                  <c:v>19.642876439999998</c:v>
                </c:pt>
                <c:pt idx="340">
                  <c:v>19.637591369999999</c:v>
                </c:pt>
                <c:pt idx="341">
                  <c:v>19.632277370000001</c:v>
                </c:pt>
                <c:pt idx="342">
                  <c:v>19.626934290000001</c:v>
                </c:pt>
                <c:pt idx="343">
                  <c:v>19.62156199</c:v>
                </c:pt>
                <c:pt idx="344">
                  <c:v>19.61616034</c:v>
                </c:pt>
                <c:pt idx="345">
                  <c:v>19.61072918</c:v>
                </c:pt>
                <c:pt idx="346">
                  <c:v>19.605268379999998</c:v>
                </c:pt>
                <c:pt idx="347">
                  <c:v>19.599777790000001</c:v>
                </c:pt>
                <c:pt idx="348">
                  <c:v>19.59425727</c:v>
                </c:pt>
                <c:pt idx="349">
                  <c:v>19.588706670000001</c:v>
                </c:pt>
                <c:pt idx="350">
                  <c:v>19.583125849999998</c:v>
                </c:pt>
                <c:pt idx="351">
                  <c:v>19.577514650000001</c:v>
                </c:pt>
                <c:pt idx="352">
                  <c:v>19.571872930000001</c:v>
                </c:pt>
                <c:pt idx="353">
                  <c:v>19.566200540000001</c:v>
                </c:pt>
                <c:pt idx="354">
                  <c:v>19.560497340000001</c:v>
                </c:pt>
                <c:pt idx="355">
                  <c:v>19.55476316</c:v>
                </c:pt>
                <c:pt idx="356">
                  <c:v>19.548997849999999</c:v>
                </c:pt>
                <c:pt idx="357">
                  <c:v>19.543201270000001</c:v>
                </c:pt>
                <c:pt idx="358">
                  <c:v>19.537373259999999</c:v>
                </c:pt>
                <c:pt idx="359">
                  <c:v>19.531513660000002</c:v>
                </c:pt>
                <c:pt idx="360">
                  <c:v>19.525622330000001</c:v>
                </c:pt>
                <c:pt idx="361">
                  <c:v>19.51969909</c:v>
                </c:pt>
                <c:pt idx="362">
                  <c:v>19.5137438</c:v>
                </c:pt>
                <c:pt idx="363">
                  <c:v>19.5077563</c:v>
                </c:pt>
                <c:pt idx="364">
                  <c:v>19.50173642</c:v>
                </c:pt>
                <c:pt idx="365">
                  <c:v>19.495684010000002</c:v>
                </c:pt>
                <c:pt idx="366">
                  <c:v>19.489598910000002</c:v>
                </c:pt>
                <c:pt idx="367">
                  <c:v>19.48348094</c:v>
                </c:pt>
                <c:pt idx="368">
                  <c:v>19.477329950000001</c:v>
                </c:pt>
                <c:pt idx="369">
                  <c:v>19.471145780000001</c:v>
                </c:pt>
                <c:pt idx="370">
                  <c:v>19.464928260000001</c:v>
                </c:pt>
                <c:pt idx="371">
                  <c:v>19.458677210000001</c:v>
                </c:pt>
                <c:pt idx="372">
                  <c:v>19.45239248</c:v>
                </c:pt>
                <c:pt idx="373">
                  <c:v>19.446073899999998</c:v>
                </c:pt>
                <c:pt idx="374">
                  <c:v>19.439721290000001</c:v>
                </c:pt>
                <c:pt idx="375">
                  <c:v>19.43333449</c:v>
                </c:pt>
                <c:pt idx="376">
                  <c:v>19.426913320000001</c:v>
                </c:pt>
                <c:pt idx="377">
                  <c:v>19.42045761</c:v>
                </c:pt>
                <c:pt idx="378">
                  <c:v>19.413967190000001</c:v>
                </c:pt>
                <c:pt idx="379">
                  <c:v>19.40744188</c:v>
                </c:pt>
                <c:pt idx="380">
                  <c:v>19.400881500000001</c:v>
                </c:pt>
                <c:pt idx="381">
                  <c:v>19.394285889999999</c:v>
                </c:pt>
                <c:pt idx="382">
                  <c:v>19.387654850000001</c:v>
                </c:pt>
                <c:pt idx="383">
                  <c:v>19.380988210000002</c:v>
                </c:pt>
                <c:pt idx="384">
                  <c:v>19.374285799999999</c:v>
                </c:pt>
                <c:pt idx="385">
                  <c:v>19.367547420000001</c:v>
                </c:pt>
                <c:pt idx="386">
                  <c:v>19.360772900000001</c:v>
                </c:pt>
                <c:pt idx="387">
                  <c:v>19.353962060000001</c:v>
                </c:pt>
                <c:pt idx="388">
                  <c:v>19.347114699999999</c:v>
                </c:pt>
                <c:pt idx="389">
                  <c:v>19.340230640000001</c:v>
                </c:pt>
                <c:pt idx="390">
                  <c:v>19.333309700000001</c:v>
                </c:pt>
                <c:pt idx="391">
                  <c:v>19.326351679999998</c:v>
                </c:pt>
                <c:pt idx="392">
                  <c:v>19.3193564</c:v>
                </c:pt>
                <c:pt idx="393">
                  <c:v>19.312323670000001</c:v>
                </c:pt>
                <c:pt idx="394">
                  <c:v>19.30525329</c:v>
                </c:pt>
                <c:pt idx="395">
                  <c:v>19.29814507</c:v>
                </c:pt>
                <c:pt idx="396">
                  <c:v>19.290998819999999</c:v>
                </c:pt>
                <c:pt idx="397">
                  <c:v>19.283814339999999</c:v>
                </c:pt>
                <c:pt idx="398">
                  <c:v>19.276591440000001</c:v>
                </c:pt>
                <c:pt idx="399">
                  <c:v>19.26932991</c:v>
                </c:pt>
                <c:pt idx="400">
                  <c:v>19.262029559999998</c:v>
                </c:pt>
                <c:pt idx="401">
                  <c:v>19.254690180000001</c:v>
                </c:pt>
                <c:pt idx="402">
                  <c:v>19.247311589999999</c:v>
                </c:pt>
                <c:pt idx="403">
                  <c:v>19.239893559999999</c:v>
                </c:pt>
                <c:pt idx="404">
                  <c:v>19.23243591</c:v>
                </c:pt>
                <c:pt idx="405">
                  <c:v>19.224938420000001</c:v>
                </c:pt>
                <c:pt idx="406">
                  <c:v>19.21740088</c:v>
                </c:pt>
                <c:pt idx="407">
                  <c:v>19.20982309</c:v>
                </c:pt>
                <c:pt idx="408">
                  <c:v>19.202204850000001</c:v>
                </c:pt>
                <c:pt idx="409">
                  <c:v>19.19454593</c:v>
                </c:pt>
                <c:pt idx="410">
                  <c:v>19.186846129999999</c:v>
                </c:pt>
                <c:pt idx="411">
                  <c:v>19.179105230000001</c:v>
                </c:pt>
                <c:pt idx="412">
                  <c:v>19.17132303</c:v>
                </c:pt>
                <c:pt idx="413">
                  <c:v>19.163499300000002</c:v>
                </c:pt>
                <c:pt idx="414">
                  <c:v>19.155633819999998</c:v>
                </c:pt>
                <c:pt idx="415">
                  <c:v>19.147726380000002</c:v>
                </c:pt>
                <c:pt idx="416">
                  <c:v>19.139776770000001</c:v>
                </c:pt>
                <c:pt idx="417">
                  <c:v>19.131784750000001</c:v>
                </c:pt>
                <c:pt idx="418">
                  <c:v>19.123750099999999</c:v>
                </c:pt>
                <c:pt idx="419">
                  <c:v>19.1156726</c:v>
                </c:pt>
                <c:pt idx="420">
                  <c:v>19.107552030000001</c:v>
                </c:pt>
                <c:pt idx="421">
                  <c:v>19.09938816</c:v>
                </c:pt>
                <c:pt idx="422">
                  <c:v>19.09118076</c:v>
                </c:pt>
                <c:pt idx="423">
                  <c:v>19.0829296</c:v>
                </c:pt>
                <c:pt idx="424">
                  <c:v>19.074634440000001</c:v>
                </c:pt>
                <c:pt idx="425">
                  <c:v>19.066295069999999</c:v>
                </c:pt>
                <c:pt idx="426">
                  <c:v>19.057911239999999</c:v>
                </c:pt>
                <c:pt idx="427">
                  <c:v>19.049482709999999</c:v>
                </c:pt>
                <c:pt idx="428">
                  <c:v>19.041009259999999</c:v>
                </c:pt>
                <c:pt idx="429">
                  <c:v>19.032490639999999</c:v>
                </c:pt>
                <c:pt idx="430">
                  <c:v>19.02392661</c:v>
                </c:pt>
                <c:pt idx="431">
                  <c:v>19.015316930000001</c:v>
                </c:pt>
                <c:pt idx="432">
                  <c:v>19.006661359999999</c:v>
                </c:pt>
                <c:pt idx="433">
                  <c:v>18.997959649999999</c:v>
                </c:pt>
                <c:pt idx="434">
                  <c:v>18.989211569999998</c:v>
                </c:pt>
                <c:pt idx="435">
                  <c:v>18.980416850000001</c:v>
                </c:pt>
                <c:pt idx="436">
                  <c:v>18.971575250000001</c:v>
                </c:pt>
                <c:pt idx="437">
                  <c:v>18.962686529999999</c:v>
                </c:pt>
                <c:pt idx="438">
                  <c:v>18.953750419999999</c:v>
                </c:pt>
                <c:pt idx="439">
                  <c:v>18.944766680000001</c:v>
                </c:pt>
                <c:pt idx="440">
                  <c:v>18.935735059999999</c:v>
                </c:pt>
                <c:pt idx="441">
                  <c:v>18.926655279999999</c:v>
                </c:pt>
                <c:pt idx="442">
                  <c:v>18.917527100000001</c:v>
                </c:pt>
                <c:pt idx="443">
                  <c:v>18.908350250000002</c:v>
                </c:pt>
                <c:pt idx="444">
                  <c:v>18.899124480000001</c:v>
                </c:pt>
                <c:pt idx="445">
                  <c:v>18.889849510000001</c:v>
                </c:pt>
                <c:pt idx="446">
                  <c:v>18.880525089999999</c:v>
                </c:pt>
                <c:pt idx="447">
                  <c:v>18.871150950000001</c:v>
                </c:pt>
                <c:pt idx="448">
                  <c:v>18.861726820000001</c:v>
                </c:pt>
                <c:pt idx="449">
                  <c:v>18.85225243</c:v>
                </c:pt>
                <c:pt idx="450">
                  <c:v>18.84272751</c:v>
                </c:pt>
                <c:pt idx="451">
                  <c:v>18.833151780000001</c:v>
                </c:pt>
                <c:pt idx="452">
                  <c:v>18.823524979999998</c:v>
                </c:pt>
                <c:pt idx="453">
                  <c:v>18.813846810000001</c:v>
                </c:pt>
                <c:pt idx="454">
                  <c:v>18.804117009999999</c:v>
                </c:pt>
                <c:pt idx="455">
                  <c:v>18.7943353</c:v>
                </c:pt>
                <c:pt idx="456">
                  <c:v>18.784501389999999</c:v>
                </c:pt>
                <c:pt idx="457">
                  <c:v>18.774615000000001</c:v>
                </c:pt>
                <c:pt idx="458">
                  <c:v>18.764675839999999</c:v>
                </c:pt>
                <c:pt idx="459">
                  <c:v>18.754683629999999</c:v>
                </c:pt>
                <c:pt idx="460">
                  <c:v>18.744638070000001</c:v>
                </c:pt>
                <c:pt idx="461">
                  <c:v>18.734538879999999</c:v>
                </c:pt>
                <c:pt idx="462">
                  <c:v>18.724385770000001</c:v>
                </c:pt>
                <c:pt idx="463">
                  <c:v>18.71417843</c:v>
                </c:pt>
                <c:pt idx="464">
                  <c:v>18.703916580000001</c:v>
                </c:pt>
                <c:pt idx="465">
                  <c:v>18.69359991</c:v>
                </c:pt>
                <c:pt idx="466">
                  <c:v>18.68322813</c:v>
                </c:pt>
                <c:pt idx="467">
                  <c:v>18.672800930000001</c:v>
                </c:pt>
                <c:pt idx="468">
                  <c:v>18.66231801</c:v>
                </c:pt>
                <c:pt idx="469">
                  <c:v>18.651779059999999</c:v>
                </c:pt>
                <c:pt idx="470">
                  <c:v>18.641183779999999</c:v>
                </c:pt>
                <c:pt idx="471">
                  <c:v>18.630531850000001</c:v>
                </c:pt>
                <c:pt idx="472">
                  <c:v>18.619822970000001</c:v>
                </c:pt>
                <c:pt idx="473">
                  <c:v>18.60905683</c:v>
                </c:pt>
                <c:pt idx="474">
                  <c:v>18.598233090000001</c:v>
                </c:pt>
                <c:pt idx="475">
                  <c:v>18.587351460000001</c:v>
                </c:pt>
                <c:pt idx="476">
                  <c:v>18.576411610000001</c:v>
                </c:pt>
                <c:pt idx="477">
                  <c:v>18.56541322</c:v>
                </c:pt>
                <c:pt idx="478">
                  <c:v>18.55435597</c:v>
                </c:pt>
                <c:pt idx="479">
                  <c:v>18.54323952</c:v>
                </c:pt>
                <c:pt idx="480">
                  <c:v>18.532063560000001</c:v>
                </c:pt>
                <c:pt idx="481">
                  <c:v>18.520827749999999</c:v>
                </c:pt>
                <c:pt idx="482">
                  <c:v>18.509531769999999</c:v>
                </c:pt>
                <c:pt idx="483">
                  <c:v>18.498175280000002</c:v>
                </c:pt>
                <c:pt idx="484">
                  <c:v>18.48675794</c:v>
                </c:pt>
                <c:pt idx="485">
                  <c:v>18.47527942</c:v>
                </c:pt>
                <c:pt idx="486">
                  <c:v>18.46373938</c:v>
                </c:pt>
                <c:pt idx="487">
                  <c:v>18.452137480000001</c:v>
                </c:pt>
                <c:pt idx="488">
                  <c:v>18.440473369999999</c:v>
                </c:pt>
                <c:pt idx="489">
                  <c:v>18.428746700000001</c:v>
                </c:pt>
                <c:pt idx="490">
                  <c:v>18.416957140000001</c:v>
                </c:pt>
                <c:pt idx="491">
                  <c:v>18.40510432</c:v>
                </c:pt>
                <c:pt idx="492">
                  <c:v>18.393187900000001</c:v>
                </c:pt>
                <c:pt idx="493">
                  <c:v>18.381207530000001</c:v>
                </c:pt>
                <c:pt idx="494">
                  <c:v>18.369162840000001</c:v>
                </c:pt>
                <c:pt idx="495">
                  <c:v>18.35705347</c:v>
                </c:pt>
                <c:pt idx="496">
                  <c:v>18.344879079999998</c:v>
                </c:pt>
                <c:pt idx="497">
                  <c:v>18.332639289999999</c:v>
                </c:pt>
                <c:pt idx="498">
                  <c:v>18.320333730000002</c:v>
                </c:pt>
                <c:pt idx="499">
                  <c:v>18.30796205</c:v>
                </c:pt>
                <c:pt idx="500">
                  <c:v>18.29552387</c:v>
                </c:pt>
                <c:pt idx="501">
                  <c:v>18.283018819999999</c:v>
                </c:pt>
                <c:pt idx="502">
                  <c:v>18.270446509999999</c:v>
                </c:pt>
                <c:pt idx="503">
                  <c:v>18.257806590000001</c:v>
                </c:pt>
                <c:pt idx="504">
                  <c:v>18.245098670000001</c:v>
                </c:pt>
                <c:pt idx="505">
                  <c:v>18.232322369999999</c:v>
                </c:pt>
                <c:pt idx="506">
                  <c:v>18.219477300000001</c:v>
                </c:pt>
                <c:pt idx="507">
                  <c:v>18.206563079999999</c:v>
                </c:pt>
                <c:pt idx="508">
                  <c:v>18.193579320000001</c:v>
                </c:pt>
                <c:pt idx="509">
                  <c:v>18.180525630000002</c:v>
                </c:pt>
                <c:pt idx="510">
                  <c:v>18.167401609999999</c:v>
                </c:pt>
                <c:pt idx="511">
                  <c:v>18.15420688</c:v>
                </c:pt>
                <c:pt idx="512">
                  <c:v>18.14094103</c:v>
                </c:pt>
                <c:pt idx="513">
                  <c:v>18.127603659999998</c:v>
                </c:pt>
                <c:pt idx="514">
                  <c:v>18.114194380000001</c:v>
                </c:pt>
                <c:pt idx="515">
                  <c:v>18.100712770000001</c:v>
                </c:pt>
                <c:pt idx="516">
                  <c:v>18.087158429999999</c:v>
                </c:pt>
                <c:pt idx="517">
                  <c:v>18.073530949999999</c:v>
                </c:pt>
                <c:pt idx="518">
                  <c:v>18.059829919999999</c:v>
                </c:pt>
                <c:pt idx="519">
                  <c:v>18.04605492</c:v>
                </c:pt>
                <c:pt idx="520">
                  <c:v>18.03220554</c:v>
                </c:pt>
                <c:pt idx="521">
                  <c:v>18.018281349999999</c:v>
                </c:pt>
                <c:pt idx="522">
                  <c:v>18.004281930000001</c:v>
                </c:pt>
                <c:pt idx="523">
                  <c:v>17.990206860000001</c:v>
                </c:pt>
                <c:pt idx="524">
                  <c:v>17.976055720000002</c:v>
                </c:pt>
                <c:pt idx="525">
                  <c:v>17.961828059999998</c:v>
                </c:pt>
                <c:pt idx="526">
                  <c:v>17.94752347</c:v>
                </c:pt>
                <c:pt idx="527">
                  <c:v>17.933141490000001</c:v>
                </c:pt>
                <c:pt idx="528">
                  <c:v>17.918681710000001</c:v>
                </c:pt>
                <c:pt idx="529">
                  <c:v>17.90414367</c:v>
                </c:pt>
                <c:pt idx="530">
                  <c:v>17.88952694</c:v>
                </c:pt>
                <c:pt idx="531">
                  <c:v>17.874831060000002</c:v>
                </c:pt>
                <c:pt idx="532">
                  <c:v>17.860055599999999</c:v>
                </c:pt>
                <c:pt idx="533">
                  <c:v>17.845200089999999</c:v>
                </c:pt>
                <c:pt idx="534">
                  <c:v>17.830264100000001</c:v>
                </c:pt>
                <c:pt idx="535">
                  <c:v>17.815247150000001</c:v>
                </c:pt>
                <c:pt idx="536">
                  <c:v>17.800148799999999</c:v>
                </c:pt>
                <c:pt idx="537">
                  <c:v>17.784968580000001</c:v>
                </c:pt>
                <c:pt idx="538">
                  <c:v>17.769706029999998</c:v>
                </c:pt>
                <c:pt idx="539">
                  <c:v>17.754360680000001</c:v>
                </c:pt>
                <c:pt idx="540">
                  <c:v>17.73893206</c:v>
                </c:pt>
                <c:pt idx="541">
                  <c:v>17.723419710000002</c:v>
                </c:pt>
                <c:pt idx="542">
                  <c:v>17.707823139999999</c:v>
                </c:pt>
                <c:pt idx="543">
                  <c:v>17.692141880000001</c:v>
                </c:pt>
                <c:pt idx="544">
                  <c:v>17.676375440000001</c:v>
                </c:pt>
                <c:pt idx="545">
                  <c:v>17.660523359999999</c:v>
                </c:pt>
                <c:pt idx="546">
                  <c:v>17.644585129999999</c:v>
                </c:pt>
                <c:pt idx="547">
                  <c:v>17.628560270000001</c:v>
                </c:pt>
                <c:pt idx="548">
                  <c:v>17.61244829</c:v>
                </c:pt>
                <c:pt idx="549">
                  <c:v>17.5962487</c:v>
                </c:pt>
                <c:pt idx="550">
                  <c:v>17.579961000000001</c:v>
                </c:pt>
                <c:pt idx="551">
                  <c:v>17.563584689999999</c:v>
                </c:pt>
                <c:pt idx="552">
                  <c:v>17.54711927</c:v>
                </c:pt>
                <c:pt idx="553">
                  <c:v>17.53056423</c:v>
                </c:pt>
                <c:pt idx="554">
                  <c:v>17.513919059999999</c:v>
                </c:pt>
                <c:pt idx="555">
                  <c:v>17.49718326</c:v>
                </c:pt>
                <c:pt idx="556">
                  <c:v>17.4803563</c:v>
                </c:pt>
                <c:pt idx="557">
                  <c:v>17.463437679999998</c:v>
                </c:pt>
                <c:pt idx="558">
                  <c:v>17.44642687</c:v>
                </c:pt>
                <c:pt idx="559">
                  <c:v>17.429323350000001</c:v>
                </c:pt>
                <c:pt idx="560">
                  <c:v>17.41212659</c:v>
                </c:pt>
                <c:pt idx="561">
                  <c:v>17.39483607</c:v>
                </c:pt>
                <c:pt idx="562">
                  <c:v>17.377451260000001</c:v>
                </c:pt>
                <c:pt idx="563">
                  <c:v>17.35997162</c:v>
                </c:pt>
                <c:pt idx="564">
                  <c:v>17.342396610000002</c:v>
                </c:pt>
                <c:pt idx="565">
                  <c:v>17.324725699999998</c:v>
                </c:pt>
                <c:pt idx="566">
                  <c:v>17.306958340000001</c:v>
                </c:pt>
                <c:pt idx="567">
                  <c:v>17.289093980000001</c:v>
                </c:pt>
                <c:pt idx="568">
                  <c:v>17.271132080000001</c:v>
                </c:pt>
                <c:pt idx="569">
                  <c:v>17.25307209</c:v>
                </c:pt>
                <c:pt idx="570">
                  <c:v>17.23491344</c:v>
                </c:pt>
                <c:pt idx="571">
                  <c:v>17.216655589999998</c:v>
                </c:pt>
                <c:pt idx="572">
                  <c:v>17.198297969999999</c:v>
                </c:pt>
                <c:pt idx="573">
                  <c:v>17.17984002</c:v>
                </c:pt>
                <c:pt idx="574">
                  <c:v>17.16128118</c:v>
                </c:pt>
                <c:pt idx="575">
                  <c:v>17.142620860000001</c:v>
                </c:pt>
                <c:pt idx="576">
                  <c:v>17.123858500000001</c:v>
                </c:pt>
                <c:pt idx="577">
                  <c:v>17.104993530000002</c:v>
                </c:pt>
                <c:pt idx="578">
                  <c:v>17.086025360000001</c:v>
                </c:pt>
                <c:pt idx="579">
                  <c:v>17.06695341</c:v>
                </c:pt>
                <c:pt idx="580">
                  <c:v>17.047777109999998</c:v>
                </c:pt>
                <c:pt idx="581">
                  <c:v>17.028495849999999</c:v>
                </c:pt>
                <c:pt idx="582">
                  <c:v>17.00910906</c:v>
                </c:pt>
                <c:pt idx="583">
                  <c:v>16.989616130000002</c:v>
                </c:pt>
                <c:pt idx="584">
                  <c:v>16.970016480000002</c:v>
                </c:pt>
                <c:pt idx="585">
                  <c:v>16.950309489999999</c:v>
                </c:pt>
                <c:pt idx="586">
                  <c:v>16.93049457</c:v>
                </c:pt>
                <c:pt idx="587">
                  <c:v>16.910571109999999</c:v>
                </c:pt>
                <c:pt idx="588">
                  <c:v>16.890538509999999</c:v>
                </c:pt>
                <c:pt idx="589">
                  <c:v>16.870396150000001</c:v>
                </c:pt>
                <c:pt idx="590">
                  <c:v>16.850143410000001</c:v>
                </c:pt>
                <c:pt idx="591">
                  <c:v>16.829779680000001</c:v>
                </c:pt>
                <c:pt idx="592">
                  <c:v>16.809304340000001</c:v>
                </c:pt>
                <c:pt idx="593">
                  <c:v>16.78871676</c:v>
                </c:pt>
                <c:pt idx="594">
                  <c:v>16.768016320000001</c:v>
                </c:pt>
                <c:pt idx="595">
                  <c:v>16.747202380000001</c:v>
                </c:pt>
                <c:pt idx="596">
                  <c:v>16.726274310000001</c:v>
                </c:pt>
                <c:pt idx="597">
                  <c:v>16.705231479999998</c:v>
                </c:pt>
                <c:pt idx="598">
                  <c:v>16.684073250000001</c:v>
                </c:pt>
                <c:pt idx="599">
                  <c:v>16.662798980000002</c:v>
                </c:pt>
                <c:pt idx="600">
                  <c:v>16.641408009999999</c:v>
                </c:pt>
                <c:pt idx="601">
                  <c:v>16.619899709999999</c:v>
                </c:pt>
                <c:pt idx="602">
                  <c:v>16.598273420000002</c:v>
                </c:pt>
                <c:pt idx="603">
                  <c:v>16.576528490000001</c:v>
                </c:pt>
                <c:pt idx="604">
                  <c:v>16.554664249999998</c:v>
                </c:pt>
                <c:pt idx="605">
                  <c:v>16.532680060000001</c:v>
                </c:pt>
                <c:pt idx="606">
                  <c:v>16.510575240000001</c:v>
                </c:pt>
                <c:pt idx="607">
                  <c:v>16.48834913</c:v>
                </c:pt>
                <c:pt idx="608">
                  <c:v>16.46600106</c:v>
                </c:pt>
                <c:pt idx="609">
                  <c:v>16.44353036</c:v>
                </c:pt>
                <c:pt idx="610">
                  <c:v>16.420936359999999</c:v>
                </c:pt>
                <c:pt idx="611">
                  <c:v>16.398218369999999</c:v>
                </c:pt>
                <c:pt idx="612">
                  <c:v>16.37537571</c:v>
                </c:pt>
                <c:pt idx="613">
                  <c:v>16.352407710000001</c:v>
                </c:pt>
                <c:pt idx="614">
                  <c:v>16.329313670000001</c:v>
                </c:pt>
                <c:pt idx="615">
                  <c:v>16.306092899999999</c:v>
                </c:pt>
                <c:pt idx="616">
                  <c:v>16.28274472</c:v>
                </c:pt>
                <c:pt idx="617">
                  <c:v>16.259268429999999</c:v>
                </c:pt>
                <c:pt idx="618">
                  <c:v>16.23566332</c:v>
                </c:pt>
                <c:pt idx="619">
                  <c:v>16.211928700000001</c:v>
                </c:pt>
                <c:pt idx="620">
                  <c:v>16.188063870000001</c:v>
                </c:pt>
                <c:pt idx="621">
                  <c:v>16.164068109999999</c:v>
                </c:pt>
                <c:pt idx="622">
                  <c:v>16.139940710000001</c:v>
                </c:pt>
                <c:pt idx="623">
                  <c:v>16.11568098</c:v>
                </c:pt>
                <c:pt idx="624">
                  <c:v>16.091288179999999</c:v>
                </c:pt>
                <c:pt idx="625">
                  <c:v>16.06676161</c:v>
                </c:pt>
                <c:pt idx="626">
                  <c:v>16.042100529999999</c:v>
                </c:pt>
                <c:pt idx="627">
                  <c:v>16.017304240000001</c:v>
                </c:pt>
                <c:pt idx="628">
                  <c:v>15.992372</c:v>
                </c:pt>
                <c:pt idx="629">
                  <c:v>15.967303080000001</c:v>
                </c:pt>
                <c:pt idx="630">
                  <c:v>15.942096749999999</c:v>
                </c:pt>
                <c:pt idx="631">
                  <c:v>15.916752280000001</c:v>
                </c:pt>
                <c:pt idx="632">
                  <c:v>15.89126894</c:v>
                </c:pt>
                <c:pt idx="633">
                  <c:v>15.86564598</c:v>
                </c:pt>
                <c:pt idx="634">
                  <c:v>15.83988265</c:v>
                </c:pt>
                <c:pt idx="635">
                  <c:v>15.81397823</c:v>
                </c:pt>
                <c:pt idx="636">
                  <c:v>15.78793196</c:v>
                </c:pt>
                <c:pt idx="637">
                  <c:v>15.76174308</c:v>
                </c:pt>
                <c:pt idx="638">
                  <c:v>15.73541086</c:v>
                </c:pt>
                <c:pt idx="639">
                  <c:v>15.70893454</c:v>
                </c:pt>
                <c:pt idx="640">
                  <c:v>15.682313349999999</c:v>
                </c:pt>
                <c:pt idx="641">
                  <c:v>15.65554654</c:v>
                </c:pt>
                <c:pt idx="642">
                  <c:v>15.62863336</c:v>
                </c:pt>
                <c:pt idx="643">
                  <c:v>15.601573030000001</c:v>
                </c:pt>
                <c:pt idx="644">
                  <c:v>15.5743648</c:v>
                </c:pt>
                <c:pt idx="645">
                  <c:v>15.547007880000001</c:v>
                </c:pt>
                <c:pt idx="646">
                  <c:v>15.51950152</c:v>
                </c:pt>
                <c:pt idx="647">
                  <c:v>15.491844950000001</c:v>
                </c:pt>
                <c:pt idx="648">
                  <c:v>15.464037380000001</c:v>
                </c:pt>
                <c:pt idx="649">
                  <c:v>15.43607804</c:v>
                </c:pt>
                <c:pt idx="650">
                  <c:v>15.407966160000001</c:v>
                </c:pt>
                <c:pt idx="651">
                  <c:v>15.37970095</c:v>
                </c:pt>
                <c:pt idx="652">
                  <c:v>15.351281630000001</c:v>
                </c:pt>
                <c:pt idx="653">
                  <c:v>15.32270742</c:v>
                </c:pt>
                <c:pt idx="654">
                  <c:v>15.293977529999999</c:v>
                </c:pt>
                <c:pt idx="655">
                  <c:v>15.265091180000001</c:v>
                </c:pt>
                <c:pt idx="656">
                  <c:v>15.23604757</c:v>
                </c:pt>
                <c:pt idx="657">
                  <c:v>15.206845919999999</c:v>
                </c:pt>
                <c:pt idx="658">
                  <c:v>15.177485430000001</c:v>
                </c:pt>
                <c:pt idx="659">
                  <c:v>15.147965299999999</c:v>
                </c:pt>
                <c:pt idx="660">
                  <c:v>15.118284750000001</c:v>
                </c:pt>
                <c:pt idx="661">
                  <c:v>15.088442969999999</c:v>
                </c:pt>
                <c:pt idx="662">
                  <c:v>15.05843917</c:v>
                </c:pt>
                <c:pt idx="663">
                  <c:v>15.02827254</c:v>
                </c:pt>
                <c:pt idx="664">
                  <c:v>14.997942289999999</c:v>
                </c:pt>
                <c:pt idx="665">
                  <c:v>14.967447610000001</c:v>
                </c:pt>
                <c:pt idx="666">
                  <c:v>14.9367877</c:v>
                </c:pt>
                <c:pt idx="667">
                  <c:v>14.905961749999999</c:v>
                </c:pt>
                <c:pt idx="668">
                  <c:v>14.87496896</c:v>
                </c:pt>
                <c:pt idx="669">
                  <c:v>14.84380852</c:v>
                </c:pt>
                <c:pt idx="670">
                  <c:v>14.81247963</c:v>
                </c:pt>
                <c:pt idx="671">
                  <c:v>14.78098147</c:v>
                </c:pt>
                <c:pt idx="672">
                  <c:v>14.74931323</c:v>
                </c:pt>
                <c:pt idx="673">
                  <c:v>14.717474109999999</c:v>
                </c:pt>
                <c:pt idx="674">
                  <c:v>14.68546329</c:v>
                </c:pt>
                <c:pt idx="675">
                  <c:v>14.653279960000001</c:v>
                </c:pt>
                <c:pt idx="676">
                  <c:v>14.620923319999999</c:v>
                </c:pt>
                <c:pt idx="677">
                  <c:v>14.588392539999999</c:v>
                </c:pt>
                <c:pt idx="678">
                  <c:v>14.55568682</c:v>
                </c:pt>
                <c:pt idx="679">
                  <c:v>14.522805330000001</c:v>
                </c:pt>
                <c:pt idx="680">
                  <c:v>14.48974728</c:v>
                </c:pt>
                <c:pt idx="681">
                  <c:v>14.45651185</c:v>
                </c:pt>
                <c:pt idx="682">
                  <c:v>14.423098209999999</c:v>
                </c:pt>
                <c:pt idx="683">
                  <c:v>14.389505570000001</c:v>
                </c:pt>
                <c:pt idx="684">
                  <c:v>14.3557331</c:v>
                </c:pt>
                <c:pt idx="685">
                  <c:v>14.32178</c:v>
                </c:pt>
                <c:pt idx="686">
                  <c:v>14.287645449999999</c:v>
                </c:pt>
                <c:pt idx="687">
                  <c:v>14.25332863</c:v>
                </c:pt>
                <c:pt idx="688">
                  <c:v>14.21882875</c:v>
                </c:pt>
                <c:pt idx="689">
                  <c:v>14.184144979999999</c:v>
                </c:pt>
                <c:pt idx="690">
                  <c:v>14.149276499999999</c:v>
                </c:pt>
                <c:pt idx="691">
                  <c:v>14.11422254</c:v>
                </c:pt>
                <c:pt idx="692">
                  <c:v>14.07898226</c:v>
                </c:pt>
                <c:pt idx="693">
                  <c:v>14.043554869999999</c:v>
                </c:pt>
                <c:pt idx="694">
                  <c:v>14.00793955</c:v>
                </c:pt>
                <c:pt idx="695">
                  <c:v>13.9721355</c:v>
                </c:pt>
                <c:pt idx="696">
                  <c:v>13.936141920000001</c:v>
                </c:pt>
                <c:pt idx="697">
                  <c:v>13.899958010000001</c:v>
                </c:pt>
                <c:pt idx="698">
                  <c:v>13.86358296</c:v>
                </c:pt>
                <c:pt idx="699">
                  <c:v>13.82701597</c:v>
                </c:pt>
                <c:pt idx="700">
                  <c:v>13.790256250000001</c:v>
                </c:pt>
                <c:pt idx="701">
                  <c:v>13.75330301</c:v>
                </c:pt>
                <c:pt idx="702">
                  <c:v>13.71615545</c:v>
                </c:pt>
                <c:pt idx="703">
                  <c:v>13.67881277</c:v>
                </c:pt>
                <c:pt idx="704">
                  <c:v>13.6412742</c:v>
                </c:pt>
                <c:pt idx="705">
                  <c:v>13.603538950000001</c:v>
                </c:pt>
                <c:pt idx="706">
                  <c:v>13.565606219999999</c:v>
                </c:pt>
                <c:pt idx="707">
                  <c:v>13.52747525</c:v>
                </c:pt>
                <c:pt idx="708">
                  <c:v>13.48914525</c:v>
                </c:pt>
                <c:pt idx="709">
                  <c:v>13.45061544</c:v>
                </c:pt>
                <c:pt idx="710">
                  <c:v>13.411885059999999</c:v>
                </c:pt>
                <c:pt idx="711">
                  <c:v>13.37295334</c:v>
                </c:pt>
                <c:pt idx="712">
                  <c:v>13.33381951</c:v>
                </c:pt>
                <c:pt idx="713">
                  <c:v>13.29448281</c:v>
                </c:pt>
                <c:pt idx="714">
                  <c:v>13.25494248</c:v>
                </c:pt>
                <c:pt idx="715">
                  <c:v>13.21519777</c:v>
                </c:pt>
                <c:pt idx="716">
                  <c:v>13.175247929999999</c:v>
                </c:pt>
                <c:pt idx="717">
                  <c:v>13.135092200000001</c:v>
                </c:pt>
                <c:pt idx="718">
                  <c:v>13.094729859999999</c:v>
                </c:pt>
                <c:pt idx="719">
                  <c:v>13.05416015</c:v>
                </c:pt>
                <c:pt idx="720">
                  <c:v>13.013382350000001</c:v>
                </c:pt>
                <c:pt idx="721">
                  <c:v>12.972395730000001</c:v>
                </c:pt>
                <c:pt idx="722">
                  <c:v>12.93119957</c:v>
                </c:pt>
                <c:pt idx="723">
                  <c:v>12.88979314</c:v>
                </c:pt>
                <c:pt idx="724">
                  <c:v>12.84817574</c:v>
                </c:pt>
                <c:pt idx="725">
                  <c:v>12.80634665</c:v>
                </c:pt>
                <c:pt idx="726">
                  <c:v>12.764305179999999</c:v>
                </c:pt>
                <c:pt idx="727">
                  <c:v>12.722050619999999</c:v>
                </c:pt>
                <c:pt idx="728">
                  <c:v>12.679582290000001</c:v>
                </c:pt>
                <c:pt idx="729">
                  <c:v>12.6368995</c:v>
                </c:pt>
                <c:pt idx="730">
                  <c:v>12.59400158</c:v>
                </c:pt>
                <c:pt idx="731">
                  <c:v>12.550887850000001</c:v>
                </c:pt>
                <c:pt idx="732">
                  <c:v>12.50755764</c:v>
                </c:pt>
                <c:pt idx="733">
                  <c:v>12.4640103</c:v>
                </c:pt>
                <c:pt idx="734">
                  <c:v>12.42024518</c:v>
                </c:pt>
                <c:pt idx="735">
                  <c:v>12.37626163</c:v>
                </c:pt>
                <c:pt idx="736">
                  <c:v>12.33205901</c:v>
                </c:pt>
                <c:pt idx="737">
                  <c:v>12.2876367</c:v>
                </c:pt>
                <c:pt idx="738">
                  <c:v>12.242994080000001</c:v>
                </c:pt>
                <c:pt idx="739">
                  <c:v>12.198130519999999</c:v>
                </c:pt>
                <c:pt idx="740">
                  <c:v>12.153045430000001</c:v>
                </c:pt>
                <c:pt idx="741">
                  <c:v>12.1077382</c:v>
                </c:pt>
                <c:pt idx="742">
                  <c:v>12.06220826</c:v>
                </c:pt>
                <c:pt idx="743">
                  <c:v>12.01645501</c:v>
                </c:pt>
                <c:pt idx="744">
                  <c:v>11.97047789</c:v>
                </c:pt>
                <c:pt idx="745">
                  <c:v>11.92427633</c:v>
                </c:pt>
                <c:pt idx="746">
                  <c:v>11.87784978</c:v>
                </c:pt>
                <c:pt idx="747">
                  <c:v>11.831197700000001</c:v>
                </c:pt>
                <c:pt idx="748">
                  <c:v>11.78431956</c:v>
                </c:pt>
                <c:pt idx="749">
                  <c:v>11.737214829999999</c:v>
                </c:pt>
                <c:pt idx="750">
                  <c:v>11.689883</c:v>
                </c:pt>
                <c:pt idx="751">
                  <c:v>11.64232357</c:v>
                </c:pt>
                <c:pt idx="752">
                  <c:v>11.59453603</c:v>
                </c:pt>
                <c:pt idx="753">
                  <c:v>11.54651992</c:v>
                </c:pt>
                <c:pt idx="754">
                  <c:v>11.49827477</c:v>
                </c:pt>
                <c:pt idx="755">
                  <c:v>11.449800099999999</c:v>
                </c:pt>
                <c:pt idx="756">
                  <c:v>11.40109548</c:v>
                </c:pt>
                <c:pt idx="757">
                  <c:v>11.352160469999999</c:v>
                </c:pt>
                <c:pt idx="758">
                  <c:v>11.30299465</c:v>
                </c:pt>
                <c:pt idx="759">
                  <c:v>11.253597600000001</c:v>
                </c:pt>
                <c:pt idx="760">
                  <c:v>11.203968919999999</c:v>
                </c:pt>
                <c:pt idx="761">
                  <c:v>11.154108239999999</c:v>
                </c:pt>
                <c:pt idx="762">
                  <c:v>11.104015159999999</c:v>
                </c:pt>
                <c:pt idx="763">
                  <c:v>11.05368934</c:v>
                </c:pt>
                <c:pt idx="764">
                  <c:v>11.003130430000001</c:v>
                </c:pt>
                <c:pt idx="765">
                  <c:v>10.95233809</c:v>
                </c:pt>
                <c:pt idx="766">
                  <c:v>10.901312000000001</c:v>
                </c:pt>
                <c:pt idx="767">
                  <c:v>10.850051860000001</c:v>
                </c:pt>
                <c:pt idx="768">
                  <c:v>10.798557369999999</c:v>
                </c:pt>
                <c:pt idx="769">
                  <c:v>10.746828259999999</c:v>
                </c:pt>
                <c:pt idx="770">
                  <c:v>10.69486427</c:v>
                </c:pt>
                <c:pt idx="771">
                  <c:v>10.64266514</c:v>
                </c:pt>
                <c:pt idx="772">
                  <c:v>10.590230650000001</c:v>
                </c:pt>
                <c:pt idx="773">
                  <c:v>10.53756057</c:v>
                </c:pt>
                <c:pt idx="774">
                  <c:v>10.48465472</c:v>
                </c:pt>
                <c:pt idx="775">
                  <c:v>10.43151289</c:v>
                </c:pt>
                <c:pt idx="776">
                  <c:v>10.37813493</c:v>
                </c:pt>
                <c:pt idx="777">
                  <c:v>10.324520679999999</c:v>
                </c:pt>
                <c:pt idx="778">
                  <c:v>10.270670000000001</c:v>
                </c:pt>
                <c:pt idx="779">
                  <c:v>10.21658278</c:v>
                </c:pt>
                <c:pt idx="780">
                  <c:v>10.16225891</c:v>
                </c:pt>
                <c:pt idx="781">
                  <c:v>10.10769831</c:v>
                </c:pt>
                <c:pt idx="782">
                  <c:v>10.05290091</c:v>
                </c:pt>
                <c:pt idx="783">
                  <c:v>9.9978666619999998</c:v>
                </c:pt>
                <c:pt idx="784">
                  <c:v>9.9425955170000009</c:v>
                </c:pt>
                <c:pt idx="785">
                  <c:v>9.8870874989999997</c:v>
                </c:pt>
                <c:pt idx="786">
                  <c:v>9.8313425950000006</c:v>
                </c:pt>
                <c:pt idx="787">
                  <c:v>9.7753608290000003</c:v>
                </c:pt>
                <c:pt idx="788">
                  <c:v>9.7191422460000005</c:v>
                </c:pt>
                <c:pt idx="789">
                  <c:v>9.6626869069999994</c:v>
                </c:pt>
                <c:pt idx="790">
                  <c:v>9.6059948960000003</c:v>
                </c:pt>
                <c:pt idx="791">
                  <c:v>9.5490663139999992</c:v>
                </c:pt>
                <c:pt idx="792">
                  <c:v>9.4919012830000007</c:v>
                </c:pt>
                <c:pt idx="793">
                  <c:v>9.4344999460000007</c:v>
                </c:pt>
                <c:pt idx="794">
                  <c:v>9.3768624650000003</c:v>
                </c:pt>
                <c:pt idx="795">
                  <c:v>9.3189890240000004</c:v>
                </c:pt>
                <c:pt idx="796">
                  <c:v>9.260879826</c:v>
                </c:pt>
                <c:pt idx="797">
                  <c:v>9.2025350970000002</c:v>
                </c:pt>
                <c:pt idx="798">
                  <c:v>9.1439550819999997</c:v>
                </c:pt>
                <c:pt idx="799">
                  <c:v>9.0851400519999999</c:v>
                </c:pt>
                <c:pt idx="800">
                  <c:v>9.0260902939999994</c:v>
                </c:pt>
                <c:pt idx="801">
                  <c:v>8.9668061209999994</c:v>
                </c:pt>
                <c:pt idx="802">
                  <c:v>8.9072878670000009</c:v>
                </c:pt>
                <c:pt idx="803">
                  <c:v>8.8475358879999995</c:v>
                </c:pt>
                <c:pt idx="804">
                  <c:v>8.7875505629999999</c:v>
                </c:pt>
                <c:pt idx="805">
                  <c:v>8.727332294</c:v>
                </c:pt>
                <c:pt idx="806">
                  <c:v>8.6668815059999993</c:v>
                </c:pt>
                <c:pt idx="807">
                  <c:v>8.6061986449999992</c:v>
                </c:pt>
                <c:pt idx="808">
                  <c:v>8.5452841849999999</c:v>
                </c:pt>
                <c:pt idx="809">
                  <c:v>8.4841386189999994</c:v>
                </c:pt>
                <c:pt idx="810">
                  <c:v>8.4227624670000001</c:v>
                </c:pt>
                <c:pt idx="811">
                  <c:v>8.3611562710000005</c:v>
                </c:pt>
                <c:pt idx="812">
                  <c:v>8.2993205979999995</c:v>
                </c:pt>
                <c:pt idx="813">
                  <c:v>8.237256039</c:v>
                </c:pt>
                <c:pt idx="814">
                  <c:v>8.1749632099999996</c:v>
                </c:pt>
                <c:pt idx="815">
                  <c:v>8.1124427509999997</c:v>
                </c:pt>
                <c:pt idx="816">
                  <c:v>8.0496953270000002</c:v>
                </c:pt>
                <c:pt idx="817">
                  <c:v>7.9867216289999998</c:v>
                </c:pt>
                <c:pt idx="818">
                  <c:v>7.9235223719999999</c:v>
                </c:pt>
                <c:pt idx="819">
                  <c:v>7.8600982970000004</c:v>
                </c:pt>
                <c:pt idx="820">
                  <c:v>7.79645017</c:v>
                </c:pt>
                <c:pt idx="821">
                  <c:v>7.732578782</c:v>
                </c:pt>
                <c:pt idx="822">
                  <c:v>7.668484952</c:v>
                </c:pt>
                <c:pt idx="823">
                  <c:v>7.6041695230000004</c:v>
                </c:pt>
                <c:pt idx="824">
                  <c:v>7.5396333640000002</c:v>
                </c:pt>
                <c:pt idx="825">
                  <c:v>7.4748773709999998</c:v>
                </c:pt>
                <c:pt idx="826">
                  <c:v>7.4099024660000001</c:v>
                </c:pt>
                <c:pt idx="827">
                  <c:v>7.3447095979999997</c:v>
                </c:pt>
                <c:pt idx="828">
                  <c:v>7.279299741</c:v>
                </c:pt>
                <c:pt idx="829">
                  <c:v>7.2136738969999996</c:v>
                </c:pt>
                <c:pt idx="830">
                  <c:v>7.147833093</c:v>
                </c:pt>
                <c:pt idx="831">
                  <c:v>7.0817783859999999</c:v>
                </c:pt>
                <c:pt idx="832">
                  <c:v>7.0155108559999997</c:v>
                </c:pt>
                <c:pt idx="833">
                  <c:v>6.9490316129999998</c:v>
                </c:pt>
                <c:pt idx="834">
                  <c:v>6.8823417920000001</c:v>
                </c:pt>
                <c:pt idx="835">
                  <c:v>6.8154425559999998</c:v>
                </c:pt>
                <c:pt idx="836">
                  <c:v>6.7483350959999999</c:v>
                </c:pt>
                <c:pt idx="837">
                  <c:v>6.6810206279999997</c:v>
                </c:pt>
                <c:pt idx="838">
                  <c:v>6.6135003980000002</c:v>
                </c:pt>
                <c:pt idx="839">
                  <c:v>6.545775677</c:v>
                </c:pt>
                <c:pt idx="840">
                  <c:v>6.4778477639999998</c:v>
                </c:pt>
                <c:pt idx="841">
                  <c:v>6.4097179869999996</c:v>
                </c:pt>
                <c:pt idx="842">
                  <c:v>6.3413876990000002</c:v>
                </c:pt>
                <c:pt idx="843">
                  <c:v>6.2728582810000004</c:v>
                </c:pt>
                <c:pt idx="844">
                  <c:v>6.2041311419999996</c:v>
                </c:pt>
                <c:pt idx="845">
                  <c:v>6.1352077190000003</c:v>
                </c:pt>
                <c:pt idx="846">
                  <c:v>6.0660894750000001</c:v>
                </c:pt>
                <c:pt idx="847">
                  <c:v>5.9967779009999997</c:v>
                </c:pt>
                <c:pt idx="848">
                  <c:v>5.9272745149999997</c:v>
                </c:pt>
                <c:pt idx="849">
                  <c:v>5.8575808629999999</c:v>
                </c:pt>
                <c:pt idx="850">
                  <c:v>5.787698518</c:v>
                </c:pt>
                <c:pt idx="851">
                  <c:v>5.7176290789999999</c:v>
                </c:pt>
                <c:pt idx="852">
                  <c:v>5.6473741750000004</c:v>
                </c:pt>
                <c:pt idx="853">
                  <c:v>5.5769354599999996</c:v>
                </c:pt>
                <c:pt idx="854">
                  <c:v>5.5063146139999999</c:v>
                </c:pt>
                <c:pt idx="855">
                  <c:v>5.4355133469999997</c:v>
                </c:pt>
                <c:pt idx="856">
                  <c:v>5.3645333930000003</c:v>
                </c:pt>
                <c:pt idx="857">
                  <c:v>5.2933765140000002</c:v>
                </c:pt>
                <c:pt idx="858">
                  <c:v>5.2220445</c:v>
                </c:pt>
                <c:pt idx="859">
                  <c:v>5.1505391639999996</c:v>
                </c:pt>
                <c:pt idx="860">
                  <c:v>5.0788623490000004</c:v>
                </c:pt>
                <c:pt idx="861">
                  <c:v>5.007015923</c:v>
                </c:pt>
                <c:pt idx="862">
                  <c:v>4.9350017800000003</c:v>
                </c:pt>
                <c:pt idx="863">
                  <c:v>4.8628218380000003</c:v>
                </c:pt>
                <c:pt idx="864">
                  <c:v>4.7904780450000004</c:v>
                </c:pt>
                <c:pt idx="865">
                  <c:v>4.7179723720000002</c:v>
                </c:pt>
                <c:pt idx="866">
                  <c:v>4.6453068149999996</c:v>
                </c:pt>
                <c:pt idx="867">
                  <c:v>4.5724833970000001</c:v>
                </c:pt>
                <c:pt idx="868">
                  <c:v>4.4995041650000003</c:v>
                </c:pt>
                <c:pt idx="869">
                  <c:v>4.4263711920000004</c:v>
                </c:pt>
                <c:pt idx="870">
                  <c:v>4.3530865739999998</c:v>
                </c:pt>
                <c:pt idx="871">
                  <c:v>4.2796524319999998</c:v>
                </c:pt>
                <c:pt idx="872">
                  <c:v>4.2060709139999997</c:v>
                </c:pt>
                <c:pt idx="873">
                  <c:v>4.1323441870000002</c:v>
                </c:pt>
                <c:pt idx="874">
                  <c:v>4.058474446</c:v>
                </c:pt>
                <c:pt idx="875">
                  <c:v>3.9844639079999999</c:v>
                </c:pt>
                <c:pt idx="876">
                  <c:v>3.9103148129999998</c:v>
                </c:pt>
                <c:pt idx="877">
                  <c:v>3.8360294239999999</c:v>
                </c:pt>
                <c:pt idx="878">
                  <c:v>3.7616100029999999</c:v>
                </c:pt>
                <c:pt idx="879">
                  <c:v>3.6870589069999999</c:v>
                </c:pt>
                <c:pt idx="880">
                  <c:v>3.6123784419999998</c:v>
                </c:pt>
                <c:pt idx="881">
                  <c:v>3.53757096</c:v>
                </c:pt>
                <c:pt idx="882">
                  <c:v>3.462638836</c:v>
                </c:pt>
                <c:pt idx="883">
                  <c:v>3.3875844640000001</c:v>
                </c:pt>
                <c:pt idx="884">
                  <c:v>3.3124102600000001</c:v>
                </c:pt>
                <c:pt idx="885">
                  <c:v>3.2371186609999998</c:v>
                </c:pt>
                <c:pt idx="886">
                  <c:v>3.1617121240000001</c:v>
                </c:pt>
                <c:pt idx="887">
                  <c:v>3.0861931239999998</c:v>
                </c:pt>
                <c:pt idx="888">
                  <c:v>3.0105641570000001</c:v>
                </c:pt>
                <c:pt idx="889">
                  <c:v>2.9348277399999998</c:v>
                </c:pt>
                <c:pt idx="890">
                  <c:v>2.858986405</c:v>
                </c:pt>
                <c:pt idx="891">
                  <c:v>2.7830427040000001</c:v>
                </c:pt>
                <c:pt idx="892">
                  <c:v>2.706999208</c:v>
                </c:pt>
                <c:pt idx="893">
                  <c:v>2.630858505</c:v>
                </c:pt>
                <c:pt idx="894">
                  <c:v>2.5546231979999998</c:v>
                </c:pt>
                <c:pt idx="895">
                  <c:v>2.4782959099999999</c:v>
                </c:pt>
                <c:pt idx="896">
                  <c:v>2.401879278</c:v>
                </c:pt>
                <c:pt idx="897">
                  <c:v>2.3253759559999998</c:v>
                </c:pt>
                <c:pt idx="898">
                  <c:v>2.248788614</c:v>
                </c:pt>
                <c:pt idx="899">
                  <c:v>2.172119935</c:v>
                </c:pt>
                <c:pt idx="900">
                  <c:v>2.0953726189999999</c:v>
                </c:pt>
                <c:pt idx="901">
                  <c:v>2.0185493779999999</c:v>
                </c:pt>
                <c:pt idx="902">
                  <c:v>1.94165294</c:v>
                </c:pt>
                <c:pt idx="903">
                  <c:v>1.8646860430000001</c:v>
                </c:pt>
                <c:pt idx="904">
                  <c:v>1.787651441</c:v>
                </c:pt>
                <c:pt idx="905">
                  <c:v>1.7105518989999999</c:v>
                </c:pt>
                <c:pt idx="906">
                  <c:v>1.633390194</c:v>
                </c:pt>
                <c:pt idx="907">
                  <c:v>1.5561691129999999</c:v>
                </c:pt>
                <c:pt idx="908">
                  <c:v>1.4788914550000001</c:v>
                </c:pt>
                <c:pt idx="909">
                  <c:v>1.401560031</c:v>
                </c:pt>
                <c:pt idx="910">
                  <c:v>1.324177658</c:v>
                </c:pt>
                <c:pt idx="911">
                  <c:v>1.246747166</c:v>
                </c:pt>
                <c:pt idx="912">
                  <c:v>1.169271392</c:v>
                </c:pt>
                <c:pt idx="913">
                  <c:v>1.0917531819999999</c:v>
                </c:pt>
                <c:pt idx="914">
                  <c:v>1.0141953889999999</c:v>
                </c:pt>
                <c:pt idx="915">
                  <c:v>0.93660087400000003</c:v>
                </c:pt>
                <c:pt idx="916">
                  <c:v>0.858972505</c:v>
                </c:pt>
                <c:pt idx="917">
                  <c:v>0.78131315599999995</c:v>
                </c:pt>
                <c:pt idx="918">
                  <c:v>0.70362570599999996</c:v>
                </c:pt>
                <c:pt idx="919">
                  <c:v>0.625913041</c:v>
                </c:pt>
                <c:pt idx="920">
                  <c:v>0.54817805100000006</c:v>
                </c:pt>
                <c:pt idx="921">
                  <c:v>0.47042362799999998</c:v>
                </c:pt>
                <c:pt idx="922">
                  <c:v>0.39265267199999998</c:v>
                </c:pt>
                <c:pt idx="923">
                  <c:v>0.31486808100000002</c:v>
                </c:pt>
                <c:pt idx="924">
                  <c:v>0.23707275999999999</c:v>
                </c:pt>
                <c:pt idx="925">
                  <c:v>0.159269614</c:v>
                </c:pt>
                <c:pt idx="926">
                  <c:v>8.1461549999999994E-2</c:v>
                </c:pt>
                <c:pt idx="927">
                  <c:v>3.6514749999999999E-3</c:v>
                </c:pt>
                <c:pt idx="928">
                  <c:v>-7.4157703000000005E-2</c:v>
                </c:pt>
                <c:pt idx="929">
                  <c:v>-0.151963074</c:v>
                </c:pt>
                <c:pt idx="930">
                  <c:v>-0.229761733</c:v>
                </c:pt>
                <c:pt idx="931">
                  <c:v>-0.307550773</c:v>
                </c:pt>
                <c:pt idx="932">
                  <c:v>-0.38532728900000002</c:v>
                </c:pt>
                <c:pt idx="933">
                  <c:v>-0.46308837800000002</c:v>
                </c:pt>
                <c:pt idx="934">
                  <c:v>-0.54083114200000004</c:v>
                </c:pt>
                <c:pt idx="935">
                  <c:v>-0.61855268500000005</c:v>
                </c:pt>
                <c:pt idx="936">
                  <c:v>-0.69625011299999995</c:v>
                </c:pt>
                <c:pt idx="937">
                  <c:v>-0.77392053900000002</c:v>
                </c:pt>
                <c:pt idx="938">
                  <c:v>-0.85156107999999997</c:v>
                </c:pt>
                <c:pt idx="939">
                  <c:v>-0.92916885900000001</c:v>
                </c:pt>
                <c:pt idx="940">
                  <c:v>-1.0067410029999999</c:v>
                </c:pt>
                <c:pt idx="941">
                  <c:v>-1.0842746480000001</c:v>
                </c:pt>
                <c:pt idx="942">
                  <c:v>-1.1617669349999999</c:v>
                </c:pt>
                <c:pt idx="943">
                  <c:v>-1.2392150150000001</c:v>
                </c:pt>
                <c:pt idx="944">
                  <c:v>-1.316616043</c:v>
                </c:pt>
                <c:pt idx="945">
                  <c:v>-1.3939671870000001</c:v>
                </c:pt>
                <c:pt idx="946">
                  <c:v>-1.471265622</c:v>
                </c:pt>
                <c:pt idx="947">
                  <c:v>-1.548508532</c:v>
                </c:pt>
                <c:pt idx="948">
                  <c:v>-1.6256931109999999</c:v>
                </c:pt>
                <c:pt idx="949">
                  <c:v>-1.702816565</c:v>
                </c:pt>
                <c:pt idx="950">
                  <c:v>-1.77987611</c:v>
                </c:pt>
                <c:pt idx="951">
                  <c:v>-1.856868975</c:v>
                </c:pt>
                <c:pt idx="952">
                  <c:v>-1.9337923969999999</c:v>
                </c:pt>
                <c:pt idx="953">
                  <c:v>-2.0106436310000002</c:v>
                </c:pt>
                <c:pt idx="954">
                  <c:v>-2.0874199409999998</c:v>
                </c:pt>
                <c:pt idx="955">
                  <c:v>-2.1641186060000002</c:v>
                </c:pt>
                <c:pt idx="956">
                  <c:v>-2.2407369180000001</c:v>
                </c:pt>
                <c:pt idx="957">
                  <c:v>-2.317272183</c:v>
                </c:pt>
                <c:pt idx="958">
                  <c:v>-2.3937217249999998</c:v>
                </c:pt>
                <c:pt idx="959">
                  <c:v>-2.4700828779999999</c:v>
                </c:pt>
                <c:pt idx="960">
                  <c:v>-2.546352996</c:v>
                </c:pt>
                <c:pt idx="961">
                  <c:v>-2.6225294479999999</c:v>
                </c:pt>
                <c:pt idx="962">
                  <c:v>-2.6986096179999999</c:v>
                </c:pt>
                <c:pt idx="963">
                  <c:v>-2.774590908</c:v>
                </c:pt>
                <c:pt idx="964">
                  <c:v>-2.8504707370000002</c:v>
                </c:pt>
                <c:pt idx="965">
                  <c:v>-2.9262465419999999</c:v>
                </c:pt>
                <c:pt idx="966">
                  <c:v>-3.001915779</c:v>
                </c:pt>
                <c:pt idx="967">
                  <c:v>-3.077475921</c:v>
                </c:pt>
                <c:pt idx="968">
                  <c:v>-3.1529244599999999</c:v>
                </c:pt>
                <c:pt idx="969">
                  <c:v>-3.2282589079999999</c:v>
                </c:pt>
                <c:pt idx="970">
                  <c:v>-3.3034767970000001</c:v>
                </c:pt>
                <c:pt idx="971">
                  <c:v>-3.3785756770000002</c:v>
                </c:pt>
                <c:pt idx="972">
                  <c:v>-3.453553146</c:v>
                </c:pt>
                <c:pt idx="973">
                  <c:v>-3.5284067449999998</c:v>
                </c:pt>
                <c:pt idx="974">
                  <c:v>-3.6031341129999999</c:v>
                </c:pt>
                <c:pt idx="975">
                  <c:v>-3.6777328840000001</c:v>
                </c:pt>
                <c:pt idx="976">
                  <c:v>-3.7522007159999999</c:v>
                </c:pt>
                <c:pt idx="977">
                  <c:v>-3.8265352849999998</c:v>
                </c:pt>
                <c:pt idx="978">
                  <c:v>-3.9007342930000002</c:v>
                </c:pt>
                <c:pt idx="979">
                  <c:v>-3.974795463</c:v>
                </c:pt>
                <c:pt idx="980">
                  <c:v>-4.04871654</c:v>
                </c:pt>
                <c:pt idx="981">
                  <c:v>-4.1224952930000001</c:v>
                </c:pt>
                <c:pt idx="982">
                  <c:v>-4.196129515</c:v>
                </c:pt>
                <c:pt idx="983">
                  <c:v>-4.2696170210000002</c:v>
                </c:pt>
                <c:pt idx="984">
                  <c:v>-4.3429556529999997</c:v>
                </c:pt>
                <c:pt idx="985">
                  <c:v>-4.4161432720000002</c:v>
                </c:pt>
                <c:pt idx="986">
                  <c:v>-4.4891777680000002</c:v>
                </c:pt>
                <c:pt idx="987">
                  <c:v>-4.5620570550000004</c:v>
                </c:pt>
                <c:pt idx="988">
                  <c:v>-4.6347790680000003</c:v>
                </c:pt>
                <c:pt idx="989">
                  <c:v>-4.7073417720000004</c:v>
                </c:pt>
                <c:pt idx="990">
                  <c:v>-4.7797431540000002</c:v>
                </c:pt>
                <c:pt idx="991">
                  <c:v>-4.8519812269999996</c:v>
                </c:pt>
                <c:pt idx="992">
                  <c:v>-4.9240540299999997</c:v>
                </c:pt>
                <c:pt idx="993">
                  <c:v>-4.9959596289999997</c:v>
                </c:pt>
                <c:pt idx="994">
                  <c:v>-5.0676961120000001</c:v>
                </c:pt>
                <c:pt idx="995">
                  <c:v>-5.139261598</c:v>
                </c:pt>
                <c:pt idx="996">
                  <c:v>-5.2106542290000002</c:v>
                </c:pt>
                <c:pt idx="997">
                  <c:v>-5.2818721740000001</c:v>
                </c:pt>
                <c:pt idx="998">
                  <c:v>-5.3529136289999997</c:v>
                </c:pt>
                <c:pt idx="999">
                  <c:v>-5.4237768150000001</c:v>
                </c:pt>
                <c:pt idx="1000">
                  <c:v>-5.4944599820000004</c:v>
                </c:pt>
                <c:pt idx="1001">
                  <c:v>-5.5649614060000001</c:v>
                </c:pt>
                <c:pt idx="1002">
                  <c:v>-5.63527939</c:v>
                </c:pt>
                <c:pt idx="1003">
                  <c:v>-5.7054122620000003</c:v>
                </c:pt>
                <c:pt idx="1004">
                  <c:v>-5.7753583800000001</c:v>
                </c:pt>
                <c:pt idx="1005">
                  <c:v>-5.8451161279999999</c:v>
                </c:pt>
                <c:pt idx="1006">
                  <c:v>-5.9146839160000004</c:v>
                </c:pt>
                <c:pt idx="1007">
                  <c:v>-5.9840601830000004</c:v>
                </c:pt>
                <c:pt idx="1008">
                  <c:v>-6.053243395</c:v>
                </c:pt>
                <c:pt idx="1009">
                  <c:v>-6.1222320449999996</c:v>
                </c:pt>
                <c:pt idx="1010">
                  <c:v>-6.1910246530000004</c:v>
                </c:pt>
                <c:pt idx="1011">
                  <c:v>-6.2596197670000002</c:v>
                </c:pt>
                <c:pt idx="1012">
                  <c:v>-6.3280159620000003</c:v>
                </c:pt>
                <c:pt idx="1013">
                  <c:v>-6.3962118410000004</c:v>
                </c:pt>
                <c:pt idx="1014">
                  <c:v>-6.464206034</c:v>
                </c:pt>
                <c:pt idx="1015">
                  <c:v>-6.531997198</c:v>
                </c:pt>
                <c:pt idx="1016">
                  <c:v>-6.5995840179999998</c:v>
                </c:pt>
                <c:pt idx="1017">
                  <c:v>-6.6669652069999996</c:v>
                </c:pt>
                <c:pt idx="1018">
                  <c:v>-6.7341395039999998</c:v>
                </c:pt>
                <c:pt idx="1019">
                  <c:v>-6.8011056759999997</c:v>
                </c:pt>
                <c:pt idx="1020">
                  <c:v>-6.8678625169999998</c:v>
                </c:pt>
                <c:pt idx="1021">
                  <c:v>-6.9344088480000003</c:v>
                </c:pt>
                <c:pt idx="1022">
                  <c:v>-7.0007435180000002</c:v>
                </c:pt>
                <c:pt idx="1023">
                  <c:v>-7.0668654039999996</c:v>
                </c:pt>
                <c:pt idx="1024">
                  <c:v>-7.1327734070000002</c:v>
                </c:pt>
                <c:pt idx="1025">
                  <c:v>-7.1984664570000003</c:v>
                </c:pt>
                <c:pt idx="1026">
                  <c:v>-7.2639435099999998</c:v>
                </c:pt>
                <c:pt idx="1027">
                  <c:v>-7.329203551</c:v>
                </c:pt>
                <c:pt idx="1028">
                  <c:v>-7.3942455880000004</c:v>
                </c:pt>
                <c:pt idx="1029">
                  <c:v>-7.4590686599999998</c:v>
                </c:pt>
                <c:pt idx="1030">
                  <c:v>-7.5236718270000003</c:v>
                </c:pt>
                <c:pt idx="1031">
                  <c:v>-7.5880541810000004</c:v>
                </c:pt>
                <c:pt idx="1032">
                  <c:v>-7.6522148369999998</c:v>
                </c:pt>
                <c:pt idx="1033">
                  <c:v>-7.7161529370000004</c:v>
                </c:pt>
                <c:pt idx="1034">
                  <c:v>-7.7798676469999997</c:v>
                </c:pt>
                <c:pt idx="1035">
                  <c:v>-7.8433581639999996</c:v>
                </c:pt>
                <c:pt idx="1036">
                  <c:v>-7.9066237040000003</c:v>
                </c:pt>
                <c:pt idx="1037">
                  <c:v>-7.9696635149999997</c:v>
                </c:pt>
                <c:pt idx="1038">
                  <c:v>-8.0324768649999996</c:v>
                </c:pt>
                <c:pt idx="1039">
                  <c:v>-8.0950630520000004</c:v>
                </c:pt>
                <c:pt idx="1040">
                  <c:v>-8.1574213950000001</c:v>
                </c:pt>
                <c:pt idx="1041">
                  <c:v>-8.2195512409999996</c:v>
                </c:pt>
                <c:pt idx="1042">
                  <c:v>-8.2814519610000001</c:v>
                </c:pt>
                <c:pt idx="1043">
                  <c:v>-8.3431229489999996</c:v>
                </c:pt>
                <c:pt idx="1044">
                  <c:v>-8.4045636259999998</c:v>
                </c:pt>
                <c:pt idx="1045">
                  <c:v>-8.4657734349999991</c:v>
                </c:pt>
                <c:pt idx="1046">
                  <c:v>-8.5267518459999998</c:v>
                </c:pt>
                <c:pt idx="1047">
                  <c:v>-8.5874983490000005</c:v>
                </c:pt>
                <c:pt idx="1048">
                  <c:v>-8.6480124600000003</c:v>
                </c:pt>
                <c:pt idx="1049">
                  <c:v>-8.7082937200000003</c:v>
                </c:pt>
                <c:pt idx="1050">
                  <c:v>-8.7683416909999998</c:v>
                </c:pt>
                <c:pt idx="1051">
                  <c:v>-8.8281559590000001</c:v>
                </c:pt>
                <c:pt idx="1052">
                  <c:v>-8.8877361320000006</c:v>
                </c:pt>
                <c:pt idx="1053">
                  <c:v>-8.9470818419999993</c:v>
                </c:pt>
                <c:pt idx="1054">
                  <c:v>-9.0061927429999997</c:v>
                </c:pt>
                <c:pt idx="1055">
                  <c:v>-9.0650685119999999</c:v>
                </c:pt>
                <c:pt idx="1056">
                  <c:v>-9.1237088469999996</c:v>
                </c:pt>
                <c:pt idx="1057">
                  <c:v>-9.1821134680000007</c:v>
                </c:pt>
                <c:pt idx="1058">
                  <c:v>-9.2402821189999997</c:v>
                </c:pt>
                <c:pt idx="1059">
                  <c:v>-9.2982145620000001</c:v>
                </c:pt>
                <c:pt idx="1060">
                  <c:v>-9.3559105819999999</c:v>
                </c:pt>
                <c:pt idx="1061">
                  <c:v>-9.4133699849999992</c:v>
                </c:pt>
                <c:pt idx="1062">
                  <c:v>-9.4705925979999996</c:v>
                </c:pt>
                <c:pt idx="1063">
                  <c:v>-9.5275782670000009</c:v>
                </c:pt>
                <c:pt idx="1064">
                  <c:v>-9.5843268619999993</c:v>
                </c:pt>
                <c:pt idx="1065">
                  <c:v>-9.6408382679999995</c:v>
                </c:pt>
                <c:pt idx="1066">
                  <c:v>-9.6971124139999993</c:v>
                </c:pt>
                <c:pt idx="1067">
                  <c:v>-9.753149187</c:v>
                </c:pt>
                <c:pt idx="1068">
                  <c:v>-9.8089485550000006</c:v>
                </c:pt>
                <c:pt idx="1069">
                  <c:v>-9.864510482</c:v>
                </c:pt>
                <c:pt idx="1070">
                  <c:v>-9.9198349540000006</c:v>
                </c:pt>
                <c:pt idx="1071">
                  <c:v>-9.9749219730000007</c:v>
                </c:pt>
                <c:pt idx="1072">
                  <c:v>-10.02977156</c:v>
                </c:pt>
                <c:pt idx="1073">
                  <c:v>-10.08438376</c:v>
                </c:pt>
                <c:pt idx="1074">
                  <c:v>-10.13875863</c:v>
                </c:pt>
                <c:pt idx="1075">
                  <c:v>-10.19289624</c:v>
                </c:pt>
                <c:pt idx="1076">
                  <c:v>-10.246796700000001</c:v>
                </c:pt>
                <c:pt idx="1077">
                  <c:v>-10.3004601</c:v>
                </c:pt>
                <c:pt idx="1078">
                  <c:v>-10.35388657</c:v>
                </c:pt>
                <c:pt idx="1079">
                  <c:v>-10.407076269999999</c:v>
                </c:pt>
                <c:pt idx="1080">
                  <c:v>-10.460029349999999</c:v>
                </c:pt>
                <c:pt idx="1081">
                  <c:v>-10.512745990000001</c:v>
                </c:pt>
                <c:pt idx="1082">
                  <c:v>-10.565226389999999</c:v>
                </c:pt>
                <c:pt idx="1083">
                  <c:v>-10.617470750000001</c:v>
                </c:pt>
                <c:pt idx="1084">
                  <c:v>-10.669479300000001</c:v>
                </c:pt>
                <c:pt idx="1085">
                  <c:v>-10.721252270000001</c:v>
                </c:pt>
                <c:pt idx="1086">
                  <c:v>-10.77278993</c:v>
                </c:pt>
                <c:pt idx="1087">
                  <c:v>-10.82409255</c:v>
                </c:pt>
                <c:pt idx="1088">
                  <c:v>-10.875160409999999</c:v>
                </c:pt>
                <c:pt idx="1089">
                  <c:v>-10.925993800000001</c:v>
                </c:pt>
                <c:pt idx="1090">
                  <c:v>-10.976593060000001</c:v>
                </c:pt>
                <c:pt idx="1091">
                  <c:v>-11.02695849</c:v>
                </c:pt>
                <c:pt idx="1092">
                  <c:v>-11.07709045</c:v>
                </c:pt>
                <c:pt idx="1093">
                  <c:v>-11.12698928</c:v>
                </c:pt>
                <c:pt idx="1094">
                  <c:v>-11.17665536</c:v>
                </c:pt>
                <c:pt idx="1095">
                  <c:v>-11.22608907</c:v>
                </c:pt>
                <c:pt idx="1096">
                  <c:v>-11.275290800000001</c:v>
                </c:pt>
                <c:pt idx="1097">
                  <c:v>-11.324260949999999</c:v>
                </c:pt>
                <c:pt idx="1098">
                  <c:v>-11.37299996</c:v>
                </c:pt>
                <c:pt idx="1099">
                  <c:v>-11.42150824</c:v>
                </c:pt>
                <c:pt idx="1100">
                  <c:v>-11.469786239999999</c:v>
                </c:pt>
                <c:pt idx="1101">
                  <c:v>-11.51783442</c:v>
                </c:pt>
                <c:pt idx="1102">
                  <c:v>-11.56565324</c:v>
                </c:pt>
                <c:pt idx="1103">
                  <c:v>-11.613243170000001</c:v>
                </c:pt>
                <c:pt idx="1104">
                  <c:v>-11.66060472</c:v>
                </c:pt>
                <c:pt idx="1105">
                  <c:v>-11.70773837</c:v>
                </c:pt>
                <c:pt idx="1106">
                  <c:v>-11.75464463</c:v>
                </c:pt>
                <c:pt idx="1107">
                  <c:v>-11.801324019999999</c:v>
                </c:pt>
                <c:pt idx="1108">
                  <c:v>-11.84777708</c:v>
                </c:pt>
                <c:pt idx="1109">
                  <c:v>-11.894004349999999</c:v>
                </c:pt>
                <c:pt idx="1110">
                  <c:v>-11.940006370000001</c:v>
                </c:pt>
                <c:pt idx="1111">
                  <c:v>-11.985783700000001</c:v>
                </c:pt>
                <c:pt idx="1112">
                  <c:v>-12.03133691</c:v>
                </c:pt>
                <c:pt idx="1113">
                  <c:v>-12.07666657</c:v>
                </c:pt>
                <c:pt idx="1114">
                  <c:v>-12.121773279999999</c:v>
                </c:pt>
                <c:pt idx="1115">
                  <c:v>-12.16665763</c:v>
                </c:pt>
                <c:pt idx="1116">
                  <c:v>-12.211320219999999</c:v>
                </c:pt>
                <c:pt idx="1117">
                  <c:v>-12.255761659999999</c:v>
                </c:pt>
                <c:pt idx="1118">
                  <c:v>-12.29998258</c:v>
                </c:pt>
                <c:pt idx="1119">
                  <c:v>-12.343983590000001</c:v>
                </c:pt>
                <c:pt idx="1120">
                  <c:v>-12.38776534</c:v>
                </c:pt>
                <c:pt idx="1121">
                  <c:v>-12.43132847</c:v>
                </c:pt>
                <c:pt idx="1122">
                  <c:v>-12.474673620000001</c:v>
                </c:pt>
                <c:pt idx="1123">
                  <c:v>-12.51780145</c:v>
                </c:pt>
                <c:pt idx="1124">
                  <c:v>-12.56071264</c:v>
                </c:pt>
                <c:pt idx="1125">
                  <c:v>-12.603407839999999</c:v>
                </c:pt>
                <c:pt idx="1126">
                  <c:v>-12.64588773</c:v>
                </c:pt>
                <c:pt idx="1127">
                  <c:v>-12.688153010000001</c:v>
                </c:pt>
                <c:pt idx="1128">
                  <c:v>-12.730204349999999</c:v>
                </c:pt>
                <c:pt idx="1129">
                  <c:v>-12.772042450000001</c:v>
                </c:pt>
                <c:pt idx="1130">
                  <c:v>-12.81366802</c:v>
                </c:pt>
                <c:pt idx="1131">
                  <c:v>-12.85508177</c:v>
                </c:pt>
                <c:pt idx="1132">
                  <c:v>-12.89628439</c:v>
                </c:pt>
                <c:pt idx="1133">
                  <c:v>-12.93727662</c:v>
                </c:pt>
                <c:pt idx="1134">
                  <c:v>-12.97805917</c:v>
                </c:pt>
                <c:pt idx="1135">
                  <c:v>-13.018632780000001</c:v>
                </c:pt>
                <c:pt idx="1136">
                  <c:v>-13.058998170000001</c:v>
                </c:pt>
                <c:pt idx="1137">
                  <c:v>-13.09915608</c:v>
                </c:pt>
                <c:pt idx="1138">
                  <c:v>-13.139107259999999</c:v>
                </c:pt>
                <c:pt idx="1139">
                  <c:v>-13.17885246</c:v>
                </c:pt>
                <c:pt idx="1140">
                  <c:v>-13.21839241</c:v>
                </c:pt>
                <c:pt idx="1141">
                  <c:v>-13.257727879999999</c:v>
                </c:pt>
                <c:pt idx="1142">
                  <c:v>-13.29685963</c:v>
                </c:pt>
                <c:pt idx="1143">
                  <c:v>-13.335788409999999</c:v>
                </c:pt>
                <c:pt idx="1144">
                  <c:v>-13.374515000000001</c:v>
                </c:pt>
                <c:pt idx="1145">
                  <c:v>-13.41304016</c:v>
                </c:pt>
                <c:pt idx="1146">
                  <c:v>-13.451364659999999</c:v>
                </c:pt>
                <c:pt idx="1147">
                  <c:v>-13.48948929</c:v>
                </c:pt>
                <c:pt idx="1148">
                  <c:v>-13.52741481</c:v>
                </c:pt>
                <c:pt idx="1149">
                  <c:v>-13.56514202</c:v>
                </c:pt>
                <c:pt idx="1150">
                  <c:v>-13.602671689999999</c:v>
                </c:pt>
                <c:pt idx="1151">
                  <c:v>-13.640004619999999</c:v>
                </c:pt>
                <c:pt idx="1152">
                  <c:v>-13.67714159</c:v>
                </c:pt>
                <c:pt idx="1153">
                  <c:v>-13.714083390000001</c:v>
                </c:pt>
                <c:pt idx="1154">
                  <c:v>-13.750830819999999</c:v>
                </c:pt>
                <c:pt idx="1155">
                  <c:v>-13.787384680000001</c:v>
                </c:pt>
                <c:pt idx="1156">
                  <c:v>-13.82374576</c:v>
                </c:pt>
                <c:pt idx="1157">
                  <c:v>-13.85991486</c:v>
                </c:pt>
                <c:pt idx="1158">
                  <c:v>-13.89589279</c:v>
                </c:pt>
                <c:pt idx="1159">
                  <c:v>-13.931680350000001</c:v>
                </c:pt>
                <c:pt idx="1160">
                  <c:v>-13.967278350000001</c:v>
                </c:pt>
                <c:pt idx="1161">
                  <c:v>-14.002687590000001</c:v>
                </c:pt>
                <c:pt idx="1162">
                  <c:v>-14.037908870000001</c:v>
                </c:pt>
                <c:pt idx="1163">
                  <c:v>-14.072943009999999</c:v>
                </c:pt>
                <c:pt idx="1164">
                  <c:v>-14.10779082</c:v>
                </c:pt>
                <c:pt idx="1165">
                  <c:v>-14.14245311</c:v>
                </c:pt>
                <c:pt idx="1166">
                  <c:v>-14.176930690000001</c:v>
                </c:pt>
                <c:pt idx="1167">
                  <c:v>-14.211224380000001</c:v>
                </c:pt>
                <c:pt idx="1168">
                  <c:v>-14.245334980000001</c:v>
                </c:pt>
                <c:pt idx="1169">
                  <c:v>-14.279263309999999</c:v>
                </c:pt>
                <c:pt idx="1170">
                  <c:v>-14.313010200000001</c:v>
                </c:pt>
                <c:pt idx="1171">
                  <c:v>-14.34657644</c:v>
                </c:pt>
                <c:pt idx="1172">
                  <c:v>-14.379962859999999</c:v>
                </c:pt>
                <c:pt idx="1173">
                  <c:v>-14.413170279999999</c:v>
                </c:pt>
                <c:pt idx="1174">
                  <c:v>-14.446199500000001</c:v>
                </c:pt>
                <c:pt idx="1175">
                  <c:v>-14.479051350000001</c:v>
                </c:pt>
                <c:pt idx="1176">
                  <c:v>-14.51172663</c:v>
                </c:pt>
                <c:pt idx="1177">
                  <c:v>-14.54422617</c:v>
                </c:pt>
                <c:pt idx="1178">
                  <c:v>-14.57655078</c:v>
                </c:pt>
                <c:pt idx="1179">
                  <c:v>-14.60870128</c:v>
                </c:pt>
                <c:pt idx="1180">
                  <c:v>-14.64067848</c:v>
                </c:pt>
                <c:pt idx="1181">
                  <c:v>-14.672483189999999</c:v>
                </c:pt>
                <c:pt idx="1182">
                  <c:v>-14.70411622</c:v>
                </c:pt>
                <c:pt idx="1183">
                  <c:v>-14.7355784</c:v>
                </c:pt>
                <c:pt idx="1184">
                  <c:v>-14.766870539999999</c:v>
                </c:pt>
                <c:pt idx="1185">
                  <c:v>-14.79799343</c:v>
                </c:pt>
                <c:pt idx="1186">
                  <c:v>-14.828947899999999</c:v>
                </c:pt>
                <c:pt idx="1187">
                  <c:v>-14.85973476</c:v>
                </c:pt>
                <c:pt idx="1188">
                  <c:v>-14.89035481</c:v>
                </c:pt>
                <c:pt idx="1189">
                  <c:v>-14.920808859999999</c:v>
                </c:pt>
                <c:pt idx="1190">
                  <c:v>-14.95109772</c:v>
                </c:pt>
                <c:pt idx="1191">
                  <c:v>-14.98122219</c:v>
                </c:pt>
                <c:pt idx="1192">
                  <c:v>-15.01118308</c:v>
                </c:pt>
                <c:pt idx="1193">
                  <c:v>-15.04098119</c:v>
                </c:pt>
                <c:pt idx="1194">
                  <c:v>-15.070617329999999</c:v>
                </c:pt>
                <c:pt idx="1195">
                  <c:v>-15.10009228</c:v>
                </c:pt>
                <c:pt idx="1196">
                  <c:v>-15.12940686</c:v>
                </c:pt>
                <c:pt idx="1197">
                  <c:v>-15.158561860000001</c:v>
                </c:pt>
                <c:pt idx="1198">
                  <c:v>-15.187558080000001</c:v>
                </c:pt>
                <c:pt idx="1199">
                  <c:v>-15.2163963</c:v>
                </c:pt>
                <c:pt idx="1200">
                  <c:v>-15.24507732</c:v>
                </c:pt>
                <c:pt idx="1201">
                  <c:v>-15.273601940000001</c:v>
                </c:pt>
                <c:pt idx="1202">
                  <c:v>-15.30197094</c:v>
                </c:pt>
                <c:pt idx="1203">
                  <c:v>-15.33018511</c:v>
                </c:pt>
                <c:pt idx="1204">
                  <c:v>-15.35824523</c:v>
                </c:pt>
                <c:pt idx="1205">
                  <c:v>-15.38615208</c:v>
                </c:pt>
                <c:pt idx="1206">
                  <c:v>-15.41390646</c:v>
                </c:pt>
                <c:pt idx="1207">
                  <c:v>-15.441509140000001</c:v>
                </c:pt>
                <c:pt idx="1208">
                  <c:v>-15.46896089</c:v>
                </c:pt>
                <c:pt idx="1209">
                  <c:v>-15.496262489999999</c:v>
                </c:pt>
                <c:pt idx="1210">
                  <c:v>-15.52341472</c:v>
                </c:pt>
                <c:pt idx="1211">
                  <c:v>-15.55041834</c:v>
                </c:pt>
                <c:pt idx="1212">
                  <c:v>-15.577274129999999</c:v>
                </c:pt>
                <c:pt idx="1213">
                  <c:v>-15.60398284</c:v>
                </c:pt>
                <c:pt idx="1214">
                  <c:v>-15.63054526</c:v>
                </c:pt>
                <c:pt idx="1215">
                  <c:v>-15.65696213</c:v>
                </c:pt>
                <c:pt idx="1216">
                  <c:v>-15.68323421</c:v>
                </c:pt>
                <c:pt idx="1217">
                  <c:v>-15.709362280000001</c:v>
                </c:pt>
                <c:pt idx="1218">
                  <c:v>-15.73534707</c:v>
                </c:pt>
                <c:pt idx="1219">
                  <c:v>-15.76118934</c:v>
                </c:pt>
                <c:pt idx="1220">
                  <c:v>-15.78688985</c:v>
                </c:pt>
                <c:pt idx="1221">
                  <c:v>-15.812449340000001</c:v>
                </c:pt>
                <c:pt idx="1222">
                  <c:v>-15.83786855</c:v>
                </c:pt>
                <c:pt idx="1223">
                  <c:v>-15.86314823</c:v>
                </c:pt>
                <c:pt idx="1224">
                  <c:v>-15.888289110000001</c:v>
                </c:pt>
                <c:pt idx="1225">
                  <c:v>-15.91329195</c:v>
                </c:pt>
                <c:pt idx="1226">
                  <c:v>-15.938157459999999</c:v>
                </c:pt>
                <c:pt idx="1227">
                  <c:v>-15.96288638</c:v>
                </c:pt>
                <c:pt idx="1228">
                  <c:v>-15.98747945</c:v>
                </c:pt>
                <c:pt idx="1229">
                  <c:v>-16.011937379999999</c:v>
                </c:pt>
                <c:pt idx="1230">
                  <c:v>-16.036260909999999</c:v>
                </c:pt>
                <c:pt idx="1231">
                  <c:v>-16.060450750000001</c:v>
                </c:pt>
                <c:pt idx="1232">
                  <c:v>-16.084507630000001</c:v>
                </c:pt>
                <c:pt idx="1233">
                  <c:v>-16.10843225</c:v>
                </c:pt>
                <c:pt idx="1234">
                  <c:v>-16.132225330000001</c:v>
                </c:pt>
                <c:pt idx="1235">
                  <c:v>-16.155887589999999</c:v>
                </c:pt>
                <c:pt idx="1236">
                  <c:v>-16.179419729999999</c:v>
                </c:pt>
                <c:pt idx="1237">
                  <c:v>-16.202822449999999</c:v>
                </c:pt>
                <c:pt idx="1238">
                  <c:v>-16.22609645</c:v>
                </c:pt>
                <c:pt idx="1239">
                  <c:v>-16.24924244</c:v>
                </c:pt>
                <c:pt idx="1240">
                  <c:v>-16.272261109999999</c:v>
                </c:pt>
                <c:pt idx="1241">
                  <c:v>-16.295153160000002</c:v>
                </c:pt>
                <c:pt idx="1242">
                  <c:v>-16.317919270000001</c:v>
                </c:pt>
                <c:pt idx="1243">
                  <c:v>-16.34056013</c:v>
                </c:pt>
                <c:pt idx="1244">
                  <c:v>-16.36307643</c:v>
                </c:pt>
                <c:pt idx="1245">
                  <c:v>-16.385468840000001</c:v>
                </c:pt>
                <c:pt idx="1246">
                  <c:v>-16.407738049999999</c:v>
                </c:pt>
                <c:pt idx="1247">
                  <c:v>-16.429884739999999</c:v>
                </c:pt>
                <c:pt idx="1248">
                  <c:v>-16.451909570000002</c:v>
                </c:pt>
                <c:pt idx="1249">
                  <c:v>-16.473813209999999</c:v>
                </c:pt>
                <c:pt idx="1250">
                  <c:v>-16.495596330000001</c:v>
                </c:pt>
                <c:pt idx="1251">
                  <c:v>-16.517259599999999</c:v>
                </c:pt>
                <c:pt idx="1252">
                  <c:v>-16.53880367</c:v>
                </c:pt>
                <c:pt idx="1253">
                  <c:v>-16.560229209999999</c:v>
                </c:pt>
                <c:pt idx="1254">
                  <c:v>-16.581536870000001</c:v>
                </c:pt>
                <c:pt idx="1255">
                  <c:v>-16.602727290000001</c:v>
                </c:pt>
                <c:pt idx="1256">
                  <c:v>-16.62380113</c:v>
                </c:pt>
                <c:pt idx="1257">
                  <c:v>-16.644759029999999</c:v>
                </c:pt>
                <c:pt idx="1258">
                  <c:v>-16.665601649999999</c:v>
                </c:pt>
                <c:pt idx="1259">
                  <c:v>-16.686329600000001</c:v>
                </c:pt>
                <c:pt idx="1260">
                  <c:v>-16.706943540000001</c:v>
                </c:pt>
                <c:pt idx="1261">
                  <c:v>-16.7274441</c:v>
                </c:pt>
                <c:pt idx="1262">
                  <c:v>-16.747831900000001</c:v>
                </c:pt>
                <c:pt idx="1263">
                  <c:v>-16.768107570000002</c:v>
                </c:pt>
                <c:pt idx="1264">
                  <c:v>-16.78827175</c:v>
                </c:pt>
                <c:pt idx="1265">
                  <c:v>-16.80832504</c:v>
                </c:pt>
                <c:pt idx="1266">
                  <c:v>-16.82826807</c:v>
                </c:pt>
                <c:pt idx="1267">
                  <c:v>-16.848101450000001</c:v>
                </c:pt>
                <c:pt idx="1268">
                  <c:v>-16.867825799999999</c:v>
                </c:pt>
                <c:pt idx="1269">
                  <c:v>-16.887441729999999</c:v>
                </c:pt>
                <c:pt idx="1270">
                  <c:v>-16.906949829999999</c:v>
                </c:pt>
                <c:pt idx="1271">
                  <c:v>-16.926350719999999</c:v>
                </c:pt>
                <c:pt idx="1272">
                  <c:v>-16.945644999999999</c:v>
                </c:pt>
                <c:pt idx="1273">
                  <c:v>-16.964833250000002</c:v>
                </c:pt>
                <c:pt idx="1274">
                  <c:v>-16.98391608</c:v>
                </c:pt>
                <c:pt idx="1275">
                  <c:v>-17.002894080000001</c:v>
                </c:pt>
                <c:pt idx="1276">
                  <c:v>-17.021767830000002</c:v>
                </c:pt>
                <c:pt idx="1277">
                  <c:v>-17.040537919999998</c:v>
                </c:pt>
                <c:pt idx="1278">
                  <c:v>-17.059204919999999</c:v>
                </c:pt>
                <c:pt idx="1279">
                  <c:v>-17.07776943</c:v>
                </c:pt>
                <c:pt idx="1280">
                  <c:v>-17.096232019999999</c:v>
                </c:pt>
                <c:pt idx="1281">
                  <c:v>-17.114593249999999</c:v>
                </c:pt>
                <c:pt idx="1282">
                  <c:v>-17.132853699999998</c:v>
                </c:pt>
                <c:pt idx="1283">
                  <c:v>-17.151013939999999</c:v>
                </c:pt>
                <c:pt idx="1284">
                  <c:v>-17.16907453</c:v>
                </c:pt>
                <c:pt idx="1285">
                  <c:v>-17.187036030000002</c:v>
                </c:pt>
                <c:pt idx="1286">
                  <c:v>-17.20489899</c:v>
                </c:pt>
                <c:pt idx="1287">
                  <c:v>-17.22266398</c:v>
                </c:pt>
                <c:pt idx="1288">
                  <c:v>-17.24033154</c:v>
                </c:pt>
                <c:pt idx="1289">
                  <c:v>-17.257902229999999</c:v>
                </c:pt>
                <c:pt idx="1290">
                  <c:v>-17.27537658</c:v>
                </c:pt>
                <c:pt idx="1291">
                  <c:v>-17.292755150000001</c:v>
                </c:pt>
                <c:pt idx="1292">
                  <c:v>-17.310038469999999</c:v>
                </c:pt>
                <c:pt idx="1293">
                  <c:v>-17.327227090000001</c:v>
                </c:pt>
                <c:pt idx="1294">
                  <c:v>-17.344321520000001</c:v>
                </c:pt>
                <c:pt idx="1295">
                  <c:v>-17.361322319999999</c:v>
                </c:pt>
                <c:pt idx="1296">
                  <c:v>-17.378229990000001</c:v>
                </c:pt>
                <c:pt idx="1297">
                  <c:v>-17.395045079999999</c:v>
                </c:pt>
                <c:pt idx="1298">
                  <c:v>-17.4117681</c:v>
                </c:pt>
                <c:pt idx="1299">
                  <c:v>-17.42839957</c:v>
                </c:pt>
                <c:pt idx="1300">
                  <c:v>-17.44494001</c:v>
                </c:pt>
                <c:pt idx="1301">
                  <c:v>-17.46138994</c:v>
                </c:pt>
                <c:pt idx="1302">
                  <c:v>-17.477749859999999</c:v>
                </c:pt>
                <c:pt idx="1303">
                  <c:v>-17.494020280000001</c:v>
                </c:pt>
                <c:pt idx="1304">
                  <c:v>-17.51020171</c:v>
                </c:pt>
                <c:pt idx="1305">
                  <c:v>-17.526294650000001</c:v>
                </c:pt>
                <c:pt idx="1306">
                  <c:v>-17.5422996</c:v>
                </c:pt>
                <c:pt idx="1307">
                  <c:v>-17.55821705</c:v>
                </c:pt>
                <c:pt idx="1308">
                  <c:v>-17.57404751</c:v>
                </c:pt>
                <c:pt idx="1309">
                  <c:v>-17.589791460000001</c:v>
                </c:pt>
                <c:pt idx="1310">
                  <c:v>-17.60544939</c:v>
                </c:pt>
                <c:pt idx="1311">
                  <c:v>-17.62102179</c:v>
                </c:pt>
                <c:pt idx="1312">
                  <c:v>-17.636509140000001</c:v>
                </c:pt>
                <c:pt idx="1313">
                  <c:v>-17.65191192</c:v>
                </c:pt>
                <c:pt idx="1314">
                  <c:v>-17.667230610000001</c:v>
                </c:pt>
                <c:pt idx="1315">
                  <c:v>-17.68246568</c:v>
                </c:pt>
                <c:pt idx="1316">
                  <c:v>-17.697617600000001</c:v>
                </c:pt>
                <c:pt idx="1317">
                  <c:v>-17.712686850000001</c:v>
                </c:pt>
                <c:pt idx="1318">
                  <c:v>-17.727673889999998</c:v>
                </c:pt>
                <c:pt idx="1319">
                  <c:v>-17.74257918</c:v>
                </c:pt>
                <c:pt idx="1320">
                  <c:v>-17.757403180000001</c:v>
                </c:pt>
                <c:pt idx="1321">
                  <c:v>-17.772146370000002</c:v>
                </c:pt>
                <c:pt idx="1322">
                  <c:v>-17.786809179999999</c:v>
                </c:pt>
                <c:pt idx="1323">
                  <c:v>-17.801392069999999</c:v>
                </c:pt>
                <c:pt idx="1324">
                  <c:v>-17.8158955</c:v>
                </c:pt>
                <c:pt idx="1325">
                  <c:v>-17.830319899999999</c:v>
                </c:pt>
                <c:pt idx="1326">
                  <c:v>-17.84466574</c:v>
                </c:pt>
                <c:pt idx="1327">
                  <c:v>-17.858933440000001</c:v>
                </c:pt>
                <c:pt idx="1328">
                  <c:v>-17.873123459999999</c:v>
                </c:pt>
                <c:pt idx="1329">
                  <c:v>-17.887236219999998</c:v>
                </c:pt>
                <c:pt idx="1330">
                  <c:v>-17.901272160000001</c:v>
                </c:pt>
                <c:pt idx="1331">
                  <c:v>-17.91523171</c:v>
                </c:pt>
                <c:pt idx="1332">
                  <c:v>-17.92911531</c:v>
                </c:pt>
                <c:pt idx="1333">
                  <c:v>-17.942923390000001</c:v>
                </c:pt>
                <c:pt idx="1334">
                  <c:v>-17.956656349999999</c:v>
                </c:pt>
                <c:pt idx="1335">
                  <c:v>-17.970314640000002</c:v>
                </c:pt>
                <c:pt idx="1336">
                  <c:v>-17.983898669999999</c:v>
                </c:pt>
                <c:pt idx="1337">
                  <c:v>-17.997408839999999</c:v>
                </c:pt>
                <c:pt idx="1338">
                  <c:v>-18.010845589999999</c:v>
                </c:pt>
                <c:pt idx="1339">
                  <c:v>-18.024209330000001</c:v>
                </c:pt>
                <c:pt idx="1340">
                  <c:v>-18.03750045</c:v>
                </c:pt>
                <c:pt idx="1341">
                  <c:v>-18.050719369999999</c:v>
                </c:pt>
                <c:pt idx="1342">
                  <c:v>-18.0638665</c:v>
                </c:pt>
                <c:pt idx="1343">
                  <c:v>-18.076942240000001</c:v>
                </c:pt>
                <c:pt idx="1344">
                  <c:v>-18.089946980000001</c:v>
                </c:pt>
                <c:pt idx="1345">
                  <c:v>-18.102881119999999</c:v>
                </c:pt>
                <c:pt idx="1346">
                  <c:v>-18.115745069999999</c:v>
                </c:pt>
                <c:pt idx="1347">
                  <c:v>-18.12853921</c:v>
                </c:pt>
                <c:pt idx="1348">
                  <c:v>-18.141263940000002</c:v>
                </c:pt>
                <c:pt idx="1349">
                  <c:v>-18.153919630000001</c:v>
                </c:pt>
                <c:pt idx="1350">
                  <c:v>-18.166506680000001</c:v>
                </c:pt>
                <c:pt idx="1351">
                  <c:v>-18.17902548</c:v>
                </c:pt>
                <c:pt idx="1352">
                  <c:v>-18.191476389999998</c:v>
                </c:pt>
                <c:pt idx="1353">
                  <c:v>-18.203859810000001</c:v>
                </c:pt>
                <c:pt idx="1354">
                  <c:v>-18.216176099999998</c:v>
                </c:pt>
                <c:pt idx="1355">
                  <c:v>-18.228425649999998</c:v>
                </c:pt>
                <c:pt idx="1356">
                  <c:v>-18.240608819999999</c:v>
                </c:pt>
                <c:pt idx="1357">
                  <c:v>-18.252725989999998</c:v>
                </c:pt>
                <c:pt idx="1358">
                  <c:v>-18.264777509999998</c:v>
                </c:pt>
                <c:pt idx="1359">
                  <c:v>-18.276763769999999</c:v>
                </c:pt>
                <c:pt idx="1360">
                  <c:v>-18.288685109999999</c:v>
                </c:pt>
                <c:pt idx="1361">
                  <c:v>-18.300541899999999</c:v>
                </c:pt>
                <c:pt idx="1362">
                  <c:v>-18.312334509999999</c:v>
                </c:pt>
                <c:pt idx="1363">
                  <c:v>-18.324063280000001</c:v>
                </c:pt>
                <c:pt idx="1364">
                  <c:v>-18.335728570000001</c:v>
                </c:pt>
                <c:pt idx="1365">
                  <c:v>-18.347330729999999</c:v>
                </c:pt>
                <c:pt idx="1366">
                  <c:v>-18.358870119999999</c:v>
                </c:pt>
                <c:pt idx="1367">
                  <c:v>-18.370347079999998</c:v>
                </c:pt>
                <c:pt idx="1368">
                  <c:v>-18.381761950000001</c:v>
                </c:pt>
                <c:pt idx="1369">
                  <c:v>-18.393115080000001</c:v>
                </c:pt>
                <c:pt idx="1370">
                  <c:v>-18.404406819999998</c:v>
                </c:pt>
                <c:pt idx="1371">
                  <c:v>-18.415637499999999</c:v>
                </c:pt>
                <c:pt idx="1372">
                  <c:v>-18.426807449999998</c:v>
                </c:pt>
                <c:pt idx="1373">
                  <c:v>-18.43791702</c:v>
                </c:pt>
                <c:pt idx="1374">
                  <c:v>-18.44896653</c:v>
                </c:pt>
                <c:pt idx="1375">
                  <c:v>-18.459956330000001</c:v>
                </c:pt>
                <c:pt idx="1376">
                  <c:v>-18.47088673</c:v>
                </c:pt>
                <c:pt idx="1377">
                  <c:v>-18.481758060000001</c:v>
                </c:pt>
                <c:pt idx="1378">
                  <c:v>-18.492570659999998</c:v>
                </c:pt>
                <c:pt idx="1379">
                  <c:v>-18.50332483</c:v>
                </c:pt>
                <c:pt idx="1380">
                  <c:v>-18.51402092</c:v>
                </c:pt>
                <c:pt idx="1381">
                  <c:v>-18.52465922</c:v>
                </c:pt>
                <c:pt idx="1382">
                  <c:v>-18.53524006</c:v>
                </c:pt>
                <c:pt idx="1383">
                  <c:v>-18.54576376</c:v>
                </c:pt>
                <c:pt idx="1384">
                  <c:v>-18.556230630000002</c:v>
                </c:pt>
                <c:pt idx="1385">
                  <c:v>-18.566640979999999</c:v>
                </c:pt>
                <c:pt idx="1386">
                  <c:v>-18.576995109999999</c:v>
                </c:pt>
                <c:pt idx="1387">
                  <c:v>-18.587293349999999</c:v>
                </c:pt>
                <c:pt idx="1388">
                  <c:v>-18.597535990000001</c:v>
                </c:pt>
                <c:pt idx="1389">
                  <c:v>-18.607723329999999</c:v>
                </c:pt>
                <c:pt idx="1390">
                  <c:v>-18.617855680000002</c:v>
                </c:pt>
                <c:pt idx="1391">
                  <c:v>-18.627933339999998</c:v>
                </c:pt>
                <c:pt idx="1392">
                  <c:v>-18.637956599999999</c:v>
                </c:pt>
                <c:pt idx="1393">
                  <c:v>-18.647925770000001</c:v>
                </c:pt>
                <c:pt idx="1394">
                  <c:v>-18.657841139999999</c:v>
                </c:pt>
                <c:pt idx="1395">
                  <c:v>-18.667702989999999</c:v>
                </c:pt>
                <c:pt idx="1396">
                  <c:v>-18.677511630000001</c:v>
                </c:pt>
                <c:pt idx="1397">
                  <c:v>-18.687267330000001</c:v>
                </c:pt>
                <c:pt idx="1398">
                  <c:v>-18.696970400000001</c:v>
                </c:pt>
                <c:pt idx="1399">
                  <c:v>-18.7066211</c:v>
                </c:pt>
                <c:pt idx="1400">
                  <c:v>-18.716219729999999</c:v>
                </c:pt>
                <c:pt idx="1401">
                  <c:v>-18.725766570000001</c:v>
                </c:pt>
                <c:pt idx="1402">
                  <c:v>-18.73526189</c:v>
                </c:pt>
                <c:pt idx="1403">
                  <c:v>-18.74470599</c:v>
                </c:pt>
                <c:pt idx="1404">
                  <c:v>-18.754099119999999</c:v>
                </c:pt>
                <c:pt idx="1405">
                  <c:v>-18.763441579999999</c:v>
                </c:pt>
                <c:pt idx="1406">
                  <c:v>-18.772733630000001</c:v>
                </c:pt>
                <c:pt idx="1407">
                  <c:v>-18.781975540000001</c:v>
                </c:pt>
                <c:pt idx="1408">
                  <c:v>-18.79116758</c:v>
                </c:pt>
                <c:pt idx="1409">
                  <c:v>-18.800310020000001</c:v>
                </c:pt>
                <c:pt idx="1410">
                  <c:v>-18.809403140000001</c:v>
                </c:pt>
                <c:pt idx="1411">
                  <c:v>-18.81844718</c:v>
                </c:pt>
                <c:pt idx="1412">
                  <c:v>-18.827442420000001</c:v>
                </c:pt>
                <c:pt idx="1413">
                  <c:v>-18.83638912</c:v>
                </c:pt>
                <c:pt idx="1414">
                  <c:v>-18.845287540000001</c:v>
                </c:pt>
                <c:pt idx="1415">
                  <c:v>-18.854137940000001</c:v>
                </c:pt>
                <c:pt idx="1416">
                  <c:v>-18.862940559999998</c:v>
                </c:pt>
                <c:pt idx="1417">
                  <c:v>-18.871695679999998</c:v>
                </c:pt>
                <c:pt idx="1418">
                  <c:v>-18.88040354</c:v>
                </c:pt>
                <c:pt idx="1419">
                  <c:v>-18.889064390000001</c:v>
                </c:pt>
                <c:pt idx="1420">
                  <c:v>-18.897678490000001</c:v>
                </c:pt>
                <c:pt idx="1421">
                  <c:v>-18.906246079999999</c:v>
                </c:pt>
                <c:pt idx="1422">
                  <c:v>-18.91476742</c:v>
                </c:pt>
                <c:pt idx="1423">
                  <c:v>-18.923242739999999</c:v>
                </c:pt>
                <c:pt idx="1424">
                  <c:v>-18.931672290000002</c:v>
                </c:pt>
                <c:pt idx="1425">
                  <c:v>-18.94005632</c:v>
                </c:pt>
                <c:pt idx="1426">
                  <c:v>-18.948395059999999</c:v>
                </c:pt>
                <c:pt idx="1427">
                  <c:v>-18.956688759999999</c:v>
                </c:pt>
                <c:pt idx="1428">
                  <c:v>-18.96493765</c:v>
                </c:pt>
                <c:pt idx="1429">
                  <c:v>-18.97314197</c:v>
                </c:pt>
                <c:pt idx="1430">
                  <c:v>-18.98130196</c:v>
                </c:pt>
                <c:pt idx="1431">
                  <c:v>-18.989417849999999</c:v>
                </c:pt>
                <c:pt idx="1432">
                  <c:v>-18.997489869999999</c:v>
                </c:pt>
                <c:pt idx="1433">
                  <c:v>-19.005518259999999</c:v>
                </c:pt>
                <c:pt idx="1434">
                  <c:v>-19.013503239999999</c:v>
                </c:pt>
                <c:pt idx="1435">
                  <c:v>-19.02144504</c:v>
                </c:pt>
                <c:pt idx="1436">
                  <c:v>-19.02934389</c:v>
                </c:pt>
                <c:pt idx="1437">
                  <c:v>-19.037200009999999</c:v>
                </c:pt>
                <c:pt idx="1438">
                  <c:v>-19.04501363</c:v>
                </c:pt>
                <c:pt idx="1439">
                  <c:v>-19.052784970000001</c:v>
                </c:pt>
                <c:pt idx="1440">
                  <c:v>-19.060514260000001</c:v>
                </c:pt>
                <c:pt idx="1441">
                  <c:v>-19.068201699999999</c:v>
                </c:pt>
                <c:pt idx="1442">
                  <c:v>-19.075847530000001</c:v>
                </c:pt>
                <c:pt idx="1443">
                  <c:v>-19.083451950000001</c:v>
                </c:pt>
                <c:pt idx="1444">
                  <c:v>-19.09101519</c:v>
                </c:pt>
                <c:pt idx="1445">
                  <c:v>-19.098537449999998</c:v>
                </c:pt>
                <c:pt idx="1446">
                  <c:v>-19.106018949999999</c:v>
                </c:pt>
                <c:pt idx="1447">
                  <c:v>-19.11345991</c:v>
                </c:pt>
                <c:pt idx="1448">
                  <c:v>-19.120860530000002</c:v>
                </c:pt>
                <c:pt idx="1449">
                  <c:v>-19.128221020000002</c:v>
                </c:pt>
                <c:pt idx="1450">
                  <c:v>-19.135541589999999</c:v>
                </c:pt>
                <c:pt idx="1451">
                  <c:v>-19.142822450000001</c:v>
                </c:pt>
                <c:pt idx="1452">
                  <c:v>-19.150063800000002</c:v>
                </c:pt>
                <c:pt idx="1453">
                  <c:v>-19.157265850000002</c:v>
                </c:pt>
                <c:pt idx="1454">
                  <c:v>-19.1644288</c:v>
                </c:pt>
                <c:pt idx="1455">
                  <c:v>-19.17155284</c:v>
                </c:pt>
                <c:pt idx="1456">
                  <c:v>-19.178638190000001</c:v>
                </c:pt>
                <c:pt idx="1457">
                  <c:v>-19.185685039999999</c:v>
                </c:pt>
                <c:pt idx="1458">
                  <c:v>-19.192693590000001</c:v>
                </c:pt>
                <c:pt idx="1459">
                  <c:v>-19.199664030000001</c:v>
                </c:pt>
                <c:pt idx="1460">
                  <c:v>-19.206596569999999</c:v>
                </c:pt>
                <c:pt idx="1461">
                  <c:v>-19.213491390000002</c:v>
                </c:pt>
                <c:pt idx="1462">
                  <c:v>-19.220348680000001</c:v>
                </c:pt>
                <c:pt idx="1463">
                  <c:v>-19.227168649999999</c:v>
                </c:pt>
                <c:pt idx="1464">
                  <c:v>-19.233951470000001</c:v>
                </c:pt>
                <c:pt idx="1465">
                  <c:v>-19.240697350000001</c:v>
                </c:pt>
                <c:pt idx="1466">
                  <c:v>-19.247406460000001</c:v>
                </c:pt>
                <c:pt idx="1467">
                  <c:v>-19.254079000000001</c:v>
                </c:pt>
                <c:pt idx="1468">
                  <c:v>-19.260715149999999</c:v>
                </c:pt>
                <c:pt idx="1469">
                  <c:v>-19.267315100000001</c:v>
                </c:pt>
                <c:pt idx="1470">
                  <c:v>-19.27387903</c:v>
                </c:pt>
                <c:pt idx="1471">
                  <c:v>-19.28040712</c:v>
                </c:pt>
                <c:pt idx="1472">
                  <c:v>-19.286899550000001</c:v>
                </c:pt>
                <c:pt idx="1473">
                  <c:v>-19.293356509999999</c:v>
                </c:pt>
                <c:pt idx="1474">
                  <c:v>-19.299778180000001</c:v>
                </c:pt>
                <c:pt idx="1475">
                  <c:v>-19.306164729999999</c:v>
                </c:pt>
                <c:pt idx="1476">
                  <c:v>-19.312516330000001</c:v>
                </c:pt>
                <c:pt idx="1477">
                  <c:v>-19.318833170000001</c:v>
                </c:pt>
                <c:pt idx="1478">
                  <c:v>-19.32511543</c:v>
                </c:pt>
                <c:pt idx="1479">
                  <c:v>-19.33136326</c:v>
                </c:pt>
                <c:pt idx="1480">
                  <c:v>-19.337576859999999</c:v>
                </c:pt>
                <c:pt idx="1481">
                  <c:v>-19.343756379999999</c:v>
                </c:pt>
                <c:pt idx="1482">
                  <c:v>-19.349902</c:v>
                </c:pt>
                <c:pt idx="1483">
                  <c:v>-19.35601389</c:v>
                </c:pt>
                <c:pt idx="1484">
                  <c:v>-19.362092220000001</c:v>
                </c:pt>
                <c:pt idx="1485">
                  <c:v>-19.36813716</c:v>
                </c:pt>
                <c:pt idx="1486">
                  <c:v>-19.374148869999999</c:v>
                </c:pt>
                <c:pt idx="1487">
                  <c:v>-19.380127519999998</c:v>
                </c:pt>
                <c:pt idx="1488">
                  <c:v>-19.38607326</c:v>
                </c:pt>
                <c:pt idx="1489">
                  <c:v>-19.391986280000001</c:v>
                </c:pt>
                <c:pt idx="1490">
                  <c:v>-19.39786672</c:v>
                </c:pt>
                <c:pt idx="1491">
                  <c:v>-19.40371476</c:v>
                </c:pt>
                <c:pt idx="1492">
                  <c:v>-19.409530539999999</c:v>
                </c:pt>
                <c:pt idx="1493">
                  <c:v>-19.415314240000001</c:v>
                </c:pt>
                <c:pt idx="1494">
                  <c:v>-19.421066</c:v>
                </c:pt>
                <c:pt idx="1495">
                  <c:v>-19.426785989999999</c:v>
                </c:pt>
                <c:pt idx="1496">
                  <c:v>-19.432474370000001</c:v>
                </c:pt>
                <c:pt idx="1497">
                  <c:v>-19.43813128</c:v>
                </c:pt>
                <c:pt idx="1498">
                  <c:v>-19.44375689</c:v>
                </c:pt>
                <c:pt idx="1499">
                  <c:v>-19.449351350000001</c:v>
                </c:pt>
                <c:pt idx="1500">
                  <c:v>-19.454914809999998</c:v>
                </c:pt>
                <c:pt idx="1501">
                  <c:v>-19.460447420000001</c:v>
                </c:pt>
                <c:pt idx="1502">
                  <c:v>-19.465949330000001</c:v>
                </c:pt>
                <c:pt idx="1503">
                  <c:v>-19.471420699999999</c:v>
                </c:pt>
                <c:pt idx="1504">
                  <c:v>-19.476861679999999</c:v>
                </c:pt>
                <c:pt idx="1505">
                  <c:v>-19.482272399999999</c:v>
                </c:pt>
                <c:pt idx="1506">
                  <c:v>-19.487653030000001</c:v>
                </c:pt>
                <c:pt idx="1507">
                  <c:v>-19.493003699999999</c:v>
                </c:pt>
                <c:pt idx="1508">
                  <c:v>-19.498324570000001</c:v>
                </c:pt>
                <c:pt idx="1509">
                  <c:v>-19.50361577</c:v>
                </c:pt>
                <c:pt idx="1510">
                  <c:v>-19.50887745</c:v>
                </c:pt>
                <c:pt idx="1511">
                  <c:v>-19.51410976</c:v>
                </c:pt>
                <c:pt idx="1512">
                  <c:v>-19.519312830000001</c:v>
                </c:pt>
                <c:pt idx="1513">
                  <c:v>-19.524486809999999</c:v>
                </c:pt>
                <c:pt idx="1514">
                  <c:v>-19.52963184</c:v>
                </c:pt>
                <c:pt idx="1515">
                  <c:v>-19.534748050000001</c:v>
                </c:pt>
                <c:pt idx="1516">
                  <c:v>-19.5398356</c:v>
                </c:pt>
                <c:pt idx="1517">
                  <c:v>-19.54489461</c:v>
                </c:pt>
                <c:pt idx="1518">
                  <c:v>-19.549925219999999</c:v>
                </c:pt>
                <c:pt idx="1519">
                  <c:v>-19.55492757</c:v>
                </c:pt>
                <c:pt idx="1520">
                  <c:v>-19.559901790000001</c:v>
                </c:pt>
                <c:pt idx="1521">
                  <c:v>-19.564848019999999</c:v>
                </c:pt>
                <c:pt idx="1522">
                  <c:v>-19.569766399999999</c:v>
                </c:pt>
                <c:pt idx="1523">
                  <c:v>-19.574657049999999</c:v>
                </c:pt>
                <c:pt idx="1524">
                  <c:v>-19.579520110000001</c:v>
                </c:pt>
                <c:pt idx="1525">
                  <c:v>-19.5843557</c:v>
                </c:pt>
                <c:pt idx="1526">
                  <c:v>-19.589163970000001</c:v>
                </c:pt>
                <c:pt idx="1527">
                  <c:v>-19.593945040000001</c:v>
                </c:pt>
                <c:pt idx="1528">
                  <c:v>-19.59869904</c:v>
                </c:pt>
                <c:pt idx="1529">
                  <c:v>-19.6034261</c:v>
                </c:pt>
                <c:pt idx="1530">
                  <c:v>-19.608126349999999</c:v>
                </c:pt>
                <c:pt idx="1531">
                  <c:v>-19.612799899999999</c:v>
                </c:pt>
                <c:pt idx="1532">
                  <c:v>-19.617446900000001</c:v>
                </c:pt>
                <c:pt idx="1533">
                  <c:v>-19.62206746</c:v>
                </c:pt>
                <c:pt idx="1534">
                  <c:v>-19.62666171</c:v>
                </c:pt>
                <c:pt idx="1535">
                  <c:v>-19.631229770000001</c:v>
                </c:pt>
                <c:pt idx="1536">
                  <c:v>-19.635771770000002</c:v>
                </c:pt>
                <c:pt idx="1537">
                  <c:v>-19.640287829999998</c:v>
                </c:pt>
                <c:pt idx="1538">
                  <c:v>-19.64477806</c:v>
                </c:pt>
                <c:pt idx="1539">
                  <c:v>-19.649242600000001</c:v>
                </c:pt>
                <c:pt idx="1540">
                  <c:v>-19.653681559999999</c:v>
                </c:pt>
                <c:pt idx="1541">
                  <c:v>-19.658095060000001</c:v>
                </c:pt>
                <c:pt idx="1542">
                  <c:v>-19.662483229999999</c:v>
                </c:pt>
                <c:pt idx="1543">
                  <c:v>-19.666846169999999</c:v>
                </c:pt>
                <c:pt idx="1544">
                  <c:v>-19.671184</c:v>
                </c:pt>
                <c:pt idx="1545">
                  <c:v>-19.675496849999998</c:v>
                </c:pt>
                <c:pt idx="1546">
                  <c:v>-19.679784829999999</c:v>
                </c:pt>
                <c:pt idx="1547">
                  <c:v>-19.684048050000001</c:v>
                </c:pt>
                <c:pt idx="1548">
                  <c:v>-19.68828663</c:v>
                </c:pt>
                <c:pt idx="1549">
                  <c:v>-19.692500689999999</c:v>
                </c:pt>
                <c:pt idx="1550">
                  <c:v>-19.696690329999999</c:v>
                </c:pt>
                <c:pt idx="1551">
                  <c:v>-19.700855659999998</c:v>
                </c:pt>
                <c:pt idx="1552">
                  <c:v>-19.704996810000001</c:v>
                </c:pt>
                <c:pt idx="1553">
                  <c:v>-19.709113890000001</c:v>
                </c:pt>
                <c:pt idx="1554">
                  <c:v>-19.71320699</c:v>
                </c:pt>
                <c:pt idx="1555">
                  <c:v>-19.71727624</c:v>
                </c:pt>
                <c:pt idx="1556">
                  <c:v>-19.72132174</c:v>
                </c:pt>
                <c:pt idx="1557">
                  <c:v>-19.725343609999999</c:v>
                </c:pt>
                <c:pt idx="1558">
                  <c:v>-19.729341940000001</c:v>
                </c:pt>
                <c:pt idx="1559">
                  <c:v>-19.733316850000001</c:v>
                </c:pt>
                <c:pt idx="1560">
                  <c:v>-19.737268449999998</c:v>
                </c:pt>
                <c:pt idx="1561">
                  <c:v>-19.74119683</c:v>
                </c:pt>
                <c:pt idx="1562">
                  <c:v>-19.745102110000001</c:v>
                </c:pt>
                <c:pt idx="1563">
                  <c:v>-19.748984400000001</c:v>
                </c:pt>
                <c:pt idx="1564">
                  <c:v>-19.752843779999999</c:v>
                </c:pt>
                <c:pt idx="1565">
                  <c:v>-19.756680379999999</c:v>
                </c:pt>
                <c:pt idx="1566">
                  <c:v>-19.76049429</c:v>
                </c:pt>
                <c:pt idx="1567">
                  <c:v>-19.764285619999999</c:v>
                </c:pt>
                <c:pt idx="1568">
                  <c:v>-19.768054459999998</c:v>
                </c:pt>
                <c:pt idx="1569">
                  <c:v>-19.77180092</c:v>
                </c:pt>
                <c:pt idx="1570">
                  <c:v>-19.775525099999999</c:v>
                </c:pt>
                <c:pt idx="1571">
                  <c:v>-19.779227110000001</c:v>
                </c:pt>
                <c:pt idx="1572">
                  <c:v>-19.782907030000001</c:v>
                </c:pt>
                <c:pt idx="1573">
                  <c:v>-19.786564970000001</c:v>
                </c:pt>
                <c:pt idx="1574">
                  <c:v>-19.790201020000001</c:v>
                </c:pt>
                <c:pt idx="1575">
                  <c:v>-19.793815299999999</c:v>
                </c:pt>
                <c:pt idx="1576">
                  <c:v>-19.797407880000002</c:v>
                </c:pt>
                <c:pt idx="1577">
                  <c:v>-19.800978870000002</c:v>
                </c:pt>
                <c:pt idx="1578">
                  <c:v>-19.80452837</c:v>
                </c:pt>
                <c:pt idx="1579">
                  <c:v>-19.80805647</c:v>
                </c:pt>
                <c:pt idx="1580">
                  <c:v>-19.811563270000001</c:v>
                </c:pt>
                <c:pt idx="1581">
                  <c:v>-19.815048860000001</c:v>
                </c:pt>
                <c:pt idx="1582">
                  <c:v>-19.818513329999998</c:v>
                </c:pt>
                <c:pt idx="1583">
                  <c:v>-19.821956790000002</c:v>
                </c:pt>
                <c:pt idx="1584">
                  <c:v>-19.825379309999999</c:v>
                </c:pt>
                <c:pt idx="1585">
                  <c:v>-19.828780999999999</c:v>
                </c:pt>
                <c:pt idx="1586">
                  <c:v>-19.832161939999999</c:v>
                </c:pt>
                <c:pt idx="1587">
                  <c:v>-19.83552224</c:v>
                </c:pt>
                <c:pt idx="1588">
                  <c:v>-19.83886197</c:v>
                </c:pt>
                <c:pt idx="1589">
                  <c:v>-19.842181220000001</c:v>
                </c:pt>
                <c:pt idx="1590">
                  <c:v>-19.8454801</c:v>
                </c:pt>
                <c:pt idx="1591">
                  <c:v>-19.84875869</c:v>
                </c:pt>
                <c:pt idx="1592">
                  <c:v>-19.852017069999999</c:v>
                </c:pt>
                <c:pt idx="1593">
                  <c:v>-19.855255339999999</c:v>
                </c:pt>
                <c:pt idx="1594">
                  <c:v>-19.858473579999998</c:v>
                </c:pt>
                <c:pt idx="1595">
                  <c:v>-19.861671879999999</c:v>
                </c:pt>
                <c:pt idx="1596">
                  <c:v>-19.864850319999999</c:v>
                </c:pt>
                <c:pt idx="1597">
                  <c:v>-19.868009000000001</c:v>
                </c:pt>
                <c:pt idx="1598">
                  <c:v>-19.871148000000002</c:v>
                </c:pt>
                <c:pt idx="1599">
                  <c:v>-19.874267400000001</c:v>
                </c:pt>
                <c:pt idx="1600">
                  <c:v>-19.8773673</c:v>
                </c:pt>
                <c:pt idx="1601">
                  <c:v>-19.880447759999999</c:v>
                </c:pt>
                <c:pt idx="1602">
                  <c:v>-19.883508890000002</c:v>
                </c:pt>
                <c:pt idx="1603">
                  <c:v>-19.886550750000001</c:v>
                </c:pt>
                <c:pt idx="1604">
                  <c:v>-19.889573439999999</c:v>
                </c:pt>
                <c:pt idx="1605">
                  <c:v>-19.892577030000002</c:v>
                </c:pt>
                <c:pt idx="1606">
                  <c:v>-19.895561610000001</c:v>
                </c:pt>
                <c:pt idx="1607">
                  <c:v>-19.898527269999999</c:v>
                </c:pt>
                <c:pt idx="1608">
                  <c:v>-19.901474069999999</c:v>
                </c:pt>
                <c:pt idx="1609">
                  <c:v>-19.904402099999999</c:v>
                </c:pt>
                <c:pt idx="1610">
                  <c:v>-19.907311450000002</c:v>
                </c:pt>
                <c:pt idx="1611">
                  <c:v>-19.910202179999999</c:v>
                </c:pt>
                <c:pt idx="1612">
                  <c:v>-19.913074389999998</c:v>
                </c:pt>
                <c:pt idx="1613">
                  <c:v>-19.915928149999999</c:v>
                </c:pt>
                <c:pt idx="1614">
                  <c:v>-19.91876353</c:v>
                </c:pt>
                <c:pt idx="1615">
                  <c:v>-19.92158062</c:v>
                </c:pt>
                <c:pt idx="1616">
                  <c:v>-19.924379500000001</c:v>
                </c:pt>
                <c:pt idx="1617">
                  <c:v>-19.927160229999998</c:v>
                </c:pt>
                <c:pt idx="1618">
                  <c:v>-19.929922900000001</c:v>
                </c:pt>
                <c:pt idx="1619">
                  <c:v>-19.93266758</c:v>
                </c:pt>
                <c:pt idx="1620">
                  <c:v>-19.935394349999999</c:v>
                </c:pt>
                <c:pt idx="1621">
                  <c:v>-19.938103290000001</c:v>
                </c:pt>
                <c:pt idx="1622">
                  <c:v>-19.940794459999999</c:v>
                </c:pt>
                <c:pt idx="1623">
                  <c:v>-19.943467949999999</c:v>
                </c:pt>
                <c:pt idx="1624">
                  <c:v>-19.946123830000001</c:v>
                </c:pt>
                <c:pt idx="1625">
                  <c:v>-19.948762169999998</c:v>
                </c:pt>
                <c:pt idx="1626">
                  <c:v>-19.95138304</c:v>
                </c:pt>
                <c:pt idx="1627">
                  <c:v>-19.953986520000001</c:v>
                </c:pt>
                <c:pt idx="1628">
                  <c:v>-19.956572680000001</c:v>
                </c:pt>
                <c:pt idx="1629">
                  <c:v>-19.959141590000002</c:v>
                </c:pt>
                <c:pt idx="1630">
                  <c:v>-19.961693319999998</c:v>
                </c:pt>
                <c:pt idx="1631">
                  <c:v>-19.964227950000001</c:v>
                </c:pt>
                <c:pt idx="1632">
                  <c:v>-19.966745549999999</c:v>
                </c:pt>
                <c:pt idx="1633">
                  <c:v>-19.969246179999999</c:v>
                </c:pt>
                <c:pt idx="1634">
                  <c:v>-19.971729920000001</c:v>
                </c:pt>
                <c:pt idx="1635">
                  <c:v>-19.97419683</c:v>
                </c:pt>
                <c:pt idx="1636">
                  <c:v>-19.976646989999999</c:v>
                </c:pt>
                <c:pt idx="1637">
                  <c:v>-19.979080459999999</c:v>
                </c:pt>
                <c:pt idx="1638">
                  <c:v>-19.981497319999999</c:v>
                </c:pt>
                <c:pt idx="1639">
                  <c:v>-19.983897630000001</c:v>
                </c:pt>
                <c:pt idx="1640">
                  <c:v>-19.98628145</c:v>
                </c:pt>
                <c:pt idx="1641">
                  <c:v>-19.988648860000001</c:v>
                </c:pt>
                <c:pt idx="1642">
                  <c:v>-19.990999930000001</c:v>
                </c:pt>
                <c:pt idx="1643">
                  <c:v>-19.993334709999999</c:v>
                </c:pt>
                <c:pt idx="1644">
                  <c:v>-19.995653279999999</c:v>
                </c:pt>
                <c:pt idx="1645">
                  <c:v>-19.997955699999999</c:v>
                </c:pt>
                <c:pt idx="1646">
                  <c:v>-20.00024204</c:v>
                </c:pt>
                <c:pt idx="1647">
                  <c:v>-20.002512360000001</c:v>
                </c:pt>
                <c:pt idx="1648">
                  <c:v>-20.00476673</c:v>
                </c:pt>
                <c:pt idx="1649">
                  <c:v>-20.007005209999999</c:v>
                </c:pt>
                <c:pt idx="1650">
                  <c:v>-20.00922787</c:v>
                </c:pt>
                <c:pt idx="1651">
                  <c:v>-20.011434770000001</c:v>
                </c:pt>
                <c:pt idx="1652">
                  <c:v>-20.01362597</c:v>
                </c:pt>
                <c:pt idx="1653">
                  <c:v>-20.015801530000001</c:v>
                </c:pt>
                <c:pt idx="1654">
                  <c:v>-20.017961530000001</c:v>
                </c:pt>
                <c:pt idx="1655">
                  <c:v>-20.02010602</c:v>
                </c:pt>
                <c:pt idx="1656">
                  <c:v>-20.02223506</c:v>
                </c:pt>
                <c:pt idx="1657">
                  <c:v>-20.024348719999999</c:v>
                </c:pt>
                <c:pt idx="1658">
                  <c:v>-20.026447050000002</c:v>
                </c:pt>
                <c:pt idx="1659">
                  <c:v>-20.02853013</c:v>
                </c:pt>
                <c:pt idx="1660">
                  <c:v>-20.030598000000001</c:v>
                </c:pt>
                <c:pt idx="1661">
                  <c:v>-20.03265073</c:v>
                </c:pt>
                <c:pt idx="1662">
                  <c:v>-20.034688379999999</c:v>
                </c:pt>
                <c:pt idx="1663">
                  <c:v>-20.036711010000001</c:v>
                </c:pt>
                <c:pt idx="1664">
                  <c:v>-20.038718679999999</c:v>
                </c:pt>
                <c:pt idx="1665">
                  <c:v>-20.040711439999999</c:v>
                </c:pt>
                <c:pt idx="1666">
                  <c:v>-20.042689360000001</c:v>
                </c:pt>
                <c:pt idx="1667">
                  <c:v>-20.044652500000002</c:v>
                </c:pt>
                <c:pt idx="1668">
                  <c:v>-20.046600909999999</c:v>
                </c:pt>
                <c:pt idx="1669">
                  <c:v>-20.048534650000001</c:v>
                </c:pt>
                <c:pt idx="1670">
                  <c:v>-20.050453780000002</c:v>
                </c:pt>
                <c:pt idx="1671">
                  <c:v>-20.052358349999999</c:v>
                </c:pt>
                <c:pt idx="1672">
                  <c:v>-20.054248430000001</c:v>
                </c:pt>
                <c:pt idx="1673">
                  <c:v>-20.056124069999999</c:v>
                </c:pt>
                <c:pt idx="1674">
                  <c:v>-20.05798532</c:v>
                </c:pt>
                <c:pt idx="1675">
                  <c:v>-20.059832239999999</c:v>
                </c:pt>
                <c:pt idx="1676">
                  <c:v>-20.061664889999999</c:v>
                </c:pt>
                <c:pt idx="1677">
                  <c:v>-20.06348333</c:v>
                </c:pt>
                <c:pt idx="1678">
                  <c:v>-20.065287600000001</c:v>
                </c:pt>
                <c:pt idx="1679">
                  <c:v>-20.06707776</c:v>
                </c:pt>
                <c:pt idx="1680">
                  <c:v>-20.068853870000002</c:v>
                </c:pt>
                <c:pt idx="1681">
                  <c:v>-20.070615979999999</c:v>
                </c:pt>
                <c:pt idx="1682">
                  <c:v>-20.072364149999999</c:v>
                </c:pt>
                <c:pt idx="1683">
                  <c:v>-20.074098419999999</c:v>
                </c:pt>
                <c:pt idx="1684">
                  <c:v>-20.075818859999998</c:v>
                </c:pt>
                <c:pt idx="1685">
                  <c:v>-20.077525510000001</c:v>
                </c:pt>
                <c:pt idx="1686">
                  <c:v>-20.079218439999998</c:v>
                </c:pt>
                <c:pt idx="1687">
                  <c:v>-20.08089768</c:v>
                </c:pt>
                <c:pt idx="1688">
                  <c:v>-20.08256329</c:v>
                </c:pt>
                <c:pt idx="1689">
                  <c:v>-20.084215329999999</c:v>
                </c:pt>
                <c:pt idx="1690">
                  <c:v>-20.085853849999999</c:v>
                </c:pt>
                <c:pt idx="1691">
                  <c:v>-20.08747889</c:v>
                </c:pt>
                <c:pt idx="1692">
                  <c:v>-20.089090519999999</c:v>
                </c:pt>
                <c:pt idx="1693">
                  <c:v>-20.09068877</c:v>
                </c:pt>
                <c:pt idx="1694">
                  <c:v>-20.092273710000001</c:v>
                </c:pt>
                <c:pt idx="1695">
                  <c:v>-20.09384537</c:v>
                </c:pt>
                <c:pt idx="1696">
                  <c:v>-20.095403820000001</c:v>
                </c:pt>
                <c:pt idx="1697">
                  <c:v>-20.0969491</c:v>
                </c:pt>
                <c:pt idx="1698">
                  <c:v>-20.098481249999999</c:v>
                </c:pt>
                <c:pt idx="1699">
                  <c:v>-20.100000340000001</c:v>
                </c:pt>
                <c:pt idx="1700">
                  <c:v>-20.101506409999999</c:v>
                </c:pt>
                <c:pt idx="1701">
                  <c:v>-20.102999499999999</c:v>
                </c:pt>
                <c:pt idx="1702">
                  <c:v>-20.10447967</c:v>
                </c:pt>
                <c:pt idx="1703">
                  <c:v>-20.105946970000002</c:v>
                </c:pt>
                <c:pt idx="1704">
                  <c:v>-20.107401429999999</c:v>
                </c:pt>
                <c:pt idx="1705">
                  <c:v>-20.10884312</c:v>
                </c:pt>
                <c:pt idx="1706">
                  <c:v>-20.110272070000001</c:v>
                </c:pt>
                <c:pt idx="1707">
                  <c:v>-20.111688340000001</c:v>
                </c:pt>
                <c:pt idx="1708">
                  <c:v>-20.113091969999999</c:v>
                </c:pt>
                <c:pt idx="1709">
                  <c:v>-20.114483010000001</c:v>
                </c:pt>
                <c:pt idx="1710">
                  <c:v>-20.115861509999998</c:v>
                </c:pt>
                <c:pt idx="1711">
                  <c:v>-20.117227499999998</c:v>
                </c:pt>
                <c:pt idx="1712">
                  <c:v>-20.11858105</c:v>
                </c:pt>
                <c:pt idx="1713">
                  <c:v>-20.11992219</c:v>
                </c:pt>
                <c:pt idx="1714">
                  <c:v>-20.121250960000001</c:v>
                </c:pt>
                <c:pt idx="1715">
                  <c:v>-20.122567419999999</c:v>
                </c:pt>
                <c:pt idx="1716">
                  <c:v>-20.123871609999998</c:v>
                </c:pt>
                <c:pt idx="1717">
                  <c:v>-20.125163579999999</c:v>
                </c:pt>
                <c:pt idx="1718">
                  <c:v>-20.12644336</c:v>
                </c:pt>
                <c:pt idx="1719">
                  <c:v>-20.127711009999999</c:v>
                </c:pt>
                <c:pt idx="1720">
                  <c:v>-20.128966559999999</c:v>
                </c:pt>
                <c:pt idx="1721">
                  <c:v>-20.13021006</c:v>
                </c:pt>
                <c:pt idx="1722">
                  <c:v>-20.131441559999999</c:v>
                </c:pt>
                <c:pt idx="1723">
                  <c:v>-20.1326611</c:v>
                </c:pt>
                <c:pt idx="1724">
                  <c:v>-20.133868719999999</c:v>
                </c:pt>
                <c:pt idx="1725">
                  <c:v>-20.13506447</c:v>
                </c:pt>
                <c:pt idx="1726">
                  <c:v>-20.136248380000001</c:v>
                </c:pt>
                <c:pt idx="1727">
                  <c:v>-20.137420500000001</c:v>
                </c:pt>
                <c:pt idx="1728">
                  <c:v>-20.138580879999999</c:v>
                </c:pt>
                <c:pt idx="1729">
                  <c:v>-20.139729549999998</c:v>
                </c:pt>
                <c:pt idx="1730">
                  <c:v>-20.140866559999999</c:v>
                </c:pt>
                <c:pt idx="1731">
                  <c:v>-20.14199194</c:v>
                </c:pt>
                <c:pt idx="1732">
                  <c:v>-20.14310575</c:v>
                </c:pt>
                <c:pt idx="1733">
                  <c:v>-20.14420801</c:v>
                </c:pt>
                <c:pt idx="1734">
                  <c:v>-20.145298780000001</c:v>
                </c:pt>
                <c:pt idx="1735">
                  <c:v>-20.1463781</c:v>
                </c:pt>
                <c:pt idx="1736">
                  <c:v>-20.147445990000001</c:v>
                </c:pt>
                <c:pt idx="1737">
                  <c:v>-20.14850251</c:v>
                </c:pt>
                <c:pt idx="1738">
                  <c:v>-20.149547699999999</c:v>
                </c:pt>
                <c:pt idx="1739">
                  <c:v>-20.150581590000002</c:v>
                </c:pt>
                <c:pt idx="1740">
                  <c:v>-20.151604219999999</c:v>
                </c:pt>
                <c:pt idx="1741">
                  <c:v>-20.15261564</c:v>
                </c:pt>
                <c:pt idx="1742">
                  <c:v>-20.153615890000001</c:v>
                </c:pt>
                <c:pt idx="1743">
                  <c:v>-20.154604989999999</c:v>
                </c:pt>
                <c:pt idx="1744">
                  <c:v>-20.155583</c:v>
                </c:pt>
                <c:pt idx="1745">
                  <c:v>-20.156549949999999</c:v>
                </c:pt>
                <c:pt idx="1746">
                  <c:v>-20.157505879999999</c:v>
                </c:pt>
                <c:pt idx="1747">
                  <c:v>-20.15845083</c:v>
                </c:pt>
                <c:pt idx="1748">
                  <c:v>-20.15938483</c:v>
                </c:pt>
                <c:pt idx="1749">
                  <c:v>-20.160307929999998</c:v>
                </c:pt>
                <c:pt idx="1750">
                  <c:v>-20.161220159999999</c:v>
                </c:pt>
                <c:pt idx="1751">
                  <c:v>-20.162121559999999</c:v>
                </c:pt>
                <c:pt idx="1752">
                  <c:v>-20.163012160000001</c:v>
                </c:pt>
                <c:pt idx="1753">
                  <c:v>-20.163892019999999</c:v>
                </c:pt>
                <c:pt idx="1754">
                  <c:v>-20.16476115</c:v>
                </c:pt>
                <c:pt idx="1755">
                  <c:v>-20.165619599999999</c:v>
                </c:pt>
                <c:pt idx="1756">
                  <c:v>-20.166467409999999</c:v>
                </c:pt>
                <c:pt idx="1757">
                  <c:v>-20.167304609999999</c:v>
                </c:pt>
                <c:pt idx="1758">
                  <c:v>-20.168131240000001</c:v>
                </c:pt>
                <c:pt idx="1759">
                  <c:v>-20.168947339999999</c:v>
                </c:pt>
                <c:pt idx="1760">
                  <c:v>-20.169752930000001</c:v>
                </c:pt>
                <c:pt idx="1761">
                  <c:v>-20.170548060000002</c:v>
                </c:pt>
                <c:pt idx="1762">
                  <c:v>-20.171332769999999</c:v>
                </c:pt>
                <c:pt idx="1763">
                  <c:v>-20.17210708</c:v>
                </c:pt>
                <c:pt idx="1764">
                  <c:v>-20.17287103</c:v>
                </c:pt>
                <c:pt idx="1765">
                  <c:v>-20.173624669999999</c:v>
                </c:pt>
                <c:pt idx="1766">
                  <c:v>-20.174368009999998</c:v>
                </c:pt>
                <c:pt idx="1767">
                  <c:v>-20.17510111</c:v>
                </c:pt>
                <c:pt idx="1768">
                  <c:v>-20.175823990000001</c:v>
                </c:pt>
                <c:pt idx="1769">
                  <c:v>-20.176536680000002</c:v>
                </c:pt>
                <c:pt idx="1770">
                  <c:v>-20.177239230000001</c:v>
                </c:pt>
                <c:pt idx="1771">
                  <c:v>-20.177931659999999</c:v>
                </c:pt>
                <c:pt idx="1772">
                  <c:v>-20.17861401</c:v>
                </c:pt>
                <c:pt idx="1773">
                  <c:v>-20.179286309999998</c:v>
                </c:pt>
                <c:pt idx="1774">
                  <c:v>-20.179948599999999</c:v>
                </c:pt>
                <c:pt idx="1775">
                  <c:v>-20.180600909999999</c:v>
                </c:pt>
                <c:pt idx="1776">
                  <c:v>-20.18124328</c:v>
                </c:pt>
                <c:pt idx="1777">
                  <c:v>-20.181875730000002</c:v>
                </c:pt>
                <c:pt idx="1778">
                  <c:v>-20.182498299999999</c:v>
                </c:pt>
                <c:pt idx="1779">
                  <c:v>-20.183111019999998</c:v>
                </c:pt>
                <c:pt idx="1780">
                  <c:v>-20.18371393</c:v>
                </c:pt>
                <c:pt idx="1781">
                  <c:v>-20.184307059999998</c:v>
                </c:pt>
                <c:pt idx="1782">
                  <c:v>-20.184890429999999</c:v>
                </c:pt>
                <c:pt idx="1783">
                  <c:v>-20.18546409</c:v>
                </c:pt>
                <c:pt idx="1784">
                  <c:v>-20.186028060000002</c:v>
                </c:pt>
                <c:pt idx="1785">
                  <c:v>-20.186582380000001</c:v>
                </c:pt>
                <c:pt idx="1786">
                  <c:v>-20.187127069999999</c:v>
                </c:pt>
                <c:pt idx="1787">
                  <c:v>-20.187662169999999</c:v>
                </c:pt>
                <c:pt idx="1788">
                  <c:v>-20.188187719999998</c:v>
                </c:pt>
                <c:pt idx="1789">
                  <c:v>-20.18870373</c:v>
                </c:pt>
                <c:pt idx="1790">
                  <c:v>-20.189210249999999</c:v>
                </c:pt>
                <c:pt idx="1791">
                  <c:v>-20.189707299999998</c:v>
                </c:pt>
                <c:pt idx="1792">
                  <c:v>-20.190194909999999</c:v>
                </c:pt>
                <c:pt idx="1793">
                  <c:v>-20.19067312</c:v>
                </c:pt>
                <c:pt idx="1794">
                  <c:v>-20.19114196</c:v>
                </c:pt>
                <c:pt idx="1795">
                  <c:v>-20.19160145</c:v>
                </c:pt>
                <c:pt idx="1796">
                  <c:v>-20.192051620000001</c:v>
                </c:pt>
                <c:pt idx="1797">
                  <c:v>-20.192492519999998</c:v>
                </c:pt>
                <c:pt idx="1798">
                  <c:v>-20.19292415</c:v>
                </c:pt>
                <c:pt idx="1799">
                  <c:v>-20.193346569999999</c:v>
                </c:pt>
                <c:pt idx="1800">
                  <c:v>-20.193759790000001</c:v>
                </c:pt>
                <c:pt idx="1801">
                  <c:v>-20.194163840000002</c:v>
                </c:pt>
                <c:pt idx="1802">
                  <c:v>-20.194558749999999</c:v>
                </c:pt>
                <c:pt idx="1803">
                  <c:v>-20.19494456</c:v>
                </c:pt>
                <c:pt idx="1804">
                  <c:v>-20.195321289999999</c:v>
                </c:pt>
                <c:pt idx="1805">
                  <c:v>-20.19568898</c:v>
                </c:pt>
                <c:pt idx="1806">
                  <c:v>-20.19604764</c:v>
                </c:pt>
                <c:pt idx="1807">
                  <c:v>-20.196397309999998</c:v>
                </c:pt>
                <c:pt idx="1808">
                  <c:v>-20.196738010000001</c:v>
                </c:pt>
                <c:pt idx="1809">
                  <c:v>-20.19706978</c:v>
                </c:pt>
                <c:pt idx="1810">
                  <c:v>-20.197392650000001</c:v>
                </c:pt>
                <c:pt idx="1811">
                  <c:v>-20.197706629999999</c:v>
                </c:pt>
                <c:pt idx="1812">
                  <c:v>-20.198011770000001</c:v>
                </c:pt>
                <c:pt idx="1813">
                  <c:v>-20.19830808</c:v>
                </c:pt>
                <c:pt idx="1814">
                  <c:v>-20.19859559</c:v>
                </c:pt>
                <c:pt idx="1815">
                  <c:v>-20.19887434</c:v>
                </c:pt>
                <c:pt idx="1816">
                  <c:v>-20.199144350000001</c:v>
                </c:pt>
                <c:pt idx="1817">
                  <c:v>-20.199405639999998</c:v>
                </c:pt>
                <c:pt idx="1818">
                  <c:v>-20.199658249999999</c:v>
                </c:pt>
                <c:pt idx="1819">
                  <c:v>-20.1999022</c:v>
                </c:pt>
                <c:pt idx="1820">
                  <c:v>-20.200137519999998</c:v>
                </c:pt>
                <c:pt idx="1821">
                  <c:v>-20.200364230000002</c:v>
                </c:pt>
                <c:pt idx="1822">
                  <c:v>-20.200582359999999</c:v>
                </c:pt>
                <c:pt idx="1823">
                  <c:v>-20.200791939999998</c:v>
                </c:pt>
                <c:pt idx="1824">
                  <c:v>-20.20099299</c:v>
                </c:pt>
                <c:pt idx="1825">
                  <c:v>-20.201185550000002</c:v>
                </c:pt>
                <c:pt idx="1826">
                  <c:v>-20.201369629999999</c:v>
                </c:pt>
                <c:pt idx="1827">
                  <c:v>-20.20154526</c:v>
                </c:pt>
                <c:pt idx="1828">
                  <c:v>-20.20171247</c:v>
                </c:pt>
                <c:pt idx="1829">
                  <c:v>-20.20187129</c:v>
                </c:pt>
                <c:pt idx="1830">
                  <c:v>-20.202021739999999</c:v>
                </c:pt>
                <c:pt idx="1831">
                  <c:v>-20.202163840000001</c:v>
                </c:pt>
                <c:pt idx="1832">
                  <c:v>-20.20229762</c:v>
                </c:pt>
                <c:pt idx="1833">
                  <c:v>-20.202423100000001</c:v>
                </c:pt>
                <c:pt idx="1834">
                  <c:v>-20.202540320000001</c:v>
                </c:pt>
                <c:pt idx="1835">
                  <c:v>-20.202649300000001</c:v>
                </c:pt>
                <c:pt idx="1836">
                  <c:v>-20.202750049999999</c:v>
                </c:pt>
                <c:pt idx="1837">
                  <c:v>-20.202842610000001</c:v>
                </c:pt>
                <c:pt idx="1838">
                  <c:v>-20.202926999999999</c:v>
                </c:pt>
                <c:pt idx="1839">
                  <c:v>-20.203003249999998</c:v>
                </c:pt>
                <c:pt idx="1840">
                  <c:v>-20.203071380000001</c:v>
                </c:pt>
                <c:pt idx="1841">
                  <c:v>-20.203131410000001</c:v>
                </c:pt>
                <c:pt idx="1842">
                  <c:v>-20.203183360000001</c:v>
                </c:pt>
                <c:pt idx="1843">
                  <c:v>-20.203227269999999</c:v>
                </c:pt>
                <c:pt idx="1844">
                  <c:v>-20.203263159999999</c:v>
                </c:pt>
                <c:pt idx="1845">
                  <c:v>-20.203291050000001</c:v>
                </c:pt>
                <c:pt idx="1846">
                  <c:v>-20.20331096</c:v>
                </c:pt>
                <c:pt idx="1847">
                  <c:v>-20.203322910000001</c:v>
                </c:pt>
                <c:pt idx="1848">
                  <c:v>-20.20332694</c:v>
                </c:pt>
                <c:pt idx="1849">
                  <c:v>-20.20332307</c:v>
                </c:pt>
                <c:pt idx="1850">
                  <c:v>-20.20331131</c:v>
                </c:pt>
                <c:pt idx="1851">
                  <c:v>-20.20329169</c:v>
                </c:pt>
                <c:pt idx="1852">
                  <c:v>-20.203264239999999</c:v>
                </c:pt>
                <c:pt idx="1853">
                  <c:v>-20.203228970000001</c:v>
                </c:pt>
                <c:pt idx="1854">
                  <c:v>-20.203185919999999</c:v>
                </c:pt>
                <c:pt idx="1855">
                  <c:v>-20.203135100000001</c:v>
                </c:pt>
                <c:pt idx="1856">
                  <c:v>-20.203076530000001</c:v>
                </c:pt>
                <c:pt idx="1857">
                  <c:v>-20.203010240000001</c:v>
                </c:pt>
                <c:pt idx="1858">
                  <c:v>-20.20293625</c:v>
                </c:pt>
                <c:pt idx="1859">
                  <c:v>-20.202854590000001</c:v>
                </c:pt>
                <c:pt idx="1860">
                  <c:v>-20.20276527</c:v>
                </c:pt>
                <c:pt idx="1861">
                  <c:v>-20.202668320000001</c:v>
                </c:pt>
                <c:pt idx="1862">
                  <c:v>-20.20256376</c:v>
                </c:pt>
                <c:pt idx="1863">
                  <c:v>-20.202451610000001</c:v>
                </c:pt>
                <c:pt idx="1864">
                  <c:v>-20.202331900000001</c:v>
                </c:pt>
                <c:pt idx="1865">
                  <c:v>-20.202204640000001</c:v>
                </c:pt>
                <c:pt idx="1866">
                  <c:v>-20.202069860000002</c:v>
                </c:pt>
                <c:pt idx="1867">
                  <c:v>-20.201927569999999</c:v>
                </c:pt>
                <c:pt idx="1868">
                  <c:v>-20.201777809999999</c:v>
                </c:pt>
                <c:pt idx="1869">
                  <c:v>-20.201620590000001</c:v>
                </c:pt>
                <c:pt idx="1870">
                  <c:v>-20.201455930000002</c:v>
                </c:pt>
                <c:pt idx="1871">
                  <c:v>-20.20128386</c:v>
                </c:pt>
                <c:pt idx="1872">
                  <c:v>-20.201104390000001</c:v>
                </c:pt>
                <c:pt idx="1873">
                  <c:v>-20.200917539999999</c:v>
                </c:pt>
                <c:pt idx="1874">
                  <c:v>-20.200723350000001</c:v>
                </c:pt>
                <c:pt idx="1875">
                  <c:v>-20.200521819999999</c:v>
                </c:pt>
                <c:pt idx="1876">
                  <c:v>-20.20031298</c:v>
                </c:pt>
                <c:pt idx="1877">
                  <c:v>-20.200096850000001</c:v>
                </c:pt>
                <c:pt idx="1878">
                  <c:v>-20.199873459999999</c:v>
                </c:pt>
                <c:pt idx="1879">
                  <c:v>-20.19964281</c:v>
                </c:pt>
                <c:pt idx="1880">
                  <c:v>-20.19940493</c:v>
                </c:pt>
                <c:pt idx="1881">
                  <c:v>-20.19915984</c:v>
                </c:pt>
                <c:pt idx="1882">
                  <c:v>-20.198907569999999</c:v>
                </c:pt>
                <c:pt idx="1883">
                  <c:v>-20.198648120000001</c:v>
                </c:pt>
                <c:pt idx="1884">
                  <c:v>-20.198381529999999</c:v>
                </c:pt>
              </c:numCache>
              <c:extLst/>
            </c:numRef>
          </c:val>
          <c:smooth val="0"/>
          <c:extLst>
            <c:ext xmlns:c16="http://schemas.microsoft.com/office/drawing/2014/chart" uri="{C3380CC4-5D6E-409C-BE32-E72D297353CC}">
              <c16:uniqueId val="{00000000-265E-4D3E-870D-D6C290FB23ED}"/>
            </c:ext>
          </c:extLst>
        </c:ser>
        <c:dLbls>
          <c:showLegendKey val="0"/>
          <c:showVal val="0"/>
          <c:showCatName val="0"/>
          <c:showSerName val="0"/>
          <c:showPercent val="0"/>
          <c:showBubbleSize val="0"/>
        </c:dLbls>
        <c:smooth val="0"/>
        <c:axId val="189878823"/>
        <c:axId val="189880623"/>
      </c:lineChart>
      <c:catAx>
        <c:axId val="18987882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Elevation angle [degrees]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880623"/>
        <c:crosses val="autoZero"/>
        <c:auto val="1"/>
        <c:lblAlgn val="ctr"/>
        <c:lblOffset val="100"/>
        <c:noMultiLvlLbl val="0"/>
      </c:catAx>
      <c:valAx>
        <c:axId val="18988062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a:t>
                </a:r>
                <a:r>
                  <a:rPr lang="en-US" baseline="0"/>
                  <a:t> [ppm]</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8788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drawings/drawing1.xml><?xml version="1.0" encoding="utf-8"?>
<c:userShapes xmlns:c="http://schemas.openxmlformats.org/drawingml/2006/chart">
  <cdr:relSizeAnchor xmlns:cdr="http://schemas.openxmlformats.org/drawingml/2006/chartDrawing">
    <cdr:from>
      <cdr:x>0.3392</cdr:x>
      <cdr:y>0.82324</cdr:y>
    </cdr:from>
    <cdr:to>
      <cdr:x>0.48952</cdr:x>
      <cdr:y>0.88725</cdr:y>
    </cdr:to>
    <cdr:sp macro="" textlink="">
      <cdr:nvSpPr>
        <cdr:cNvPr id="2" name="Text Box 1"/>
        <cdr:cNvSpPr txBox="1"/>
      </cdr:nvSpPr>
      <cdr:spPr>
        <a:xfrm xmlns:a="http://schemas.openxmlformats.org/drawingml/2006/main">
          <a:off x="1550819" y="2258303"/>
          <a:ext cx="687256"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Serving cell</a:t>
          </a:r>
        </a:p>
      </cdr:txBody>
    </cdr:sp>
  </cdr:relSizeAnchor>
  <cdr:relSizeAnchor xmlns:cdr="http://schemas.openxmlformats.org/drawingml/2006/chartDrawing">
    <cdr:from>
      <cdr:x>0.80255</cdr:x>
      <cdr:y>0.30029</cdr:y>
    </cdr:from>
    <cdr:to>
      <cdr:x>1</cdr:x>
      <cdr:y>0.3643</cdr:y>
    </cdr:to>
    <cdr:sp macro="" textlink="">
      <cdr:nvSpPr>
        <cdr:cNvPr id="3" name="Text Box 1"/>
        <cdr:cNvSpPr txBox="1"/>
      </cdr:nvSpPr>
      <cdr:spPr>
        <a:xfrm xmlns:a="http://schemas.openxmlformats.org/drawingml/2006/main">
          <a:off x="3669248" y="823745"/>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1</a:t>
          </a:r>
        </a:p>
      </cdr:txBody>
    </cdr:sp>
  </cdr:relSizeAnchor>
  <cdr:relSizeAnchor xmlns:cdr="http://schemas.openxmlformats.org/drawingml/2006/chartDrawing">
    <cdr:from>
      <cdr:x>0.2404</cdr:x>
      <cdr:y>0.44979</cdr:y>
    </cdr:from>
    <cdr:to>
      <cdr:x>0.43785</cdr:x>
      <cdr:y>0.5138</cdr:y>
    </cdr:to>
    <cdr:sp macro="" textlink="">
      <cdr:nvSpPr>
        <cdr:cNvPr id="4" name="Text Box 1"/>
        <cdr:cNvSpPr txBox="1"/>
      </cdr:nvSpPr>
      <cdr:spPr>
        <a:xfrm xmlns:a="http://schemas.openxmlformats.org/drawingml/2006/main">
          <a:off x="1099120" y="1233866"/>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2</a:t>
          </a:r>
        </a:p>
      </cdr:txBody>
    </cdr:sp>
  </cdr:relSizeAnchor>
</c:userShapes>
</file>

<file path=word/drawings/drawing2.xml><?xml version="1.0" encoding="utf-8"?>
<c:userShapes xmlns:c="http://schemas.openxmlformats.org/drawingml/2006/chart">
  <cdr:relSizeAnchor xmlns:cdr="http://schemas.openxmlformats.org/drawingml/2006/chartDrawing">
    <cdr:from>
      <cdr:x>0.32554</cdr:x>
      <cdr:y>0.31852</cdr:y>
    </cdr:from>
    <cdr:to>
      <cdr:x>0.47586</cdr:x>
      <cdr:y>0.38253</cdr:y>
    </cdr:to>
    <cdr:sp macro="" textlink="">
      <cdr:nvSpPr>
        <cdr:cNvPr id="2" name="Text Box 1"/>
        <cdr:cNvSpPr txBox="1"/>
      </cdr:nvSpPr>
      <cdr:spPr>
        <a:xfrm xmlns:a="http://schemas.openxmlformats.org/drawingml/2006/main">
          <a:off x="1488371" y="873761"/>
          <a:ext cx="687256"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Serving cell</a:t>
          </a:r>
        </a:p>
      </cdr:txBody>
    </cdr:sp>
  </cdr:relSizeAnchor>
  <cdr:relSizeAnchor xmlns:cdr="http://schemas.openxmlformats.org/drawingml/2006/chartDrawing">
    <cdr:from>
      <cdr:x>0.60127</cdr:x>
      <cdr:y>0.79769</cdr:y>
    </cdr:from>
    <cdr:to>
      <cdr:x>0.79872</cdr:x>
      <cdr:y>0.8617</cdr:y>
    </cdr:to>
    <cdr:sp macro="" textlink="">
      <cdr:nvSpPr>
        <cdr:cNvPr id="3" name="Text Box 1"/>
        <cdr:cNvSpPr txBox="1"/>
      </cdr:nvSpPr>
      <cdr:spPr>
        <a:xfrm xmlns:a="http://schemas.openxmlformats.org/drawingml/2006/main">
          <a:off x="2748987" y="2188226"/>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1</a:t>
          </a:r>
        </a:p>
      </cdr:txBody>
    </cdr:sp>
  </cdr:relSizeAnchor>
  <cdr:relSizeAnchor xmlns:cdr="http://schemas.openxmlformats.org/drawingml/2006/chartDrawing">
    <cdr:from>
      <cdr:x>0.49415</cdr:x>
      <cdr:y>0.40572</cdr:y>
    </cdr:from>
    <cdr:to>
      <cdr:x>0.6916</cdr:x>
      <cdr:y>0.46973</cdr:y>
    </cdr:to>
    <cdr:sp macro="" textlink="">
      <cdr:nvSpPr>
        <cdr:cNvPr id="4" name="Text Box 1"/>
        <cdr:cNvSpPr txBox="1"/>
      </cdr:nvSpPr>
      <cdr:spPr>
        <a:xfrm xmlns:a="http://schemas.openxmlformats.org/drawingml/2006/main">
          <a:off x="2259265" y="1112968"/>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2</a:t>
          </a:r>
        </a:p>
      </cdr:txBody>
    </cdr:sp>
  </cdr:relSizeAnchor>
</c:userShapes>
</file>

<file path=word/drawings/drawing3.xml><?xml version="1.0" encoding="utf-8"?>
<c:userShapes xmlns:c="http://schemas.openxmlformats.org/drawingml/2006/chart">
  <cdr:relSizeAnchor xmlns:cdr="http://schemas.openxmlformats.org/drawingml/2006/chartDrawing">
    <cdr:from>
      <cdr:x>0.52215</cdr:x>
      <cdr:y>0.48835</cdr:y>
    </cdr:from>
    <cdr:to>
      <cdr:x>0.56756</cdr:x>
      <cdr:y>0.56659</cdr:y>
    </cdr:to>
    <cdr:sp macro="" textlink="">
      <cdr:nvSpPr>
        <cdr:cNvPr id="2" name="Multiplication Sign 1"/>
        <cdr:cNvSpPr/>
      </cdr:nvSpPr>
      <cdr:spPr>
        <a:xfrm xmlns:a="http://schemas.openxmlformats.org/drawingml/2006/main">
          <a:off x="2387259" y="1339645"/>
          <a:ext cx="207645" cy="214630"/>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0.69015</cdr:x>
      <cdr:y>0.73608</cdr:y>
    </cdr:from>
    <cdr:to>
      <cdr:x>0.73557</cdr:x>
      <cdr:y>0.81432</cdr:y>
    </cdr:to>
    <cdr:sp macro="" textlink="">
      <cdr:nvSpPr>
        <cdr:cNvPr id="3" name="Multiplication Sign 2"/>
        <cdr:cNvSpPr/>
      </cdr:nvSpPr>
      <cdr:spPr>
        <a:xfrm xmlns:a="http://schemas.openxmlformats.org/drawingml/2006/main">
          <a:off x="3155383" y="2019206"/>
          <a:ext cx="207645" cy="214630"/>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0.34116</cdr:x>
      <cdr:y>0.2274</cdr:y>
    </cdr:from>
    <cdr:to>
      <cdr:x>0.38658</cdr:x>
      <cdr:y>0.30564</cdr:y>
    </cdr:to>
    <cdr:sp macro="" textlink="">
      <cdr:nvSpPr>
        <cdr:cNvPr id="4" name="Multiplication Sign 3"/>
        <cdr:cNvSpPr/>
      </cdr:nvSpPr>
      <cdr:spPr>
        <a:xfrm xmlns:a="http://schemas.openxmlformats.org/drawingml/2006/main">
          <a:off x="1559786" y="623805"/>
          <a:ext cx="207645" cy="214630"/>
        </a:xfrm>
        <a:prstGeom xmlns:a="http://schemas.openxmlformats.org/drawingml/2006/main" prst="mathMultiply">
          <a:avLst/>
        </a:prstGeom>
        <a:solidFill xmlns:a="http://schemas.openxmlformats.org/drawingml/2006/main">
          <a:srgbClr val="C00000"/>
        </a:solidFill>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0.28168</cdr:x>
      <cdr:y>0.31019</cdr:y>
    </cdr:from>
    <cdr:to>
      <cdr:x>0.43199</cdr:x>
      <cdr:y>0.3742</cdr:y>
    </cdr:to>
    <cdr:sp macro="" textlink="">
      <cdr:nvSpPr>
        <cdr:cNvPr id="5" name="Text Box 1"/>
        <cdr:cNvSpPr txBox="1"/>
      </cdr:nvSpPr>
      <cdr:spPr>
        <a:xfrm xmlns:a="http://schemas.openxmlformats.org/drawingml/2006/main">
          <a:off x="1287820" y="850918"/>
          <a:ext cx="687256"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Serving cell</a:t>
          </a:r>
        </a:p>
      </cdr:txBody>
    </cdr:sp>
  </cdr:relSizeAnchor>
  <cdr:relSizeAnchor xmlns:cdr="http://schemas.openxmlformats.org/drawingml/2006/chartDrawing">
    <cdr:from>
      <cdr:x>0.55493</cdr:x>
      <cdr:y>0.44885</cdr:y>
    </cdr:from>
    <cdr:to>
      <cdr:x>0.75238</cdr:x>
      <cdr:y>0.51286</cdr:y>
    </cdr:to>
    <cdr:sp macro="" textlink="">
      <cdr:nvSpPr>
        <cdr:cNvPr id="6" name="Text Box 1"/>
        <cdr:cNvSpPr txBox="1"/>
      </cdr:nvSpPr>
      <cdr:spPr>
        <a:xfrm xmlns:a="http://schemas.openxmlformats.org/drawingml/2006/main">
          <a:off x="2537131" y="1231274"/>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2</a:t>
          </a:r>
        </a:p>
      </cdr:txBody>
    </cdr:sp>
  </cdr:relSizeAnchor>
  <cdr:relSizeAnchor xmlns:cdr="http://schemas.openxmlformats.org/drawingml/2006/chartDrawing">
    <cdr:from>
      <cdr:x>0.61238</cdr:x>
      <cdr:y>0.81621</cdr:y>
    </cdr:from>
    <cdr:to>
      <cdr:x>0.80983</cdr:x>
      <cdr:y>0.88022</cdr:y>
    </cdr:to>
    <cdr:sp macro="" textlink="">
      <cdr:nvSpPr>
        <cdr:cNvPr id="7" name="Text Box 1"/>
        <cdr:cNvSpPr txBox="1"/>
      </cdr:nvSpPr>
      <cdr:spPr>
        <a:xfrm xmlns:a="http://schemas.openxmlformats.org/drawingml/2006/main">
          <a:off x="2799787" y="2239026"/>
          <a:ext cx="902752" cy="17559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i="1">
              <a:solidFill>
                <a:srgbClr val="C00000"/>
              </a:solidFill>
            </a:rPr>
            <a:t>Neighbour cell 1</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13190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2024-02-17T01:13:00Z</dcterms:created>
  <dcterms:modified xsi:type="dcterms:W3CDTF">2024-02-17T01:13:00Z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