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59D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904534">
        <w:rPr>
          <w:b/>
          <w:noProof/>
          <w:sz w:val="24"/>
        </w:rPr>
        <w:t>2</w:t>
      </w:r>
      <w:r>
        <w:rPr>
          <w:b/>
          <w:i/>
          <w:noProof/>
          <w:sz w:val="28"/>
        </w:rPr>
        <w:tab/>
      </w:r>
      <w:fldSimple w:instr=" DOCPROPERTY  Tdoc#  \* MERGEFORMAT ">
        <w:r w:rsidR="00E13F3D" w:rsidRPr="00E13F3D">
          <w:rPr>
            <w:b/>
            <w:i/>
            <w:noProof/>
            <w:sz w:val="28"/>
          </w:rPr>
          <w:t>R5-</w:t>
        </w:r>
      </w:fldSimple>
      <w:r w:rsidR="001C5B12">
        <w:rPr>
          <w:b/>
          <w:i/>
          <w:noProof/>
          <w:sz w:val="28"/>
        </w:rPr>
        <w:t>24</w:t>
      </w:r>
      <w:r w:rsidR="00BF3E91">
        <w:rPr>
          <w:b/>
          <w:i/>
          <w:noProof/>
          <w:sz w:val="28"/>
        </w:rPr>
        <w:t>1289</w:t>
      </w:r>
    </w:p>
    <w:p w14:paraId="7CB45193" w14:textId="3F3DA0A7" w:rsidR="001E41F3" w:rsidRDefault="00C7747F" w:rsidP="005E2C44">
      <w:pPr>
        <w:pStyle w:val="CRCoverPage"/>
        <w:outlineLvl w:val="0"/>
        <w:rPr>
          <w:b/>
          <w:noProof/>
          <w:sz w:val="24"/>
        </w:rPr>
      </w:pPr>
      <w:r w:rsidRPr="00C7747F">
        <w:rPr>
          <w:b/>
          <w:noProof/>
          <w:sz w:val="24"/>
        </w:rPr>
        <w:t>Athens, Greece</w:t>
      </w:r>
      <w:r w:rsidR="005D3678">
        <w:rPr>
          <w:b/>
          <w:noProof/>
          <w:sz w:val="24"/>
        </w:rPr>
        <w:t xml:space="preserve">, </w:t>
      </w:r>
      <w:r w:rsidR="006F1740" w:rsidRPr="006F1740">
        <w:rPr>
          <w:b/>
          <w:noProof/>
          <w:sz w:val="24"/>
        </w:rPr>
        <w:t xml:space="preserve">February </w:t>
      </w:r>
      <w:r w:rsidR="005D3678">
        <w:rPr>
          <w:b/>
          <w:noProof/>
          <w:sz w:val="24"/>
        </w:rPr>
        <w:t>2</w:t>
      </w:r>
      <w:r w:rsidR="00B22FF0">
        <w:rPr>
          <w:b/>
          <w:noProof/>
          <w:sz w:val="24"/>
        </w:rPr>
        <w:t>6</w:t>
      </w:r>
      <w:r w:rsidR="00B22FF0">
        <w:rPr>
          <w:b/>
          <w:noProof/>
          <w:sz w:val="24"/>
          <w:vertAlign w:val="superscript"/>
        </w:rPr>
        <w:t>th</w:t>
      </w:r>
      <w:r w:rsidR="005D3678">
        <w:rPr>
          <w:b/>
          <w:noProof/>
          <w:sz w:val="24"/>
        </w:rPr>
        <w:t xml:space="preserve"> - </w:t>
      </w:r>
      <w:r w:rsidR="000C6A47">
        <w:rPr>
          <w:b/>
          <w:noProof/>
          <w:sz w:val="24"/>
        </w:rPr>
        <w:t>March</w:t>
      </w:r>
      <w:r w:rsidR="005D3678">
        <w:rPr>
          <w:b/>
          <w:noProof/>
          <w:sz w:val="24"/>
        </w:rPr>
        <w:t xml:space="preserve"> </w:t>
      </w:r>
      <w:r w:rsidR="00465EC9">
        <w:rPr>
          <w:b/>
          <w:noProof/>
          <w:sz w:val="24"/>
        </w:rPr>
        <w:t>1</w:t>
      </w:r>
      <w:r w:rsidR="00465EC9">
        <w:rPr>
          <w:b/>
          <w:noProof/>
          <w:sz w:val="24"/>
          <w:vertAlign w:val="superscript"/>
        </w:rPr>
        <w:t>st</w:t>
      </w:r>
      <w:r w:rsidR="005D3678">
        <w:rPr>
          <w:b/>
          <w:noProof/>
          <w:sz w:val="24"/>
        </w:rPr>
        <w:t xml:space="preserve"> 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9321CB"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843C9" w:rsidR="001E41F3" w:rsidRPr="00410371" w:rsidRDefault="00BF3E91" w:rsidP="00547111">
            <w:pPr>
              <w:pStyle w:val="CRCoverPage"/>
              <w:spacing w:after="0"/>
              <w:rPr>
                <w:noProof/>
              </w:rPr>
            </w:pPr>
            <w:r>
              <w:rPr>
                <w:noProof/>
              </w:rPr>
              <w:t>0693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21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756A8B" w:rsidR="001E41F3" w:rsidRPr="00410371" w:rsidRDefault="009321CB">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CF2103">
                <w:rPr>
                  <w:b/>
                  <w:noProof/>
                  <w:sz w:val="28"/>
                </w:rPr>
                <w:t>1</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13AF87" w:rsidR="001E41F3" w:rsidRDefault="009A7CC3">
            <w:pPr>
              <w:pStyle w:val="CRCoverPage"/>
              <w:spacing w:after="0"/>
              <w:ind w:left="100"/>
              <w:rPr>
                <w:noProof/>
              </w:rPr>
            </w:pPr>
            <w:r w:rsidRPr="009A7CC3">
              <w:t>Addition of TTs for NR-U Test Cases 10.3.1.3 and 11.4.1.3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A0B34" w:rsidR="001E41F3" w:rsidRDefault="009321CB">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fldSimple w:instr=" DOCPROPERTY  SourceIfWg  \* MERGEFORMAT ">
                      <w:r w:rsidR="00443A3E" w:rsidRPr="000A45EA">
                        <w:rPr>
                          <w:noProof/>
                        </w:rPr>
                        <w:t>Q</w:t>
                      </w:r>
                      <w:r w:rsidR="00BD21F4">
                        <w:rPr>
                          <w:noProof/>
                        </w:rPr>
                        <w:t xml:space="preserve">ualcomm </w:t>
                      </w:r>
                      <w:r w:rsidR="001C5B12">
                        <w:rPr>
                          <w:noProof/>
                        </w:rPr>
                        <w:t>Germany</w:t>
                      </w:r>
                    </w:fldSimple>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9321CB">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54AB93" w:rsidR="001E41F3" w:rsidRDefault="009321CB">
            <w:pPr>
              <w:pStyle w:val="CRCoverPage"/>
              <w:spacing w:after="0"/>
              <w:ind w:left="100"/>
              <w:rPr>
                <w:noProof/>
              </w:rPr>
            </w:pPr>
            <w:fldSimple w:instr=" DOCPROPERTY  ResDate  \* MERGEFORMAT ">
              <w:r w:rsidR="00D24991">
                <w:rPr>
                  <w:noProof/>
                </w:rPr>
                <w:t>202</w:t>
              </w:r>
              <w:r w:rsidR="00176527">
                <w:rPr>
                  <w:noProof/>
                </w:rPr>
                <w:t>4</w:t>
              </w:r>
              <w:r w:rsidR="00D24991">
                <w:rPr>
                  <w:noProof/>
                </w:rPr>
                <w:t>-</w:t>
              </w:r>
              <w:r w:rsidR="002D250D">
                <w:rPr>
                  <w:noProof/>
                </w:rPr>
                <w:t>0</w:t>
              </w:r>
              <w:r w:rsidR="001C5B12">
                <w:rPr>
                  <w:noProof/>
                </w:rPr>
                <w:t>2-26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21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9321CB">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B54DF"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176527" w:rsidRPr="007E5D97">
              <w:rPr>
                <w:color w:val="000000"/>
              </w:rPr>
              <w:t>10.3.1.</w:t>
            </w:r>
            <w:r w:rsidR="00BC6D7F">
              <w:rPr>
                <w:color w:val="000000"/>
              </w:rPr>
              <w:t>3</w:t>
            </w:r>
            <w:r w:rsidR="00176527" w:rsidRPr="007E5D97">
              <w:rPr>
                <w:color w:val="000000"/>
              </w:rPr>
              <w:t xml:space="preserve"> </w:t>
            </w:r>
            <w:r w:rsidR="00176527">
              <w:rPr>
                <w:color w:val="000000"/>
              </w:rPr>
              <w:t xml:space="preserve">and </w:t>
            </w:r>
            <w:r w:rsidR="00176527" w:rsidRPr="007E5D97">
              <w:rPr>
                <w:color w:val="000000"/>
              </w:rPr>
              <w:t>11.4.1.</w:t>
            </w:r>
            <w:r w:rsidR="00BC6D7F">
              <w:rPr>
                <w:color w:val="000000"/>
              </w:rPr>
              <w:t>3</w:t>
            </w:r>
            <w:r w:rsidR="00176527">
              <w:rPr>
                <w:color w:val="000000"/>
              </w:rPr>
              <w:t xml:space="preserve">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311D37" w:rsidR="004C3C6F" w:rsidRDefault="00596DF5" w:rsidP="009A7CC3">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176527" w:rsidRPr="007E5D97">
              <w:rPr>
                <w:color w:val="000000"/>
              </w:rPr>
              <w:t>10.3.1.</w:t>
            </w:r>
            <w:r w:rsidR="00BC6D7F">
              <w:rPr>
                <w:color w:val="000000"/>
              </w:rPr>
              <w:t>3</w:t>
            </w:r>
            <w:r w:rsidR="00176527" w:rsidRPr="007E5D97">
              <w:rPr>
                <w:color w:val="000000"/>
              </w:rPr>
              <w:t xml:space="preserve"> </w:t>
            </w:r>
            <w:r w:rsidR="00176527">
              <w:rPr>
                <w:color w:val="000000"/>
              </w:rPr>
              <w:t xml:space="preserve">and </w:t>
            </w:r>
            <w:r w:rsidR="00176527" w:rsidRPr="007E5D97">
              <w:rPr>
                <w:color w:val="000000"/>
              </w:rPr>
              <w:t>11.4.1.</w:t>
            </w:r>
            <w:r w:rsidR="00BC6D7F">
              <w:rPr>
                <w:color w:val="000000"/>
              </w:rPr>
              <w:t>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0A8E1" w:rsidR="001E41F3" w:rsidRDefault="0035214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FCD05D" w:rsidR="001E41F3" w:rsidRDefault="00145D43">
            <w:pPr>
              <w:pStyle w:val="CRCoverPage"/>
              <w:spacing w:after="0"/>
              <w:ind w:left="99"/>
              <w:rPr>
                <w:noProof/>
              </w:rPr>
            </w:pPr>
            <w:r>
              <w:rPr>
                <w:noProof/>
              </w:rPr>
              <w:t>TS</w:t>
            </w:r>
            <w:r w:rsidR="00352145">
              <w:rPr>
                <w:noProof/>
              </w:rPr>
              <w:t xml:space="preserve"> 38.533</w:t>
            </w:r>
            <w:r>
              <w:rPr>
                <w:noProof/>
              </w:rPr>
              <w:t xml:space="preserve"> CR </w:t>
            </w:r>
            <w:r w:rsidR="009321CB">
              <w:rPr>
                <w:noProof/>
              </w:rPr>
              <w:t>3052</w:t>
            </w:r>
            <w:r>
              <w:rPr>
                <w:noProof/>
              </w:rPr>
              <w:t xml:space="preserve"> </w:t>
            </w:r>
            <w:r w:rsidR="001A53DC">
              <w:rPr>
                <w:noProof/>
              </w:rPr>
              <w:t>and 3053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14905E"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Pr="00DD1E14">
              <w:t>38.533 10.3.1.</w:t>
            </w:r>
            <w:r w:rsidR="00BC6D7F">
              <w:t>3</w:t>
            </w:r>
            <w:r w:rsidRPr="00DD1E14">
              <w:t>+11.4.1.</w:t>
            </w:r>
            <w:r w:rsidR="00BC6D7F">
              <w:t>3</w:t>
            </w:r>
            <w:r w:rsidRPr="00DD1E14">
              <w:t xml:space="preserve">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4C14">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67EEE9" w14:textId="634530D1" w:rsidR="009A7CC3" w:rsidRDefault="009A7CC3" w:rsidP="00443B15">
      <w:r>
        <w:rPr>
          <w:rFonts w:eastAsia="PMingLiU"/>
          <w:noProof/>
          <w:lang w:eastAsia="zh-TW"/>
        </w:rPr>
        <w:t xml:space="preserve">Added file: </w:t>
      </w:r>
      <w:r w:rsidRPr="00DD1E14">
        <w:t>38.533 10.3.1.</w:t>
      </w:r>
      <w:r>
        <w:t>3</w:t>
      </w:r>
      <w:r w:rsidRPr="00DD1E14">
        <w:t>+11.4.1.</w:t>
      </w:r>
      <w:r>
        <w:t>3</w:t>
      </w:r>
      <w:r w:rsidRPr="00DD1E14">
        <w:t xml:space="preserve"> TT</w:t>
      </w:r>
      <w:r w:rsidRPr="009709C5">
        <w:t>.zip</w:t>
      </w:r>
    </w:p>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5E4C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FEBBA" w14:textId="77777777" w:rsidR="005E4C14" w:rsidRDefault="005E4C14">
      <w:r>
        <w:separator/>
      </w:r>
    </w:p>
  </w:endnote>
  <w:endnote w:type="continuationSeparator" w:id="0">
    <w:p w14:paraId="240FAC78" w14:textId="77777777" w:rsidR="005E4C14" w:rsidRDefault="005E4C14">
      <w:r>
        <w:continuationSeparator/>
      </w:r>
    </w:p>
  </w:endnote>
  <w:endnote w:type="continuationNotice" w:id="1">
    <w:p w14:paraId="3ED72565" w14:textId="77777777" w:rsidR="005E4C14" w:rsidRDefault="005E4C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B3275" w14:textId="77777777" w:rsidR="005E4C14" w:rsidRDefault="005E4C14">
      <w:r>
        <w:separator/>
      </w:r>
    </w:p>
  </w:footnote>
  <w:footnote w:type="continuationSeparator" w:id="0">
    <w:p w14:paraId="506E3D42" w14:textId="77777777" w:rsidR="005E4C14" w:rsidRDefault="005E4C14">
      <w:r>
        <w:continuationSeparator/>
      </w:r>
    </w:p>
  </w:footnote>
  <w:footnote w:type="continuationNotice" w:id="1">
    <w:p w14:paraId="5DA3C226" w14:textId="77777777" w:rsidR="005E4C14" w:rsidRDefault="005E4C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8689E"/>
    <w:rsid w:val="00091F59"/>
    <w:rsid w:val="000A6394"/>
    <w:rsid w:val="000A7DDC"/>
    <w:rsid w:val="000B358B"/>
    <w:rsid w:val="000B7FED"/>
    <w:rsid w:val="000C038A"/>
    <w:rsid w:val="000C41FA"/>
    <w:rsid w:val="000C6598"/>
    <w:rsid w:val="000C6A47"/>
    <w:rsid w:val="000D44B3"/>
    <w:rsid w:val="00102949"/>
    <w:rsid w:val="00113D9E"/>
    <w:rsid w:val="00145D43"/>
    <w:rsid w:val="00146287"/>
    <w:rsid w:val="0016100D"/>
    <w:rsid w:val="001629DB"/>
    <w:rsid w:val="001650A6"/>
    <w:rsid w:val="00175883"/>
    <w:rsid w:val="00176527"/>
    <w:rsid w:val="00192C46"/>
    <w:rsid w:val="001A08B3"/>
    <w:rsid w:val="001A3A55"/>
    <w:rsid w:val="001A53DC"/>
    <w:rsid w:val="001A7B60"/>
    <w:rsid w:val="001B52F0"/>
    <w:rsid w:val="001B7A65"/>
    <w:rsid w:val="001B7E87"/>
    <w:rsid w:val="001C5B12"/>
    <w:rsid w:val="001D0505"/>
    <w:rsid w:val="001E2C7A"/>
    <w:rsid w:val="001E41F3"/>
    <w:rsid w:val="001E70EB"/>
    <w:rsid w:val="001E7412"/>
    <w:rsid w:val="001F1CB6"/>
    <w:rsid w:val="001F3829"/>
    <w:rsid w:val="001F717A"/>
    <w:rsid w:val="002176DA"/>
    <w:rsid w:val="00225F27"/>
    <w:rsid w:val="0025780A"/>
    <w:rsid w:val="0026004D"/>
    <w:rsid w:val="002640DD"/>
    <w:rsid w:val="00266C5E"/>
    <w:rsid w:val="0027138F"/>
    <w:rsid w:val="00272D4B"/>
    <w:rsid w:val="00273F86"/>
    <w:rsid w:val="00275D12"/>
    <w:rsid w:val="0028088A"/>
    <w:rsid w:val="0028423A"/>
    <w:rsid w:val="00284FEB"/>
    <w:rsid w:val="002860C4"/>
    <w:rsid w:val="002938D4"/>
    <w:rsid w:val="00295D44"/>
    <w:rsid w:val="002A2622"/>
    <w:rsid w:val="002B56F6"/>
    <w:rsid w:val="002B5741"/>
    <w:rsid w:val="002C65DA"/>
    <w:rsid w:val="002D250D"/>
    <w:rsid w:val="002E472E"/>
    <w:rsid w:val="002E57E6"/>
    <w:rsid w:val="002E6977"/>
    <w:rsid w:val="00301D51"/>
    <w:rsid w:val="00305409"/>
    <w:rsid w:val="0033528E"/>
    <w:rsid w:val="00352145"/>
    <w:rsid w:val="003567C8"/>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A3E"/>
    <w:rsid w:val="00443B15"/>
    <w:rsid w:val="00445346"/>
    <w:rsid w:val="004471E7"/>
    <w:rsid w:val="00447BB8"/>
    <w:rsid w:val="0045287E"/>
    <w:rsid w:val="004653EB"/>
    <w:rsid w:val="00465EC9"/>
    <w:rsid w:val="00487F91"/>
    <w:rsid w:val="004B75B7"/>
    <w:rsid w:val="004C3C6F"/>
    <w:rsid w:val="004C6AD4"/>
    <w:rsid w:val="004E18EC"/>
    <w:rsid w:val="004E7955"/>
    <w:rsid w:val="004F04FB"/>
    <w:rsid w:val="004F3CB7"/>
    <w:rsid w:val="004F75D8"/>
    <w:rsid w:val="00500BF9"/>
    <w:rsid w:val="0051580D"/>
    <w:rsid w:val="005214A4"/>
    <w:rsid w:val="00524C4F"/>
    <w:rsid w:val="00532D4A"/>
    <w:rsid w:val="00541D04"/>
    <w:rsid w:val="00547111"/>
    <w:rsid w:val="00553FD7"/>
    <w:rsid w:val="00565C27"/>
    <w:rsid w:val="00592263"/>
    <w:rsid w:val="00592D74"/>
    <w:rsid w:val="00596DF5"/>
    <w:rsid w:val="005B0BDE"/>
    <w:rsid w:val="005B62B6"/>
    <w:rsid w:val="005D3678"/>
    <w:rsid w:val="005D647D"/>
    <w:rsid w:val="005D7AB5"/>
    <w:rsid w:val="005E2C44"/>
    <w:rsid w:val="005E30BA"/>
    <w:rsid w:val="005E4C14"/>
    <w:rsid w:val="00601970"/>
    <w:rsid w:val="006033FE"/>
    <w:rsid w:val="00606B4D"/>
    <w:rsid w:val="00621188"/>
    <w:rsid w:val="0062509C"/>
    <w:rsid w:val="006257ED"/>
    <w:rsid w:val="00665C47"/>
    <w:rsid w:val="00695808"/>
    <w:rsid w:val="006A4F8F"/>
    <w:rsid w:val="006B2765"/>
    <w:rsid w:val="006B46FB"/>
    <w:rsid w:val="006C4FEC"/>
    <w:rsid w:val="006E21FB"/>
    <w:rsid w:val="006F1740"/>
    <w:rsid w:val="006F6FC4"/>
    <w:rsid w:val="007176FF"/>
    <w:rsid w:val="0072016E"/>
    <w:rsid w:val="00737EAC"/>
    <w:rsid w:val="007515FE"/>
    <w:rsid w:val="00752DBE"/>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6A07"/>
    <w:rsid w:val="007E5D97"/>
    <w:rsid w:val="007F507A"/>
    <w:rsid w:val="007F7259"/>
    <w:rsid w:val="007F7B08"/>
    <w:rsid w:val="008040A8"/>
    <w:rsid w:val="00812F22"/>
    <w:rsid w:val="00816921"/>
    <w:rsid w:val="0082193B"/>
    <w:rsid w:val="00823360"/>
    <w:rsid w:val="008279FA"/>
    <w:rsid w:val="00847395"/>
    <w:rsid w:val="008520C8"/>
    <w:rsid w:val="00853F04"/>
    <w:rsid w:val="0085525F"/>
    <w:rsid w:val="008626E7"/>
    <w:rsid w:val="00863D50"/>
    <w:rsid w:val="00864440"/>
    <w:rsid w:val="0086462F"/>
    <w:rsid w:val="00870EE7"/>
    <w:rsid w:val="008863B9"/>
    <w:rsid w:val="008A45A6"/>
    <w:rsid w:val="008C1D71"/>
    <w:rsid w:val="008C622B"/>
    <w:rsid w:val="008D3244"/>
    <w:rsid w:val="008D781C"/>
    <w:rsid w:val="008D782D"/>
    <w:rsid w:val="008E4305"/>
    <w:rsid w:val="008F3789"/>
    <w:rsid w:val="008F686C"/>
    <w:rsid w:val="00904534"/>
    <w:rsid w:val="009148DE"/>
    <w:rsid w:val="00920C6D"/>
    <w:rsid w:val="009256C6"/>
    <w:rsid w:val="009321CB"/>
    <w:rsid w:val="00941E30"/>
    <w:rsid w:val="009717A5"/>
    <w:rsid w:val="00972C95"/>
    <w:rsid w:val="009771B4"/>
    <w:rsid w:val="009777D9"/>
    <w:rsid w:val="00991B88"/>
    <w:rsid w:val="009A5753"/>
    <w:rsid w:val="009A579D"/>
    <w:rsid w:val="009A7CC3"/>
    <w:rsid w:val="009B4F73"/>
    <w:rsid w:val="009C4865"/>
    <w:rsid w:val="009E3297"/>
    <w:rsid w:val="009F1BF0"/>
    <w:rsid w:val="009F734F"/>
    <w:rsid w:val="00A06785"/>
    <w:rsid w:val="00A17B9A"/>
    <w:rsid w:val="00A246B6"/>
    <w:rsid w:val="00A477D3"/>
    <w:rsid w:val="00A47E70"/>
    <w:rsid w:val="00A50CF0"/>
    <w:rsid w:val="00A5412F"/>
    <w:rsid w:val="00A7671C"/>
    <w:rsid w:val="00A86DBB"/>
    <w:rsid w:val="00AA2CBC"/>
    <w:rsid w:val="00AB71EF"/>
    <w:rsid w:val="00AC54D6"/>
    <w:rsid w:val="00AC5820"/>
    <w:rsid w:val="00AD1CD8"/>
    <w:rsid w:val="00AE52DC"/>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C6D7F"/>
    <w:rsid w:val="00BD21F4"/>
    <w:rsid w:val="00BD279D"/>
    <w:rsid w:val="00BD6BB8"/>
    <w:rsid w:val="00BE5B42"/>
    <w:rsid w:val="00BF3209"/>
    <w:rsid w:val="00BF3E91"/>
    <w:rsid w:val="00C0270E"/>
    <w:rsid w:val="00C02985"/>
    <w:rsid w:val="00C04784"/>
    <w:rsid w:val="00C05B47"/>
    <w:rsid w:val="00C132A8"/>
    <w:rsid w:val="00C21158"/>
    <w:rsid w:val="00C24EE6"/>
    <w:rsid w:val="00C44E3D"/>
    <w:rsid w:val="00C62D68"/>
    <w:rsid w:val="00C66BA2"/>
    <w:rsid w:val="00C7747F"/>
    <w:rsid w:val="00C95985"/>
    <w:rsid w:val="00CB02F6"/>
    <w:rsid w:val="00CB2136"/>
    <w:rsid w:val="00CB7391"/>
    <w:rsid w:val="00CC5026"/>
    <w:rsid w:val="00CC68D0"/>
    <w:rsid w:val="00CD1CF2"/>
    <w:rsid w:val="00CD3522"/>
    <w:rsid w:val="00CF2103"/>
    <w:rsid w:val="00CF3BB8"/>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42411"/>
    <w:rsid w:val="00E57210"/>
    <w:rsid w:val="00E81155"/>
    <w:rsid w:val="00E8343C"/>
    <w:rsid w:val="00E8513D"/>
    <w:rsid w:val="00E9355F"/>
    <w:rsid w:val="00E94B58"/>
    <w:rsid w:val="00EB09B7"/>
    <w:rsid w:val="00EB20C6"/>
    <w:rsid w:val="00EB57FA"/>
    <w:rsid w:val="00EE7D7C"/>
    <w:rsid w:val="00F101EF"/>
    <w:rsid w:val="00F13FA4"/>
    <w:rsid w:val="00F25D98"/>
    <w:rsid w:val="00F300FB"/>
    <w:rsid w:val="00F713BC"/>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1598</TotalTime>
  <Pages>2</Pages>
  <Words>253</Words>
  <Characters>2501</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133</cp:revision>
  <cp:lastPrinted>1900-01-01T08:00:00Z</cp:lastPrinted>
  <dcterms:created xsi:type="dcterms:W3CDTF">2021-10-22T23:43:00Z</dcterms:created>
  <dcterms:modified xsi:type="dcterms:W3CDTF">2024-02-16T22:37:00Z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