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R5-241152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FR1 PDSCH intra-cell interference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63CBFE" w:rsidR="001E41F3" w:rsidRDefault="008345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3DB627" w:rsidR="001E41F3" w:rsidRDefault="0083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contents are not updated for PDSCH intra-cell interference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646DC1" w:rsidR="001E41F3" w:rsidRDefault="0083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contents are updated for PDSCH intra-cell intererence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1A7FF" w:rsidR="001E41F3" w:rsidRDefault="0083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E0786" w:rsidR="001E41F3" w:rsidRDefault="0083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46268B" w14:textId="77777777" w:rsidR="008345F0" w:rsidRDefault="008345F0" w:rsidP="008345F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6E80FC9" w14:textId="77777777" w:rsidR="008345F0" w:rsidRPr="00774B3D" w:rsidRDefault="008345F0" w:rsidP="008345F0">
      <w:pPr>
        <w:pStyle w:val="Heading5"/>
      </w:pPr>
      <w:r w:rsidRPr="00774B3D">
        <w:t>5.2.2.1.</w:t>
      </w:r>
      <w:r w:rsidRPr="00774B3D">
        <w:rPr>
          <w:lang w:eastAsia="zh-CN"/>
        </w:rPr>
        <w:t>16</w:t>
      </w:r>
      <w:r w:rsidRPr="00774B3D">
        <w:rPr>
          <w:lang w:eastAsia="zh-CN"/>
        </w:rPr>
        <w:tab/>
        <w:t>2Rx FDD FR1</w:t>
      </w:r>
      <w:r w:rsidRPr="00774B3D">
        <w:t xml:space="preserve"> for PDSCH with intra-cell inter user interference</w:t>
      </w:r>
    </w:p>
    <w:p w14:paraId="5FB240EC" w14:textId="77777777" w:rsidR="008345F0" w:rsidRPr="00774B3D" w:rsidRDefault="008345F0" w:rsidP="008345F0">
      <w:pPr>
        <w:pStyle w:val="H6"/>
        <w:rPr>
          <w:rFonts w:eastAsia="SimSun"/>
        </w:rPr>
      </w:pPr>
      <w:r w:rsidRPr="00774B3D">
        <w:rPr>
          <w:rFonts w:eastAsia="SimSun"/>
        </w:rPr>
        <w:t>5.2.2.1.16.0</w:t>
      </w:r>
      <w:r w:rsidRPr="00774B3D">
        <w:rPr>
          <w:rFonts w:eastAsia="SimSun"/>
        </w:rPr>
        <w:tab/>
        <w:t>Minimum conformance requirements</w:t>
      </w:r>
    </w:p>
    <w:p w14:paraId="547192B2" w14:textId="77777777" w:rsidR="008345F0" w:rsidRPr="00774B3D" w:rsidRDefault="008345F0" w:rsidP="008345F0">
      <w:pPr>
        <w:rPr>
          <w:rFonts w:eastAsia="SimSun"/>
        </w:rPr>
      </w:pPr>
      <w:r w:rsidRPr="00774B3D">
        <w:rPr>
          <w:rFonts w:eastAsia="SimSun"/>
        </w:rPr>
        <w:t>The performance requirements are specified in Table 5.2.2.1.16.0-3, with the addition of test parameters in Table 5.2.2.1.16.0-2 and the downlink physical channel setup according to Annex C.3.1.</w:t>
      </w:r>
    </w:p>
    <w:p w14:paraId="2415A543" w14:textId="77777777" w:rsidR="008345F0" w:rsidRPr="00774B3D" w:rsidRDefault="008345F0" w:rsidP="008345F0">
      <w:pPr>
        <w:rPr>
          <w:rFonts w:eastAsia="SimSun"/>
        </w:rPr>
      </w:pPr>
      <w:r w:rsidRPr="00774B3D">
        <w:rPr>
          <w:rFonts w:eastAsia="SimSun"/>
        </w:rPr>
        <w:t>The test purposes are specified in Table 5.2.2.1.16.0-1.</w:t>
      </w:r>
    </w:p>
    <w:p w14:paraId="6D71B2B6" w14:textId="77777777" w:rsidR="008345F0" w:rsidRPr="00774B3D" w:rsidRDefault="008345F0" w:rsidP="008345F0">
      <w:pPr>
        <w:pStyle w:val="TH"/>
      </w:pPr>
      <w:r w:rsidRPr="00774B3D">
        <w:t>Table 5.2.2.1.16.0-1: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345F0" w:rsidRPr="00774B3D" w14:paraId="57C1F7F7" w14:textId="77777777" w:rsidTr="00F74E4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D2E0" w14:textId="77777777" w:rsidR="008345F0" w:rsidRPr="00774B3D" w:rsidRDefault="008345F0" w:rsidP="00F74E48">
            <w:pPr>
              <w:pStyle w:val="TAH"/>
            </w:pPr>
            <w:r w:rsidRPr="00774B3D"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9E70" w14:textId="77777777" w:rsidR="008345F0" w:rsidRPr="00774B3D" w:rsidRDefault="008345F0" w:rsidP="00F74E48">
            <w:pPr>
              <w:pStyle w:val="TAH"/>
            </w:pPr>
            <w:r w:rsidRPr="00774B3D">
              <w:t>Test index</w:t>
            </w:r>
          </w:p>
        </w:tc>
      </w:tr>
      <w:tr w:rsidR="008345F0" w:rsidRPr="00774B3D" w14:paraId="2604A16D" w14:textId="77777777" w:rsidTr="00F74E4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B14C" w14:textId="77777777" w:rsidR="008345F0" w:rsidRPr="00774B3D" w:rsidRDefault="008345F0" w:rsidP="00F74E48">
            <w:pPr>
              <w:pStyle w:val="TAL"/>
            </w:pPr>
            <w:r w:rsidRPr="00774B3D">
              <w:t xml:space="preserve">Verify the PDSCH performance under 2 receive antenna conditions when the PDSCH transmission of target UE is interfered by co-scheduled UE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8008" w14:textId="77777777" w:rsidR="008345F0" w:rsidRPr="00774B3D" w:rsidRDefault="008345F0" w:rsidP="00F74E48">
            <w:pPr>
              <w:pStyle w:val="TAL"/>
            </w:pPr>
            <w:r w:rsidRPr="00774B3D">
              <w:t>1-1</w:t>
            </w:r>
          </w:p>
        </w:tc>
      </w:tr>
    </w:tbl>
    <w:p w14:paraId="1AB1A95E" w14:textId="77777777" w:rsidR="008345F0" w:rsidRPr="00774B3D" w:rsidRDefault="008345F0" w:rsidP="008345F0">
      <w:pPr>
        <w:rPr>
          <w:bCs/>
          <w:lang w:eastAsia="zh-CN"/>
        </w:rPr>
      </w:pPr>
    </w:p>
    <w:p w14:paraId="2CBB3BAA" w14:textId="77777777" w:rsidR="008345F0" w:rsidRPr="00774B3D" w:rsidRDefault="008345F0" w:rsidP="008345F0">
      <w:pPr>
        <w:pStyle w:val="TH"/>
      </w:pPr>
      <w:r w:rsidRPr="00774B3D">
        <w:t>Table 5.2.2.1.16.0-2: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8345F0" w:rsidRPr="00774B3D" w14:paraId="432518DA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AB4C" w14:textId="77777777" w:rsidR="008345F0" w:rsidRPr="00774B3D" w:rsidRDefault="008345F0" w:rsidP="00F74E48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417A" w14:textId="77777777" w:rsidR="008345F0" w:rsidRPr="00774B3D" w:rsidRDefault="008345F0" w:rsidP="00F74E48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Unit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A802" w14:textId="77777777" w:rsidR="008345F0" w:rsidRPr="00774B3D" w:rsidRDefault="008345F0" w:rsidP="00F74E48">
            <w:pPr>
              <w:pStyle w:val="TAH"/>
              <w:rPr>
                <w:rFonts w:eastAsia="SimSun"/>
              </w:rPr>
            </w:pPr>
            <w:r w:rsidRPr="00774B3D">
              <w:rPr>
                <w:rFonts w:eastAsia="SimSun"/>
              </w:rPr>
              <w:t>Target UE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2188" w14:textId="77777777" w:rsidR="008345F0" w:rsidRPr="00774B3D" w:rsidRDefault="008345F0" w:rsidP="00F74E48">
            <w:pPr>
              <w:pStyle w:val="TAH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Co-scheduled UE</w:t>
            </w:r>
          </w:p>
        </w:tc>
      </w:tr>
      <w:tr w:rsidR="008345F0" w:rsidRPr="00774B3D" w14:paraId="21781EFD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30C0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E92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47E0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FDD</w:t>
            </w:r>
          </w:p>
        </w:tc>
      </w:tr>
      <w:tr w:rsidR="008345F0" w:rsidRPr="00774B3D" w14:paraId="54E3E636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95BF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7EF3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23D1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345F0" w:rsidRPr="00774B3D" w14:paraId="3674DA28" w14:textId="77777777" w:rsidTr="00F74E48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384ED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53BD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32C2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FFAF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Type A</w:t>
            </w:r>
          </w:p>
        </w:tc>
      </w:tr>
      <w:tr w:rsidR="008345F0" w:rsidRPr="00774B3D" w14:paraId="49F55782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F47E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55F2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0C65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2C3F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0</w:t>
            </w:r>
          </w:p>
        </w:tc>
      </w:tr>
      <w:tr w:rsidR="008345F0" w:rsidRPr="00774B3D" w14:paraId="1B45923F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0245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0E6B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1AA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5535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</w:t>
            </w:r>
          </w:p>
        </w:tc>
      </w:tr>
      <w:tr w:rsidR="008345F0" w:rsidRPr="00774B3D" w14:paraId="45C09C5F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3302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AF70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421D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13810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12</w:t>
            </w:r>
          </w:p>
        </w:tc>
      </w:tr>
      <w:tr w:rsidR="008345F0" w:rsidRPr="00774B3D" w14:paraId="2BB375B8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CB32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F91B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66A3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4F49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345F0" w:rsidRPr="00774B3D" w14:paraId="5A5FEAB8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D14A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B544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99B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DB2B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Static</w:t>
            </w:r>
          </w:p>
        </w:tc>
      </w:tr>
      <w:tr w:rsidR="008345F0" w:rsidRPr="00774B3D" w14:paraId="3D6A92F2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767A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F3CC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ABE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B21B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2</w:t>
            </w:r>
          </w:p>
        </w:tc>
      </w:tr>
      <w:tr w:rsidR="008345F0" w:rsidRPr="00774B3D" w14:paraId="34E85992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1F49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1767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82C5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6376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Type 0</w:t>
            </w:r>
          </w:p>
        </w:tc>
      </w:tr>
      <w:tr w:rsidR="008345F0" w:rsidRPr="00774B3D" w14:paraId="65161431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F640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E8A4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AAEE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2DA5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Config2</w:t>
            </w:r>
          </w:p>
        </w:tc>
      </w:tr>
      <w:tr w:rsidR="008345F0" w:rsidRPr="00774B3D" w14:paraId="0D395A52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8261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9045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500E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EA46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Non-interleaved</w:t>
            </w:r>
          </w:p>
        </w:tc>
      </w:tr>
      <w:tr w:rsidR="008345F0" w:rsidRPr="00774B3D" w14:paraId="4EC65877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BBED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85F86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  <w:szCs w:val="22"/>
                <w:lang w:eastAsia="ja-JP"/>
              </w:rPr>
              <w:t xml:space="preserve">VRB-to-PRB mapping </w:t>
            </w:r>
            <w:proofErr w:type="spellStart"/>
            <w:r w:rsidRPr="00774B3D">
              <w:rPr>
                <w:rFonts w:eastAsia="SimSun"/>
                <w:szCs w:val="22"/>
                <w:lang w:eastAsia="ja-JP"/>
              </w:rPr>
              <w:t>interleaver</w:t>
            </w:r>
            <w:proofErr w:type="spellEnd"/>
            <w:r w:rsidRPr="00774B3D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44DC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9A12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N/A</w:t>
            </w:r>
          </w:p>
        </w:tc>
      </w:tr>
      <w:tr w:rsidR="008345F0" w:rsidRPr="00774B3D" w14:paraId="7CC1B1E2" w14:textId="77777777" w:rsidTr="00F74E48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A25A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DMRS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175B" w14:textId="77777777" w:rsidR="008345F0" w:rsidRPr="00774B3D" w:rsidRDefault="008345F0" w:rsidP="00F74E48">
            <w:pPr>
              <w:pStyle w:val="TAL"/>
              <w:rPr>
                <w:rFonts w:eastAsia="SimSun" w:cs="Arial"/>
                <w:szCs w:val="18"/>
              </w:rPr>
            </w:pPr>
            <w:r w:rsidRPr="00774B3D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F4E6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D254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Type 1</w:t>
            </w:r>
          </w:p>
        </w:tc>
      </w:tr>
      <w:tr w:rsidR="008345F0" w:rsidRPr="00774B3D" w14:paraId="74931706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3558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4FC0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705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692F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345F0" w:rsidRPr="00774B3D" w14:paraId="7A45B634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3132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3A48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C44F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D09C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</w:t>
            </w:r>
          </w:p>
        </w:tc>
      </w:tr>
      <w:tr w:rsidR="008345F0" w:rsidRPr="00774B3D" w14:paraId="26E6AC8D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D84F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2C6F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8114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C58A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1000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20D8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1001</w:t>
            </w:r>
          </w:p>
        </w:tc>
      </w:tr>
      <w:tr w:rsidR="008345F0" w:rsidRPr="00774B3D" w14:paraId="191F4DF7" w14:textId="77777777" w:rsidTr="00F74E4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6BE5" w14:textId="77777777" w:rsidR="008345F0" w:rsidRPr="00774B3D" w:rsidRDefault="008345F0" w:rsidP="00F74E48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25C1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36CD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4092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02AC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1</w:t>
            </w:r>
          </w:p>
        </w:tc>
      </w:tr>
      <w:tr w:rsidR="008345F0" w:rsidRPr="00774B3D" w14:paraId="29C7BEE7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A929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7F16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25C5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3679A193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Index, chosen from section 5.2.2.2.1 of TS 38.214 [12].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6847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  <w:r w:rsidRPr="00774B3D">
              <w:rPr>
                <w:rFonts w:eastAsia="SimSun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560570DD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</w:rPr>
              <w:t>Index, chosen from section 5.2.2.2.1 of TS 38.214 [12].Any column of precoder matrix is not equal to any column of precoder matrix of Target UE</w:t>
            </w:r>
          </w:p>
        </w:tc>
      </w:tr>
      <w:tr w:rsidR="008345F0" w:rsidRPr="00774B3D" w14:paraId="03FC10DF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7DFB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ECC4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C1F2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As specified in B.4.2</w:t>
            </w:r>
          </w:p>
        </w:tc>
      </w:tr>
      <w:tr w:rsidR="008345F0" w:rsidRPr="00774B3D" w14:paraId="7E75B0A1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F813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F286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082C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4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65D0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8345F0" w:rsidRPr="00774B3D" w14:paraId="3FD5A6D8" w14:textId="77777777" w:rsidTr="00F74E48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090D" w14:textId="77777777" w:rsidR="008345F0" w:rsidRPr="00774B3D" w:rsidRDefault="008345F0" w:rsidP="00F74E48">
            <w:pPr>
              <w:pStyle w:val="TAL"/>
              <w:rPr>
                <w:rFonts w:eastAsia="SimSun"/>
              </w:rPr>
            </w:pPr>
            <w:r w:rsidRPr="00774B3D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F53C" w14:textId="77777777" w:rsidR="008345F0" w:rsidRPr="00774B3D" w:rsidRDefault="008345F0" w:rsidP="00F74E48">
            <w:pPr>
              <w:pStyle w:val="TAC"/>
              <w:rPr>
                <w:rFonts w:eastAsia="SimSun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03DE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4C44" w14:textId="77777777" w:rsidR="008345F0" w:rsidRPr="00774B3D" w:rsidRDefault="008345F0" w:rsidP="00F74E48">
            <w:pPr>
              <w:pStyle w:val="TAC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N/A</w:t>
            </w:r>
          </w:p>
        </w:tc>
      </w:tr>
      <w:tr w:rsidR="008345F0" w:rsidRPr="00774B3D" w14:paraId="62579692" w14:textId="77777777" w:rsidTr="00F74E48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73A8" w14:textId="77777777" w:rsidR="008345F0" w:rsidRPr="00774B3D" w:rsidRDefault="008345F0" w:rsidP="00F74E48">
            <w:pPr>
              <w:pStyle w:val="TAN"/>
              <w:rPr>
                <w:lang w:eastAsia="zh-CN"/>
              </w:rPr>
            </w:pPr>
            <w:r w:rsidRPr="00774B3D">
              <w:rPr>
                <w:lang w:eastAsia="zh-CN"/>
              </w:rPr>
              <w:t>Note 1:</w:t>
            </w:r>
            <w:r w:rsidRPr="00774B3D">
              <w:tab/>
            </w:r>
            <w:r w:rsidRPr="00774B3D">
              <w:rPr>
                <w:lang w:eastAsia="zh-CN"/>
              </w:rPr>
              <w:t>The DMRS scrambling ID is same for both target UE and Co-scheduled UE.</w:t>
            </w:r>
          </w:p>
        </w:tc>
      </w:tr>
    </w:tbl>
    <w:p w14:paraId="55385521" w14:textId="77777777" w:rsidR="008345F0" w:rsidRPr="00774B3D" w:rsidRDefault="008345F0" w:rsidP="008345F0"/>
    <w:p w14:paraId="6D26A7A8" w14:textId="77777777" w:rsidR="008345F0" w:rsidRPr="00774B3D" w:rsidRDefault="008345F0" w:rsidP="008345F0">
      <w:pPr>
        <w:pStyle w:val="TH"/>
      </w:pPr>
      <w:r w:rsidRPr="00774B3D">
        <w:lastRenderedPageBreak/>
        <w:t>Table 5.2.2.1.16.0-3: Minimum performance for PDSCH of target UE with intra-cell inter user interference</w:t>
      </w:r>
    </w:p>
    <w:tbl>
      <w:tblPr>
        <w:tblStyle w:val="TableGrid"/>
        <w:tblW w:w="100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4"/>
        <w:gridCol w:w="1134"/>
        <w:gridCol w:w="1164"/>
        <w:gridCol w:w="1277"/>
        <w:gridCol w:w="1277"/>
        <w:gridCol w:w="1106"/>
        <w:gridCol w:w="1418"/>
        <w:gridCol w:w="1380"/>
        <w:gridCol w:w="665"/>
      </w:tblGrid>
      <w:tr w:rsidR="008345F0" w:rsidRPr="00774B3D" w14:paraId="2FF64022" w14:textId="77777777" w:rsidTr="00F74E4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BB9C" w14:textId="77777777" w:rsidR="008345F0" w:rsidRPr="00774B3D" w:rsidRDefault="008345F0" w:rsidP="00F74E48">
            <w:pPr>
              <w:pStyle w:val="TAH"/>
            </w:pPr>
            <w:r w:rsidRPr="00774B3D">
              <w:t xml:space="preserve">Test </w:t>
            </w:r>
            <w:proofErr w:type="spellStart"/>
            <w:r w:rsidRPr="00774B3D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38F1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Reference channel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7DB2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Bandwidth (MHz) / Subcarrier spacing (kHz)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F127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Modulation format and code rate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36B2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EFC1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Correlation matrix and antenna configuration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9595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Reference value</w:t>
            </w:r>
          </w:p>
        </w:tc>
      </w:tr>
      <w:tr w:rsidR="008345F0" w:rsidRPr="00774B3D" w14:paraId="0BB7F2FF" w14:textId="77777777" w:rsidTr="00F74E48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2B60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BF3E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7E4B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FC1B" w14:textId="77777777" w:rsidR="008345F0" w:rsidRPr="00774B3D" w:rsidRDefault="008345F0" w:rsidP="00F74E48">
            <w:pPr>
              <w:pStyle w:val="TAH"/>
            </w:pPr>
            <w:r w:rsidRPr="00774B3D">
              <w:t>Target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711F" w14:textId="77777777" w:rsidR="008345F0" w:rsidRPr="00774B3D" w:rsidRDefault="008345F0" w:rsidP="00F74E48">
            <w:pPr>
              <w:pStyle w:val="TAH"/>
            </w:pPr>
            <w:r w:rsidRPr="00774B3D">
              <w:t>Co-scheduled UE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9FE1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70F9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F293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Fraction of maximum throughput (%)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3BD74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SNR (dB)</w:t>
            </w:r>
          </w:p>
        </w:tc>
      </w:tr>
      <w:tr w:rsidR="008345F0" w:rsidRPr="00774B3D" w14:paraId="05AC13E4" w14:textId="77777777" w:rsidTr="00F74E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CAD3" w14:textId="77777777" w:rsidR="008345F0" w:rsidRPr="00774B3D" w:rsidRDefault="008345F0" w:rsidP="00F74E48">
            <w:pPr>
              <w:pStyle w:val="TAC"/>
            </w:pPr>
            <w:r w:rsidRPr="00774B3D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BE3F" w14:textId="77777777" w:rsidR="008345F0" w:rsidRPr="00774B3D" w:rsidRDefault="008345F0" w:rsidP="00F74E48">
            <w:pPr>
              <w:pStyle w:val="TAC"/>
            </w:pPr>
            <w:r w:rsidRPr="00774B3D">
              <w:rPr>
                <w:rFonts w:eastAsia="SimSun"/>
              </w:rPr>
              <w:t>R.PDSCH.1-2.1 FDD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3633" w14:textId="77777777" w:rsidR="008345F0" w:rsidRPr="00774B3D" w:rsidRDefault="008345F0" w:rsidP="00F74E48">
            <w:pPr>
              <w:pStyle w:val="TAC"/>
            </w:pPr>
            <w:r w:rsidRPr="00774B3D">
              <w:rPr>
                <w:rFonts w:eastAsia="SimSun"/>
              </w:rPr>
              <w:t>10 /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2F06" w14:textId="77777777" w:rsidR="008345F0" w:rsidRPr="00774B3D" w:rsidRDefault="008345F0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D39F" w14:textId="77777777" w:rsidR="008345F0" w:rsidRPr="00774B3D" w:rsidRDefault="008345F0" w:rsidP="00F74E48">
            <w:pPr>
              <w:pStyle w:val="TAC"/>
              <w:rPr>
                <w:lang w:eastAsia="zh-CN"/>
              </w:rPr>
            </w:pPr>
            <w:r w:rsidRPr="00774B3D">
              <w:rPr>
                <w:lang w:eastAsia="zh-CN"/>
              </w:rPr>
              <w:t>Random 16QAM symbols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3774" w14:textId="77777777" w:rsidR="008345F0" w:rsidRPr="00774B3D" w:rsidRDefault="008345F0" w:rsidP="00F74E48">
            <w:pPr>
              <w:pStyle w:val="TAC"/>
            </w:pPr>
            <w:r w:rsidRPr="00774B3D"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3BEE" w14:textId="77777777" w:rsidR="008345F0" w:rsidRPr="00774B3D" w:rsidRDefault="008345F0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C452" w14:textId="77777777" w:rsidR="008345F0" w:rsidRPr="00774B3D" w:rsidRDefault="008345F0" w:rsidP="00F74E48">
            <w:pPr>
              <w:pStyle w:val="TAC"/>
            </w:pPr>
            <w:r w:rsidRPr="00774B3D">
              <w:t>70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53BB" w14:textId="77777777" w:rsidR="008345F0" w:rsidRPr="00774B3D" w:rsidRDefault="008345F0" w:rsidP="00F74E48">
            <w:pPr>
              <w:pStyle w:val="TAC"/>
            </w:pPr>
            <w:r w:rsidRPr="00774B3D">
              <w:t>18.0</w:t>
            </w:r>
          </w:p>
        </w:tc>
      </w:tr>
    </w:tbl>
    <w:p w14:paraId="3583B51F" w14:textId="77777777" w:rsidR="008345F0" w:rsidRPr="00774B3D" w:rsidRDefault="008345F0" w:rsidP="008345F0"/>
    <w:p w14:paraId="18C82EF2" w14:textId="77777777" w:rsidR="008345F0" w:rsidRPr="00774B3D" w:rsidRDefault="008345F0" w:rsidP="008345F0">
      <w:pPr>
        <w:rPr>
          <w:rFonts w:ascii="Arial" w:hAnsi="Arial" w:cs="Arial"/>
          <w:sz w:val="18"/>
          <w:szCs w:val="18"/>
        </w:rPr>
      </w:pPr>
      <w:r w:rsidRPr="00774B3D">
        <w:rPr>
          <w:rFonts w:ascii="Arial" w:hAnsi="Arial" w:cs="Arial"/>
          <w:sz w:val="18"/>
          <w:szCs w:val="18"/>
        </w:rPr>
        <w:t>The normative reference for this requirement is TS 38.101-4 [5], clause 5.2.2.1.16.</w:t>
      </w:r>
    </w:p>
    <w:p w14:paraId="52BDB4BB" w14:textId="77777777" w:rsidR="008345F0" w:rsidRPr="00774B3D" w:rsidRDefault="008345F0" w:rsidP="008345F0">
      <w:pPr>
        <w:pStyle w:val="Heading5"/>
        <w:rPr>
          <w:rFonts w:eastAsia="SimSun"/>
        </w:rPr>
      </w:pPr>
      <w:r w:rsidRPr="00774B3D">
        <w:t>5.2.2.1.16_1</w:t>
      </w:r>
      <w:r w:rsidRPr="00774B3D">
        <w:tab/>
      </w:r>
      <w:r w:rsidRPr="00774B3D">
        <w:rPr>
          <w:rFonts w:eastAsia="SimSun"/>
        </w:rPr>
        <w:t>2Rx FDD FR1 for PDSCH with intra cell inter user interference performance – 2x2 MIMO for both NSA and SA</w:t>
      </w:r>
    </w:p>
    <w:p w14:paraId="52CB5A53" w14:textId="77777777" w:rsidR="008345F0" w:rsidRPr="00774B3D" w:rsidRDefault="008345F0" w:rsidP="008345F0">
      <w:pPr>
        <w:pStyle w:val="H6"/>
      </w:pPr>
      <w:r w:rsidRPr="00774B3D">
        <w:t>5.2.2.1.16_1.1</w:t>
      </w:r>
      <w:r w:rsidRPr="00774B3D">
        <w:tab/>
        <w:t>Test purpose</w:t>
      </w:r>
    </w:p>
    <w:p w14:paraId="5E550DAC" w14:textId="77777777" w:rsidR="008345F0" w:rsidRPr="00774B3D" w:rsidRDefault="008345F0" w:rsidP="008345F0">
      <w:r w:rsidRPr="00774B3D">
        <w:t>To verify the PDSCH performance under 2 receive antenna conditions, when the PDSCH transmission of target UE is interfered by co-scheduled UE.</w:t>
      </w:r>
    </w:p>
    <w:p w14:paraId="7FFA726C" w14:textId="77777777" w:rsidR="008345F0" w:rsidRPr="00774B3D" w:rsidRDefault="008345F0" w:rsidP="008345F0">
      <w:pPr>
        <w:pStyle w:val="H6"/>
      </w:pPr>
      <w:r w:rsidRPr="00774B3D">
        <w:t>5.2.2.1.16_1.2</w:t>
      </w:r>
      <w:r w:rsidRPr="00774B3D">
        <w:tab/>
        <w:t>Test applicability</w:t>
      </w:r>
    </w:p>
    <w:p w14:paraId="46048B80" w14:textId="77777777" w:rsidR="008345F0" w:rsidRPr="00774B3D" w:rsidRDefault="008345F0" w:rsidP="008345F0">
      <w:r w:rsidRPr="00774B3D">
        <w:t>Test 1-1 applies to all types of NR UEs and E-UTRAN UEs supporting EN-DC for release 15 and release 16 supporting MMSE-IRC processing for scenarios with inter-cell and intra-cell inter-user interference.</w:t>
      </w:r>
    </w:p>
    <w:p w14:paraId="3768877D" w14:textId="77777777" w:rsidR="008345F0" w:rsidRPr="00774B3D" w:rsidRDefault="008345F0" w:rsidP="008345F0">
      <w:pPr>
        <w:pStyle w:val="H6"/>
      </w:pPr>
      <w:r w:rsidRPr="00774B3D">
        <w:t>Test 1-1 applies to all types of release 17 and forward NR UEs and E-UTRAN UEs supporting EN-DC.5.2.2.1.16_1.3</w:t>
      </w:r>
      <w:r w:rsidRPr="00774B3D">
        <w:tab/>
        <w:t>Test description</w:t>
      </w:r>
    </w:p>
    <w:p w14:paraId="4022A605" w14:textId="77777777" w:rsidR="008345F0" w:rsidRPr="00774B3D" w:rsidRDefault="008345F0" w:rsidP="008345F0">
      <w:pPr>
        <w:pStyle w:val="H6"/>
      </w:pPr>
      <w:r w:rsidRPr="00774B3D">
        <w:t>5.2.2.1.16_1.3.1</w:t>
      </w:r>
      <w:r w:rsidRPr="00774B3D">
        <w:tab/>
        <w:t>Initial conditions</w:t>
      </w:r>
    </w:p>
    <w:p w14:paraId="0C47DEF8" w14:textId="77777777" w:rsidR="008345F0" w:rsidRPr="00774B3D" w:rsidRDefault="008345F0" w:rsidP="008345F0">
      <w:r w:rsidRPr="00774B3D">
        <w:t>Initial conditions are a set of test configurations the UE needs to be tested in and the steps for the SS to take with the UE to reach the correct measurement state.</w:t>
      </w:r>
    </w:p>
    <w:p w14:paraId="3C4178B5" w14:textId="77777777" w:rsidR="008345F0" w:rsidRPr="00774B3D" w:rsidRDefault="008345F0" w:rsidP="008345F0">
      <w:r w:rsidRPr="00774B3D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36C07C77" w14:textId="77777777" w:rsidR="008345F0" w:rsidRPr="00774B3D" w:rsidRDefault="008345F0" w:rsidP="008345F0">
      <w:r w:rsidRPr="00774B3D">
        <w:t>Configurations of PDSCH and PDCCH before measurement are specified in Annex C.</w:t>
      </w:r>
    </w:p>
    <w:p w14:paraId="1173AA5D" w14:textId="77777777" w:rsidR="008345F0" w:rsidRPr="00774B3D" w:rsidRDefault="008345F0" w:rsidP="008345F0">
      <w:r w:rsidRPr="00774B3D">
        <w:t>Test Environment: Normal, as defined in TS 38.508-1 [6] clause 4.1.</w:t>
      </w:r>
    </w:p>
    <w:p w14:paraId="1D5B700E" w14:textId="77777777" w:rsidR="008345F0" w:rsidRPr="00774B3D" w:rsidRDefault="008345F0" w:rsidP="008345F0">
      <w:r w:rsidRPr="00774B3D">
        <w:t xml:space="preserve">Frequencies to be tested: </w:t>
      </w:r>
      <w:proofErr w:type="spellStart"/>
      <w:r w:rsidRPr="00774B3D">
        <w:t>Mid Range</w:t>
      </w:r>
      <w:proofErr w:type="spellEnd"/>
      <w:r w:rsidRPr="00774B3D">
        <w:t>, as defined in TS 38.508-1 [6] clause 5.2.2.</w:t>
      </w:r>
    </w:p>
    <w:p w14:paraId="57E67A63" w14:textId="77777777" w:rsidR="008345F0" w:rsidRPr="00774B3D" w:rsidRDefault="008345F0" w:rsidP="008345F0">
      <w:r w:rsidRPr="00774B3D">
        <w:t>For EN-DC within FR1 operation, setup the LTE link according to Annex D:</w:t>
      </w:r>
    </w:p>
    <w:p w14:paraId="3FF215BC" w14:textId="77777777" w:rsidR="008345F0" w:rsidRPr="00774B3D" w:rsidRDefault="008345F0" w:rsidP="008345F0">
      <w:pPr>
        <w:pStyle w:val="B1"/>
      </w:pPr>
      <w:r w:rsidRPr="00774B3D">
        <w:t>1.</w:t>
      </w:r>
      <w:r w:rsidRPr="00774B3D">
        <w:tab/>
        <w:t>Connect the SS, the faders and AWGN noise source to the UE antenna connectors as shown in TS 38.508-1 [6] Annex A, in Figure A.3.1.7.1 for TE diagram and clause A.3.2 for UE diagram.</w:t>
      </w:r>
    </w:p>
    <w:p w14:paraId="4538AB1B" w14:textId="77777777" w:rsidR="008345F0" w:rsidRPr="00774B3D" w:rsidRDefault="008345F0" w:rsidP="008345F0">
      <w:pPr>
        <w:pStyle w:val="B1"/>
      </w:pPr>
      <w:r w:rsidRPr="00774B3D">
        <w:t>2.</w:t>
      </w:r>
      <w:r w:rsidRPr="00774B3D">
        <w:tab/>
        <w:t>The parameter settings for the cell are set up according to Table 5.2-1 and Table 5.2.2.1.16.0-2 as appropriate.</w:t>
      </w:r>
    </w:p>
    <w:p w14:paraId="2A091489" w14:textId="77777777" w:rsidR="008345F0" w:rsidRPr="00774B3D" w:rsidRDefault="008345F0" w:rsidP="008345F0">
      <w:pPr>
        <w:pStyle w:val="B1"/>
      </w:pPr>
      <w:r w:rsidRPr="00774B3D">
        <w:t>3.</w:t>
      </w:r>
      <w:r w:rsidRPr="00774B3D">
        <w:tab/>
        <w:t>Downlink signals for NR cell are initially set up according to Annexes C.0, C.1, C.2 and uplink signals according to Annexes G.0, G.1, G.2, G.3.1 of TS 38.521-1 [7].</w:t>
      </w:r>
    </w:p>
    <w:p w14:paraId="39658A8F" w14:textId="77777777" w:rsidR="008345F0" w:rsidRPr="00774B3D" w:rsidRDefault="008345F0" w:rsidP="008345F0">
      <w:pPr>
        <w:pStyle w:val="B1"/>
      </w:pPr>
      <w:r w:rsidRPr="00774B3D">
        <w:t>4.</w:t>
      </w:r>
      <w:r w:rsidRPr="00774B3D">
        <w:tab/>
        <w:t>Propagation conditions are set according to Annex B.0.</w:t>
      </w:r>
    </w:p>
    <w:p w14:paraId="07817209" w14:textId="77777777" w:rsidR="008345F0" w:rsidRPr="00774B3D" w:rsidRDefault="008345F0" w:rsidP="008345F0">
      <w:pPr>
        <w:pStyle w:val="B1"/>
      </w:pPr>
      <w:r w:rsidRPr="00774B3D">
        <w:t>5.</w:t>
      </w:r>
      <w:r w:rsidRPr="00774B3D">
        <w:tab/>
        <w:t xml:space="preserve">Ensure the UE is in state RRC_CONNECTED with generic procedure parameters Connectivity NR for SA with </w:t>
      </w:r>
      <w:r w:rsidRPr="00774B3D">
        <w:rPr>
          <w:i/>
        </w:rPr>
        <w:t xml:space="preserve">Connected without Release On, Test Mode </w:t>
      </w:r>
      <w:r w:rsidRPr="00774B3D">
        <w:t xml:space="preserve">On or EN-DC, DC bearer </w:t>
      </w:r>
      <w:r w:rsidRPr="00774B3D">
        <w:rPr>
          <w:i/>
          <w:iCs/>
        </w:rPr>
        <w:t>MCG</w:t>
      </w:r>
      <w:r w:rsidRPr="00774B3D">
        <w:t xml:space="preserve"> and </w:t>
      </w:r>
      <w:r w:rsidRPr="00774B3D">
        <w:rPr>
          <w:i/>
          <w:iCs/>
        </w:rPr>
        <w:t>SCG, Connected without release On</w:t>
      </w:r>
      <w:r w:rsidRPr="00774B3D">
        <w:rPr>
          <w:i/>
        </w:rPr>
        <w:t xml:space="preserve">, Test Mode </w:t>
      </w:r>
      <w:r w:rsidRPr="00774B3D">
        <w:t>On for NSA according to TS 38.508-1 [6] clause 4.5. Message contents are defined in clause 5.2.2.1.16_1.3.3.</w:t>
      </w:r>
    </w:p>
    <w:p w14:paraId="0C006DD5" w14:textId="77777777" w:rsidR="008345F0" w:rsidRPr="00774B3D" w:rsidRDefault="008345F0" w:rsidP="008345F0">
      <w:pPr>
        <w:pStyle w:val="H6"/>
        <w:rPr>
          <w:rFonts w:cs="Arial"/>
        </w:rPr>
      </w:pPr>
      <w:r w:rsidRPr="00774B3D">
        <w:rPr>
          <w:rFonts w:cs="Arial"/>
        </w:rPr>
        <w:t>5.2.2.1.16_1.3.2</w:t>
      </w:r>
      <w:r w:rsidRPr="00774B3D">
        <w:rPr>
          <w:rFonts w:cs="Arial"/>
        </w:rPr>
        <w:tab/>
        <w:t>Test procedure</w:t>
      </w:r>
    </w:p>
    <w:p w14:paraId="07823E74" w14:textId="77777777" w:rsidR="008345F0" w:rsidRPr="00774B3D" w:rsidRDefault="008345F0" w:rsidP="008345F0">
      <w:pPr>
        <w:pStyle w:val="B1"/>
      </w:pPr>
      <w:r w:rsidRPr="00774B3D">
        <w:t>1.</w:t>
      </w:r>
      <w:r w:rsidRPr="00774B3D">
        <w:tab/>
        <w:t>SS transmits PDSCH via PDCCH DCI format 1_1 for C_RNTI to transmit the DL RMC according to Tables 5.2.2.1.16_1.</w:t>
      </w:r>
      <w:r w:rsidRPr="00774B3D">
        <w:rPr>
          <w:rFonts w:eastAsia="MS Mincho"/>
        </w:rPr>
        <w:t>4</w:t>
      </w:r>
      <w:r w:rsidRPr="00774B3D">
        <w:t>-1. The SS sends downlink MAC padding bits on the DL RMC.</w:t>
      </w:r>
    </w:p>
    <w:p w14:paraId="2AA292DA" w14:textId="77777777" w:rsidR="008345F0" w:rsidRPr="00774B3D" w:rsidRDefault="008345F0" w:rsidP="008345F0">
      <w:pPr>
        <w:pStyle w:val="B1"/>
      </w:pPr>
      <w:r w:rsidRPr="00774B3D">
        <w:lastRenderedPageBreak/>
        <w:t>2.</w:t>
      </w:r>
      <w:r w:rsidRPr="00774B3D">
        <w:tab/>
        <w:t>Set the parameters of the bandwidth, MCS, reference channel, the propagation condition, the correlation matrix and the SNR according to Tables 5.2.2.1.16_1.4-1 as appropriate.</w:t>
      </w:r>
    </w:p>
    <w:p w14:paraId="39E87D34" w14:textId="77777777" w:rsidR="008345F0" w:rsidRPr="00774B3D" w:rsidRDefault="008345F0" w:rsidP="008345F0">
      <w:pPr>
        <w:pStyle w:val="B1"/>
      </w:pPr>
      <w:r w:rsidRPr="00774B3D">
        <w:t>3.</w:t>
      </w:r>
      <w:r w:rsidRPr="00774B3D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774B3D">
        <w:t>statDTXs</w:t>
      </w:r>
      <w:proofErr w:type="spellEnd"/>
      <w:r w:rsidRPr="00774B3D">
        <w:t xml:space="preserve"> on the UL during each subtest and decide pass or fail according to Table G.1.5-1 in Annex G clause G.1.5.</w:t>
      </w:r>
    </w:p>
    <w:p w14:paraId="2717FCB9" w14:textId="77777777" w:rsidR="008345F0" w:rsidRPr="00774B3D" w:rsidRDefault="008345F0" w:rsidP="008345F0">
      <w:pPr>
        <w:pStyle w:val="B1"/>
      </w:pPr>
      <w:r w:rsidRPr="00774B3D">
        <w:t>4.</w:t>
      </w:r>
      <w:r w:rsidRPr="00774B3D">
        <w:tab/>
        <w:t>Repeat steps from 1 to 3 for each subtest in Tables 5.2.2.1.16_1.4-1 as appropriate.</w:t>
      </w:r>
    </w:p>
    <w:p w14:paraId="5E470DF6" w14:textId="77777777" w:rsidR="008345F0" w:rsidRPr="00774B3D" w:rsidRDefault="008345F0" w:rsidP="008345F0">
      <w:pPr>
        <w:pStyle w:val="H6"/>
      </w:pPr>
      <w:r w:rsidRPr="00774B3D">
        <w:t>5.2.2.1.16_1.3.3</w:t>
      </w:r>
      <w:r w:rsidRPr="00774B3D">
        <w:tab/>
        <w:t>Message contents</w:t>
      </w:r>
    </w:p>
    <w:p w14:paraId="66EF7E84" w14:textId="77777777" w:rsidR="008345F0" w:rsidRPr="00774B3D" w:rsidRDefault="008345F0" w:rsidP="008345F0">
      <w:r w:rsidRPr="00774B3D">
        <w:t>Message contents are according to TS 38.508-1 [6] clauses 4.6.1 and 5.4.2.</w:t>
      </w:r>
    </w:p>
    <w:p w14:paraId="0CD57A3A" w14:textId="77777777" w:rsidR="008345F0" w:rsidRPr="00774B3D" w:rsidRDefault="008345F0" w:rsidP="008345F0">
      <w:pPr>
        <w:pStyle w:val="H6"/>
      </w:pPr>
      <w:r w:rsidRPr="00774B3D">
        <w:t>5.2.2.1.16_1.3.3_1</w:t>
      </w:r>
      <w:r w:rsidRPr="00774B3D">
        <w:tab/>
        <w:t>Message exceptions for SA</w:t>
      </w:r>
    </w:p>
    <w:p w14:paraId="74BEC89A" w14:textId="77777777" w:rsidR="008345F0" w:rsidRPr="00774B3D" w:rsidRDefault="008345F0" w:rsidP="008345F0">
      <w:r w:rsidRPr="00774B3D">
        <w:t>No message exceptions for SA</w:t>
      </w:r>
    </w:p>
    <w:p w14:paraId="5622AB5D" w14:textId="77777777" w:rsidR="008345F0" w:rsidRPr="00774B3D" w:rsidRDefault="008345F0" w:rsidP="008345F0">
      <w:pPr>
        <w:pStyle w:val="H6"/>
      </w:pPr>
      <w:r w:rsidRPr="00774B3D">
        <w:t>5.2.2.1.16_1.3.3_1</w:t>
      </w:r>
      <w:r w:rsidRPr="00774B3D">
        <w:tab/>
        <w:t>Message exceptions for NSA</w:t>
      </w:r>
    </w:p>
    <w:p w14:paraId="0B14EC86" w14:textId="77777777" w:rsidR="008345F0" w:rsidRPr="00774B3D" w:rsidRDefault="008345F0" w:rsidP="008345F0">
      <w:r w:rsidRPr="00774B3D">
        <w:t>No message exceptions for NSA</w:t>
      </w:r>
    </w:p>
    <w:p w14:paraId="3CC28D13" w14:textId="77777777" w:rsidR="008345F0" w:rsidRPr="00774B3D" w:rsidRDefault="008345F0" w:rsidP="008345F0">
      <w:pPr>
        <w:pStyle w:val="H6"/>
      </w:pPr>
      <w:r w:rsidRPr="00774B3D">
        <w:t>5.2.2.1.16_1.4</w:t>
      </w:r>
      <w:r w:rsidRPr="00774B3D">
        <w:tab/>
        <w:t>Test requirement</w:t>
      </w:r>
    </w:p>
    <w:p w14:paraId="0EAAD4D1" w14:textId="77777777" w:rsidR="008345F0" w:rsidRPr="00774B3D" w:rsidRDefault="008345F0" w:rsidP="008345F0">
      <w:pPr>
        <w:pStyle w:val="TH"/>
      </w:pPr>
      <w:r w:rsidRPr="00774B3D">
        <w:t>Table 5.2.2.1.16_1.4-1: Test requirement for PDSCH of target UE with intra-cell inter user interference</w:t>
      </w:r>
    </w:p>
    <w:tbl>
      <w:tblPr>
        <w:tblStyle w:val="TableGrid"/>
        <w:tblW w:w="100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4"/>
        <w:gridCol w:w="1134"/>
        <w:gridCol w:w="1164"/>
        <w:gridCol w:w="1277"/>
        <w:gridCol w:w="1277"/>
        <w:gridCol w:w="1106"/>
        <w:gridCol w:w="1418"/>
        <w:gridCol w:w="1380"/>
        <w:gridCol w:w="665"/>
      </w:tblGrid>
      <w:tr w:rsidR="008345F0" w:rsidRPr="00774B3D" w14:paraId="39C0F8FC" w14:textId="77777777" w:rsidTr="00F74E48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1145" w14:textId="77777777" w:rsidR="008345F0" w:rsidRPr="00774B3D" w:rsidRDefault="008345F0" w:rsidP="00F74E48">
            <w:pPr>
              <w:pStyle w:val="TAH"/>
            </w:pPr>
            <w:r w:rsidRPr="00774B3D">
              <w:t xml:space="preserve">Test </w:t>
            </w:r>
            <w:proofErr w:type="spellStart"/>
            <w:r w:rsidRPr="00774B3D">
              <w:t>num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5883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Reference channel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6843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Bandwidth (MHz) / Subcarrier spacing (kHz)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C7E8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Modulation format and code rate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C29B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9E68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Correlation matrix and antenna configuration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DD6A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Reference value</w:t>
            </w:r>
          </w:p>
        </w:tc>
      </w:tr>
      <w:tr w:rsidR="008345F0" w:rsidRPr="00774B3D" w14:paraId="501411A0" w14:textId="77777777" w:rsidTr="00F74E48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AE58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934CB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2CE2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AB79" w14:textId="77777777" w:rsidR="008345F0" w:rsidRPr="00774B3D" w:rsidRDefault="008345F0" w:rsidP="00F74E48">
            <w:pPr>
              <w:pStyle w:val="TAH"/>
            </w:pPr>
            <w:r w:rsidRPr="00774B3D">
              <w:t>Target UE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24D7" w14:textId="77777777" w:rsidR="008345F0" w:rsidRPr="00774B3D" w:rsidRDefault="008345F0" w:rsidP="00F74E48">
            <w:pPr>
              <w:pStyle w:val="TAH"/>
            </w:pPr>
            <w:r w:rsidRPr="00774B3D">
              <w:t>Co-scheduled UE</w:t>
            </w: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0475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A065" w14:textId="77777777" w:rsidR="008345F0" w:rsidRPr="00774B3D" w:rsidRDefault="008345F0" w:rsidP="00F74E48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1CC3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Fraction of maximum throughput (%)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15B1" w14:textId="77777777" w:rsidR="008345F0" w:rsidRPr="00774B3D" w:rsidRDefault="008345F0" w:rsidP="00F74E48">
            <w:pPr>
              <w:pStyle w:val="TAH"/>
            </w:pPr>
            <w:r w:rsidRPr="00774B3D">
              <w:rPr>
                <w:rFonts w:eastAsia="SimSun"/>
              </w:rPr>
              <w:t>SNR (dB)</w:t>
            </w:r>
          </w:p>
        </w:tc>
      </w:tr>
      <w:tr w:rsidR="008345F0" w:rsidRPr="00774B3D" w14:paraId="6F49386D" w14:textId="77777777" w:rsidTr="00F74E4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F760" w14:textId="77777777" w:rsidR="008345F0" w:rsidRPr="00774B3D" w:rsidRDefault="008345F0" w:rsidP="00F74E48">
            <w:pPr>
              <w:pStyle w:val="TAC"/>
            </w:pPr>
            <w:r w:rsidRPr="00774B3D"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E5F5" w14:textId="77777777" w:rsidR="008345F0" w:rsidRPr="00774B3D" w:rsidRDefault="008345F0" w:rsidP="00F74E48">
            <w:pPr>
              <w:pStyle w:val="TAC"/>
            </w:pPr>
            <w:r w:rsidRPr="00774B3D">
              <w:rPr>
                <w:rFonts w:eastAsia="SimSun"/>
              </w:rPr>
              <w:t>R.PDSCH.1-2.1 FDD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B7CD" w14:textId="77777777" w:rsidR="008345F0" w:rsidRPr="00774B3D" w:rsidRDefault="008345F0" w:rsidP="00F74E48">
            <w:pPr>
              <w:pStyle w:val="TAC"/>
            </w:pPr>
            <w:r w:rsidRPr="00774B3D">
              <w:rPr>
                <w:rFonts w:eastAsia="SimSun"/>
              </w:rPr>
              <w:t>10 / 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1E78" w14:textId="77777777" w:rsidR="008345F0" w:rsidRPr="00774B3D" w:rsidRDefault="008345F0" w:rsidP="00F74E48">
            <w:pPr>
              <w:pStyle w:val="TAC"/>
            </w:pPr>
            <w:r w:rsidRPr="00774B3D">
              <w:t>16QAM, 0.48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CA1E" w14:textId="77777777" w:rsidR="008345F0" w:rsidRPr="00774B3D" w:rsidRDefault="008345F0" w:rsidP="00F74E48">
            <w:pPr>
              <w:pStyle w:val="TAC"/>
              <w:rPr>
                <w:lang w:eastAsia="zh-CN"/>
              </w:rPr>
            </w:pPr>
            <w:r w:rsidRPr="00774B3D">
              <w:rPr>
                <w:lang w:eastAsia="zh-CN"/>
              </w:rPr>
              <w:t>Random 16QAM symbols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C9A7" w14:textId="77777777" w:rsidR="008345F0" w:rsidRPr="00774B3D" w:rsidRDefault="008345F0" w:rsidP="00F74E48">
            <w:pPr>
              <w:pStyle w:val="TAC"/>
            </w:pPr>
            <w:r w:rsidRPr="00774B3D">
              <w:t>TDLC300-100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BC98" w14:textId="77777777" w:rsidR="008345F0" w:rsidRPr="00774B3D" w:rsidRDefault="008345F0" w:rsidP="00F74E48">
            <w:pPr>
              <w:pStyle w:val="TAC"/>
            </w:pPr>
            <w:r w:rsidRPr="00774B3D">
              <w:t>2x2, ULA Low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0483" w14:textId="77777777" w:rsidR="008345F0" w:rsidRPr="00774B3D" w:rsidRDefault="008345F0" w:rsidP="00F74E48">
            <w:pPr>
              <w:pStyle w:val="TAC"/>
            </w:pPr>
            <w:r w:rsidRPr="00774B3D">
              <w:t>70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E1A3" w14:textId="77777777" w:rsidR="008345F0" w:rsidRPr="00774B3D" w:rsidRDefault="008345F0" w:rsidP="00F74E48">
            <w:pPr>
              <w:pStyle w:val="TAC"/>
            </w:pPr>
            <w:r w:rsidRPr="00774B3D">
              <w:t xml:space="preserve"> 18.9</w:t>
            </w:r>
          </w:p>
        </w:tc>
      </w:tr>
    </w:tbl>
    <w:p w14:paraId="6706A482" w14:textId="77777777" w:rsidR="008345F0" w:rsidRPr="00774B3D" w:rsidRDefault="008345F0" w:rsidP="008345F0"/>
    <w:p w14:paraId="04E1F342" w14:textId="77777777" w:rsidR="008345F0" w:rsidRPr="00774B3D" w:rsidRDefault="008345F0" w:rsidP="008345F0">
      <w:pPr>
        <w:pStyle w:val="Heading5"/>
      </w:pPr>
      <w:r w:rsidRPr="00774B3D">
        <w:t>5.2.2.1.17</w:t>
      </w:r>
      <w:r w:rsidRPr="00774B3D">
        <w:tab/>
        <w:t xml:space="preserve">2Rx FDD FR1 PDSCH performance for </w:t>
      </w:r>
      <w:proofErr w:type="spellStart"/>
      <w:r w:rsidRPr="00774B3D">
        <w:t>RedCap</w:t>
      </w:r>
      <w:proofErr w:type="spellEnd"/>
    </w:p>
    <w:p w14:paraId="120141A3" w14:textId="77777777" w:rsidR="008345F0" w:rsidRPr="002C65DA" w:rsidRDefault="008345F0" w:rsidP="008345F0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5945396" w14:textId="77777777" w:rsidR="008345F0" w:rsidRDefault="008345F0">
      <w:pPr>
        <w:rPr>
          <w:noProof/>
        </w:rPr>
      </w:pPr>
    </w:p>
    <w:sectPr w:rsidR="008345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45F0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8345F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345F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345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45F0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8345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345F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345F0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8345F0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1348</Words>
  <Characters>7690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7</cp:revision>
  <cp:lastPrinted>1900-01-01T08:00:00Z</cp:lastPrinted>
  <dcterms:created xsi:type="dcterms:W3CDTF">2020-02-03T08:32:00Z</dcterms:created>
  <dcterms:modified xsi:type="dcterms:W3CDTF">2024-02-17T09:13:00Z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R5-241152</vt:lpwstr>
  </property>
  <property fmtid="{D5CDD505-2E9C-101B-9397-08002B2CF9AE}" pid="10" name="Spec#">
    <vt:lpwstr>38.521-4</vt:lpwstr>
  </property>
  <property fmtid="{D5CDD505-2E9C-101B-9397-08002B2CF9AE}" pid="11" name="Cr#">
    <vt:lpwstr>0817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to FR1 PDSCH intra-cell interference test case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