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969F15" w:rsidR="001E41F3" w:rsidRDefault="001E41F3">
      <w:pPr>
        <w:pStyle w:val="CRCoverPage"/>
        <w:tabs>
          <w:tab w:val="right" w:pos="9639"/>
        </w:tabs>
        <w:spacing w:after="0"/>
        <w:rPr>
          <w:b/>
          <w:i/>
          <w:noProof/>
          <w:sz w:val="28"/>
        </w:rPr>
      </w:pPr>
      <w:r>
        <w:rPr>
          <w:b/>
          <w:noProof/>
          <w:sz w:val="24"/>
        </w:rPr>
        <w:t>3GPP TSG-</w:t>
      </w:r>
      <w:r w:rsidR="00A647B2">
        <w:fldChar w:fldCharType="begin"/>
      </w:r>
      <w:r w:rsidR="00A647B2">
        <w:instrText xml:space="preserve"> DOCPROPERTY  TSG/WGRef  \* MERGEFORMAT </w:instrText>
      </w:r>
      <w:r w:rsidR="00A647B2">
        <w:fldChar w:fldCharType="separate"/>
      </w:r>
      <w:r w:rsidR="007C73F9">
        <w:rPr>
          <w:b/>
          <w:noProof/>
          <w:sz w:val="24"/>
        </w:rPr>
        <w:t>RAN5</w:t>
      </w:r>
      <w:r w:rsidR="00A647B2">
        <w:rPr>
          <w:b/>
          <w:noProof/>
          <w:sz w:val="24"/>
        </w:rPr>
        <w:fldChar w:fldCharType="end"/>
      </w:r>
      <w:r w:rsidR="00C66BA2">
        <w:rPr>
          <w:b/>
          <w:noProof/>
          <w:sz w:val="24"/>
        </w:rPr>
        <w:t xml:space="preserve"> </w:t>
      </w:r>
      <w:r>
        <w:rPr>
          <w:b/>
          <w:noProof/>
          <w:sz w:val="24"/>
        </w:rPr>
        <w:t>Meeting #</w:t>
      </w:r>
      <w:r w:rsidR="00A647B2">
        <w:fldChar w:fldCharType="begin"/>
      </w:r>
      <w:r w:rsidR="00A647B2">
        <w:instrText xml:space="preserve"> DOCPROPERTY  MtgSeq  \* MERGEFORMAT </w:instrText>
      </w:r>
      <w:r w:rsidR="00A647B2">
        <w:fldChar w:fldCharType="separate"/>
      </w:r>
      <w:r w:rsidR="007C73F9">
        <w:rPr>
          <w:b/>
          <w:noProof/>
          <w:sz w:val="24"/>
        </w:rPr>
        <w:t>102</w:t>
      </w:r>
      <w:r w:rsidR="00A647B2">
        <w:rPr>
          <w:b/>
          <w:noProof/>
          <w:sz w:val="24"/>
        </w:rPr>
        <w:fldChar w:fldCharType="end"/>
      </w:r>
      <w:r>
        <w:rPr>
          <w:b/>
          <w:i/>
          <w:noProof/>
          <w:sz w:val="28"/>
        </w:rPr>
        <w:tab/>
      </w:r>
      <w:r w:rsidR="00A647B2">
        <w:fldChar w:fldCharType="begin"/>
      </w:r>
      <w:r w:rsidR="00A647B2">
        <w:instrText xml:space="preserve"> DOCPROPERTY  Tdoc#  \* MERGEFORMAT </w:instrText>
      </w:r>
      <w:r w:rsidR="00A647B2">
        <w:fldChar w:fldCharType="separate"/>
      </w:r>
      <w:r w:rsidR="007C73F9">
        <w:rPr>
          <w:b/>
          <w:i/>
          <w:noProof/>
          <w:sz w:val="28"/>
        </w:rPr>
        <w:t>R5-24</w:t>
      </w:r>
      <w:r w:rsidR="0079387B">
        <w:rPr>
          <w:b/>
          <w:i/>
          <w:noProof/>
          <w:sz w:val="28"/>
        </w:rPr>
        <w:t>076</w:t>
      </w:r>
      <w:r w:rsidR="006427E5">
        <w:rPr>
          <w:b/>
          <w:i/>
          <w:noProof/>
          <w:sz w:val="28"/>
        </w:rPr>
        <w:t>6</w:t>
      </w:r>
      <w:r w:rsidR="00A647B2">
        <w:rPr>
          <w:b/>
          <w:i/>
          <w:noProof/>
          <w:sz w:val="28"/>
        </w:rPr>
        <w:fldChar w:fldCharType="end"/>
      </w:r>
    </w:p>
    <w:p w14:paraId="7CB45193" w14:textId="5A78AC55" w:rsidR="001E41F3" w:rsidRDefault="00A647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B99D3" w:rsidR="001E41F3" w:rsidRPr="00410371" w:rsidRDefault="00A647B2"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w:t>
            </w:r>
            <w:r w:rsidR="00140277">
              <w:rPr>
                <w:b/>
                <w:noProof/>
                <w:sz w:val="28"/>
              </w:rPr>
              <w:t>5</w:t>
            </w:r>
            <w:r w:rsidR="00BC1974">
              <w:rPr>
                <w:b/>
                <w:noProof/>
                <w:sz w:val="28"/>
              </w:rPr>
              <w:t>23</w:t>
            </w:r>
            <w:r w:rsidR="0014027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4686E" w:rsidR="001E41F3" w:rsidRPr="00410371" w:rsidRDefault="00A647B2" w:rsidP="0079387B">
            <w:pPr>
              <w:pStyle w:val="CRCoverPage"/>
              <w:spacing w:after="0"/>
              <w:jc w:val="center"/>
              <w:rPr>
                <w:noProof/>
              </w:rPr>
            </w:pPr>
            <w:r>
              <w:fldChar w:fldCharType="begin"/>
            </w:r>
            <w:r>
              <w:instrText xml:space="preserve"> DOCPROPERTY  Cr#  \* MERGEFORMAT </w:instrText>
            </w:r>
            <w:r>
              <w:fldChar w:fldCharType="separate"/>
            </w:r>
            <w:r w:rsidR="00BC1974">
              <w:rPr>
                <w:b/>
                <w:noProof/>
                <w:sz w:val="28"/>
              </w:rPr>
              <w:t>427</w:t>
            </w:r>
            <w:r w:rsidR="006427E5">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A647B2"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4A7B7" w:rsidR="001E41F3" w:rsidRPr="00410371" w:rsidRDefault="00A647B2">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w:t>
            </w:r>
            <w:r w:rsidR="00BC1974">
              <w:rPr>
                <w:b/>
                <w:noProof/>
                <w:sz w:val="28"/>
              </w:rPr>
              <w:t>7</w:t>
            </w:r>
            <w:r w:rsidR="007C73F9">
              <w:rPr>
                <w:b/>
                <w:noProof/>
                <w:sz w:val="28"/>
              </w:rPr>
              <w:t>.</w:t>
            </w:r>
            <w:r w:rsidR="00BC1974">
              <w:rPr>
                <w:b/>
                <w:noProof/>
                <w:sz w:val="28"/>
              </w:rPr>
              <w:t>5</w:t>
            </w:r>
            <w:r w:rsidR="007C73F9">
              <w:rPr>
                <w:b/>
                <w:noProof/>
                <w:sz w:val="28"/>
              </w:rPr>
              <w:t>.</w:t>
            </w:r>
            <w:r w:rsidR="00BC197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7E332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33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AC85A" w:rsidR="001E41F3" w:rsidRDefault="006427E5">
            <w:pPr>
              <w:pStyle w:val="CRCoverPage"/>
              <w:spacing w:after="0"/>
              <w:ind w:left="100"/>
              <w:rPr>
                <w:noProof/>
              </w:rPr>
            </w:pPr>
            <w:r w:rsidRPr="006427E5">
              <w:t>Addition of V2X SIG test case 12.2.9.1</w:t>
            </w:r>
          </w:p>
        </w:tc>
      </w:tr>
      <w:tr w:rsidR="001E41F3" w14:paraId="05C08479" w14:textId="77777777" w:rsidTr="007E33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33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4C3F0" w:rsidR="001E41F3" w:rsidRDefault="00A647B2">
            <w:pPr>
              <w:pStyle w:val="CRCoverPage"/>
              <w:spacing w:after="0"/>
              <w:ind w:left="100"/>
              <w:rPr>
                <w:noProof/>
                <w:lang w:eastAsia="zh-CN"/>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7E33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A647B2"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7E33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33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35590C9F" w:rsidR="001E41F3" w:rsidRDefault="00140277">
            <w:pPr>
              <w:pStyle w:val="CRCoverPage"/>
              <w:spacing w:after="0"/>
              <w:ind w:left="100"/>
              <w:rPr>
                <w:noProof/>
              </w:rPr>
            </w:pPr>
            <w:r w:rsidRPr="008104C1">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A647B2">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7E33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33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A647B2"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C182" w:rsidR="001E41F3" w:rsidRDefault="00A647B2">
            <w:pPr>
              <w:pStyle w:val="CRCoverPage"/>
              <w:spacing w:after="0"/>
              <w:ind w:left="100"/>
              <w:rPr>
                <w:noProof/>
              </w:rPr>
            </w:pPr>
            <w:r>
              <w:fldChar w:fldCharType="begin"/>
            </w:r>
            <w:r>
              <w:instrText xml:space="preserve"> DOCPROPERTY  Release  \* MERGEFORMAT </w:instrText>
            </w:r>
            <w:r>
              <w:fldChar w:fldCharType="separate"/>
            </w:r>
            <w:r w:rsidR="007C73F9">
              <w:rPr>
                <w:noProof/>
              </w:rPr>
              <w:t>Rel-1</w:t>
            </w:r>
            <w:r w:rsidR="00BC1974">
              <w:rPr>
                <w:noProof/>
              </w:rPr>
              <w:t>7</w:t>
            </w:r>
            <w:r>
              <w:rPr>
                <w:noProof/>
              </w:rPr>
              <w:fldChar w:fldCharType="end"/>
            </w:r>
          </w:p>
        </w:tc>
      </w:tr>
      <w:tr w:rsidR="001E41F3" w14:paraId="30122F0C" w14:textId="77777777" w:rsidTr="007E33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E332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332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AACF8" w:rsidR="00012420" w:rsidRDefault="00BC1974" w:rsidP="006427E5">
            <w:pPr>
              <w:pStyle w:val="CRCoverPage"/>
              <w:spacing w:after="0"/>
              <w:ind w:left="100"/>
              <w:rPr>
                <w:lang w:eastAsia="zh-CN"/>
              </w:rPr>
            </w:pPr>
            <w:r>
              <w:rPr>
                <w:lang w:eastAsia="zh-CN"/>
              </w:rPr>
              <w:t xml:space="preserve">To </w:t>
            </w:r>
            <w:r w:rsidR="006427E5">
              <w:rPr>
                <w:rFonts w:hint="eastAsia"/>
                <w:lang w:eastAsia="zh-CN"/>
              </w:rPr>
              <w:t>add</w:t>
            </w:r>
            <w:r w:rsidR="006427E5">
              <w:rPr>
                <w:lang w:eastAsia="zh-CN"/>
              </w:rPr>
              <w:t xml:space="preserve"> NR V2X SIG test case </w:t>
            </w:r>
            <w:r>
              <w:rPr>
                <w:lang w:eastAsia="zh-CN"/>
              </w:rPr>
              <w:t>12.</w:t>
            </w:r>
            <w:r w:rsidR="006427E5">
              <w:rPr>
                <w:lang w:eastAsia="zh-CN"/>
              </w:rPr>
              <w:t>2</w:t>
            </w:r>
            <w:r>
              <w:rPr>
                <w:lang w:eastAsia="zh-CN"/>
              </w:rPr>
              <w:t>.</w:t>
            </w:r>
            <w:r w:rsidR="006427E5">
              <w:rPr>
                <w:lang w:eastAsia="zh-CN"/>
              </w:rPr>
              <w:t>9</w:t>
            </w:r>
            <w:r>
              <w:rPr>
                <w:lang w:eastAsia="zh-CN"/>
              </w:rPr>
              <w:t>.1</w:t>
            </w:r>
            <w:r w:rsidR="006427E5">
              <w:rPr>
                <w:rFonts w:hint="eastAsia"/>
                <w:lang w:eastAsia="zh-CN"/>
              </w:rPr>
              <w:t xml:space="preserve"> </w:t>
            </w:r>
            <w:r w:rsidR="006427E5">
              <w:rPr>
                <w:lang w:eastAsia="zh-CN"/>
              </w:rPr>
              <w:t xml:space="preserve">- </w:t>
            </w:r>
            <w:r w:rsidR="006427E5" w:rsidRPr="006427E5">
              <w:rPr>
                <w:lang w:eastAsia="zh-CN"/>
              </w:rPr>
              <w:t xml:space="preserve">Inter-carrier concurrent operation / </w:t>
            </w:r>
            <w:proofErr w:type="spellStart"/>
            <w:r w:rsidR="006427E5" w:rsidRPr="006427E5">
              <w:rPr>
                <w:lang w:eastAsia="zh-CN"/>
              </w:rPr>
              <w:t>Sidelink</w:t>
            </w:r>
            <w:proofErr w:type="spellEnd"/>
            <w:r w:rsidR="006427E5" w:rsidRPr="006427E5">
              <w:rPr>
                <w:lang w:eastAsia="zh-CN"/>
              </w:rPr>
              <w:t xml:space="preserve"> UE capability transfer via PC5 RRC / One-way and two-way transfer</w:t>
            </w:r>
          </w:p>
        </w:tc>
      </w:tr>
      <w:tr w:rsidR="001E41F3" w14:paraId="4CA74D09" w14:textId="77777777" w:rsidTr="007E332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332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DBF78" w:rsidR="00012420" w:rsidRDefault="006427E5">
            <w:pPr>
              <w:pStyle w:val="CRCoverPage"/>
              <w:spacing w:after="0"/>
              <w:ind w:left="100"/>
              <w:rPr>
                <w:noProof/>
                <w:lang w:eastAsia="zh-CN"/>
              </w:rPr>
            </w:pPr>
            <w:r>
              <w:rPr>
                <w:lang w:eastAsia="zh-CN"/>
              </w:rPr>
              <w:t>NR V2X SIG test case 12.2.9.1</w:t>
            </w:r>
            <w:r>
              <w:rPr>
                <w:rFonts w:hint="eastAsia"/>
                <w:lang w:eastAsia="zh-CN"/>
              </w:rPr>
              <w:t xml:space="preserve"> </w:t>
            </w:r>
            <w:r>
              <w:rPr>
                <w:lang w:eastAsia="zh-CN"/>
              </w:rPr>
              <w:t xml:space="preserve">- </w:t>
            </w:r>
            <w:r w:rsidRPr="006427E5">
              <w:rPr>
                <w:lang w:eastAsia="zh-CN"/>
              </w:rPr>
              <w:t xml:space="preserve">Inter-carrier concurrent operation / </w:t>
            </w:r>
            <w:proofErr w:type="spellStart"/>
            <w:r w:rsidRPr="006427E5">
              <w:rPr>
                <w:lang w:eastAsia="zh-CN"/>
              </w:rPr>
              <w:t>Sidelink</w:t>
            </w:r>
            <w:proofErr w:type="spellEnd"/>
            <w:r w:rsidRPr="006427E5">
              <w:rPr>
                <w:lang w:eastAsia="zh-CN"/>
              </w:rPr>
              <w:t xml:space="preserve"> UE capability transfer via PC5 RRC / One-way and two-way transfer</w:t>
            </w:r>
            <w:r w:rsidR="00BC1974">
              <w:rPr>
                <w:lang w:eastAsia="zh-CN"/>
              </w:rPr>
              <w:t xml:space="preserve"> is added.</w:t>
            </w:r>
          </w:p>
        </w:tc>
      </w:tr>
      <w:tr w:rsidR="001E41F3" w14:paraId="1F886379" w14:textId="77777777" w:rsidTr="007E332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332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Default="007E3327">
            <w:pPr>
              <w:pStyle w:val="CRCoverPage"/>
              <w:spacing w:after="0"/>
              <w:ind w:left="100"/>
              <w:rPr>
                <w:noProof/>
                <w:lang w:eastAsia="zh-CN"/>
              </w:rPr>
            </w:pPr>
            <w:r>
              <w:rPr>
                <w:noProof/>
                <w:lang w:eastAsia="zh-CN"/>
              </w:rPr>
              <w:t>Workplan is incomplete.</w:t>
            </w:r>
          </w:p>
        </w:tc>
      </w:tr>
      <w:tr w:rsidR="001E41F3" w14:paraId="034AF533" w14:textId="77777777" w:rsidTr="007E332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332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EE56A" w:rsidR="001E41F3" w:rsidRDefault="00BC1974">
            <w:pPr>
              <w:pStyle w:val="CRCoverPage"/>
              <w:spacing w:after="0"/>
              <w:ind w:left="100"/>
              <w:rPr>
                <w:noProof/>
                <w:lang w:eastAsia="zh-CN"/>
              </w:rPr>
            </w:pPr>
            <w:r>
              <w:rPr>
                <w:rFonts w:hint="eastAsia"/>
                <w:noProof/>
                <w:lang w:eastAsia="zh-CN"/>
              </w:rPr>
              <w:t>1</w:t>
            </w:r>
            <w:r>
              <w:rPr>
                <w:noProof/>
                <w:lang w:eastAsia="zh-CN"/>
              </w:rPr>
              <w:t>2.</w:t>
            </w:r>
            <w:r w:rsidR="006427E5">
              <w:rPr>
                <w:noProof/>
                <w:lang w:eastAsia="zh-CN"/>
              </w:rPr>
              <w:t>2</w:t>
            </w:r>
            <w:r>
              <w:rPr>
                <w:noProof/>
                <w:lang w:eastAsia="zh-CN"/>
              </w:rPr>
              <w:t>.</w:t>
            </w:r>
            <w:r w:rsidR="006427E5">
              <w:rPr>
                <w:noProof/>
                <w:lang w:eastAsia="zh-CN"/>
              </w:rPr>
              <w:t>9</w:t>
            </w:r>
            <w:r>
              <w:rPr>
                <w:noProof/>
                <w:lang w:eastAsia="zh-CN"/>
              </w:rPr>
              <w:t>.1</w:t>
            </w:r>
            <w:r w:rsidR="00B81C26">
              <w:rPr>
                <w:noProof/>
                <w:lang w:eastAsia="zh-CN"/>
              </w:rPr>
              <w:t xml:space="preserve"> (new)</w:t>
            </w:r>
            <w:bookmarkStart w:id="1" w:name="_GoBack"/>
            <w:bookmarkEnd w:id="1"/>
          </w:p>
        </w:tc>
      </w:tr>
      <w:tr w:rsidR="001E41F3" w14:paraId="56E1E6C3" w14:textId="77777777" w:rsidTr="007E332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332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332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332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332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332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332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E332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0EFC9A28"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46EC204" w14:textId="15DDDB99" w:rsidR="006427E5" w:rsidRPr="00040E29" w:rsidRDefault="006427E5" w:rsidP="006427E5">
      <w:pPr>
        <w:pStyle w:val="30"/>
        <w:rPr>
          <w:ins w:id="3" w:author="Huawei" w:date="2024-02-16T11:01:00Z"/>
          <w:iCs/>
        </w:rPr>
      </w:pPr>
      <w:ins w:id="4" w:author="Huawei" w:date="2024-02-16T11:02:00Z">
        <w:r>
          <w:rPr>
            <w:iCs/>
          </w:rPr>
          <w:t>12.2.9</w:t>
        </w:r>
      </w:ins>
      <w:ins w:id="5" w:author="Huawei" w:date="2024-02-16T11:01:00Z">
        <w:r w:rsidRPr="00040E29">
          <w:rPr>
            <w:iCs/>
          </w:rPr>
          <w:tab/>
        </w:r>
      </w:ins>
      <w:ins w:id="6" w:author="Huawei" w:date="2024-02-16T11:02:00Z">
        <w:r w:rsidRPr="006427E5">
          <w:rPr>
            <w:iCs/>
          </w:rPr>
          <w:t xml:space="preserve">Inter-carrier concurrent operation / </w:t>
        </w:r>
        <w:proofErr w:type="spellStart"/>
        <w:r w:rsidRPr="006427E5">
          <w:rPr>
            <w:iCs/>
          </w:rPr>
          <w:t>Sidelink</w:t>
        </w:r>
        <w:proofErr w:type="spellEnd"/>
        <w:r w:rsidRPr="006427E5">
          <w:rPr>
            <w:iCs/>
          </w:rPr>
          <w:t xml:space="preserve"> UE capability transfer via PC5 RRC</w:t>
        </w:r>
      </w:ins>
    </w:p>
    <w:p w14:paraId="1815EB59" w14:textId="0180FD98" w:rsidR="006427E5" w:rsidRPr="00040E29" w:rsidRDefault="006427E5" w:rsidP="006427E5">
      <w:pPr>
        <w:pStyle w:val="40"/>
        <w:rPr>
          <w:ins w:id="7" w:author="Huawei" w:date="2024-02-16T11:01:00Z"/>
        </w:rPr>
      </w:pPr>
      <w:ins w:id="8" w:author="Huawei" w:date="2024-02-16T11:02:00Z">
        <w:r>
          <w:t>12.2.9</w:t>
        </w:r>
      </w:ins>
      <w:ins w:id="9" w:author="Huawei" w:date="2024-02-16T11:01:00Z">
        <w:r w:rsidRPr="00040E29">
          <w:t>.1</w:t>
        </w:r>
        <w:r w:rsidRPr="00040E29">
          <w:tab/>
        </w:r>
      </w:ins>
      <w:ins w:id="10" w:author="Huawei" w:date="2024-02-16T11:03:00Z">
        <w:r w:rsidRPr="006427E5">
          <w:t xml:space="preserve">Inter-carrier concurrent operation / </w:t>
        </w:r>
        <w:proofErr w:type="spellStart"/>
        <w:r w:rsidRPr="006427E5">
          <w:t>Sidelink</w:t>
        </w:r>
        <w:proofErr w:type="spellEnd"/>
        <w:r w:rsidRPr="006427E5">
          <w:t xml:space="preserve"> UE capability transfer via PC5 RRC / One-way and two-way transfer</w:t>
        </w:r>
      </w:ins>
    </w:p>
    <w:p w14:paraId="1BF26B48" w14:textId="3B992546" w:rsidR="006427E5" w:rsidRPr="00040E29" w:rsidRDefault="006427E5" w:rsidP="006427E5">
      <w:pPr>
        <w:pStyle w:val="H6"/>
        <w:rPr>
          <w:ins w:id="11" w:author="Huawei" w:date="2024-02-16T11:01:00Z"/>
        </w:rPr>
      </w:pPr>
      <w:ins w:id="12" w:author="Huawei" w:date="2024-02-16T11:02:00Z">
        <w:r>
          <w:rPr>
            <w:lang w:eastAsia="zh-CN"/>
          </w:rPr>
          <w:t>12.2.9</w:t>
        </w:r>
      </w:ins>
      <w:ins w:id="13" w:author="Huawei" w:date="2024-02-16T11:01:00Z">
        <w:r w:rsidRPr="00040E29">
          <w:rPr>
            <w:lang w:eastAsia="zh-CN"/>
          </w:rPr>
          <w:t>.1</w:t>
        </w:r>
        <w:r w:rsidRPr="00040E29">
          <w:t>.1</w:t>
        </w:r>
        <w:r w:rsidRPr="00040E29">
          <w:tab/>
          <w:t>Test Purpose (TP)</w:t>
        </w:r>
      </w:ins>
    </w:p>
    <w:p w14:paraId="3E0A7A9B" w14:textId="77777777" w:rsidR="006427E5" w:rsidRPr="00040E29" w:rsidRDefault="006427E5" w:rsidP="006427E5">
      <w:pPr>
        <w:pStyle w:val="H6"/>
        <w:rPr>
          <w:ins w:id="14" w:author="Huawei" w:date="2024-02-16T11:01:00Z"/>
        </w:rPr>
      </w:pPr>
      <w:ins w:id="15" w:author="Huawei" w:date="2024-02-16T11:01:00Z">
        <w:r w:rsidRPr="00040E29">
          <w:t>(1)</w:t>
        </w:r>
      </w:ins>
    </w:p>
    <w:p w14:paraId="330E50CB" w14:textId="5E29EF94" w:rsidR="006427E5" w:rsidRPr="00040E29" w:rsidRDefault="006427E5" w:rsidP="006427E5">
      <w:pPr>
        <w:pStyle w:val="PL"/>
        <w:rPr>
          <w:ins w:id="16" w:author="Huawei" w:date="2024-02-16T11:01:00Z"/>
          <w:noProof w:val="0"/>
        </w:rPr>
      </w:pPr>
      <w:ins w:id="17" w:author="Huawei" w:date="2024-02-16T11:01:00Z">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ins>
      <w:ins w:id="18" w:author="Huawei" w:date="2024-02-16T11:05:00Z">
        <w:r>
          <w:rPr>
            <w:noProof w:val="0"/>
          </w:rPr>
          <w:t>UE</w:t>
        </w:r>
        <w:proofErr w:type="gramEnd"/>
        <w:r>
          <w:rPr>
            <w:noProof w:val="0"/>
          </w:rPr>
          <w:t xml:space="preserve"> has established PC5 RRC connection with peer UE on unicast </w:t>
        </w:r>
        <w:proofErr w:type="spellStart"/>
        <w:r>
          <w:rPr>
            <w:noProof w:val="0"/>
          </w:rPr>
          <w:t>sidelink</w:t>
        </w:r>
      </w:ins>
      <w:proofErr w:type="spellEnd"/>
      <w:ins w:id="19" w:author="Huawei" w:date="2024-02-16T11:01:00Z">
        <w:r w:rsidRPr="00040E29">
          <w:rPr>
            <w:noProof w:val="0"/>
          </w:rPr>
          <w:t xml:space="preserve"> }</w:t>
        </w:r>
      </w:ins>
    </w:p>
    <w:p w14:paraId="473E5656" w14:textId="77777777" w:rsidR="006427E5" w:rsidRPr="00040E29" w:rsidRDefault="006427E5" w:rsidP="006427E5">
      <w:pPr>
        <w:pStyle w:val="PL"/>
        <w:rPr>
          <w:ins w:id="20" w:author="Huawei" w:date="2024-02-16T11:01:00Z"/>
          <w:noProof w:val="0"/>
        </w:rPr>
      </w:pPr>
      <w:ins w:id="21" w:author="Huawei" w:date="2024-02-16T11:01:00Z">
        <w:r w:rsidRPr="00040E29">
          <w:rPr>
            <w:b/>
            <w:bCs/>
            <w:noProof w:val="0"/>
          </w:rPr>
          <w:t>ensure that</w:t>
        </w:r>
        <w:r w:rsidRPr="00040E29">
          <w:rPr>
            <w:noProof w:val="0"/>
          </w:rPr>
          <w:t xml:space="preserve"> {</w:t>
        </w:r>
      </w:ins>
    </w:p>
    <w:p w14:paraId="3D82EBDF" w14:textId="422DC83F" w:rsidR="006427E5" w:rsidRPr="00040E29" w:rsidRDefault="006427E5" w:rsidP="006427E5">
      <w:pPr>
        <w:pStyle w:val="PL"/>
        <w:rPr>
          <w:ins w:id="22" w:author="Huawei" w:date="2024-02-16T11:01:00Z"/>
          <w:noProof w:val="0"/>
        </w:rPr>
      </w:pPr>
      <w:ins w:id="23" w:author="Huawei" w:date="2024-02-16T11:01:00Z">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xml:space="preserve">{ </w:t>
        </w:r>
      </w:ins>
      <w:ins w:id="24" w:author="Huawei" w:date="2024-02-16T11:05:00Z">
        <w:r>
          <w:rPr>
            <w:noProof w:val="0"/>
          </w:rPr>
          <w:t>UE</w:t>
        </w:r>
        <w:proofErr w:type="gramEnd"/>
        <w:r>
          <w:rPr>
            <w:noProof w:val="0"/>
          </w:rPr>
          <w:t xml:space="preserve"> receives a </w:t>
        </w:r>
        <w:proofErr w:type="spellStart"/>
        <w:r>
          <w:rPr>
            <w:noProof w:val="0"/>
          </w:rPr>
          <w:t>UECapabilityEnquirySidelink</w:t>
        </w:r>
        <w:proofErr w:type="spellEnd"/>
        <w:r>
          <w:rPr>
            <w:noProof w:val="0"/>
          </w:rPr>
          <w:t xml:space="preserve"> message from peer UE</w:t>
        </w:r>
      </w:ins>
      <w:ins w:id="25" w:author="Huawei" w:date="2024-02-16T11:01:00Z">
        <w:r w:rsidRPr="00040E29">
          <w:rPr>
            <w:noProof w:val="0"/>
          </w:rPr>
          <w:t xml:space="preserve"> }</w:t>
        </w:r>
      </w:ins>
    </w:p>
    <w:p w14:paraId="629FA08D" w14:textId="0885F3CB" w:rsidR="006427E5" w:rsidRPr="00040E29" w:rsidRDefault="006427E5" w:rsidP="006427E5">
      <w:pPr>
        <w:pStyle w:val="PL"/>
        <w:rPr>
          <w:ins w:id="26" w:author="Huawei" w:date="2024-02-16T11:01:00Z"/>
          <w:noProof w:val="0"/>
        </w:rPr>
      </w:pPr>
      <w:ins w:id="27" w:author="Huawei" w:date="2024-02-16T11:01:00Z">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xml:space="preserve">{ </w:t>
        </w:r>
      </w:ins>
      <w:ins w:id="28" w:author="Huawei" w:date="2024-02-16T11:05:00Z">
        <w:r w:rsidR="0095747B">
          <w:rPr>
            <w:noProof w:val="0"/>
          </w:rPr>
          <w:t>UE</w:t>
        </w:r>
        <w:proofErr w:type="gramEnd"/>
        <w:r w:rsidR="0095747B">
          <w:rPr>
            <w:noProof w:val="0"/>
          </w:rPr>
          <w:t xml:space="preserve"> sends a </w:t>
        </w:r>
        <w:proofErr w:type="spellStart"/>
        <w:r w:rsidR="0095747B">
          <w:rPr>
            <w:noProof w:val="0"/>
          </w:rPr>
          <w:t>UECapabilityInformationSidelink</w:t>
        </w:r>
        <w:proofErr w:type="spellEnd"/>
        <w:r w:rsidR="0095747B">
          <w:rPr>
            <w:noProof w:val="0"/>
          </w:rPr>
          <w:t xml:space="preserve"> message to peer UE</w:t>
        </w:r>
      </w:ins>
      <w:ins w:id="29" w:author="Huawei" w:date="2024-02-16T11:01:00Z">
        <w:r w:rsidRPr="00040E29">
          <w:rPr>
            <w:noProof w:val="0"/>
          </w:rPr>
          <w:t xml:space="preserve"> }</w:t>
        </w:r>
      </w:ins>
    </w:p>
    <w:p w14:paraId="20DF398F" w14:textId="77777777" w:rsidR="006427E5" w:rsidRPr="00040E29" w:rsidRDefault="006427E5" w:rsidP="006427E5">
      <w:pPr>
        <w:pStyle w:val="PL"/>
        <w:rPr>
          <w:ins w:id="30" w:author="Huawei" w:date="2024-02-16T11:01:00Z"/>
          <w:noProof w:val="0"/>
        </w:rPr>
      </w:pPr>
      <w:ins w:id="31" w:author="Huawei" w:date="2024-02-16T11:01:00Z">
        <w:r w:rsidRPr="00040E29">
          <w:rPr>
            <w:noProof w:val="0"/>
          </w:rPr>
          <w:t xml:space="preserve">         }</w:t>
        </w:r>
      </w:ins>
    </w:p>
    <w:p w14:paraId="2EAFF1DA" w14:textId="77777777" w:rsidR="006427E5" w:rsidRPr="00040E29" w:rsidRDefault="006427E5" w:rsidP="006427E5">
      <w:pPr>
        <w:pStyle w:val="PL"/>
        <w:rPr>
          <w:ins w:id="32" w:author="Huawei" w:date="2024-02-16T11:01:00Z"/>
          <w:noProof w:val="0"/>
        </w:rPr>
      </w:pPr>
    </w:p>
    <w:p w14:paraId="2EDDF5F0" w14:textId="77777777" w:rsidR="006427E5" w:rsidRPr="00040E29" w:rsidRDefault="006427E5" w:rsidP="006427E5">
      <w:pPr>
        <w:pStyle w:val="H6"/>
        <w:rPr>
          <w:ins w:id="33" w:author="Huawei" w:date="2024-02-16T11:01:00Z"/>
        </w:rPr>
      </w:pPr>
      <w:ins w:id="34" w:author="Huawei" w:date="2024-02-16T11:01:00Z">
        <w:r w:rsidRPr="00040E29">
          <w:t>(2)</w:t>
        </w:r>
      </w:ins>
    </w:p>
    <w:p w14:paraId="1430C571" w14:textId="1CF55D3B" w:rsidR="006427E5" w:rsidRPr="00040E29" w:rsidRDefault="006427E5" w:rsidP="006427E5">
      <w:pPr>
        <w:pStyle w:val="PL"/>
        <w:rPr>
          <w:ins w:id="35" w:author="Huawei" w:date="2024-02-16T11:01:00Z"/>
          <w:noProof w:val="0"/>
        </w:rPr>
      </w:pPr>
      <w:ins w:id="36" w:author="Huawei" w:date="2024-02-16T11:01:00Z">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ins>
      <w:ins w:id="37" w:author="Huawei" w:date="2024-02-16T11:06:00Z">
        <w:r w:rsidR="0095747B">
          <w:rPr>
            <w:noProof w:val="0"/>
          </w:rPr>
          <w:t>UE</w:t>
        </w:r>
        <w:proofErr w:type="gramEnd"/>
        <w:r w:rsidR="0095747B">
          <w:rPr>
            <w:noProof w:val="0"/>
          </w:rPr>
          <w:t xml:space="preserve"> has established PC5 RRC connection with peer UE on unicast </w:t>
        </w:r>
        <w:proofErr w:type="spellStart"/>
        <w:r w:rsidR="0095747B">
          <w:rPr>
            <w:noProof w:val="0"/>
          </w:rPr>
          <w:t>sidelink</w:t>
        </w:r>
      </w:ins>
      <w:proofErr w:type="spellEnd"/>
      <w:ins w:id="38" w:author="Huawei" w:date="2024-02-16T11:01:00Z">
        <w:r w:rsidRPr="00040E29">
          <w:rPr>
            <w:noProof w:val="0"/>
          </w:rPr>
          <w:t xml:space="preserve"> }</w:t>
        </w:r>
      </w:ins>
    </w:p>
    <w:p w14:paraId="2E133DF1" w14:textId="77777777" w:rsidR="006427E5" w:rsidRPr="00040E29" w:rsidRDefault="006427E5" w:rsidP="006427E5">
      <w:pPr>
        <w:pStyle w:val="PL"/>
        <w:rPr>
          <w:ins w:id="39" w:author="Huawei" w:date="2024-02-16T11:01:00Z"/>
          <w:noProof w:val="0"/>
        </w:rPr>
      </w:pPr>
      <w:ins w:id="40" w:author="Huawei" w:date="2024-02-16T11:01:00Z">
        <w:r w:rsidRPr="00040E29">
          <w:rPr>
            <w:b/>
            <w:bCs/>
            <w:noProof w:val="0"/>
          </w:rPr>
          <w:t>ensure that</w:t>
        </w:r>
        <w:r w:rsidRPr="00040E29">
          <w:rPr>
            <w:noProof w:val="0"/>
          </w:rPr>
          <w:t xml:space="preserve"> {</w:t>
        </w:r>
      </w:ins>
    </w:p>
    <w:p w14:paraId="333C21BD" w14:textId="30A22E72" w:rsidR="006427E5" w:rsidRPr="00040E29" w:rsidRDefault="006427E5" w:rsidP="006427E5">
      <w:pPr>
        <w:pStyle w:val="PL"/>
        <w:rPr>
          <w:ins w:id="41" w:author="Huawei" w:date="2024-02-16T11:01:00Z"/>
          <w:noProof w:val="0"/>
        </w:rPr>
      </w:pPr>
      <w:ins w:id="42" w:author="Huawei" w:date="2024-02-16T11:01:00Z">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xml:space="preserve">{ </w:t>
        </w:r>
      </w:ins>
      <w:ins w:id="43" w:author="Huawei" w:date="2024-02-16T11:06:00Z">
        <w:r w:rsidR="0095747B">
          <w:rPr>
            <w:noProof w:val="0"/>
          </w:rPr>
          <w:t>UE</w:t>
        </w:r>
        <w:proofErr w:type="gramEnd"/>
        <w:r w:rsidR="0095747B">
          <w:rPr>
            <w:noProof w:val="0"/>
          </w:rPr>
          <w:t xml:space="preserve"> receives a </w:t>
        </w:r>
        <w:proofErr w:type="spellStart"/>
        <w:r w:rsidR="0095747B">
          <w:rPr>
            <w:noProof w:val="0"/>
          </w:rPr>
          <w:t>UECapabilityEnquirySidelink</w:t>
        </w:r>
        <w:proofErr w:type="spellEnd"/>
        <w:r w:rsidR="0095747B">
          <w:rPr>
            <w:noProof w:val="0"/>
          </w:rPr>
          <w:t xml:space="preserve"> message with </w:t>
        </w:r>
        <w:proofErr w:type="spellStart"/>
        <w:r w:rsidR="0095747B">
          <w:rPr>
            <w:noProof w:val="0"/>
          </w:rPr>
          <w:t>ue-CapabilityInformationSidelinkfrom</w:t>
        </w:r>
        <w:proofErr w:type="spellEnd"/>
        <w:r w:rsidR="0095747B">
          <w:rPr>
            <w:noProof w:val="0"/>
          </w:rPr>
          <w:t xml:space="preserve"> peer UE</w:t>
        </w:r>
      </w:ins>
      <w:ins w:id="44" w:author="Huawei" w:date="2024-02-16T11:01:00Z">
        <w:r w:rsidRPr="00040E29">
          <w:rPr>
            <w:noProof w:val="0"/>
          </w:rPr>
          <w:t xml:space="preserve"> }</w:t>
        </w:r>
      </w:ins>
    </w:p>
    <w:p w14:paraId="24E72BAD" w14:textId="20B6CDFB" w:rsidR="006427E5" w:rsidRPr="00040E29" w:rsidRDefault="006427E5" w:rsidP="006427E5">
      <w:pPr>
        <w:pStyle w:val="PL"/>
        <w:rPr>
          <w:ins w:id="45" w:author="Huawei" w:date="2024-02-16T11:01:00Z"/>
          <w:noProof w:val="0"/>
        </w:rPr>
      </w:pPr>
      <w:ins w:id="46" w:author="Huawei" w:date="2024-02-16T11:01:00Z">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xml:space="preserve">{ </w:t>
        </w:r>
      </w:ins>
      <w:ins w:id="47" w:author="Huawei" w:date="2024-02-16T11:06:00Z">
        <w:r w:rsidR="0095747B">
          <w:rPr>
            <w:noProof w:val="0"/>
          </w:rPr>
          <w:t>UE</w:t>
        </w:r>
        <w:proofErr w:type="gramEnd"/>
        <w:r w:rsidR="0095747B">
          <w:rPr>
            <w:noProof w:val="0"/>
          </w:rPr>
          <w:t xml:space="preserve"> sends a </w:t>
        </w:r>
        <w:proofErr w:type="spellStart"/>
        <w:r w:rsidR="0095747B">
          <w:rPr>
            <w:noProof w:val="0"/>
          </w:rPr>
          <w:t>UECapabilityInformationSidelink</w:t>
        </w:r>
        <w:proofErr w:type="spellEnd"/>
        <w:r w:rsidR="0095747B">
          <w:rPr>
            <w:noProof w:val="0"/>
          </w:rPr>
          <w:t xml:space="preserve"> message to peer UE and sends a </w:t>
        </w:r>
        <w:proofErr w:type="spellStart"/>
        <w:r w:rsidR="0095747B">
          <w:rPr>
            <w:noProof w:val="0"/>
          </w:rPr>
          <w:t>SidelinkUEInformationNR</w:t>
        </w:r>
        <w:proofErr w:type="spellEnd"/>
        <w:r w:rsidR="0095747B">
          <w:rPr>
            <w:noProof w:val="0"/>
          </w:rPr>
          <w:t xml:space="preserve"> message to report </w:t>
        </w:r>
        <w:proofErr w:type="spellStart"/>
        <w:r w:rsidR="0095747B">
          <w:rPr>
            <w:noProof w:val="0"/>
          </w:rPr>
          <w:t>sidelink</w:t>
        </w:r>
        <w:proofErr w:type="spellEnd"/>
        <w:r w:rsidR="0095747B">
          <w:rPr>
            <w:noProof w:val="0"/>
          </w:rPr>
          <w:t xml:space="preserve"> UE capability information of peer UE</w:t>
        </w:r>
      </w:ins>
      <w:ins w:id="48" w:author="Huawei" w:date="2024-02-16T11:01:00Z">
        <w:r w:rsidRPr="00040E29">
          <w:rPr>
            <w:noProof w:val="0"/>
          </w:rPr>
          <w:t xml:space="preserve"> }</w:t>
        </w:r>
      </w:ins>
    </w:p>
    <w:p w14:paraId="5383416C" w14:textId="77777777" w:rsidR="006427E5" w:rsidRPr="00040E29" w:rsidRDefault="006427E5" w:rsidP="006427E5">
      <w:pPr>
        <w:pStyle w:val="PL"/>
        <w:rPr>
          <w:ins w:id="49" w:author="Huawei" w:date="2024-02-16T11:01:00Z"/>
          <w:noProof w:val="0"/>
        </w:rPr>
      </w:pPr>
      <w:ins w:id="50" w:author="Huawei" w:date="2024-02-16T11:01:00Z">
        <w:r w:rsidRPr="00040E29">
          <w:rPr>
            <w:noProof w:val="0"/>
          </w:rPr>
          <w:t xml:space="preserve">         }</w:t>
        </w:r>
      </w:ins>
    </w:p>
    <w:p w14:paraId="6D71A133" w14:textId="77777777" w:rsidR="006427E5" w:rsidRPr="00040E29" w:rsidRDefault="006427E5" w:rsidP="006427E5">
      <w:pPr>
        <w:pStyle w:val="PL"/>
        <w:rPr>
          <w:ins w:id="51" w:author="Huawei" w:date="2024-02-16T11:01:00Z"/>
          <w:noProof w:val="0"/>
        </w:rPr>
      </w:pPr>
    </w:p>
    <w:p w14:paraId="3B4220FB" w14:textId="77777777" w:rsidR="006427E5" w:rsidRPr="00040E29" w:rsidRDefault="006427E5" w:rsidP="006427E5">
      <w:pPr>
        <w:pStyle w:val="H6"/>
        <w:rPr>
          <w:ins w:id="52" w:author="Huawei" w:date="2024-02-16T11:01:00Z"/>
        </w:rPr>
      </w:pPr>
      <w:ins w:id="53" w:author="Huawei" w:date="2024-02-16T11:01:00Z">
        <w:r w:rsidRPr="00040E29">
          <w:t>(3)</w:t>
        </w:r>
      </w:ins>
    </w:p>
    <w:p w14:paraId="72F815F9" w14:textId="77777777" w:rsidR="006427E5" w:rsidRPr="00040E29" w:rsidRDefault="006427E5" w:rsidP="006427E5">
      <w:pPr>
        <w:pStyle w:val="PL"/>
        <w:rPr>
          <w:ins w:id="54" w:author="Huawei" w:date="2024-02-16T11:01:00Z"/>
          <w:noProof w:val="0"/>
        </w:rPr>
      </w:pPr>
      <w:ins w:id="55" w:author="Huawei" w:date="2024-02-16T11:01:00Z">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ins>
    </w:p>
    <w:p w14:paraId="326FD4AA" w14:textId="77777777" w:rsidR="006427E5" w:rsidRPr="00040E29" w:rsidRDefault="006427E5" w:rsidP="006427E5">
      <w:pPr>
        <w:pStyle w:val="PL"/>
        <w:rPr>
          <w:ins w:id="56" w:author="Huawei" w:date="2024-02-16T11:01:00Z"/>
          <w:noProof w:val="0"/>
        </w:rPr>
      </w:pPr>
      <w:ins w:id="57" w:author="Huawei" w:date="2024-02-16T11:01:00Z">
        <w:r w:rsidRPr="00040E29">
          <w:rPr>
            <w:b/>
            <w:bCs/>
            <w:noProof w:val="0"/>
          </w:rPr>
          <w:t>ensure that</w:t>
        </w:r>
        <w:r w:rsidRPr="00040E29">
          <w:rPr>
            <w:noProof w:val="0"/>
          </w:rPr>
          <w:t xml:space="preserve"> {</w:t>
        </w:r>
      </w:ins>
    </w:p>
    <w:p w14:paraId="073E441F" w14:textId="0090C915" w:rsidR="006427E5" w:rsidRPr="00040E29" w:rsidRDefault="006427E5" w:rsidP="006427E5">
      <w:pPr>
        <w:pStyle w:val="PL"/>
        <w:rPr>
          <w:ins w:id="58" w:author="Huawei" w:date="2024-02-16T11:01:00Z"/>
          <w:noProof w:val="0"/>
        </w:rPr>
      </w:pPr>
      <w:ins w:id="59" w:author="Huawei" w:date="2024-02-16T11:01:00Z">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xml:space="preserve">{ </w:t>
        </w:r>
      </w:ins>
      <w:ins w:id="60" w:author="Huawei" w:date="2024-02-16T11:08:00Z">
        <w:r w:rsidR="0095747B">
          <w:rPr>
            <w:noProof w:val="0"/>
          </w:rPr>
          <w:t>UE</w:t>
        </w:r>
        <w:proofErr w:type="gramEnd"/>
        <w:r w:rsidR="0095747B">
          <w:rPr>
            <w:noProof w:val="0"/>
          </w:rPr>
          <w:t xml:space="preserve"> is configured by upper layer to initiate capability transfer procedure</w:t>
        </w:r>
      </w:ins>
      <w:ins w:id="61" w:author="Huawei" w:date="2024-02-16T11:01:00Z">
        <w:r w:rsidRPr="00040E29">
          <w:rPr>
            <w:noProof w:val="0"/>
          </w:rPr>
          <w:t xml:space="preserve"> }</w:t>
        </w:r>
      </w:ins>
    </w:p>
    <w:p w14:paraId="7AC7FBE0" w14:textId="2CF5C4E3" w:rsidR="006427E5" w:rsidRPr="00040E29" w:rsidRDefault="006427E5" w:rsidP="006427E5">
      <w:pPr>
        <w:pStyle w:val="PL"/>
        <w:rPr>
          <w:ins w:id="62" w:author="Huawei" w:date="2024-02-16T11:01:00Z"/>
          <w:noProof w:val="0"/>
        </w:rPr>
      </w:pPr>
      <w:ins w:id="63" w:author="Huawei" w:date="2024-02-16T11:01:00Z">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xml:space="preserve">{ </w:t>
        </w:r>
      </w:ins>
      <w:ins w:id="64" w:author="Huawei" w:date="2024-02-16T11:08:00Z">
        <w:r w:rsidR="0095747B">
          <w:rPr>
            <w:noProof w:val="0"/>
          </w:rPr>
          <w:t>UE</w:t>
        </w:r>
        <w:proofErr w:type="gramEnd"/>
        <w:r w:rsidR="0095747B">
          <w:rPr>
            <w:noProof w:val="0"/>
          </w:rPr>
          <w:t xml:space="preserve"> sends a </w:t>
        </w:r>
        <w:proofErr w:type="spellStart"/>
        <w:r w:rsidR="0095747B">
          <w:rPr>
            <w:noProof w:val="0"/>
          </w:rPr>
          <w:t>UECapabilityEnquirySidelink</w:t>
        </w:r>
        <w:proofErr w:type="spellEnd"/>
        <w:r w:rsidR="0095747B">
          <w:rPr>
            <w:noProof w:val="0"/>
          </w:rPr>
          <w:t xml:space="preserve"> message to peer UE</w:t>
        </w:r>
      </w:ins>
      <w:ins w:id="65" w:author="Huawei" w:date="2024-02-16T11:01:00Z">
        <w:r w:rsidRPr="00040E29">
          <w:rPr>
            <w:noProof w:val="0"/>
          </w:rPr>
          <w:t xml:space="preserve"> }</w:t>
        </w:r>
      </w:ins>
    </w:p>
    <w:p w14:paraId="6516BD6E" w14:textId="77777777" w:rsidR="006427E5" w:rsidRPr="00040E29" w:rsidRDefault="006427E5" w:rsidP="006427E5">
      <w:pPr>
        <w:pStyle w:val="PL"/>
        <w:rPr>
          <w:ins w:id="66" w:author="Huawei" w:date="2024-02-16T11:01:00Z"/>
          <w:noProof w:val="0"/>
        </w:rPr>
      </w:pPr>
      <w:ins w:id="67" w:author="Huawei" w:date="2024-02-16T11:01:00Z">
        <w:r w:rsidRPr="00040E29">
          <w:rPr>
            <w:noProof w:val="0"/>
          </w:rPr>
          <w:t xml:space="preserve">         }</w:t>
        </w:r>
      </w:ins>
    </w:p>
    <w:p w14:paraId="346E04F2" w14:textId="7B156EBC" w:rsidR="006427E5" w:rsidRDefault="006427E5" w:rsidP="006427E5">
      <w:pPr>
        <w:pStyle w:val="PL"/>
        <w:rPr>
          <w:ins w:id="68" w:author="Huawei" w:date="2024-02-16T11:09:00Z"/>
          <w:noProof w:val="0"/>
        </w:rPr>
      </w:pPr>
    </w:p>
    <w:p w14:paraId="1BD1CF41" w14:textId="7D94BDCD" w:rsidR="0095747B" w:rsidRPr="00040E29" w:rsidRDefault="0095747B" w:rsidP="0095747B">
      <w:pPr>
        <w:pStyle w:val="H6"/>
        <w:rPr>
          <w:ins w:id="69" w:author="Huawei" w:date="2024-02-16T11:09:00Z"/>
        </w:rPr>
      </w:pPr>
      <w:ins w:id="70" w:author="Huawei" w:date="2024-02-16T11:09:00Z">
        <w:r w:rsidRPr="00040E29">
          <w:t>(</w:t>
        </w:r>
        <w:r>
          <w:t>4</w:t>
        </w:r>
        <w:r w:rsidRPr="00040E29">
          <w:t>)</w:t>
        </w:r>
      </w:ins>
    </w:p>
    <w:p w14:paraId="5B08B732" w14:textId="344DAEFD" w:rsidR="0095747B" w:rsidRPr="00040E29" w:rsidRDefault="0095747B" w:rsidP="0095747B">
      <w:pPr>
        <w:pStyle w:val="PL"/>
        <w:rPr>
          <w:ins w:id="71" w:author="Huawei" w:date="2024-02-16T11:09:00Z"/>
          <w:noProof w:val="0"/>
        </w:rPr>
      </w:pPr>
      <w:ins w:id="72" w:author="Huawei" w:date="2024-02-16T11:09:00Z">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Pr>
            <w:noProof w:val="0"/>
          </w:rPr>
          <w:t>UE</w:t>
        </w:r>
        <w:proofErr w:type="gramEnd"/>
        <w:r>
          <w:rPr>
            <w:noProof w:val="0"/>
          </w:rPr>
          <w:t xml:space="preserve"> has established PC5 RRC connection with peer UE on unicast </w:t>
        </w:r>
        <w:proofErr w:type="spellStart"/>
        <w:r>
          <w:rPr>
            <w:noProof w:val="0"/>
          </w:rPr>
          <w:t>sidelink</w:t>
        </w:r>
        <w:proofErr w:type="spellEnd"/>
        <w:r w:rsidRPr="00040E29">
          <w:rPr>
            <w:noProof w:val="0"/>
          </w:rPr>
          <w:t xml:space="preserve"> }</w:t>
        </w:r>
      </w:ins>
    </w:p>
    <w:p w14:paraId="7868E56F" w14:textId="77777777" w:rsidR="0095747B" w:rsidRPr="00040E29" w:rsidRDefault="0095747B" w:rsidP="0095747B">
      <w:pPr>
        <w:pStyle w:val="PL"/>
        <w:rPr>
          <w:ins w:id="73" w:author="Huawei" w:date="2024-02-16T11:09:00Z"/>
          <w:noProof w:val="0"/>
        </w:rPr>
      </w:pPr>
      <w:ins w:id="74" w:author="Huawei" w:date="2024-02-16T11:09:00Z">
        <w:r w:rsidRPr="00040E29">
          <w:rPr>
            <w:b/>
            <w:bCs/>
            <w:noProof w:val="0"/>
          </w:rPr>
          <w:t>ensure that</w:t>
        </w:r>
        <w:r w:rsidRPr="00040E29">
          <w:rPr>
            <w:noProof w:val="0"/>
          </w:rPr>
          <w:t xml:space="preserve"> {</w:t>
        </w:r>
      </w:ins>
    </w:p>
    <w:p w14:paraId="6B36BF38" w14:textId="5C98ED99" w:rsidR="0095747B" w:rsidRPr="00040E29" w:rsidRDefault="0095747B" w:rsidP="0095747B">
      <w:pPr>
        <w:pStyle w:val="PL"/>
        <w:rPr>
          <w:ins w:id="75" w:author="Huawei" w:date="2024-02-16T11:09:00Z"/>
          <w:noProof w:val="0"/>
        </w:rPr>
      </w:pPr>
      <w:ins w:id="76" w:author="Huawei" w:date="2024-02-16T11:09:00Z">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xml:space="preserve">{ </w:t>
        </w:r>
      </w:ins>
      <w:ins w:id="77" w:author="Huawei" w:date="2024-02-16T11:10:00Z">
        <w:r>
          <w:rPr>
            <w:noProof w:val="0"/>
          </w:rPr>
          <w:t>UE</w:t>
        </w:r>
        <w:proofErr w:type="gramEnd"/>
        <w:r>
          <w:rPr>
            <w:noProof w:val="0"/>
          </w:rPr>
          <w:t xml:space="preserve"> receives a </w:t>
        </w:r>
        <w:proofErr w:type="spellStart"/>
        <w:r>
          <w:rPr>
            <w:noProof w:val="0"/>
          </w:rPr>
          <w:t>UECapabilityInformationSidelink</w:t>
        </w:r>
        <w:proofErr w:type="spellEnd"/>
        <w:r>
          <w:rPr>
            <w:noProof w:val="0"/>
          </w:rPr>
          <w:t xml:space="preserve"> message</w:t>
        </w:r>
      </w:ins>
      <w:ins w:id="78" w:author="Huawei" w:date="2024-02-16T11:09:00Z">
        <w:r w:rsidRPr="00040E29">
          <w:rPr>
            <w:noProof w:val="0"/>
          </w:rPr>
          <w:t xml:space="preserve"> }</w:t>
        </w:r>
      </w:ins>
    </w:p>
    <w:p w14:paraId="2E52B6C3" w14:textId="09765CDE" w:rsidR="0095747B" w:rsidRPr="00040E29" w:rsidRDefault="0095747B" w:rsidP="0095747B">
      <w:pPr>
        <w:pStyle w:val="PL"/>
        <w:rPr>
          <w:ins w:id="79" w:author="Huawei" w:date="2024-02-16T11:09:00Z"/>
          <w:noProof w:val="0"/>
        </w:rPr>
      </w:pPr>
      <w:ins w:id="80" w:author="Huawei" w:date="2024-02-16T11:09:00Z">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xml:space="preserve">{ </w:t>
        </w:r>
      </w:ins>
      <w:ins w:id="81" w:author="Huawei" w:date="2024-02-16T11:10:00Z">
        <w:r>
          <w:rPr>
            <w:noProof w:val="0"/>
          </w:rPr>
          <w:t>UE</w:t>
        </w:r>
        <w:proofErr w:type="gramEnd"/>
        <w:r>
          <w:rPr>
            <w:noProof w:val="0"/>
          </w:rPr>
          <w:t xml:space="preserve"> sends a </w:t>
        </w:r>
        <w:proofErr w:type="spellStart"/>
        <w:r>
          <w:rPr>
            <w:noProof w:val="0"/>
          </w:rPr>
          <w:t>SidelinkUEInformationNR</w:t>
        </w:r>
        <w:proofErr w:type="spellEnd"/>
        <w:r>
          <w:rPr>
            <w:noProof w:val="0"/>
          </w:rPr>
          <w:t xml:space="preserve"> message to report </w:t>
        </w:r>
        <w:proofErr w:type="spellStart"/>
        <w:r>
          <w:rPr>
            <w:noProof w:val="0"/>
          </w:rPr>
          <w:t>sidelink</w:t>
        </w:r>
        <w:proofErr w:type="spellEnd"/>
        <w:r>
          <w:rPr>
            <w:noProof w:val="0"/>
          </w:rPr>
          <w:t xml:space="preserve"> UE capability information of peer UE</w:t>
        </w:r>
      </w:ins>
      <w:ins w:id="82" w:author="Huawei" w:date="2024-02-16T11:09:00Z">
        <w:r w:rsidRPr="00040E29">
          <w:rPr>
            <w:noProof w:val="0"/>
          </w:rPr>
          <w:t xml:space="preserve"> }</w:t>
        </w:r>
      </w:ins>
    </w:p>
    <w:p w14:paraId="363A3493" w14:textId="77777777" w:rsidR="0095747B" w:rsidRPr="00040E29" w:rsidRDefault="0095747B" w:rsidP="0095747B">
      <w:pPr>
        <w:pStyle w:val="PL"/>
        <w:rPr>
          <w:ins w:id="83" w:author="Huawei" w:date="2024-02-16T11:09:00Z"/>
          <w:noProof w:val="0"/>
        </w:rPr>
      </w:pPr>
      <w:ins w:id="84" w:author="Huawei" w:date="2024-02-16T11:09:00Z">
        <w:r w:rsidRPr="00040E29">
          <w:rPr>
            <w:noProof w:val="0"/>
          </w:rPr>
          <w:t xml:space="preserve">         }</w:t>
        </w:r>
      </w:ins>
    </w:p>
    <w:p w14:paraId="6CDAA4F6" w14:textId="77777777" w:rsidR="006427E5" w:rsidRPr="00040E29" w:rsidRDefault="006427E5" w:rsidP="006427E5">
      <w:pPr>
        <w:pStyle w:val="PL"/>
        <w:rPr>
          <w:ins w:id="85" w:author="Huawei" w:date="2024-02-16T11:01:00Z"/>
          <w:noProof w:val="0"/>
        </w:rPr>
      </w:pPr>
    </w:p>
    <w:p w14:paraId="7BC08589" w14:textId="5E72A31A" w:rsidR="006427E5" w:rsidRPr="00040E29" w:rsidRDefault="006427E5" w:rsidP="006427E5">
      <w:pPr>
        <w:pStyle w:val="H6"/>
        <w:rPr>
          <w:ins w:id="86" w:author="Huawei" w:date="2024-02-16T11:01:00Z"/>
        </w:rPr>
      </w:pPr>
      <w:ins w:id="87" w:author="Huawei" w:date="2024-02-16T11:02:00Z">
        <w:r>
          <w:t>12.2.9</w:t>
        </w:r>
      </w:ins>
      <w:ins w:id="88" w:author="Huawei" w:date="2024-02-16T11:01:00Z">
        <w:r w:rsidRPr="00040E29">
          <w:t>.1.2</w:t>
        </w:r>
        <w:r w:rsidRPr="00040E29">
          <w:tab/>
          <w:t>Conformance requirements</w:t>
        </w:r>
      </w:ins>
    </w:p>
    <w:p w14:paraId="23CFDFDE" w14:textId="7FA14C22" w:rsidR="006427E5" w:rsidRDefault="006427E5" w:rsidP="006427E5">
      <w:pPr>
        <w:rPr>
          <w:ins w:id="89" w:author="Huawei" w:date="2024-02-16T11:16:00Z"/>
        </w:rPr>
      </w:pPr>
      <w:ins w:id="90" w:author="Huawei" w:date="2024-02-16T11:01:00Z">
        <w:r w:rsidRPr="00040E29">
          <w:t xml:space="preserve">References: The conformance requirements covered in the present TC are specified in: TS 38.331 [22], subclause </w:t>
        </w:r>
      </w:ins>
      <w:ins w:id="91" w:author="Huawei" w:date="2024-02-16T11:10:00Z">
        <w:r w:rsidR="0095747B">
          <w:t>5.8.3.1</w:t>
        </w:r>
        <w:r w:rsidR="0095747B">
          <w:rPr>
            <w:lang w:eastAsia="zh-CN"/>
          </w:rPr>
          <w:t>, 5.8.3.2, 5</w:t>
        </w:r>
      </w:ins>
      <w:ins w:id="92" w:author="Huawei" w:date="2024-02-16T11:11:00Z">
        <w:r w:rsidR="0095747B">
          <w:rPr>
            <w:lang w:eastAsia="zh-CN"/>
          </w:rPr>
          <w:t xml:space="preserve">.8.3.3, </w:t>
        </w:r>
      </w:ins>
      <w:ins w:id="93" w:author="Huawei" w:date="2024-02-16T11:01:00Z">
        <w:r w:rsidRPr="00040E29">
          <w:t>5.8.9.2.1, 5.8.9.2.2, 5.8.9.2.3 and 5.8.9.2.4. Unless otherwise stated these are Rel-16 requirements.</w:t>
        </w:r>
      </w:ins>
    </w:p>
    <w:p w14:paraId="50CBB8C5" w14:textId="188E31CE" w:rsidR="0095747B" w:rsidRPr="00040E29" w:rsidRDefault="0095747B" w:rsidP="0095747B">
      <w:pPr>
        <w:rPr>
          <w:ins w:id="94" w:author="Huawei" w:date="2024-02-16T11:16:00Z"/>
        </w:rPr>
      </w:pPr>
      <w:ins w:id="95" w:author="Huawei" w:date="2024-02-16T11:16:00Z">
        <w:r w:rsidRPr="00040E29">
          <w:t>[TS 38.331, subclause 5.8.</w:t>
        </w:r>
        <w:r>
          <w:t>3</w:t>
        </w:r>
        <w:r w:rsidRPr="00040E29">
          <w:t>.1]</w:t>
        </w:r>
      </w:ins>
    </w:p>
    <w:p w14:paraId="69F2B54D" w14:textId="77777777" w:rsidR="0095747B" w:rsidRDefault="0095747B" w:rsidP="006427E5">
      <w:pPr>
        <w:rPr>
          <w:ins w:id="96" w:author="Huawei" w:date="2024-02-16T11:11:00Z"/>
        </w:rPr>
      </w:pPr>
    </w:p>
    <w:p w14:paraId="40E6EB4A" w14:textId="77777777" w:rsidR="0095747B" w:rsidRPr="004A44C8" w:rsidRDefault="0095747B" w:rsidP="0095747B">
      <w:pPr>
        <w:pStyle w:val="TH"/>
        <w:rPr>
          <w:ins w:id="97" w:author="Huawei" w:date="2024-02-16T11:16:00Z"/>
        </w:rPr>
      </w:pPr>
      <w:ins w:id="98" w:author="Huawei" w:date="2024-02-16T11:16:00Z">
        <w:r w:rsidRPr="004A44C8">
          <w:rPr>
            <w:rFonts w:ascii="Calibri Light" w:eastAsia="DotumChe" w:hAnsi="Calibri Light"/>
            <w:noProof/>
          </w:rPr>
          <w:object w:dxaOrig="4065" w:dyaOrig="2040" w14:anchorId="12993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5pt;height:102pt" o:ole="">
              <v:imagedata r:id="rId13" o:title=""/>
            </v:shape>
            <o:OLEObject Type="Embed" ProgID="Mscgen.Chart" ShapeID="_x0000_i1025" DrawAspect="Content" ObjectID="_1769593524" r:id="rId14"/>
          </w:object>
        </w:r>
      </w:ins>
    </w:p>
    <w:p w14:paraId="75DD39EA" w14:textId="77777777" w:rsidR="0095747B" w:rsidRPr="004A44C8" w:rsidRDefault="0095747B" w:rsidP="0095747B">
      <w:pPr>
        <w:pStyle w:val="TF"/>
        <w:rPr>
          <w:ins w:id="99" w:author="Huawei" w:date="2024-02-16T11:16:00Z"/>
        </w:rPr>
      </w:pPr>
      <w:ins w:id="100" w:author="Huawei" w:date="2024-02-16T11:16:00Z">
        <w:r w:rsidRPr="004A44C8">
          <w:t xml:space="preserve">Figure 5.8.3.1-1: </w:t>
        </w:r>
        <w:proofErr w:type="spellStart"/>
        <w:r w:rsidRPr="004A44C8">
          <w:t>Sidelink</w:t>
        </w:r>
        <w:proofErr w:type="spellEnd"/>
        <w:r w:rsidRPr="004A44C8">
          <w:t xml:space="preserve"> UE information for NR </w:t>
        </w:r>
        <w:proofErr w:type="spellStart"/>
        <w:r w:rsidRPr="004A44C8">
          <w:t>sidelink</w:t>
        </w:r>
        <w:proofErr w:type="spellEnd"/>
        <w:r w:rsidRPr="004A44C8">
          <w:t xml:space="preserve"> communication</w:t>
        </w:r>
      </w:ins>
    </w:p>
    <w:p w14:paraId="4303C383" w14:textId="77777777" w:rsidR="0095747B" w:rsidRPr="004A44C8" w:rsidRDefault="0095747B" w:rsidP="0095747B">
      <w:pPr>
        <w:rPr>
          <w:ins w:id="101" w:author="Huawei" w:date="2024-02-16T11:16:00Z"/>
        </w:rPr>
      </w:pPr>
      <w:ins w:id="102" w:author="Huawei" w:date="2024-02-16T11:16:00Z">
        <w:r w:rsidRPr="004A44C8">
          <w:lastRenderedPageBreak/>
          <w:t xml:space="preserve">The purpose of this procedure is to inform </w:t>
        </w:r>
        <w:r w:rsidRPr="004A44C8">
          <w:rPr>
            <w:lang w:eastAsia="zh-CN"/>
          </w:rPr>
          <w:t>the network</w:t>
        </w:r>
        <w:r w:rsidRPr="004A44C8">
          <w:t xml:space="preserve"> that the UE:</w:t>
        </w:r>
      </w:ins>
    </w:p>
    <w:p w14:paraId="6196F8B4" w14:textId="136003C0" w:rsidR="0095747B" w:rsidRPr="004A44C8" w:rsidRDefault="0095747B" w:rsidP="0095747B">
      <w:pPr>
        <w:pStyle w:val="B1"/>
        <w:rPr>
          <w:ins w:id="103" w:author="Huawei" w:date="2024-02-16T11:16:00Z"/>
          <w:lang w:eastAsia="zh-CN"/>
        </w:rPr>
      </w:pPr>
      <w:ins w:id="104" w:author="Huawei" w:date="2024-02-16T11:17:00Z">
        <w:r>
          <w:t>…</w:t>
        </w:r>
      </w:ins>
    </w:p>
    <w:p w14:paraId="77D0041A" w14:textId="77777777" w:rsidR="0095747B" w:rsidRPr="004A44C8" w:rsidRDefault="0095747B" w:rsidP="0095747B">
      <w:pPr>
        <w:pStyle w:val="B1"/>
        <w:rPr>
          <w:ins w:id="105" w:author="Huawei" w:date="2024-02-16T11:16:00Z"/>
        </w:rPr>
      </w:pPr>
      <w:ins w:id="106" w:author="Huawei" w:date="2024-02-16T11:16:00Z">
        <w:r w:rsidRPr="004A44C8">
          <w:t>-</w:t>
        </w:r>
        <w:r w:rsidRPr="004A44C8">
          <w:tab/>
          <w:t xml:space="preserve">is reporting the </w:t>
        </w:r>
        <w:proofErr w:type="spellStart"/>
        <w:r w:rsidRPr="004A44C8">
          <w:t>sidelink</w:t>
        </w:r>
        <w:proofErr w:type="spellEnd"/>
        <w:r w:rsidRPr="004A44C8">
          <w:t xml:space="preserve"> UE capability information of the associated peer UE for unicast communication,</w:t>
        </w:r>
      </w:ins>
    </w:p>
    <w:p w14:paraId="023A5D2C" w14:textId="30677BAF" w:rsidR="0095747B" w:rsidRPr="004A44C8" w:rsidRDefault="0095747B" w:rsidP="0095747B">
      <w:pPr>
        <w:pStyle w:val="B1"/>
        <w:rPr>
          <w:ins w:id="107" w:author="Huawei" w:date="2024-02-16T11:16:00Z"/>
        </w:rPr>
      </w:pPr>
      <w:ins w:id="108" w:author="Huawei" w:date="2024-02-16T11:17:00Z">
        <w:r>
          <w:rPr>
            <w:lang w:eastAsia="zh-CN"/>
          </w:rPr>
          <w:t>…</w:t>
        </w:r>
      </w:ins>
    </w:p>
    <w:p w14:paraId="720E1D02" w14:textId="540D2B5C" w:rsidR="0095747B" w:rsidRPr="00040E29" w:rsidRDefault="0095747B" w:rsidP="0095747B">
      <w:pPr>
        <w:rPr>
          <w:ins w:id="109" w:author="Huawei" w:date="2024-02-16T11:17:00Z"/>
        </w:rPr>
      </w:pPr>
      <w:ins w:id="110" w:author="Huawei" w:date="2024-02-16T11:17:00Z">
        <w:r w:rsidRPr="00040E29">
          <w:t>[TS 38.331, subclause 5.8.</w:t>
        </w:r>
        <w:r>
          <w:t>3</w:t>
        </w:r>
        <w:r w:rsidRPr="00040E29">
          <w:t>.</w:t>
        </w:r>
        <w:r>
          <w:t>2</w:t>
        </w:r>
        <w:r w:rsidRPr="00040E29">
          <w:t>]</w:t>
        </w:r>
      </w:ins>
    </w:p>
    <w:p w14:paraId="09A1AED1" w14:textId="77777777" w:rsidR="0095747B" w:rsidRPr="004A44C8" w:rsidRDefault="0095747B" w:rsidP="0095747B">
      <w:pPr>
        <w:rPr>
          <w:ins w:id="111" w:author="Huawei" w:date="2024-02-16T11:16:00Z"/>
          <w:lang w:eastAsia="zh-CN"/>
        </w:rPr>
      </w:pPr>
      <w:ins w:id="112" w:author="Huawei" w:date="2024-02-16T11:16:00Z">
        <w:r w:rsidRPr="004A44C8">
          <w:rPr>
            <w:lang w:eastAsia="zh-CN"/>
          </w:rPr>
          <w:t xml:space="preserve">A UE capable of NR </w:t>
        </w:r>
        <w:proofErr w:type="spellStart"/>
        <w:r w:rsidRPr="004A44C8">
          <w:rPr>
            <w:lang w:eastAsia="zh-CN"/>
          </w:rPr>
          <w:t>sidelink</w:t>
        </w:r>
        <w:proofErr w:type="spellEnd"/>
        <w:r w:rsidRPr="004A44C8">
          <w:rPr>
            <w:lang w:eastAsia="zh-CN"/>
          </w:rPr>
          <w:t xml:space="preserve"> communication that is in RRC_CONNECTED may initiate the procedure to indicate it is </w:t>
        </w:r>
        <w:r w:rsidRPr="004A44C8">
          <w:t xml:space="preserve">(interested in) receiving or transmitting NR </w:t>
        </w:r>
        <w:proofErr w:type="spellStart"/>
        <w:r w:rsidRPr="004A44C8">
          <w:t>sidelink</w:t>
        </w:r>
        <w:proofErr w:type="spellEnd"/>
        <w:r w:rsidRPr="004A44C8">
          <w:t xml:space="preserve"> communication</w:t>
        </w:r>
        <w:r w:rsidRPr="004A44C8">
          <w:rPr>
            <w:lang w:eastAsia="zh-CN"/>
          </w:rPr>
          <w:t xml:space="preserve"> </w:t>
        </w:r>
        <w:r w:rsidRPr="004A44C8">
          <w:t xml:space="preserve">in several cases including upon successful connection establishment or resuming, upon change of interest, upon changing QoS profiles, upon receiving </w:t>
        </w:r>
        <w:proofErr w:type="spellStart"/>
        <w:r w:rsidRPr="004A44C8">
          <w:rPr>
            <w:i/>
          </w:rPr>
          <w:t>UECapabilityInformationSidelink</w:t>
        </w:r>
        <w:proofErr w:type="spellEnd"/>
        <w:r w:rsidRPr="004A44C8">
          <w:t xml:space="preserve"> from the associated peer UE, upon RLC mode information updated from the associated peer UE or upon change to a </w:t>
        </w:r>
        <w:proofErr w:type="spellStart"/>
        <w:r w:rsidRPr="004A44C8">
          <w:t>PCell</w:t>
        </w:r>
        <w:proofErr w:type="spellEnd"/>
        <w:r w:rsidRPr="004A44C8">
          <w:t xml:space="preserve"> providing </w:t>
        </w:r>
        <w:r w:rsidRPr="004A44C8">
          <w:rPr>
            <w:i/>
          </w:rPr>
          <w:t>SIB12</w:t>
        </w:r>
        <w:r w:rsidRPr="004A44C8">
          <w:t xml:space="preserve"> includ</w:t>
        </w:r>
        <w:r w:rsidRPr="004A44C8">
          <w:rPr>
            <w:lang w:eastAsia="zh-CN"/>
          </w:rPr>
          <w:t>ing</w:t>
        </w:r>
        <w:r w:rsidRPr="004A44C8">
          <w:t xml:space="preserve"> </w:t>
        </w:r>
        <w:proofErr w:type="spellStart"/>
        <w:r w:rsidRPr="004A44C8">
          <w:rPr>
            <w:i/>
          </w:rPr>
          <w:t>sl-ConfigCommonNR</w:t>
        </w:r>
        <w:proofErr w:type="spellEnd"/>
        <w:r w:rsidRPr="004A44C8">
          <w:rPr>
            <w:lang w:eastAsia="zh-CN"/>
          </w:rPr>
          <w:t xml:space="preserve">. A UE capable of NR </w:t>
        </w:r>
        <w:proofErr w:type="spellStart"/>
        <w:r w:rsidRPr="004A44C8">
          <w:rPr>
            <w:lang w:eastAsia="zh-CN"/>
          </w:rPr>
          <w:t>sidelink</w:t>
        </w:r>
        <w:proofErr w:type="spellEnd"/>
        <w:r w:rsidRPr="004A44C8">
          <w:rPr>
            <w:lang w:eastAsia="zh-CN"/>
          </w:rPr>
          <w:t xml:space="preserve"> communication may initiate the procedure to request assignment of dedicated </w:t>
        </w:r>
        <w:proofErr w:type="spellStart"/>
        <w:r w:rsidRPr="004A44C8">
          <w:rPr>
            <w:lang w:eastAsia="zh-CN"/>
          </w:rPr>
          <w:t>sidelink</w:t>
        </w:r>
        <w:proofErr w:type="spellEnd"/>
        <w:r w:rsidRPr="004A44C8">
          <w:rPr>
            <w:lang w:eastAsia="zh-CN"/>
          </w:rPr>
          <w:t xml:space="preserve"> DRB configuration and transmission resources for NR </w:t>
        </w:r>
        <w:proofErr w:type="spellStart"/>
        <w:r w:rsidRPr="004A44C8">
          <w:rPr>
            <w:lang w:eastAsia="zh-CN"/>
          </w:rPr>
          <w:t>sidelink</w:t>
        </w:r>
        <w:proofErr w:type="spellEnd"/>
        <w:r w:rsidRPr="004A44C8">
          <w:rPr>
            <w:lang w:eastAsia="zh-CN"/>
          </w:rPr>
          <w:t xml:space="preserve"> communication transmission.</w:t>
        </w:r>
        <w:r w:rsidRPr="004A44C8">
          <w:t xml:space="preserve"> </w:t>
        </w:r>
        <w:r w:rsidRPr="004A44C8">
          <w:rPr>
            <w:lang w:eastAsia="zh-CN"/>
          </w:rPr>
          <w:t xml:space="preserve">A UE capable of NR </w:t>
        </w:r>
        <w:proofErr w:type="spellStart"/>
        <w:r w:rsidRPr="004A44C8">
          <w:rPr>
            <w:lang w:eastAsia="zh-CN"/>
          </w:rPr>
          <w:t>sidelink</w:t>
        </w:r>
        <w:proofErr w:type="spellEnd"/>
        <w:r w:rsidRPr="004A44C8">
          <w:rPr>
            <w:lang w:eastAsia="zh-CN"/>
          </w:rPr>
          <w:t xml:space="preserve"> communication may initiate the procedure to report to the network that a </w:t>
        </w:r>
        <w:proofErr w:type="spellStart"/>
        <w:r w:rsidRPr="004A44C8">
          <w:rPr>
            <w:lang w:eastAsia="zh-CN"/>
          </w:rPr>
          <w:t>sidelink</w:t>
        </w:r>
        <w:proofErr w:type="spellEnd"/>
        <w:r w:rsidRPr="004A44C8">
          <w:rPr>
            <w:lang w:eastAsia="zh-CN"/>
          </w:rPr>
          <w:t xml:space="preserve"> radio link failure or </w:t>
        </w:r>
        <w:proofErr w:type="spellStart"/>
        <w:r w:rsidRPr="004A44C8">
          <w:rPr>
            <w:lang w:eastAsia="zh-CN"/>
          </w:rPr>
          <w:t>sidelink</w:t>
        </w:r>
        <w:proofErr w:type="spellEnd"/>
        <w:r w:rsidRPr="004A44C8">
          <w:rPr>
            <w:lang w:eastAsia="zh-CN"/>
          </w:rPr>
          <w:t xml:space="preserve"> RRC reconfiguration failure has been declared.</w:t>
        </w:r>
      </w:ins>
    </w:p>
    <w:p w14:paraId="1ABC5029" w14:textId="77777777" w:rsidR="0095747B" w:rsidRPr="004A44C8" w:rsidRDefault="0095747B" w:rsidP="0095747B">
      <w:pPr>
        <w:rPr>
          <w:ins w:id="113" w:author="Huawei" w:date="2024-02-16T11:16:00Z"/>
          <w:lang w:eastAsia="zh-CN"/>
        </w:rPr>
      </w:pPr>
      <w:ins w:id="114" w:author="Huawei" w:date="2024-02-16T11:16:00Z">
        <w:r w:rsidRPr="004A44C8">
          <w:rPr>
            <w:lang w:eastAsia="zh-CN"/>
          </w:rPr>
          <w:t>Upon initiating this procedure, the UE shall:</w:t>
        </w:r>
      </w:ins>
    </w:p>
    <w:p w14:paraId="455BEC44" w14:textId="77777777" w:rsidR="0095747B" w:rsidRPr="004A44C8" w:rsidRDefault="0095747B" w:rsidP="0095747B">
      <w:pPr>
        <w:pStyle w:val="B1"/>
        <w:rPr>
          <w:ins w:id="115" w:author="Huawei" w:date="2024-02-16T11:16:00Z"/>
        </w:rPr>
      </w:pPr>
      <w:ins w:id="116" w:author="Huawei" w:date="2024-02-16T11:16:00Z">
        <w:r w:rsidRPr="004A44C8">
          <w:t>1&gt;</w:t>
        </w:r>
        <w:r w:rsidRPr="004A44C8">
          <w:tab/>
          <w:t xml:space="preserve">if </w:t>
        </w:r>
        <w:r w:rsidRPr="004A44C8">
          <w:rPr>
            <w:i/>
          </w:rPr>
          <w:t xml:space="preserve">SIB12 </w:t>
        </w:r>
        <w:r w:rsidRPr="004A44C8">
          <w:t xml:space="preserve">including </w:t>
        </w:r>
        <w:proofErr w:type="spellStart"/>
        <w:r w:rsidRPr="004A44C8">
          <w:rPr>
            <w:i/>
          </w:rPr>
          <w:t>sl-ConfigCommonNR</w:t>
        </w:r>
        <w:proofErr w:type="spellEnd"/>
        <w:r w:rsidRPr="004A44C8">
          <w:t xml:space="preserve"> is </w:t>
        </w:r>
        <w:r w:rsidRPr="004A44C8">
          <w:rPr>
            <w:lang w:eastAsia="ko-KR"/>
          </w:rPr>
          <w:t>provided</w:t>
        </w:r>
        <w:r w:rsidRPr="004A44C8">
          <w:t xml:space="preserve"> by the </w:t>
        </w:r>
        <w:proofErr w:type="spellStart"/>
        <w:r w:rsidRPr="004A44C8">
          <w:t>PCell</w:t>
        </w:r>
        <w:proofErr w:type="spellEnd"/>
        <w:r w:rsidRPr="004A44C8">
          <w:t>:</w:t>
        </w:r>
      </w:ins>
    </w:p>
    <w:p w14:paraId="25B04219" w14:textId="77777777" w:rsidR="00B029BA" w:rsidRDefault="00B029BA" w:rsidP="0095747B">
      <w:pPr>
        <w:pStyle w:val="B2"/>
        <w:rPr>
          <w:ins w:id="117" w:author="Huawei" w:date="2024-02-16T11:23:00Z"/>
          <w:lang w:eastAsia="zh-CN"/>
        </w:rPr>
      </w:pPr>
      <w:ins w:id="118" w:author="Huawei" w:date="2024-02-16T11:23:00Z">
        <w:r>
          <w:rPr>
            <w:lang w:eastAsia="zh-CN"/>
          </w:rPr>
          <w:t>…</w:t>
        </w:r>
      </w:ins>
    </w:p>
    <w:p w14:paraId="2FCD880C" w14:textId="2B318461" w:rsidR="0095747B" w:rsidRPr="004A44C8" w:rsidRDefault="0095747B" w:rsidP="0095747B">
      <w:pPr>
        <w:pStyle w:val="B2"/>
        <w:rPr>
          <w:ins w:id="119" w:author="Huawei" w:date="2024-02-16T11:16:00Z"/>
        </w:rPr>
      </w:pPr>
      <w:ins w:id="120" w:author="Huawei" w:date="2024-02-16T11:16:00Z">
        <w:r w:rsidRPr="004A44C8">
          <w:t>2&gt;</w:t>
        </w:r>
        <w:r w:rsidRPr="004A44C8">
          <w:tab/>
          <w:t xml:space="preserve">if configured by upper layers to transmit </w:t>
        </w:r>
        <w:r w:rsidRPr="004A44C8">
          <w:rPr>
            <w:lang w:eastAsia="zh-CN"/>
          </w:rPr>
          <w:t>NR</w:t>
        </w:r>
        <w:r w:rsidRPr="004A44C8">
          <w:t xml:space="preserve"> </w:t>
        </w:r>
        <w:proofErr w:type="spellStart"/>
        <w:r w:rsidRPr="004A44C8">
          <w:t>sidelink</w:t>
        </w:r>
        <w:proofErr w:type="spellEnd"/>
        <w:r w:rsidRPr="004A44C8">
          <w:t xml:space="preserve"> communication on the frequency included in </w:t>
        </w:r>
        <w:proofErr w:type="spellStart"/>
        <w:r w:rsidRPr="004A44C8">
          <w:rPr>
            <w:i/>
          </w:rPr>
          <w:t>sl-FreqInfoList</w:t>
        </w:r>
        <w:proofErr w:type="spellEnd"/>
        <w:r w:rsidRPr="004A44C8">
          <w:t xml:space="preserve"> in </w:t>
        </w:r>
        <w:r w:rsidRPr="004A44C8">
          <w:rPr>
            <w:i/>
          </w:rPr>
          <w:t>SIB12</w:t>
        </w:r>
        <w:r w:rsidRPr="004A44C8">
          <w:t xml:space="preserve"> of the </w:t>
        </w:r>
        <w:proofErr w:type="spellStart"/>
        <w:r w:rsidRPr="004A44C8">
          <w:t>PCell</w:t>
        </w:r>
        <w:proofErr w:type="spellEnd"/>
        <w:r w:rsidRPr="004A44C8">
          <w:t>:</w:t>
        </w:r>
      </w:ins>
    </w:p>
    <w:p w14:paraId="555A7FAB" w14:textId="249FF212" w:rsidR="0095747B" w:rsidRPr="004A44C8" w:rsidRDefault="00B029BA" w:rsidP="00B029BA">
      <w:pPr>
        <w:ind w:left="1135" w:hanging="284"/>
        <w:rPr>
          <w:ins w:id="121" w:author="Huawei" w:date="2024-02-16T11:16:00Z"/>
        </w:rPr>
      </w:pPr>
      <w:ins w:id="122" w:author="Huawei" w:date="2024-02-16T11:24:00Z">
        <w:r>
          <w:t>…</w:t>
        </w:r>
      </w:ins>
    </w:p>
    <w:p w14:paraId="0BE0B970" w14:textId="77777777" w:rsidR="0095747B" w:rsidRPr="004A44C8" w:rsidRDefault="0095747B" w:rsidP="0095747B">
      <w:pPr>
        <w:pStyle w:val="B3"/>
        <w:rPr>
          <w:ins w:id="123" w:author="Huawei" w:date="2024-02-16T11:16:00Z"/>
        </w:rPr>
      </w:pPr>
      <w:ins w:id="124" w:author="Huawei" w:date="2024-02-16T11:16:00Z">
        <w:r w:rsidRPr="004A44C8">
          <w:t>3&gt;</w:t>
        </w:r>
        <w:r w:rsidRPr="004A44C8">
          <w:tab/>
          <w:t xml:space="preserve">if the last transmission of the </w:t>
        </w:r>
        <w:proofErr w:type="spellStart"/>
        <w:r w:rsidRPr="004A44C8">
          <w:rPr>
            <w:i/>
          </w:rPr>
          <w:t>SidelinkUEInformationNR</w:t>
        </w:r>
        <w:proofErr w:type="spellEnd"/>
        <w:r w:rsidRPr="004A44C8">
          <w:t xml:space="preserve"> message did not include </w:t>
        </w:r>
        <w:proofErr w:type="spellStart"/>
        <w:r w:rsidRPr="004A44C8">
          <w:rPr>
            <w:i/>
          </w:rPr>
          <w:t>sl-TxResourceReqList</w:t>
        </w:r>
        <w:proofErr w:type="spellEnd"/>
        <w:r w:rsidRPr="004A44C8">
          <w:t xml:space="preserve">; or if the information carried by the </w:t>
        </w:r>
        <w:proofErr w:type="spellStart"/>
        <w:r w:rsidRPr="004A44C8">
          <w:rPr>
            <w:i/>
          </w:rPr>
          <w:t>sl-TxResourceReqList</w:t>
        </w:r>
        <w:proofErr w:type="spellEnd"/>
        <w:r w:rsidRPr="004A44C8">
          <w:t xml:space="preserve"> has changed since the last transmission of the </w:t>
        </w:r>
        <w:proofErr w:type="spellStart"/>
        <w:r w:rsidRPr="004A44C8">
          <w:rPr>
            <w:i/>
          </w:rPr>
          <w:t>SidelinkUEInformationNR</w:t>
        </w:r>
        <w:proofErr w:type="spellEnd"/>
        <w:r w:rsidRPr="004A44C8">
          <w:t xml:space="preserve"> message:</w:t>
        </w:r>
      </w:ins>
    </w:p>
    <w:p w14:paraId="4736A9E5" w14:textId="6CD35B54" w:rsidR="0095747B" w:rsidRDefault="0095747B" w:rsidP="0095747B">
      <w:pPr>
        <w:pStyle w:val="B4"/>
        <w:rPr>
          <w:ins w:id="125" w:author="Huawei" w:date="2024-02-16T11:24:00Z"/>
        </w:rPr>
      </w:pPr>
      <w:ins w:id="126" w:author="Huawei" w:date="2024-02-16T11:16:00Z">
        <w:r w:rsidRPr="004A44C8">
          <w:t>4&gt;</w:t>
        </w:r>
        <w:r w:rsidRPr="004A44C8">
          <w:tab/>
          <w:t xml:space="preserve">initiate transmission of the </w:t>
        </w:r>
        <w:proofErr w:type="spellStart"/>
        <w:r w:rsidRPr="004A44C8">
          <w:rPr>
            <w:i/>
          </w:rPr>
          <w:t>SidelinkUEInformationNR</w:t>
        </w:r>
        <w:proofErr w:type="spellEnd"/>
        <w:r w:rsidRPr="004A44C8">
          <w:t xml:space="preserve"> message to indicate the NR </w:t>
        </w:r>
        <w:proofErr w:type="spellStart"/>
        <w:r w:rsidRPr="004A44C8">
          <w:t>sidelink</w:t>
        </w:r>
        <w:proofErr w:type="spellEnd"/>
        <w:r w:rsidRPr="004A44C8">
          <w:t xml:space="preserve"> communication transmission resources required by the UE in accordance with 5.8.3.3;</w:t>
        </w:r>
      </w:ins>
    </w:p>
    <w:p w14:paraId="0363A98B" w14:textId="22FE41AD" w:rsidR="00B029BA" w:rsidRPr="004A44C8" w:rsidRDefault="00B029BA" w:rsidP="0095747B">
      <w:pPr>
        <w:pStyle w:val="B4"/>
        <w:rPr>
          <w:ins w:id="127" w:author="Huawei" w:date="2024-02-16T11:16:00Z"/>
        </w:rPr>
      </w:pPr>
      <w:ins w:id="128" w:author="Huawei" w:date="2024-02-16T11:24:00Z">
        <w:r>
          <w:rPr>
            <w:lang w:eastAsia="zh-CN"/>
          </w:rPr>
          <w:t>…</w:t>
        </w:r>
      </w:ins>
    </w:p>
    <w:p w14:paraId="1D27F88B" w14:textId="600ED7AD" w:rsidR="00B029BA" w:rsidRPr="00040E29" w:rsidRDefault="00B029BA" w:rsidP="00B029BA">
      <w:pPr>
        <w:rPr>
          <w:ins w:id="129" w:author="Huawei" w:date="2024-02-16T11:24:00Z"/>
        </w:rPr>
      </w:pPr>
      <w:ins w:id="130" w:author="Huawei" w:date="2024-02-16T11:24:00Z">
        <w:r w:rsidRPr="00040E29">
          <w:t>[TS 38.331, subclause 5.8.</w:t>
        </w:r>
        <w:r>
          <w:t>3</w:t>
        </w:r>
        <w:r w:rsidRPr="00040E29">
          <w:t>.</w:t>
        </w:r>
        <w:r>
          <w:t>3</w:t>
        </w:r>
        <w:r w:rsidRPr="00040E29">
          <w:t>]</w:t>
        </w:r>
      </w:ins>
    </w:p>
    <w:p w14:paraId="1AE576F7" w14:textId="77777777" w:rsidR="0095747B" w:rsidRPr="004A44C8" w:rsidRDefault="0095747B" w:rsidP="0095747B">
      <w:pPr>
        <w:rPr>
          <w:ins w:id="131" w:author="Huawei" w:date="2024-02-16T11:16:00Z"/>
        </w:rPr>
      </w:pPr>
      <w:ins w:id="132" w:author="Huawei" w:date="2024-02-16T11:16:00Z">
        <w:r w:rsidRPr="004A44C8">
          <w:t xml:space="preserve">The UE shall set the contents of the </w:t>
        </w:r>
        <w:proofErr w:type="spellStart"/>
        <w:r w:rsidRPr="004A44C8">
          <w:rPr>
            <w:i/>
          </w:rPr>
          <w:t>SidelinkUEInformationNR</w:t>
        </w:r>
        <w:proofErr w:type="spellEnd"/>
        <w:r w:rsidRPr="004A44C8">
          <w:t xml:space="preserve"> message as follows:</w:t>
        </w:r>
      </w:ins>
    </w:p>
    <w:p w14:paraId="7011A670" w14:textId="77777777" w:rsidR="0095747B" w:rsidRPr="004A44C8" w:rsidRDefault="0095747B" w:rsidP="0095747B">
      <w:pPr>
        <w:pStyle w:val="B1"/>
        <w:rPr>
          <w:ins w:id="133" w:author="Huawei" w:date="2024-02-16T11:16:00Z"/>
        </w:rPr>
      </w:pPr>
      <w:ins w:id="134" w:author="Huawei" w:date="2024-02-16T11:16:00Z">
        <w:r w:rsidRPr="004A44C8">
          <w:t>1&gt;</w:t>
        </w:r>
        <w:r w:rsidRPr="004A44C8">
          <w:tab/>
          <w:t xml:space="preserve">if the UE initiates the procedure to indicate it is (no more) interested to </w:t>
        </w:r>
        <w:r w:rsidRPr="004A44C8">
          <w:rPr>
            <w:lang w:eastAsia="zh-CN"/>
          </w:rPr>
          <w:t xml:space="preserve">receive NR </w:t>
        </w:r>
        <w:proofErr w:type="spellStart"/>
        <w:r w:rsidRPr="004A44C8">
          <w:rPr>
            <w:lang w:eastAsia="zh-CN"/>
          </w:rPr>
          <w:t>sidelink</w:t>
        </w:r>
        <w:proofErr w:type="spellEnd"/>
        <w:r w:rsidRPr="004A44C8">
          <w:rPr>
            <w:lang w:eastAsia="zh-CN"/>
          </w:rPr>
          <w:t xml:space="preserve"> communication</w:t>
        </w:r>
        <w:r w:rsidRPr="004A44C8">
          <w:t xml:space="preserve"> or to request (configuration/ release) of NR </w:t>
        </w:r>
        <w:proofErr w:type="spellStart"/>
        <w:r w:rsidRPr="004A44C8">
          <w:t>sidelink</w:t>
        </w:r>
        <w:proofErr w:type="spellEnd"/>
        <w:r w:rsidRPr="004A44C8">
          <w:t xml:space="preserve"> communication</w:t>
        </w:r>
        <w:r w:rsidRPr="004A44C8">
          <w:rPr>
            <w:lang w:eastAsia="zh-CN"/>
          </w:rPr>
          <w:t xml:space="preserve"> </w:t>
        </w:r>
        <w:r w:rsidRPr="004A44C8">
          <w:t xml:space="preserve">transmission resources or to </w:t>
        </w:r>
        <w:r w:rsidRPr="004A44C8">
          <w:rPr>
            <w:lang w:eastAsia="zh-CN"/>
          </w:rPr>
          <w:t xml:space="preserve">report to the network that a </w:t>
        </w:r>
        <w:proofErr w:type="spellStart"/>
        <w:r w:rsidRPr="004A44C8">
          <w:rPr>
            <w:lang w:eastAsia="zh-CN"/>
          </w:rPr>
          <w:t>sidelink</w:t>
        </w:r>
        <w:proofErr w:type="spellEnd"/>
        <w:r w:rsidRPr="004A44C8">
          <w:rPr>
            <w:lang w:eastAsia="zh-CN"/>
          </w:rPr>
          <w:t xml:space="preserve"> radio link failure or </w:t>
        </w:r>
        <w:proofErr w:type="spellStart"/>
        <w:r w:rsidRPr="004A44C8">
          <w:rPr>
            <w:lang w:eastAsia="zh-CN"/>
          </w:rPr>
          <w:t>sidelink</w:t>
        </w:r>
        <w:proofErr w:type="spellEnd"/>
        <w:r w:rsidRPr="004A44C8">
          <w:rPr>
            <w:lang w:eastAsia="zh-CN"/>
          </w:rPr>
          <w:t xml:space="preserve"> RRC reconfiguration failure has been declared</w:t>
        </w:r>
        <w:r w:rsidRPr="004A44C8">
          <w:t xml:space="preserve"> (i.e. UE includes all concerned information, irrespective of what triggered the procedure):</w:t>
        </w:r>
      </w:ins>
    </w:p>
    <w:p w14:paraId="702B062E" w14:textId="77777777" w:rsidR="0095747B" w:rsidRPr="004A44C8" w:rsidRDefault="0095747B" w:rsidP="0095747B">
      <w:pPr>
        <w:pStyle w:val="B2"/>
        <w:rPr>
          <w:ins w:id="135" w:author="Huawei" w:date="2024-02-16T11:16:00Z"/>
        </w:rPr>
      </w:pPr>
      <w:ins w:id="136" w:author="Huawei" w:date="2024-02-16T11:16:00Z">
        <w:r w:rsidRPr="004A44C8">
          <w:t>2&gt;</w:t>
        </w:r>
        <w:r w:rsidRPr="004A44C8">
          <w:tab/>
          <w:t xml:space="preserve">if </w:t>
        </w:r>
        <w:r w:rsidRPr="004A44C8">
          <w:rPr>
            <w:i/>
          </w:rPr>
          <w:t xml:space="preserve">SIB12 </w:t>
        </w:r>
        <w:r w:rsidRPr="004A44C8">
          <w:t xml:space="preserve">including </w:t>
        </w:r>
        <w:proofErr w:type="spellStart"/>
        <w:r w:rsidRPr="004A44C8">
          <w:rPr>
            <w:i/>
          </w:rPr>
          <w:t>sl-ConfigCommonNR</w:t>
        </w:r>
        <w:proofErr w:type="spellEnd"/>
        <w:r w:rsidRPr="004A44C8">
          <w:t xml:space="preserve"> is provided by the </w:t>
        </w:r>
        <w:proofErr w:type="spellStart"/>
        <w:r w:rsidRPr="004A44C8">
          <w:t>PCell</w:t>
        </w:r>
        <w:proofErr w:type="spellEnd"/>
        <w:r w:rsidRPr="004A44C8">
          <w:t>:</w:t>
        </w:r>
      </w:ins>
    </w:p>
    <w:p w14:paraId="3D98F757" w14:textId="77777777" w:rsidR="0095747B" w:rsidRPr="004A44C8" w:rsidRDefault="0095747B" w:rsidP="0095747B">
      <w:pPr>
        <w:pStyle w:val="B3"/>
        <w:rPr>
          <w:ins w:id="137" w:author="Huawei" w:date="2024-02-16T11:16:00Z"/>
        </w:rPr>
      </w:pPr>
      <w:ins w:id="138" w:author="Huawei" w:date="2024-02-16T11:16:00Z">
        <w:r w:rsidRPr="004A44C8">
          <w:t>3&gt;</w:t>
        </w:r>
        <w:r w:rsidRPr="004A44C8">
          <w:tab/>
          <w:t xml:space="preserve">if configured by upper layers to receive </w:t>
        </w:r>
        <w:r w:rsidRPr="004A44C8">
          <w:rPr>
            <w:lang w:eastAsia="zh-CN"/>
          </w:rPr>
          <w:t xml:space="preserve">NR </w:t>
        </w:r>
        <w:proofErr w:type="spellStart"/>
        <w:r w:rsidRPr="004A44C8">
          <w:t>sidelink</w:t>
        </w:r>
        <w:proofErr w:type="spellEnd"/>
        <w:r w:rsidRPr="004A44C8">
          <w:t xml:space="preserve"> communication:</w:t>
        </w:r>
      </w:ins>
    </w:p>
    <w:p w14:paraId="30559C59" w14:textId="77777777" w:rsidR="0095747B" w:rsidRPr="004A44C8" w:rsidRDefault="0095747B" w:rsidP="0095747B">
      <w:pPr>
        <w:pStyle w:val="B4"/>
        <w:rPr>
          <w:ins w:id="139" w:author="Huawei" w:date="2024-02-16T11:16:00Z"/>
        </w:rPr>
      </w:pPr>
      <w:ins w:id="140" w:author="Huawei" w:date="2024-02-16T11:16:00Z">
        <w:r w:rsidRPr="004A44C8">
          <w:t>4&gt;</w:t>
        </w:r>
        <w:r w:rsidRPr="004A44C8">
          <w:tab/>
          <w:t xml:space="preserve">include </w:t>
        </w:r>
        <w:proofErr w:type="spellStart"/>
        <w:r w:rsidRPr="004A44C8">
          <w:rPr>
            <w:i/>
          </w:rPr>
          <w:t>sl-RxInterestedFreqList</w:t>
        </w:r>
        <w:proofErr w:type="spellEnd"/>
        <w:r w:rsidRPr="004A44C8">
          <w:rPr>
            <w:i/>
          </w:rPr>
          <w:t xml:space="preserve"> </w:t>
        </w:r>
        <w:r w:rsidRPr="004A44C8">
          <w:t xml:space="preserve">and set it to the frequency for NR </w:t>
        </w:r>
        <w:proofErr w:type="spellStart"/>
        <w:r w:rsidRPr="004A44C8">
          <w:t>sidelink</w:t>
        </w:r>
        <w:proofErr w:type="spellEnd"/>
        <w:r w:rsidRPr="004A44C8">
          <w:t xml:space="preserve"> communication reception;</w:t>
        </w:r>
      </w:ins>
    </w:p>
    <w:p w14:paraId="5F5BD0B5" w14:textId="77777777" w:rsidR="0095747B" w:rsidRPr="004A44C8" w:rsidRDefault="0095747B" w:rsidP="0095747B">
      <w:pPr>
        <w:pStyle w:val="B3"/>
        <w:rPr>
          <w:ins w:id="141" w:author="Huawei" w:date="2024-02-16T11:16:00Z"/>
        </w:rPr>
      </w:pPr>
      <w:ins w:id="142" w:author="Huawei" w:date="2024-02-16T11:16:00Z">
        <w:r w:rsidRPr="004A44C8">
          <w:t>3&gt;</w:t>
        </w:r>
        <w:r w:rsidRPr="004A44C8">
          <w:tab/>
          <w:t xml:space="preserve">if configured by upper layers to transmit </w:t>
        </w:r>
        <w:r w:rsidRPr="004A44C8">
          <w:rPr>
            <w:lang w:eastAsia="zh-CN"/>
          </w:rPr>
          <w:t xml:space="preserve">NR </w:t>
        </w:r>
        <w:proofErr w:type="spellStart"/>
        <w:r w:rsidRPr="004A44C8">
          <w:t>sidelink</w:t>
        </w:r>
        <w:proofErr w:type="spellEnd"/>
        <w:r w:rsidRPr="004A44C8">
          <w:t xml:space="preserve"> communication:</w:t>
        </w:r>
      </w:ins>
    </w:p>
    <w:p w14:paraId="60628971" w14:textId="77777777" w:rsidR="0095747B" w:rsidRPr="004A44C8" w:rsidRDefault="0095747B" w:rsidP="0095747B">
      <w:pPr>
        <w:pStyle w:val="B4"/>
        <w:rPr>
          <w:ins w:id="143" w:author="Huawei" w:date="2024-02-16T11:16:00Z"/>
        </w:rPr>
      </w:pPr>
      <w:ins w:id="144" w:author="Huawei" w:date="2024-02-16T11:16:00Z">
        <w:r w:rsidRPr="004A44C8">
          <w:t>4&gt;</w:t>
        </w:r>
        <w:r w:rsidRPr="004A44C8">
          <w:tab/>
          <w:t xml:space="preserve">include </w:t>
        </w:r>
        <w:proofErr w:type="spellStart"/>
        <w:r w:rsidRPr="004A44C8">
          <w:rPr>
            <w:i/>
          </w:rPr>
          <w:t>sl-TxResourceReqList</w:t>
        </w:r>
        <w:proofErr w:type="spellEnd"/>
        <w:r w:rsidRPr="004A44C8">
          <w:t xml:space="preserve"> and set its fields (if needed) as follows for each destination for which it requests network to assign NR </w:t>
        </w:r>
        <w:proofErr w:type="spellStart"/>
        <w:r w:rsidRPr="004A44C8">
          <w:t>sidelink</w:t>
        </w:r>
        <w:proofErr w:type="spellEnd"/>
        <w:r w:rsidRPr="004A44C8">
          <w:t xml:space="preserve"> communication resource:</w:t>
        </w:r>
      </w:ins>
    </w:p>
    <w:p w14:paraId="4B0C77C8" w14:textId="6D294C79" w:rsidR="0095747B" w:rsidRPr="004A44C8" w:rsidRDefault="00B029BA" w:rsidP="00B029BA">
      <w:pPr>
        <w:pStyle w:val="B2"/>
        <w:ind w:left="1702"/>
        <w:rPr>
          <w:ins w:id="145" w:author="Huawei" w:date="2024-02-16T11:16:00Z"/>
        </w:rPr>
      </w:pPr>
      <w:ins w:id="146" w:author="Huawei" w:date="2024-02-16T11:26:00Z">
        <w:r>
          <w:t>…</w:t>
        </w:r>
      </w:ins>
    </w:p>
    <w:p w14:paraId="385C0508" w14:textId="77777777" w:rsidR="0095747B" w:rsidRPr="004A44C8" w:rsidRDefault="0095747B" w:rsidP="0095747B">
      <w:pPr>
        <w:pStyle w:val="B5"/>
        <w:rPr>
          <w:ins w:id="147" w:author="Huawei" w:date="2024-02-16T11:16:00Z"/>
        </w:rPr>
      </w:pPr>
      <w:ins w:id="148" w:author="Huawei" w:date="2024-02-16T11:16:00Z">
        <w:r w:rsidRPr="004A44C8">
          <w:t>5&gt;</w:t>
        </w:r>
        <w:r w:rsidRPr="004A44C8">
          <w:tab/>
          <w:t xml:space="preserve">set </w:t>
        </w:r>
        <w:proofErr w:type="spellStart"/>
        <w:r w:rsidRPr="004A44C8">
          <w:rPr>
            <w:i/>
          </w:rPr>
          <w:t>sl-CapabilityInformationSidelink</w:t>
        </w:r>
        <w:proofErr w:type="spellEnd"/>
        <w:r w:rsidRPr="004A44C8">
          <w:t xml:space="preserve"> to include </w:t>
        </w:r>
        <w:proofErr w:type="spellStart"/>
        <w:r w:rsidRPr="004A44C8">
          <w:rPr>
            <w:i/>
          </w:rPr>
          <w:t>UECapabilityInformationSidelink</w:t>
        </w:r>
        <w:proofErr w:type="spellEnd"/>
        <w:r w:rsidRPr="004A44C8">
          <w:t xml:space="preserve"> message, if any, received from peer UE.</w:t>
        </w:r>
      </w:ins>
    </w:p>
    <w:p w14:paraId="49F82BC9" w14:textId="4CA4CABE" w:rsidR="0095747B" w:rsidRPr="004A44C8" w:rsidRDefault="00B029BA" w:rsidP="00B029BA">
      <w:pPr>
        <w:pStyle w:val="B1"/>
        <w:rPr>
          <w:ins w:id="149" w:author="Huawei" w:date="2024-02-16T11:16:00Z"/>
          <w:rFonts w:eastAsia="宋体"/>
        </w:rPr>
      </w:pPr>
      <w:ins w:id="150" w:author="Huawei" w:date="2024-02-16T11:25:00Z">
        <w:r>
          <w:rPr>
            <w:rFonts w:eastAsia="宋体"/>
          </w:rPr>
          <w:t>…</w:t>
        </w:r>
      </w:ins>
    </w:p>
    <w:p w14:paraId="50B4AD70" w14:textId="77777777" w:rsidR="0095747B" w:rsidRPr="004A44C8" w:rsidRDefault="0095747B" w:rsidP="0095747B">
      <w:pPr>
        <w:pStyle w:val="B1"/>
        <w:rPr>
          <w:ins w:id="151" w:author="Huawei" w:date="2024-02-16T11:16:00Z"/>
          <w:rFonts w:eastAsia="宋体"/>
        </w:rPr>
      </w:pPr>
      <w:ins w:id="152" w:author="Huawei" w:date="2024-02-16T11:16:00Z">
        <w:r w:rsidRPr="004A44C8">
          <w:rPr>
            <w:rFonts w:eastAsia="宋体"/>
            <w:lang w:eastAsia="en-GB"/>
          </w:rPr>
          <w:lastRenderedPageBreak/>
          <w:t>1&gt;</w:t>
        </w:r>
        <w:r w:rsidRPr="004A44C8">
          <w:rPr>
            <w:rFonts w:eastAsia="宋体"/>
            <w:lang w:eastAsia="en-GB"/>
          </w:rPr>
          <w:tab/>
          <w:t>else:</w:t>
        </w:r>
      </w:ins>
    </w:p>
    <w:p w14:paraId="3E6E7F59" w14:textId="77777777" w:rsidR="0095747B" w:rsidRPr="004A44C8" w:rsidRDefault="0095747B" w:rsidP="0095747B">
      <w:pPr>
        <w:pStyle w:val="B2"/>
        <w:rPr>
          <w:ins w:id="153" w:author="Huawei" w:date="2024-02-16T11:16:00Z"/>
        </w:rPr>
      </w:pPr>
      <w:ins w:id="154" w:author="Huawei" w:date="2024-02-16T11:16:00Z">
        <w:r w:rsidRPr="004A44C8">
          <w:t>2&gt;</w:t>
        </w:r>
        <w:r w:rsidRPr="004A44C8">
          <w:tab/>
          <w:t xml:space="preserve">submit the </w:t>
        </w:r>
        <w:proofErr w:type="spellStart"/>
        <w:r w:rsidRPr="004A44C8">
          <w:rPr>
            <w:i/>
          </w:rPr>
          <w:t>SidelinkUEInformationNR</w:t>
        </w:r>
        <w:proofErr w:type="spellEnd"/>
        <w:r w:rsidRPr="004A44C8">
          <w:t xml:space="preserve"> message to lower layers for transmission.</w:t>
        </w:r>
      </w:ins>
    </w:p>
    <w:p w14:paraId="2D943854" w14:textId="77777777" w:rsidR="0095747B" w:rsidRPr="0095747B" w:rsidRDefault="0095747B" w:rsidP="006427E5">
      <w:pPr>
        <w:rPr>
          <w:ins w:id="155" w:author="Huawei" w:date="2024-02-16T11:01:00Z"/>
        </w:rPr>
      </w:pPr>
    </w:p>
    <w:p w14:paraId="78CC0E4D" w14:textId="77777777" w:rsidR="006427E5" w:rsidRPr="00040E29" w:rsidRDefault="006427E5" w:rsidP="006427E5">
      <w:pPr>
        <w:rPr>
          <w:ins w:id="156" w:author="Huawei" w:date="2024-02-16T11:01:00Z"/>
        </w:rPr>
      </w:pPr>
      <w:bookmarkStart w:id="157" w:name="_Hlk72341429"/>
      <w:ins w:id="158" w:author="Huawei" w:date="2024-02-16T11:01:00Z">
        <w:r w:rsidRPr="00040E29">
          <w:t>[TS 38.331, subclause 5.8.9.2.1]</w:t>
        </w:r>
      </w:ins>
    </w:p>
    <w:p w14:paraId="474DAB30" w14:textId="77777777" w:rsidR="006427E5" w:rsidRPr="00040E29" w:rsidRDefault="006427E5" w:rsidP="006427E5">
      <w:pPr>
        <w:rPr>
          <w:ins w:id="159" w:author="Huawei" w:date="2024-02-16T11:01:00Z"/>
        </w:rPr>
      </w:pPr>
      <w:ins w:id="160" w:author="Huawei" w:date="2024-02-16T11:01:00Z">
        <w:r w:rsidRPr="00040E29">
          <w:t xml:space="preserve">This clause describes how the UE compiles and transfers its </w:t>
        </w:r>
        <w:proofErr w:type="spellStart"/>
        <w:r w:rsidRPr="00040E29">
          <w:t>sidelink</w:t>
        </w:r>
        <w:proofErr w:type="spellEnd"/>
        <w:r w:rsidRPr="00040E29">
          <w:t xml:space="preserve"> UE capability information for unicast to the initiating UE.</w:t>
        </w:r>
      </w:ins>
    </w:p>
    <w:p w14:paraId="09AD3D29" w14:textId="77777777" w:rsidR="006427E5" w:rsidRPr="00040E29" w:rsidRDefault="006427E5" w:rsidP="006427E5">
      <w:pPr>
        <w:pStyle w:val="TH"/>
        <w:rPr>
          <w:ins w:id="161" w:author="Huawei" w:date="2024-02-16T11:01:00Z"/>
        </w:rPr>
      </w:pPr>
      <w:ins w:id="162" w:author="Huawei" w:date="2024-02-16T11:01:00Z">
        <w:r w:rsidRPr="00040E29">
          <w:object w:dxaOrig="4440" w:dyaOrig="2055" w14:anchorId="5D48298C">
            <v:shape id="_x0000_i1026" type="#_x0000_t75" style="width:221.9pt;height:103.05pt" o:ole="">
              <v:imagedata r:id="rId15" o:title=""/>
            </v:shape>
            <o:OLEObject Type="Embed" ProgID="Mscgen.Chart" ShapeID="_x0000_i1026" DrawAspect="Content" ObjectID="_1769593525" r:id="rId16"/>
          </w:object>
        </w:r>
      </w:ins>
    </w:p>
    <w:p w14:paraId="561016E0" w14:textId="77777777" w:rsidR="006427E5" w:rsidRPr="00040E29" w:rsidRDefault="006427E5" w:rsidP="006427E5">
      <w:pPr>
        <w:pStyle w:val="TF"/>
        <w:rPr>
          <w:ins w:id="163" w:author="Huawei" w:date="2024-02-16T11:01:00Z"/>
        </w:rPr>
      </w:pPr>
      <w:ins w:id="164" w:author="Huawei" w:date="2024-02-16T11:01:00Z">
        <w:r w:rsidRPr="00040E29">
          <w:rPr>
            <w:rFonts w:eastAsia="MS Mincho"/>
          </w:rPr>
          <w:t xml:space="preserve">Figure 5.8.9.2.1-1: </w:t>
        </w:r>
        <w:proofErr w:type="spellStart"/>
        <w:r w:rsidRPr="00040E29">
          <w:rPr>
            <w:rFonts w:eastAsia="MS Mincho"/>
          </w:rPr>
          <w:t>Sidelink</w:t>
        </w:r>
        <w:proofErr w:type="spellEnd"/>
        <w:r w:rsidRPr="00040E29">
          <w:rPr>
            <w:rFonts w:eastAsia="MS Mincho"/>
          </w:rPr>
          <w:t xml:space="preserve"> UE capability transfer</w:t>
        </w:r>
      </w:ins>
    </w:p>
    <w:bookmarkEnd w:id="157"/>
    <w:p w14:paraId="424A6611" w14:textId="77777777" w:rsidR="006427E5" w:rsidRPr="00040E29" w:rsidRDefault="006427E5" w:rsidP="006427E5">
      <w:pPr>
        <w:rPr>
          <w:ins w:id="165" w:author="Huawei" w:date="2024-02-16T11:01:00Z"/>
        </w:rPr>
      </w:pPr>
    </w:p>
    <w:p w14:paraId="3B3A7A16" w14:textId="77777777" w:rsidR="006427E5" w:rsidRPr="00040E29" w:rsidRDefault="006427E5" w:rsidP="006427E5">
      <w:pPr>
        <w:rPr>
          <w:ins w:id="166" w:author="Huawei" w:date="2024-02-16T11:01:00Z"/>
        </w:rPr>
      </w:pPr>
      <w:ins w:id="167" w:author="Huawei" w:date="2024-02-16T11:01:00Z">
        <w:r w:rsidRPr="00040E29">
          <w:t>[TS 38.331, subclause 5.8.9.2.2]</w:t>
        </w:r>
      </w:ins>
    </w:p>
    <w:p w14:paraId="4D6A64A6" w14:textId="77777777" w:rsidR="006427E5" w:rsidRPr="00040E29" w:rsidRDefault="006427E5" w:rsidP="006427E5">
      <w:pPr>
        <w:rPr>
          <w:ins w:id="168" w:author="Huawei" w:date="2024-02-16T11:01:00Z"/>
          <w:rFonts w:eastAsia="MS Mincho"/>
        </w:rPr>
      </w:pPr>
      <w:ins w:id="169" w:author="Huawei" w:date="2024-02-16T11:01:00Z">
        <w:r w:rsidRPr="00040E29">
          <w:rPr>
            <w:rFonts w:eastAsia="MS Mincho"/>
          </w:rPr>
          <w:t xml:space="preserve">The UE may initiate the </w:t>
        </w:r>
        <w:proofErr w:type="spellStart"/>
        <w:r w:rsidRPr="00040E29">
          <w:rPr>
            <w:rFonts w:eastAsia="MS Mincho"/>
          </w:rPr>
          <w:t>sidelink</w:t>
        </w:r>
        <w:proofErr w:type="spellEnd"/>
        <w:r w:rsidRPr="00040E29">
          <w:rPr>
            <w:rFonts w:eastAsia="MS Mincho"/>
          </w:rPr>
          <w:t xml:space="preserve"> UE capability transfer procedure upon indication from upper layer when it needs (additional) UE radio access capability information.</w:t>
        </w:r>
      </w:ins>
    </w:p>
    <w:p w14:paraId="05A41929" w14:textId="77777777" w:rsidR="006427E5" w:rsidRPr="00040E29" w:rsidRDefault="006427E5" w:rsidP="006427E5">
      <w:pPr>
        <w:rPr>
          <w:ins w:id="170" w:author="Huawei" w:date="2024-02-16T11:01:00Z"/>
        </w:rPr>
      </w:pPr>
      <w:ins w:id="171" w:author="Huawei" w:date="2024-02-16T11:01:00Z">
        <w:r w:rsidRPr="00040E29">
          <w:t>[TS 38.331, subclause 5.8.9.2.3]</w:t>
        </w:r>
      </w:ins>
    </w:p>
    <w:p w14:paraId="0366001B" w14:textId="77777777" w:rsidR="006427E5" w:rsidRPr="00040E29" w:rsidRDefault="006427E5" w:rsidP="006427E5">
      <w:pPr>
        <w:rPr>
          <w:ins w:id="172" w:author="Huawei" w:date="2024-02-16T11:01:00Z"/>
          <w:rFonts w:eastAsia="MS Mincho"/>
        </w:rPr>
      </w:pPr>
      <w:ins w:id="173" w:author="Huawei" w:date="2024-02-16T11:01:00Z">
        <w:r w:rsidRPr="00040E29">
          <w:t xml:space="preserve">The initiating UE shall set the contents of </w:t>
        </w:r>
        <w:proofErr w:type="spellStart"/>
        <w:r w:rsidRPr="00040E29">
          <w:rPr>
            <w:i/>
          </w:rPr>
          <w:t>UECapabilityEnquirySidelink</w:t>
        </w:r>
        <w:proofErr w:type="spellEnd"/>
        <w:r w:rsidRPr="00040E29">
          <w:rPr>
            <w:i/>
          </w:rPr>
          <w:t xml:space="preserve"> </w:t>
        </w:r>
        <w:r w:rsidRPr="00040E29">
          <w:t>message as follows</w:t>
        </w:r>
        <w:r w:rsidRPr="00040E29">
          <w:rPr>
            <w:rFonts w:eastAsia="MS Mincho"/>
          </w:rPr>
          <w:t>:</w:t>
        </w:r>
      </w:ins>
    </w:p>
    <w:p w14:paraId="7B1EC6D9" w14:textId="77777777" w:rsidR="006427E5" w:rsidRPr="00040E29" w:rsidRDefault="006427E5" w:rsidP="006427E5">
      <w:pPr>
        <w:pStyle w:val="B1"/>
        <w:rPr>
          <w:ins w:id="174" w:author="Huawei" w:date="2024-02-16T11:01:00Z"/>
        </w:rPr>
      </w:pPr>
      <w:ins w:id="175" w:author="Huawei" w:date="2024-02-16T11:01:00Z">
        <w:r w:rsidRPr="00040E29">
          <w:t>1&gt;</w:t>
        </w:r>
        <w:r w:rsidRPr="00040E29">
          <w:tab/>
          <w:t xml:space="preserve">include in UE radio access capabilities for </w:t>
        </w:r>
        <w:proofErr w:type="spellStart"/>
        <w:r w:rsidRPr="00040E29">
          <w:t>sidelink</w:t>
        </w:r>
        <w:proofErr w:type="spellEnd"/>
        <w:r w:rsidRPr="00040E29">
          <w:t xml:space="preserve"> within </w:t>
        </w:r>
        <w:proofErr w:type="spellStart"/>
        <w:r w:rsidRPr="00040E29">
          <w:rPr>
            <w:i/>
          </w:rPr>
          <w:t>ue-CapabilityInformationSidelink</w:t>
        </w:r>
        <w:proofErr w:type="spellEnd"/>
        <w:r w:rsidRPr="00040E29">
          <w:t>, if needed;</w:t>
        </w:r>
      </w:ins>
    </w:p>
    <w:p w14:paraId="66BF7821" w14:textId="77777777" w:rsidR="006427E5" w:rsidRPr="00040E29" w:rsidRDefault="006427E5" w:rsidP="006427E5">
      <w:pPr>
        <w:pStyle w:val="NO"/>
        <w:rPr>
          <w:ins w:id="176" w:author="Huawei" w:date="2024-02-16T11:01:00Z"/>
        </w:rPr>
      </w:pPr>
      <w:ins w:id="177" w:author="Huawei" w:date="2024-02-16T11:01:00Z">
        <w:r w:rsidRPr="00040E29">
          <w:t>NOTE 1:</w:t>
        </w:r>
        <w:r w:rsidRPr="00040E29">
          <w:tab/>
          <w:t xml:space="preserve">It is up to initiating UE to decide whether </w:t>
        </w:r>
        <w:proofErr w:type="spellStart"/>
        <w:r w:rsidRPr="00040E29">
          <w:rPr>
            <w:i/>
          </w:rPr>
          <w:t>ue-CapabilityInformationSidelink</w:t>
        </w:r>
        <w:proofErr w:type="spellEnd"/>
        <w:r w:rsidRPr="00040E29">
          <w:t xml:space="preserve"> should be included.</w:t>
        </w:r>
      </w:ins>
    </w:p>
    <w:p w14:paraId="5A706939" w14:textId="77777777" w:rsidR="006427E5" w:rsidRPr="00040E29" w:rsidRDefault="006427E5" w:rsidP="006427E5">
      <w:pPr>
        <w:pStyle w:val="B1"/>
        <w:rPr>
          <w:ins w:id="178" w:author="Huawei" w:date="2024-02-16T11:01:00Z"/>
        </w:rPr>
      </w:pPr>
      <w:ins w:id="179" w:author="Huawei" w:date="2024-02-16T11:01:00Z">
        <w:r w:rsidRPr="00040E29">
          <w:t>1&gt;</w:t>
        </w:r>
        <w:r w:rsidRPr="00040E29">
          <w:tab/>
          <w:t xml:space="preserve">set </w:t>
        </w:r>
        <w:proofErr w:type="spellStart"/>
        <w:r w:rsidRPr="00040E29">
          <w:rPr>
            <w:i/>
          </w:rPr>
          <w:t>frequencyBandListFilterSidelink</w:t>
        </w:r>
        <w:proofErr w:type="spellEnd"/>
        <w:r w:rsidRPr="00040E29">
          <w:t xml:space="preserve"> to include frequency bands for which the peer UE is requested to provide supported bands and band combinations;</w:t>
        </w:r>
      </w:ins>
    </w:p>
    <w:p w14:paraId="25818461" w14:textId="77777777" w:rsidR="006427E5" w:rsidRPr="00040E29" w:rsidRDefault="006427E5" w:rsidP="006427E5">
      <w:pPr>
        <w:pStyle w:val="NO"/>
        <w:rPr>
          <w:ins w:id="180" w:author="Huawei" w:date="2024-02-16T11:01:00Z"/>
        </w:rPr>
      </w:pPr>
      <w:ins w:id="181" w:author="Huawei" w:date="2024-02-16T11:01:00Z">
        <w:r w:rsidRPr="00040E29">
          <w:t>NOTE 2:</w:t>
        </w:r>
        <w:r w:rsidRPr="00040E29">
          <w:tab/>
          <w:t xml:space="preserve">The initiating UE is not allowed to send the </w:t>
        </w:r>
        <w:proofErr w:type="spellStart"/>
        <w:r w:rsidRPr="00040E29">
          <w:rPr>
            <w:i/>
          </w:rPr>
          <w:t>UECapabilityEnquirySidelink</w:t>
        </w:r>
        <w:proofErr w:type="spellEnd"/>
        <w:r w:rsidRPr="00040E29">
          <w:rPr>
            <w:i/>
          </w:rPr>
          <w:t xml:space="preserve"> </w:t>
        </w:r>
        <w:r w:rsidRPr="00040E29">
          <w:t xml:space="preserve">message without including the field </w:t>
        </w:r>
        <w:proofErr w:type="spellStart"/>
        <w:r w:rsidRPr="00040E29">
          <w:rPr>
            <w:i/>
          </w:rPr>
          <w:t>frequencyBandListFilterSidelink</w:t>
        </w:r>
        <w:proofErr w:type="spellEnd"/>
        <w:r w:rsidRPr="00040E29">
          <w:rPr>
            <w:i/>
          </w:rPr>
          <w:t>.</w:t>
        </w:r>
      </w:ins>
    </w:p>
    <w:p w14:paraId="74C03A74" w14:textId="77777777" w:rsidR="006427E5" w:rsidRPr="00040E29" w:rsidRDefault="006427E5" w:rsidP="006427E5">
      <w:pPr>
        <w:pStyle w:val="B1"/>
        <w:rPr>
          <w:ins w:id="182" w:author="Huawei" w:date="2024-02-16T11:01:00Z"/>
          <w:rFonts w:eastAsia="MS Mincho"/>
        </w:rPr>
      </w:pPr>
      <w:ins w:id="183" w:author="Huawei" w:date="2024-02-16T11:01:00Z">
        <w:r w:rsidRPr="00040E29">
          <w:rPr>
            <w:rFonts w:eastAsia="MS Mincho"/>
          </w:rPr>
          <w:t>1&gt;</w:t>
        </w:r>
        <w:r w:rsidRPr="00040E29">
          <w:rPr>
            <w:rFonts w:eastAsia="MS Mincho"/>
          </w:rPr>
          <w:tab/>
        </w:r>
        <w:r w:rsidRPr="00040E29">
          <w:t xml:space="preserve">submit the </w:t>
        </w:r>
        <w:proofErr w:type="spellStart"/>
        <w:r w:rsidRPr="00040E29">
          <w:rPr>
            <w:i/>
          </w:rPr>
          <w:t>UECapabilityEnquirySidelink</w:t>
        </w:r>
        <w:proofErr w:type="spellEnd"/>
        <w:r w:rsidRPr="00040E29">
          <w:rPr>
            <w:i/>
          </w:rPr>
          <w:t xml:space="preserve"> </w:t>
        </w:r>
        <w:r w:rsidRPr="00040E29">
          <w:t>message to lower layers for transmission.</w:t>
        </w:r>
      </w:ins>
    </w:p>
    <w:p w14:paraId="0D8F5D58" w14:textId="77777777" w:rsidR="006427E5" w:rsidRPr="00040E29" w:rsidRDefault="006427E5" w:rsidP="006427E5">
      <w:pPr>
        <w:rPr>
          <w:ins w:id="184" w:author="Huawei" w:date="2024-02-16T11:01:00Z"/>
        </w:rPr>
      </w:pPr>
      <w:ins w:id="185" w:author="Huawei" w:date="2024-02-16T11:01:00Z">
        <w:r w:rsidRPr="00040E29">
          <w:t>[TS 38.331, subclause 5.8.9.2.4]</w:t>
        </w:r>
      </w:ins>
    </w:p>
    <w:p w14:paraId="4FFCAD58" w14:textId="77777777" w:rsidR="006427E5" w:rsidRPr="00040E29" w:rsidRDefault="006427E5" w:rsidP="006427E5">
      <w:pPr>
        <w:rPr>
          <w:ins w:id="186" w:author="Huawei" w:date="2024-02-16T11:01:00Z"/>
        </w:rPr>
      </w:pPr>
      <w:ins w:id="187" w:author="Huawei" w:date="2024-02-16T11:01:00Z">
        <w:r w:rsidRPr="00040E29">
          <w:t xml:space="preserve">The peer UE shall set the contents of </w:t>
        </w:r>
        <w:proofErr w:type="spellStart"/>
        <w:r w:rsidRPr="00040E29">
          <w:rPr>
            <w:i/>
          </w:rPr>
          <w:t>UECapabilityInformationSidelink</w:t>
        </w:r>
        <w:proofErr w:type="spellEnd"/>
        <w:r w:rsidRPr="00040E29">
          <w:t xml:space="preserve"> message as follows:</w:t>
        </w:r>
      </w:ins>
    </w:p>
    <w:p w14:paraId="2B92E189" w14:textId="77777777" w:rsidR="006427E5" w:rsidRPr="00040E29" w:rsidRDefault="006427E5" w:rsidP="006427E5">
      <w:pPr>
        <w:pStyle w:val="B1"/>
        <w:rPr>
          <w:ins w:id="188" w:author="Huawei" w:date="2024-02-16T11:01:00Z"/>
        </w:rPr>
      </w:pPr>
      <w:ins w:id="189" w:author="Huawei" w:date="2024-02-16T11:01:00Z">
        <w:r w:rsidRPr="00040E29">
          <w:t>1&gt;</w:t>
        </w:r>
        <w:r w:rsidRPr="00040E29">
          <w:tab/>
          <w:t xml:space="preserve">include UE radio access capabilities for </w:t>
        </w:r>
        <w:proofErr w:type="spellStart"/>
        <w:r w:rsidRPr="00040E29">
          <w:t>sidelink</w:t>
        </w:r>
        <w:proofErr w:type="spellEnd"/>
        <w:r w:rsidRPr="00040E29">
          <w:t xml:space="preserve"> within </w:t>
        </w:r>
        <w:proofErr w:type="spellStart"/>
        <w:r w:rsidRPr="00040E29">
          <w:rPr>
            <w:i/>
          </w:rPr>
          <w:t>ue-CapabilityInformationSidelink</w:t>
        </w:r>
        <w:proofErr w:type="spellEnd"/>
        <w:r w:rsidRPr="00040E29">
          <w:t>;</w:t>
        </w:r>
      </w:ins>
    </w:p>
    <w:p w14:paraId="3CE31312" w14:textId="77777777" w:rsidR="006427E5" w:rsidRPr="00040E29" w:rsidRDefault="006427E5" w:rsidP="006427E5">
      <w:pPr>
        <w:pStyle w:val="B1"/>
        <w:rPr>
          <w:ins w:id="190" w:author="Huawei" w:date="2024-02-16T11:01:00Z"/>
        </w:rPr>
      </w:pPr>
      <w:ins w:id="191" w:author="Huawei" w:date="2024-02-16T11:01:00Z">
        <w:r w:rsidRPr="00040E29">
          <w:t>1&gt;</w:t>
        </w:r>
        <w:r w:rsidRPr="00040E29">
          <w:tab/>
          <w:t xml:space="preserve">compile a list of "candidate band combinations" only consisting of bands included in </w:t>
        </w:r>
        <w:proofErr w:type="spellStart"/>
        <w:r w:rsidRPr="00040E29">
          <w:rPr>
            <w:i/>
          </w:rPr>
          <w:t>frequencyBandListFilterSidelink</w:t>
        </w:r>
        <w:proofErr w:type="spellEnd"/>
        <w:r w:rsidRPr="00040E29">
          <w:t xml:space="preserve">, and prioritized in the order of </w:t>
        </w:r>
        <w:proofErr w:type="spellStart"/>
        <w:r w:rsidRPr="00040E29">
          <w:rPr>
            <w:i/>
          </w:rPr>
          <w:t>frequencyBandListFilterSidelink</w:t>
        </w:r>
        <w:proofErr w:type="spellEnd"/>
        <w:r w:rsidRPr="00040E29">
          <w:rPr>
            <w:i/>
          </w:rPr>
          <w:t xml:space="preserve"> </w:t>
        </w:r>
        <w:r w:rsidRPr="00040E29">
          <w:t>(i.e. first include band combinations containing the first-listed band, then include remaining band combinations containing the second-listed band, and so on).</w:t>
        </w:r>
      </w:ins>
    </w:p>
    <w:p w14:paraId="6E5F6C42" w14:textId="77777777" w:rsidR="006427E5" w:rsidRPr="00040E29" w:rsidRDefault="006427E5" w:rsidP="006427E5">
      <w:pPr>
        <w:pStyle w:val="B1"/>
        <w:rPr>
          <w:ins w:id="192" w:author="Huawei" w:date="2024-02-16T11:01:00Z"/>
        </w:rPr>
      </w:pPr>
      <w:ins w:id="193" w:author="Huawei" w:date="2024-02-16T11:01:00Z">
        <w:r w:rsidRPr="00040E29">
          <w:t>1&gt;</w:t>
        </w:r>
        <w:r w:rsidRPr="00040E29">
          <w:tab/>
          <w:t xml:space="preserve">include into </w:t>
        </w:r>
        <w:proofErr w:type="spellStart"/>
        <w:r w:rsidRPr="00040E29">
          <w:rPr>
            <w:i/>
          </w:rPr>
          <w:t>supportedBandCombinationListSidelinkNR</w:t>
        </w:r>
        <w:proofErr w:type="spellEnd"/>
        <w:r w:rsidRPr="00040E29">
          <w:t xml:space="preserve"> as many band combinations as possible from the list of "candidate band combinations", starting from the first entry;</w:t>
        </w:r>
      </w:ins>
    </w:p>
    <w:p w14:paraId="5DC90E32" w14:textId="77777777" w:rsidR="006427E5" w:rsidRPr="00040E29" w:rsidRDefault="006427E5" w:rsidP="006427E5">
      <w:pPr>
        <w:pStyle w:val="B1"/>
        <w:rPr>
          <w:ins w:id="194" w:author="Huawei" w:date="2024-02-16T11:01:00Z"/>
        </w:rPr>
      </w:pPr>
      <w:ins w:id="195" w:author="Huawei" w:date="2024-02-16T11:01:00Z">
        <w:r w:rsidRPr="00040E29">
          <w:t>1&gt;</w:t>
        </w:r>
        <w:r w:rsidRPr="00040E29">
          <w:tab/>
          <w:t xml:space="preserve">include the received </w:t>
        </w:r>
        <w:proofErr w:type="spellStart"/>
        <w:r w:rsidRPr="00040E29">
          <w:rPr>
            <w:i/>
          </w:rPr>
          <w:t>frequencyBandListFilterSidelink</w:t>
        </w:r>
        <w:proofErr w:type="spellEnd"/>
        <w:r w:rsidRPr="00040E29">
          <w:t xml:space="preserve"> in the field </w:t>
        </w:r>
        <w:proofErr w:type="spellStart"/>
        <w:r w:rsidRPr="00040E29">
          <w:rPr>
            <w:i/>
          </w:rPr>
          <w:t>appliedFreqBandListFilter</w:t>
        </w:r>
        <w:proofErr w:type="spellEnd"/>
        <w:r w:rsidRPr="00040E29">
          <w:t xml:space="preserve"> of the requested UE capability;</w:t>
        </w:r>
      </w:ins>
    </w:p>
    <w:p w14:paraId="05327580" w14:textId="77777777" w:rsidR="006427E5" w:rsidRPr="00040E29" w:rsidRDefault="006427E5" w:rsidP="006427E5">
      <w:pPr>
        <w:pStyle w:val="B1"/>
        <w:rPr>
          <w:ins w:id="196" w:author="Huawei" w:date="2024-02-16T11:01:00Z"/>
        </w:rPr>
      </w:pPr>
      <w:ins w:id="197" w:author="Huawei" w:date="2024-02-16T11:01:00Z">
        <w:r w:rsidRPr="00040E29">
          <w:t>1&gt;</w:t>
        </w:r>
        <w:r w:rsidRPr="00040E29">
          <w:tab/>
          <w:t xml:space="preserve">submit the </w:t>
        </w:r>
        <w:proofErr w:type="spellStart"/>
        <w:r w:rsidRPr="00040E29">
          <w:rPr>
            <w:i/>
          </w:rPr>
          <w:t>UECapabilityInformationSidelink</w:t>
        </w:r>
        <w:proofErr w:type="spellEnd"/>
        <w:r w:rsidRPr="00040E29">
          <w:t xml:space="preserve"> message to lower layers for transmission.</w:t>
        </w:r>
      </w:ins>
    </w:p>
    <w:p w14:paraId="7BD26119" w14:textId="77777777" w:rsidR="006427E5" w:rsidRPr="00040E29" w:rsidRDefault="006427E5" w:rsidP="006427E5">
      <w:pPr>
        <w:pStyle w:val="NO"/>
        <w:rPr>
          <w:ins w:id="198" w:author="Huawei" w:date="2024-02-16T11:01:00Z"/>
        </w:rPr>
      </w:pPr>
      <w:ins w:id="199" w:author="Huawei" w:date="2024-02-16T11:01:00Z">
        <w:r w:rsidRPr="00040E29">
          <w:lastRenderedPageBreak/>
          <w:t>NOTE:</w:t>
        </w:r>
        <w:r w:rsidRPr="00040E29">
          <w:tab/>
          <w:t>If the UE cannot include all band combinations due to message size or list size constraints, it is up to UE implementation which band combinations it prioritizes.</w:t>
        </w:r>
      </w:ins>
    </w:p>
    <w:p w14:paraId="50E405B9" w14:textId="55449027" w:rsidR="006427E5" w:rsidRPr="00040E29" w:rsidRDefault="006427E5" w:rsidP="006427E5">
      <w:pPr>
        <w:pStyle w:val="H6"/>
        <w:rPr>
          <w:ins w:id="200" w:author="Huawei" w:date="2024-02-16T11:01:00Z"/>
        </w:rPr>
      </w:pPr>
      <w:ins w:id="201" w:author="Huawei" w:date="2024-02-16T11:02:00Z">
        <w:r>
          <w:rPr>
            <w:lang w:eastAsia="zh-CN"/>
          </w:rPr>
          <w:t>12.2.9</w:t>
        </w:r>
      </w:ins>
      <w:ins w:id="202" w:author="Huawei" w:date="2024-02-16T11:01:00Z">
        <w:r w:rsidRPr="00040E29">
          <w:rPr>
            <w:lang w:eastAsia="zh-CN"/>
          </w:rPr>
          <w:t>.1</w:t>
        </w:r>
        <w:r w:rsidRPr="00040E29">
          <w:t>.3</w:t>
        </w:r>
        <w:r w:rsidRPr="00040E29">
          <w:tab/>
          <w:t>Test description</w:t>
        </w:r>
      </w:ins>
    </w:p>
    <w:p w14:paraId="56BC7DF8" w14:textId="3C45ABE9" w:rsidR="006427E5" w:rsidRPr="00040E29" w:rsidRDefault="006427E5" w:rsidP="006427E5">
      <w:pPr>
        <w:pStyle w:val="H6"/>
        <w:rPr>
          <w:ins w:id="203" w:author="Huawei" w:date="2024-02-16T11:01:00Z"/>
          <w:lang w:eastAsia="zh-CN"/>
        </w:rPr>
      </w:pPr>
      <w:ins w:id="204" w:author="Huawei" w:date="2024-02-16T11:02:00Z">
        <w:r>
          <w:rPr>
            <w:lang w:eastAsia="zh-CN"/>
          </w:rPr>
          <w:t>12.2.9</w:t>
        </w:r>
      </w:ins>
      <w:ins w:id="205" w:author="Huawei" w:date="2024-02-16T11:01:00Z">
        <w:r w:rsidRPr="00040E29">
          <w:rPr>
            <w:lang w:eastAsia="zh-CN"/>
          </w:rPr>
          <w:t>.1.3</w:t>
        </w:r>
        <w:r w:rsidRPr="00040E29">
          <w:t>.1</w:t>
        </w:r>
        <w:r w:rsidRPr="00040E29">
          <w:tab/>
          <w:t>Pre-test conditions</w:t>
        </w:r>
      </w:ins>
    </w:p>
    <w:p w14:paraId="1839854A" w14:textId="77777777" w:rsidR="006427E5" w:rsidRPr="00040E29" w:rsidRDefault="006427E5" w:rsidP="006427E5">
      <w:pPr>
        <w:pStyle w:val="H6"/>
        <w:rPr>
          <w:ins w:id="206" w:author="Huawei" w:date="2024-02-16T11:01:00Z"/>
        </w:rPr>
      </w:pPr>
      <w:ins w:id="207" w:author="Huawei" w:date="2024-02-16T11:01:00Z">
        <w:r w:rsidRPr="00040E29">
          <w:t>System Simulator:</w:t>
        </w:r>
      </w:ins>
    </w:p>
    <w:p w14:paraId="6F3483CA" w14:textId="77777777" w:rsidR="002035BD" w:rsidRPr="00040E29" w:rsidRDefault="002035BD" w:rsidP="002035BD">
      <w:pPr>
        <w:pStyle w:val="B1"/>
        <w:rPr>
          <w:ins w:id="208" w:author="Huawei" w:date="2024-02-16T11:34:00Z"/>
        </w:rPr>
      </w:pPr>
      <w:ins w:id="209" w:author="Huawei" w:date="2024-02-16T11:34:00Z">
        <w:r w:rsidRPr="00040E29">
          <w:t>-</w:t>
        </w:r>
        <w:r w:rsidRPr="00040E29">
          <w:tab/>
          <w:t>SS-NW</w:t>
        </w:r>
      </w:ins>
    </w:p>
    <w:p w14:paraId="4CB0D95D" w14:textId="00FA79DB" w:rsidR="002035BD" w:rsidRPr="00040E29" w:rsidRDefault="002035BD" w:rsidP="002035BD">
      <w:pPr>
        <w:pStyle w:val="B2"/>
        <w:rPr>
          <w:ins w:id="210" w:author="Huawei" w:date="2024-02-16T11:34:00Z"/>
          <w:lang w:eastAsia="zh-CN"/>
        </w:rPr>
      </w:pPr>
      <w:ins w:id="211" w:author="Huawei" w:date="2024-02-16T11:34:00Z">
        <w:r w:rsidRPr="00040E29">
          <w:t>-</w:t>
        </w:r>
      </w:ins>
      <w:ins w:id="212" w:author="Huawei" w:date="2024-02-16T11:35:00Z">
        <w:r>
          <w:rPr>
            <w:lang w:eastAsia="zh-CN"/>
          </w:rPr>
          <w:tab/>
        </w:r>
      </w:ins>
      <w:ins w:id="213" w:author="Huawei" w:date="2024-02-16T11:34:00Z">
        <w:r w:rsidRPr="00040E29">
          <w:t>NR Cell 1</w:t>
        </w:r>
      </w:ins>
    </w:p>
    <w:p w14:paraId="378F9DBA" w14:textId="00FBCFB7" w:rsidR="002035BD" w:rsidRPr="00040E29" w:rsidRDefault="002035BD" w:rsidP="002035BD">
      <w:pPr>
        <w:pStyle w:val="B2"/>
        <w:rPr>
          <w:ins w:id="214" w:author="Huawei" w:date="2024-02-16T11:34:00Z"/>
          <w:lang w:eastAsia="zh-CN"/>
        </w:rPr>
      </w:pPr>
      <w:ins w:id="215" w:author="Huawei" w:date="2024-02-16T11:34:00Z">
        <w:r w:rsidRPr="00040E29">
          <w:t>-</w:t>
        </w:r>
      </w:ins>
      <w:ins w:id="216" w:author="Huawei" w:date="2024-02-16T11:35:00Z">
        <w:r>
          <w:rPr>
            <w:lang w:eastAsia="zh-CN"/>
          </w:rPr>
          <w:tab/>
        </w:r>
      </w:ins>
      <w:ins w:id="217" w:author="Huawei" w:date="2024-02-16T11:34:00Z">
        <w:r w:rsidRPr="00040E29">
          <w:t>System information combination NR-14 as defined in TS 38.508-1 [4] clause 4.4.3.1 is used in NR Cell 1.</w:t>
        </w:r>
      </w:ins>
    </w:p>
    <w:p w14:paraId="1BA2B35A" w14:textId="77777777" w:rsidR="002035BD" w:rsidRPr="00040E29" w:rsidRDefault="002035BD" w:rsidP="002035BD">
      <w:pPr>
        <w:pStyle w:val="B1"/>
        <w:rPr>
          <w:ins w:id="218" w:author="Huawei" w:date="2024-02-16T11:34:00Z"/>
          <w:lang w:eastAsia="zh-CN"/>
        </w:rPr>
      </w:pPr>
      <w:ins w:id="219" w:author="Huawei" w:date="2024-02-16T11:34:00Z">
        <w:r w:rsidRPr="00040E29">
          <w:t>-</w:t>
        </w:r>
        <w:r w:rsidRPr="00040E29">
          <w:tab/>
        </w:r>
        <w:r w:rsidRPr="00040E29">
          <w:rPr>
            <w:lang w:eastAsia="zh-CN"/>
          </w:rPr>
          <w:t>NR-SS-UE</w:t>
        </w:r>
        <w:r w:rsidRPr="00040E29">
          <w:rPr>
            <w:rStyle w:val="af1"/>
            <w:lang w:eastAsia="zh-CN"/>
          </w:rPr>
          <w:t xml:space="preserve"> </w:t>
        </w:r>
      </w:ins>
    </w:p>
    <w:p w14:paraId="4BC741CF" w14:textId="77777777" w:rsidR="002035BD" w:rsidRPr="00040E29" w:rsidRDefault="002035BD" w:rsidP="002035BD">
      <w:pPr>
        <w:pStyle w:val="B2"/>
        <w:rPr>
          <w:ins w:id="220" w:author="Huawei" w:date="2024-02-16T11:34:00Z"/>
          <w:lang w:eastAsia="zh-CN"/>
        </w:rPr>
      </w:pPr>
      <w:ins w:id="221" w:author="Huawei" w:date="2024-02-16T11:34:00Z">
        <w:r w:rsidRPr="00040E29">
          <w:t>-</w:t>
        </w:r>
        <w:r w:rsidRPr="00040E29">
          <w:tab/>
          <w:t xml:space="preserve">NR-SS-UE1: Operating as NR </w:t>
        </w:r>
        <w:proofErr w:type="spellStart"/>
        <w:r w:rsidRPr="00040E29">
          <w:t>sidelink</w:t>
        </w:r>
        <w:proofErr w:type="spellEnd"/>
        <w:r w:rsidRPr="00040E29">
          <w:t xml:space="preserve"> communication receiving</w:t>
        </w:r>
        <w:r w:rsidRPr="00040E29">
          <w:rPr>
            <w:lang w:eastAsia="zh-CN"/>
          </w:rPr>
          <w:t xml:space="preserve"> and t</w:t>
        </w:r>
        <w:r w:rsidRPr="00040E29">
          <w:t>ransmitting device on the resources that UE is expected to use for transmission</w:t>
        </w:r>
        <w:r w:rsidRPr="00040E29">
          <w:rPr>
            <w:lang w:eastAsia="zh-CN"/>
          </w:rPr>
          <w:t xml:space="preserve"> and reception via PC5 interface</w:t>
        </w:r>
        <w:r w:rsidRPr="00040E29">
          <w:t>.</w:t>
        </w:r>
      </w:ins>
    </w:p>
    <w:p w14:paraId="3634924B" w14:textId="7F648F31" w:rsidR="002035BD" w:rsidRPr="00040E29" w:rsidRDefault="002035BD" w:rsidP="002035BD">
      <w:pPr>
        <w:pStyle w:val="B2"/>
        <w:rPr>
          <w:ins w:id="222" w:author="Huawei" w:date="2024-02-16T11:34:00Z"/>
        </w:rPr>
      </w:pPr>
      <w:ins w:id="223" w:author="Huawei" w:date="2024-02-16T11:34:00Z">
        <w:r w:rsidRPr="00040E29">
          <w:t>-</w:t>
        </w:r>
      </w:ins>
      <w:ins w:id="224" w:author="Huawei" w:date="2024-02-16T11:36:00Z">
        <w:r>
          <w:tab/>
        </w:r>
      </w:ins>
      <w:ins w:id="225" w:author="Huawei" w:date="2024-02-16T11:34:00Z">
        <w:r w:rsidRPr="00040E29">
          <w:t>NR-SS-UE1 uses GNSS as the synchronization reference source.</w:t>
        </w:r>
      </w:ins>
    </w:p>
    <w:p w14:paraId="19DD16E6" w14:textId="77777777" w:rsidR="002035BD" w:rsidRPr="00040E29" w:rsidRDefault="002035BD" w:rsidP="002035BD">
      <w:pPr>
        <w:pStyle w:val="B1"/>
        <w:rPr>
          <w:ins w:id="226" w:author="Huawei" w:date="2024-02-16T11:34:00Z"/>
          <w:lang w:eastAsia="zh-CN"/>
        </w:rPr>
      </w:pPr>
      <w:ins w:id="227" w:author="Huawei" w:date="2024-02-16T11:34:00Z">
        <w:r w:rsidRPr="00040E29">
          <w:rPr>
            <w:lang w:eastAsia="zh-CN"/>
          </w:rPr>
          <w:t>-</w:t>
        </w:r>
        <w:r w:rsidRPr="00040E29">
          <w:rPr>
            <w:lang w:eastAsia="zh-CN"/>
          </w:rPr>
          <w:tab/>
          <w:t>GNSS simulator</w:t>
        </w:r>
      </w:ins>
    </w:p>
    <w:p w14:paraId="51C42C40" w14:textId="77777777" w:rsidR="002035BD" w:rsidRPr="00040E29" w:rsidRDefault="002035BD" w:rsidP="002035BD">
      <w:pPr>
        <w:pStyle w:val="B2"/>
        <w:rPr>
          <w:ins w:id="228" w:author="Huawei" w:date="2024-02-16T11:34:00Z"/>
          <w:lang w:eastAsia="zh-CN"/>
        </w:rPr>
      </w:pPr>
      <w:ins w:id="229" w:author="Huawei" w:date="2024-02-16T11:34:00Z">
        <w:r w:rsidRPr="00040E29">
          <w:rPr>
            <w:lang w:eastAsia="zh-CN"/>
          </w:rPr>
          <w:t>-</w:t>
        </w:r>
        <w:r w:rsidRPr="00040E29">
          <w:rPr>
            <w:lang w:eastAsia="zh-CN"/>
          </w:rPr>
          <w:tab/>
          <w:t>The GNSS simulator is started and configured for Scenario #1.</w:t>
        </w:r>
      </w:ins>
    </w:p>
    <w:p w14:paraId="060C6E31" w14:textId="77777777" w:rsidR="006427E5" w:rsidRPr="00040E29" w:rsidRDefault="006427E5" w:rsidP="006427E5">
      <w:pPr>
        <w:pStyle w:val="H6"/>
        <w:rPr>
          <w:ins w:id="230" w:author="Huawei" w:date="2024-02-16T11:01:00Z"/>
        </w:rPr>
      </w:pPr>
      <w:ins w:id="231" w:author="Huawei" w:date="2024-02-16T11:01:00Z">
        <w:r w:rsidRPr="00040E29">
          <w:t>UE:</w:t>
        </w:r>
      </w:ins>
    </w:p>
    <w:p w14:paraId="1C4BDBB2" w14:textId="77777777" w:rsidR="002035BD" w:rsidRPr="00040E29" w:rsidRDefault="002035BD" w:rsidP="002035BD">
      <w:pPr>
        <w:pStyle w:val="B1"/>
        <w:rPr>
          <w:ins w:id="232" w:author="Huawei" w:date="2024-02-16T11:36:00Z"/>
          <w:lang w:eastAsia="zh-CN"/>
        </w:rPr>
      </w:pPr>
      <w:ins w:id="233" w:author="Huawei" w:date="2024-02-16T11:36:00Z">
        <w:r w:rsidRPr="00040E29">
          <w:t>-</w:t>
        </w:r>
        <w:r w:rsidRPr="00040E29">
          <w:tab/>
          <w:t xml:space="preserve">UE is authorised to perform NR </w:t>
        </w:r>
        <w:proofErr w:type="spellStart"/>
        <w:r w:rsidRPr="00040E29">
          <w:t>sidelink</w:t>
        </w:r>
        <w:proofErr w:type="spellEnd"/>
        <w:r w:rsidRPr="00040E29">
          <w:t xml:space="preserve"> communication.</w:t>
        </w:r>
      </w:ins>
    </w:p>
    <w:p w14:paraId="25380792" w14:textId="77777777" w:rsidR="002035BD" w:rsidRPr="00040E29" w:rsidRDefault="002035BD" w:rsidP="002035BD">
      <w:pPr>
        <w:pStyle w:val="B1"/>
        <w:rPr>
          <w:ins w:id="234" w:author="Huawei" w:date="2024-02-16T11:36:00Z"/>
          <w:lang w:eastAsia="zh-CN"/>
        </w:rPr>
      </w:pPr>
      <w:ins w:id="235" w:author="Huawei" w:date="2024-02-16T11:36:00Z">
        <w:r w:rsidRPr="00040E29">
          <w:rPr>
            <w:lang w:eastAsia="zh-CN"/>
          </w:rPr>
          <w:t>-</w:t>
        </w:r>
        <w:r w:rsidRPr="00040E29">
          <w:rPr>
            <w:lang w:eastAsia="zh-CN"/>
          </w:rPr>
          <w:tab/>
        </w:r>
        <w:r w:rsidRPr="00040E29">
          <w:t>The UE is equipped with a USIM containing default values as per TS 38.508-1 [4] clause 4.8.3.3.3.</w:t>
        </w:r>
      </w:ins>
    </w:p>
    <w:p w14:paraId="71871F96" w14:textId="77777777" w:rsidR="002035BD" w:rsidRPr="00040E29" w:rsidRDefault="002035BD" w:rsidP="002035BD">
      <w:pPr>
        <w:pStyle w:val="B1"/>
        <w:rPr>
          <w:ins w:id="236" w:author="Huawei" w:date="2024-02-16T11:36:00Z"/>
          <w:lang w:eastAsia="zh-CN"/>
        </w:rPr>
      </w:pPr>
      <w:ins w:id="237" w:author="Huawei" w:date="2024-02-16T11:36:00Z">
        <w:r w:rsidRPr="00040E29">
          <w:rPr>
            <w:lang w:eastAsia="zh-CN"/>
          </w:rPr>
          <w:t>-</w:t>
        </w:r>
        <w:r w:rsidRPr="00040E29">
          <w:rPr>
            <w:lang w:eastAsia="zh-CN"/>
          </w:rPr>
          <w:tab/>
          <w:t>The UE uses GNSS as the synchronization reference source.</w:t>
        </w:r>
      </w:ins>
    </w:p>
    <w:p w14:paraId="2FCF2EC8" w14:textId="77777777" w:rsidR="006427E5" w:rsidRPr="00040E29" w:rsidRDefault="006427E5" w:rsidP="006427E5">
      <w:pPr>
        <w:pStyle w:val="H6"/>
        <w:rPr>
          <w:ins w:id="238" w:author="Huawei" w:date="2024-02-16T11:01:00Z"/>
        </w:rPr>
      </w:pPr>
      <w:ins w:id="239" w:author="Huawei" w:date="2024-02-16T11:01:00Z">
        <w:r w:rsidRPr="00040E29">
          <w:t>Preamble:</w:t>
        </w:r>
      </w:ins>
    </w:p>
    <w:p w14:paraId="3DC5D0EC" w14:textId="77777777" w:rsidR="002035BD" w:rsidRPr="00040E29" w:rsidRDefault="002035BD" w:rsidP="002035BD">
      <w:pPr>
        <w:pStyle w:val="B1"/>
        <w:rPr>
          <w:ins w:id="240" w:author="Huawei" w:date="2024-02-16T11:36:00Z"/>
          <w:lang w:eastAsia="zh-CN"/>
        </w:rPr>
      </w:pPr>
      <w:ins w:id="241" w:author="Huawei" w:date="2024-02-16T11:36:00Z">
        <w:r w:rsidRPr="00040E29">
          <w:t>-</w:t>
        </w:r>
        <w:r w:rsidRPr="00040E29">
          <w:tab/>
          <w:t xml:space="preserve">The UE is in state </w:t>
        </w:r>
        <w:r w:rsidRPr="00040E29">
          <w:rPr>
            <w:lang w:eastAsia="zh-CN"/>
          </w:rPr>
          <w:t>3N-B</w:t>
        </w:r>
        <w:r w:rsidRPr="00040E29">
          <w:t xml:space="preserve"> and Test </w:t>
        </w:r>
        <w:r w:rsidRPr="00040E29">
          <w:rPr>
            <w:lang w:eastAsia="zh-CN"/>
          </w:rPr>
          <w:t>Mode</w:t>
        </w:r>
        <w:r w:rsidRPr="00040E29">
          <w:t xml:space="preserve"> (On) with UE test loop mode E as defined in TS 38.508-1 [4], subclause 4.4A on NR Cell 1 using generic procedure parameter </w:t>
        </w:r>
        <w:proofErr w:type="spellStart"/>
        <w:r w:rsidRPr="00040E29">
          <w:t>Sidelink</w:t>
        </w:r>
        <w:proofErr w:type="spellEnd"/>
        <w:r w:rsidRPr="00040E29">
          <w:t xml:space="preserve"> (On), Cast Type (Unicast)</w:t>
        </w:r>
        <w:r w:rsidRPr="00040E29">
          <w:rPr>
            <w:lang w:eastAsia="zh-CN"/>
          </w:rPr>
          <w:t xml:space="preserve"> using UE initiated unicast mode NR </w:t>
        </w:r>
        <w:proofErr w:type="spellStart"/>
        <w:r w:rsidRPr="00040E29">
          <w:rPr>
            <w:lang w:eastAsia="zh-CN"/>
          </w:rPr>
          <w:t>sidelink</w:t>
        </w:r>
        <w:proofErr w:type="spellEnd"/>
        <w:r w:rsidRPr="00040E29">
          <w:rPr>
            <w:lang w:eastAsia="zh-CN"/>
          </w:rPr>
          <w:t xml:space="preserve"> communication procedure in subclause 4.9.22.</w:t>
        </w:r>
      </w:ins>
    </w:p>
    <w:p w14:paraId="252DA54D" w14:textId="69B79B63" w:rsidR="006427E5" w:rsidRPr="00040E29" w:rsidRDefault="006427E5" w:rsidP="006427E5">
      <w:pPr>
        <w:pStyle w:val="H6"/>
        <w:rPr>
          <w:ins w:id="242" w:author="Huawei" w:date="2024-02-16T11:01:00Z"/>
        </w:rPr>
      </w:pPr>
      <w:ins w:id="243" w:author="Huawei" w:date="2024-02-16T11:02:00Z">
        <w:r>
          <w:rPr>
            <w:lang w:eastAsia="zh-CN"/>
          </w:rPr>
          <w:lastRenderedPageBreak/>
          <w:t>12.2.9</w:t>
        </w:r>
      </w:ins>
      <w:ins w:id="244" w:author="Huawei" w:date="2024-02-16T11:01:00Z">
        <w:r w:rsidRPr="00040E29">
          <w:rPr>
            <w:lang w:eastAsia="zh-CN"/>
          </w:rPr>
          <w:t>.1</w:t>
        </w:r>
        <w:r w:rsidRPr="00040E29">
          <w:t>.3.2</w:t>
        </w:r>
        <w:r w:rsidRPr="00040E29">
          <w:tab/>
          <w:t>Test procedure sequence</w:t>
        </w:r>
      </w:ins>
    </w:p>
    <w:p w14:paraId="632B508A" w14:textId="49DC30AC" w:rsidR="006427E5" w:rsidRPr="00040E29" w:rsidRDefault="006427E5" w:rsidP="006427E5">
      <w:pPr>
        <w:pStyle w:val="TH"/>
        <w:rPr>
          <w:ins w:id="245" w:author="Huawei" w:date="2024-02-16T11:01:00Z"/>
        </w:rPr>
      </w:pPr>
      <w:ins w:id="246" w:author="Huawei" w:date="2024-02-16T11:01:00Z">
        <w:r w:rsidRPr="00040E29">
          <w:t xml:space="preserve">Table </w:t>
        </w:r>
      </w:ins>
      <w:ins w:id="247" w:author="Huawei" w:date="2024-02-16T11:02:00Z">
        <w:r>
          <w:rPr>
            <w:lang w:eastAsia="zh-CN"/>
          </w:rPr>
          <w:t>12.2.9</w:t>
        </w:r>
      </w:ins>
      <w:ins w:id="248" w:author="Huawei" w:date="2024-02-16T11:01:00Z">
        <w:r w:rsidRPr="00040E29">
          <w:rPr>
            <w:lang w:eastAsia="zh-CN"/>
          </w:rPr>
          <w:t>.1.3.</w:t>
        </w:r>
        <w:r w:rsidRPr="00040E29">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427E5" w:rsidRPr="00040E29" w14:paraId="66AEF1A5" w14:textId="77777777" w:rsidTr="006427E5">
        <w:trPr>
          <w:ins w:id="249" w:author="Huawei" w:date="2024-02-16T11:01:00Z"/>
        </w:trPr>
        <w:tc>
          <w:tcPr>
            <w:tcW w:w="534" w:type="dxa"/>
            <w:tcBorders>
              <w:top w:val="single" w:sz="4" w:space="0" w:color="auto"/>
              <w:left w:val="single" w:sz="4" w:space="0" w:color="auto"/>
              <w:bottom w:val="nil"/>
              <w:right w:val="single" w:sz="4" w:space="0" w:color="auto"/>
            </w:tcBorders>
            <w:hideMark/>
          </w:tcPr>
          <w:p w14:paraId="0FBDA89C" w14:textId="77777777" w:rsidR="006427E5" w:rsidRPr="00040E29" w:rsidRDefault="006427E5" w:rsidP="006427E5">
            <w:pPr>
              <w:pStyle w:val="TAH"/>
              <w:rPr>
                <w:ins w:id="250" w:author="Huawei" w:date="2024-02-16T11:01:00Z"/>
              </w:rPr>
            </w:pPr>
            <w:ins w:id="251" w:author="Huawei" w:date="2024-02-16T11:01:00Z">
              <w:r w:rsidRPr="00040E29">
                <w:t>St</w:t>
              </w:r>
            </w:ins>
          </w:p>
        </w:tc>
        <w:tc>
          <w:tcPr>
            <w:tcW w:w="3969" w:type="dxa"/>
            <w:tcBorders>
              <w:top w:val="single" w:sz="4" w:space="0" w:color="auto"/>
              <w:left w:val="single" w:sz="4" w:space="0" w:color="auto"/>
              <w:bottom w:val="nil"/>
              <w:right w:val="single" w:sz="4" w:space="0" w:color="auto"/>
            </w:tcBorders>
            <w:hideMark/>
          </w:tcPr>
          <w:p w14:paraId="79FA206A" w14:textId="77777777" w:rsidR="006427E5" w:rsidRPr="00040E29" w:rsidRDefault="006427E5" w:rsidP="006427E5">
            <w:pPr>
              <w:pStyle w:val="TAH"/>
              <w:rPr>
                <w:ins w:id="252" w:author="Huawei" w:date="2024-02-16T11:01:00Z"/>
              </w:rPr>
            </w:pPr>
            <w:ins w:id="253" w:author="Huawei" w:date="2024-02-16T11:01:00Z">
              <w:r w:rsidRPr="00040E29">
                <w:t>Procedure</w:t>
              </w:r>
            </w:ins>
          </w:p>
        </w:tc>
        <w:tc>
          <w:tcPr>
            <w:tcW w:w="3686" w:type="dxa"/>
            <w:gridSpan w:val="2"/>
            <w:tcBorders>
              <w:top w:val="single" w:sz="4" w:space="0" w:color="auto"/>
              <w:left w:val="single" w:sz="4" w:space="0" w:color="auto"/>
              <w:bottom w:val="nil"/>
              <w:right w:val="single" w:sz="4" w:space="0" w:color="auto"/>
            </w:tcBorders>
            <w:hideMark/>
          </w:tcPr>
          <w:p w14:paraId="0BBA881C" w14:textId="77777777" w:rsidR="006427E5" w:rsidRPr="00040E29" w:rsidRDefault="006427E5" w:rsidP="006427E5">
            <w:pPr>
              <w:pStyle w:val="TAH"/>
              <w:rPr>
                <w:ins w:id="254" w:author="Huawei" w:date="2024-02-16T11:01:00Z"/>
              </w:rPr>
            </w:pPr>
            <w:ins w:id="255" w:author="Huawei" w:date="2024-02-16T11:01:00Z">
              <w:r w:rsidRPr="00040E29">
                <w:t>Message Sequence</w:t>
              </w:r>
            </w:ins>
          </w:p>
        </w:tc>
        <w:tc>
          <w:tcPr>
            <w:tcW w:w="567" w:type="dxa"/>
            <w:tcBorders>
              <w:top w:val="single" w:sz="4" w:space="0" w:color="auto"/>
              <w:left w:val="single" w:sz="4" w:space="0" w:color="auto"/>
              <w:bottom w:val="nil"/>
              <w:right w:val="single" w:sz="4" w:space="0" w:color="auto"/>
            </w:tcBorders>
            <w:hideMark/>
          </w:tcPr>
          <w:p w14:paraId="0E04488E" w14:textId="77777777" w:rsidR="006427E5" w:rsidRPr="00040E29" w:rsidRDefault="006427E5" w:rsidP="006427E5">
            <w:pPr>
              <w:pStyle w:val="TAH"/>
              <w:rPr>
                <w:ins w:id="256" w:author="Huawei" w:date="2024-02-16T11:01:00Z"/>
              </w:rPr>
            </w:pPr>
            <w:ins w:id="257" w:author="Huawei" w:date="2024-02-16T11:01:00Z">
              <w:r w:rsidRPr="00040E29">
                <w:t>TP</w:t>
              </w:r>
            </w:ins>
          </w:p>
        </w:tc>
        <w:tc>
          <w:tcPr>
            <w:tcW w:w="850" w:type="dxa"/>
            <w:tcBorders>
              <w:top w:val="single" w:sz="4" w:space="0" w:color="auto"/>
              <w:left w:val="single" w:sz="4" w:space="0" w:color="auto"/>
              <w:bottom w:val="nil"/>
              <w:right w:val="single" w:sz="4" w:space="0" w:color="auto"/>
            </w:tcBorders>
            <w:hideMark/>
          </w:tcPr>
          <w:p w14:paraId="556033C5" w14:textId="77777777" w:rsidR="006427E5" w:rsidRPr="00040E29" w:rsidRDefault="006427E5" w:rsidP="006427E5">
            <w:pPr>
              <w:pStyle w:val="TAH"/>
              <w:rPr>
                <w:ins w:id="258" w:author="Huawei" w:date="2024-02-16T11:01:00Z"/>
              </w:rPr>
            </w:pPr>
            <w:ins w:id="259" w:author="Huawei" w:date="2024-02-16T11:01:00Z">
              <w:r w:rsidRPr="00040E29">
                <w:t>Verdict</w:t>
              </w:r>
            </w:ins>
          </w:p>
        </w:tc>
      </w:tr>
      <w:tr w:rsidR="006427E5" w:rsidRPr="00040E29" w14:paraId="16927E68" w14:textId="77777777" w:rsidTr="006427E5">
        <w:trPr>
          <w:ins w:id="260" w:author="Huawei" w:date="2024-02-16T11:01:00Z"/>
        </w:trPr>
        <w:tc>
          <w:tcPr>
            <w:tcW w:w="534" w:type="dxa"/>
            <w:tcBorders>
              <w:top w:val="nil"/>
              <w:left w:val="single" w:sz="4" w:space="0" w:color="auto"/>
              <w:bottom w:val="single" w:sz="4" w:space="0" w:color="auto"/>
              <w:right w:val="single" w:sz="4" w:space="0" w:color="auto"/>
            </w:tcBorders>
          </w:tcPr>
          <w:p w14:paraId="6079220D" w14:textId="77777777" w:rsidR="006427E5" w:rsidRPr="00040E29" w:rsidRDefault="006427E5" w:rsidP="006427E5">
            <w:pPr>
              <w:pStyle w:val="TAH"/>
              <w:rPr>
                <w:ins w:id="261" w:author="Huawei" w:date="2024-02-16T11:01:00Z"/>
              </w:rPr>
            </w:pPr>
          </w:p>
        </w:tc>
        <w:tc>
          <w:tcPr>
            <w:tcW w:w="3969" w:type="dxa"/>
            <w:tcBorders>
              <w:top w:val="nil"/>
              <w:left w:val="single" w:sz="4" w:space="0" w:color="auto"/>
              <w:bottom w:val="single" w:sz="4" w:space="0" w:color="auto"/>
              <w:right w:val="single" w:sz="4" w:space="0" w:color="auto"/>
            </w:tcBorders>
          </w:tcPr>
          <w:p w14:paraId="221C4822" w14:textId="77777777" w:rsidR="006427E5" w:rsidRPr="00040E29" w:rsidRDefault="006427E5" w:rsidP="006427E5">
            <w:pPr>
              <w:pStyle w:val="TAH"/>
              <w:rPr>
                <w:ins w:id="262" w:author="Huawei" w:date="2024-02-16T11:01:00Z"/>
              </w:rPr>
            </w:pPr>
          </w:p>
        </w:tc>
        <w:tc>
          <w:tcPr>
            <w:tcW w:w="709" w:type="dxa"/>
            <w:tcBorders>
              <w:top w:val="single" w:sz="4" w:space="0" w:color="auto"/>
              <w:left w:val="single" w:sz="4" w:space="0" w:color="auto"/>
              <w:bottom w:val="single" w:sz="4" w:space="0" w:color="auto"/>
              <w:right w:val="single" w:sz="4" w:space="0" w:color="auto"/>
            </w:tcBorders>
            <w:hideMark/>
          </w:tcPr>
          <w:p w14:paraId="3207FA0C" w14:textId="77777777" w:rsidR="006427E5" w:rsidRPr="00040E29" w:rsidRDefault="006427E5" w:rsidP="006427E5">
            <w:pPr>
              <w:pStyle w:val="TAH"/>
              <w:rPr>
                <w:ins w:id="263" w:author="Huawei" w:date="2024-02-16T11:01:00Z"/>
              </w:rPr>
            </w:pPr>
            <w:ins w:id="264" w:author="Huawei" w:date="2024-02-16T11:01:00Z">
              <w:r w:rsidRPr="00040E29">
                <w:t>U - S</w:t>
              </w:r>
            </w:ins>
          </w:p>
        </w:tc>
        <w:tc>
          <w:tcPr>
            <w:tcW w:w="2977" w:type="dxa"/>
            <w:tcBorders>
              <w:top w:val="single" w:sz="4" w:space="0" w:color="auto"/>
              <w:left w:val="single" w:sz="4" w:space="0" w:color="auto"/>
              <w:bottom w:val="single" w:sz="4" w:space="0" w:color="auto"/>
              <w:right w:val="single" w:sz="4" w:space="0" w:color="auto"/>
            </w:tcBorders>
            <w:hideMark/>
          </w:tcPr>
          <w:p w14:paraId="771072F3" w14:textId="77777777" w:rsidR="006427E5" w:rsidRPr="00040E29" w:rsidRDefault="006427E5" w:rsidP="006427E5">
            <w:pPr>
              <w:pStyle w:val="TAH"/>
              <w:rPr>
                <w:ins w:id="265" w:author="Huawei" w:date="2024-02-16T11:01:00Z"/>
              </w:rPr>
            </w:pPr>
            <w:ins w:id="266" w:author="Huawei" w:date="2024-02-16T11:01:00Z">
              <w:r w:rsidRPr="00040E29">
                <w:t>Message</w:t>
              </w:r>
            </w:ins>
          </w:p>
        </w:tc>
        <w:tc>
          <w:tcPr>
            <w:tcW w:w="567" w:type="dxa"/>
            <w:tcBorders>
              <w:top w:val="nil"/>
              <w:left w:val="single" w:sz="4" w:space="0" w:color="auto"/>
              <w:bottom w:val="single" w:sz="4" w:space="0" w:color="auto"/>
              <w:right w:val="single" w:sz="4" w:space="0" w:color="auto"/>
            </w:tcBorders>
          </w:tcPr>
          <w:p w14:paraId="4D16D740" w14:textId="77777777" w:rsidR="006427E5" w:rsidRPr="00040E29" w:rsidRDefault="006427E5" w:rsidP="006427E5">
            <w:pPr>
              <w:pStyle w:val="TAH"/>
              <w:rPr>
                <w:ins w:id="267" w:author="Huawei" w:date="2024-02-16T11:01:00Z"/>
              </w:rPr>
            </w:pPr>
          </w:p>
        </w:tc>
        <w:tc>
          <w:tcPr>
            <w:tcW w:w="850" w:type="dxa"/>
            <w:tcBorders>
              <w:top w:val="nil"/>
              <w:left w:val="single" w:sz="4" w:space="0" w:color="auto"/>
              <w:bottom w:val="single" w:sz="4" w:space="0" w:color="auto"/>
              <w:right w:val="single" w:sz="4" w:space="0" w:color="auto"/>
            </w:tcBorders>
          </w:tcPr>
          <w:p w14:paraId="004C9F93" w14:textId="77777777" w:rsidR="006427E5" w:rsidRPr="00040E29" w:rsidRDefault="006427E5" w:rsidP="006427E5">
            <w:pPr>
              <w:pStyle w:val="TAH"/>
              <w:rPr>
                <w:ins w:id="268" w:author="Huawei" w:date="2024-02-16T11:01:00Z"/>
              </w:rPr>
            </w:pPr>
          </w:p>
        </w:tc>
      </w:tr>
      <w:tr w:rsidR="006427E5" w:rsidRPr="00040E29" w14:paraId="05E4E21C" w14:textId="77777777" w:rsidTr="006427E5">
        <w:trPr>
          <w:ins w:id="269" w:author="Huawei" w:date="2024-02-16T11:01:00Z"/>
        </w:trPr>
        <w:tc>
          <w:tcPr>
            <w:tcW w:w="534" w:type="dxa"/>
            <w:tcBorders>
              <w:top w:val="single" w:sz="4" w:space="0" w:color="auto"/>
              <w:left w:val="single" w:sz="4" w:space="0" w:color="auto"/>
              <w:bottom w:val="single" w:sz="6" w:space="0" w:color="auto"/>
              <w:right w:val="single" w:sz="6" w:space="0" w:color="auto"/>
            </w:tcBorders>
          </w:tcPr>
          <w:p w14:paraId="0D081182" w14:textId="77777777" w:rsidR="006427E5" w:rsidRPr="00040E29" w:rsidRDefault="006427E5" w:rsidP="006427E5">
            <w:pPr>
              <w:pStyle w:val="TAC"/>
              <w:rPr>
                <w:ins w:id="270" w:author="Huawei" w:date="2024-02-16T11:01:00Z"/>
              </w:rPr>
            </w:pPr>
            <w:ins w:id="271" w:author="Huawei" w:date="2024-02-16T11:01:00Z">
              <w:r w:rsidRPr="00040E29">
                <w:t>1</w:t>
              </w:r>
            </w:ins>
          </w:p>
        </w:tc>
        <w:tc>
          <w:tcPr>
            <w:tcW w:w="3969" w:type="dxa"/>
            <w:tcBorders>
              <w:top w:val="single" w:sz="4" w:space="0" w:color="auto"/>
              <w:left w:val="single" w:sz="6" w:space="0" w:color="auto"/>
              <w:bottom w:val="single" w:sz="6" w:space="0" w:color="auto"/>
              <w:right w:val="single" w:sz="6" w:space="0" w:color="auto"/>
            </w:tcBorders>
          </w:tcPr>
          <w:p w14:paraId="09947324" w14:textId="68BB1864" w:rsidR="006427E5" w:rsidRPr="00040E29" w:rsidRDefault="006427E5" w:rsidP="006427E5">
            <w:pPr>
              <w:pStyle w:val="TAL"/>
              <w:rPr>
                <w:ins w:id="272" w:author="Huawei" w:date="2024-02-16T11:01:00Z"/>
                <w:lang w:eastAsia="sv-SE"/>
              </w:rPr>
            </w:pPr>
            <w:ins w:id="273" w:author="Huawei" w:date="2024-02-16T11:01:00Z">
              <w:r w:rsidRPr="00040E29">
                <w:rPr>
                  <w:lang w:eastAsia="sv-SE"/>
                </w:rPr>
                <w:t xml:space="preserve">The NR-SS-UE sends a </w:t>
              </w:r>
              <w:proofErr w:type="spellStart"/>
              <w:r w:rsidRPr="00040E29">
                <w:rPr>
                  <w:lang w:eastAsia="sv-SE"/>
                </w:rPr>
                <w:t>UECapabilityEnquirySidelink</w:t>
              </w:r>
              <w:proofErr w:type="spellEnd"/>
              <w:r w:rsidRPr="00040E29">
                <w:rPr>
                  <w:lang w:eastAsia="sv-SE"/>
                </w:rPr>
                <w:t xml:space="preserve"> message</w:t>
              </w:r>
            </w:ins>
            <w:ins w:id="274" w:author="Huawei" w:date="2024-02-16T11:38:00Z">
              <w:r w:rsidR="002035BD">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F11D99E" w14:textId="77777777" w:rsidR="006427E5" w:rsidRPr="00040E29" w:rsidRDefault="006427E5" w:rsidP="006427E5">
            <w:pPr>
              <w:pStyle w:val="TAC"/>
              <w:rPr>
                <w:ins w:id="275" w:author="Huawei" w:date="2024-02-16T11:01:00Z"/>
              </w:rPr>
            </w:pPr>
            <w:ins w:id="276" w:author="Huawei" w:date="2024-02-16T11:01:00Z">
              <w:r w:rsidRPr="00040E29">
                <w:t>&lt;--</w:t>
              </w:r>
            </w:ins>
          </w:p>
        </w:tc>
        <w:tc>
          <w:tcPr>
            <w:tcW w:w="2977" w:type="dxa"/>
            <w:tcBorders>
              <w:top w:val="single" w:sz="4" w:space="0" w:color="auto"/>
              <w:left w:val="single" w:sz="6" w:space="0" w:color="auto"/>
              <w:bottom w:val="single" w:sz="6" w:space="0" w:color="auto"/>
              <w:right w:val="single" w:sz="6" w:space="0" w:color="auto"/>
            </w:tcBorders>
          </w:tcPr>
          <w:p w14:paraId="0AD64E83" w14:textId="77777777" w:rsidR="006427E5" w:rsidRPr="00040E29" w:rsidRDefault="006427E5" w:rsidP="006427E5">
            <w:pPr>
              <w:pStyle w:val="TAL"/>
              <w:rPr>
                <w:ins w:id="277" w:author="Huawei" w:date="2024-02-16T11:01:00Z"/>
              </w:rPr>
            </w:pPr>
            <w:ins w:id="278" w:author="Huawei" w:date="2024-02-16T11:01:00Z">
              <w:r w:rsidRPr="00040E29">
                <w:t xml:space="preserve">PC5 RRC: </w:t>
              </w:r>
              <w:proofErr w:type="spellStart"/>
              <w:r w:rsidRPr="00040E29">
                <w:t>UECapabilityEnquiry</w:t>
              </w:r>
              <w:r w:rsidRPr="00040E29">
                <w:rPr>
                  <w:lang w:eastAsia="sv-SE"/>
                </w:rPr>
                <w:t>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5A8EA18C" w14:textId="77777777" w:rsidR="006427E5" w:rsidRPr="00040E29" w:rsidRDefault="006427E5" w:rsidP="006427E5">
            <w:pPr>
              <w:pStyle w:val="TAC"/>
              <w:rPr>
                <w:ins w:id="279" w:author="Huawei" w:date="2024-02-16T11:01:00Z"/>
              </w:rPr>
            </w:pPr>
            <w:ins w:id="280" w:author="Huawei" w:date="2024-02-16T11:01:00Z">
              <w:r w:rsidRPr="00040E29">
                <w:t>-</w:t>
              </w:r>
            </w:ins>
          </w:p>
        </w:tc>
        <w:tc>
          <w:tcPr>
            <w:tcW w:w="850" w:type="dxa"/>
            <w:tcBorders>
              <w:top w:val="single" w:sz="4" w:space="0" w:color="auto"/>
              <w:left w:val="single" w:sz="6" w:space="0" w:color="auto"/>
              <w:bottom w:val="single" w:sz="6" w:space="0" w:color="auto"/>
              <w:right w:val="single" w:sz="4" w:space="0" w:color="auto"/>
            </w:tcBorders>
          </w:tcPr>
          <w:p w14:paraId="2CD86D46" w14:textId="77777777" w:rsidR="006427E5" w:rsidRPr="00040E29" w:rsidRDefault="006427E5" w:rsidP="006427E5">
            <w:pPr>
              <w:pStyle w:val="TAC"/>
              <w:rPr>
                <w:ins w:id="281" w:author="Huawei" w:date="2024-02-16T11:01:00Z"/>
              </w:rPr>
            </w:pPr>
            <w:ins w:id="282" w:author="Huawei" w:date="2024-02-16T11:01:00Z">
              <w:r w:rsidRPr="00040E29">
                <w:t>-</w:t>
              </w:r>
            </w:ins>
          </w:p>
        </w:tc>
      </w:tr>
      <w:tr w:rsidR="006427E5" w:rsidRPr="00040E29" w14:paraId="40CA839A" w14:textId="77777777" w:rsidTr="006427E5">
        <w:trPr>
          <w:ins w:id="283" w:author="Huawei" w:date="2024-02-16T11:01:00Z"/>
        </w:trPr>
        <w:tc>
          <w:tcPr>
            <w:tcW w:w="534" w:type="dxa"/>
            <w:tcBorders>
              <w:top w:val="single" w:sz="4" w:space="0" w:color="auto"/>
              <w:left w:val="single" w:sz="4" w:space="0" w:color="auto"/>
              <w:bottom w:val="single" w:sz="6" w:space="0" w:color="auto"/>
              <w:right w:val="single" w:sz="6" w:space="0" w:color="auto"/>
            </w:tcBorders>
          </w:tcPr>
          <w:p w14:paraId="38C3112E" w14:textId="77777777" w:rsidR="006427E5" w:rsidRPr="00040E29" w:rsidRDefault="006427E5" w:rsidP="006427E5">
            <w:pPr>
              <w:pStyle w:val="TAC"/>
              <w:rPr>
                <w:ins w:id="284" w:author="Huawei" w:date="2024-02-16T11:01:00Z"/>
              </w:rPr>
            </w:pPr>
            <w:ins w:id="285" w:author="Huawei" w:date="2024-02-16T11:01:00Z">
              <w:r w:rsidRPr="00040E29">
                <w:t>2</w:t>
              </w:r>
            </w:ins>
          </w:p>
        </w:tc>
        <w:tc>
          <w:tcPr>
            <w:tcW w:w="3969" w:type="dxa"/>
            <w:tcBorders>
              <w:top w:val="single" w:sz="4" w:space="0" w:color="auto"/>
              <w:left w:val="single" w:sz="6" w:space="0" w:color="auto"/>
              <w:bottom w:val="single" w:sz="6" w:space="0" w:color="auto"/>
              <w:right w:val="single" w:sz="6" w:space="0" w:color="auto"/>
            </w:tcBorders>
          </w:tcPr>
          <w:p w14:paraId="2E76F6B7" w14:textId="77777777" w:rsidR="006427E5" w:rsidRPr="00040E29" w:rsidRDefault="006427E5" w:rsidP="006427E5">
            <w:pPr>
              <w:pStyle w:val="TAL"/>
              <w:rPr>
                <w:ins w:id="286" w:author="Huawei" w:date="2024-02-16T11:01:00Z"/>
                <w:lang w:eastAsia="sv-SE"/>
              </w:rPr>
            </w:pPr>
            <w:ins w:id="287" w:author="Huawei" w:date="2024-02-16T11:01:00Z">
              <w:r w:rsidRPr="00040E29">
                <w:t xml:space="preserve">Check: Does the UE send a </w:t>
              </w:r>
              <w:proofErr w:type="spellStart"/>
              <w:r w:rsidRPr="00040E29">
                <w:t>UECapabilityInformationSidelink</w:t>
              </w:r>
              <w:proofErr w:type="spellEnd"/>
              <w:r w:rsidRPr="00040E29">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24E39EA0" w14:textId="77777777" w:rsidR="006427E5" w:rsidRPr="00040E29" w:rsidRDefault="006427E5" w:rsidP="006427E5">
            <w:pPr>
              <w:pStyle w:val="TAC"/>
              <w:rPr>
                <w:ins w:id="288" w:author="Huawei" w:date="2024-02-16T11:01:00Z"/>
              </w:rPr>
            </w:pPr>
            <w:ins w:id="289" w:author="Huawei" w:date="2024-02-16T11:01:00Z">
              <w:r w:rsidRPr="00040E29">
                <w:t>--&gt;</w:t>
              </w:r>
            </w:ins>
          </w:p>
        </w:tc>
        <w:tc>
          <w:tcPr>
            <w:tcW w:w="2977" w:type="dxa"/>
            <w:tcBorders>
              <w:top w:val="single" w:sz="4" w:space="0" w:color="auto"/>
              <w:left w:val="single" w:sz="6" w:space="0" w:color="auto"/>
              <w:bottom w:val="single" w:sz="6" w:space="0" w:color="auto"/>
              <w:right w:val="single" w:sz="6" w:space="0" w:color="auto"/>
            </w:tcBorders>
          </w:tcPr>
          <w:p w14:paraId="4B49394A" w14:textId="77777777" w:rsidR="006427E5" w:rsidRPr="00040E29" w:rsidRDefault="006427E5" w:rsidP="006427E5">
            <w:pPr>
              <w:pStyle w:val="TAL"/>
              <w:rPr>
                <w:ins w:id="290" w:author="Huawei" w:date="2024-02-16T11:01:00Z"/>
              </w:rPr>
            </w:pPr>
            <w:ins w:id="291" w:author="Huawei" w:date="2024-02-16T11:01:00Z">
              <w:r w:rsidRPr="00040E29">
                <w:t xml:space="preserve">PC5 RRC: </w:t>
              </w:r>
              <w:proofErr w:type="spellStart"/>
              <w:r w:rsidRPr="00040E29">
                <w:t>UECapabilityInformation</w:t>
              </w:r>
              <w:r w:rsidRPr="00040E29">
                <w:rPr>
                  <w:lang w:eastAsia="sv-SE"/>
                </w:rPr>
                <w:t>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5327AB91" w14:textId="77777777" w:rsidR="006427E5" w:rsidRPr="00040E29" w:rsidRDefault="006427E5" w:rsidP="006427E5">
            <w:pPr>
              <w:pStyle w:val="TAC"/>
              <w:rPr>
                <w:ins w:id="292" w:author="Huawei" w:date="2024-02-16T11:01:00Z"/>
              </w:rPr>
            </w:pPr>
            <w:ins w:id="293" w:author="Huawei" w:date="2024-02-16T11:01:00Z">
              <w:r w:rsidRPr="00040E29">
                <w:t>1</w:t>
              </w:r>
            </w:ins>
          </w:p>
        </w:tc>
        <w:tc>
          <w:tcPr>
            <w:tcW w:w="850" w:type="dxa"/>
            <w:tcBorders>
              <w:top w:val="single" w:sz="4" w:space="0" w:color="auto"/>
              <w:left w:val="single" w:sz="6" w:space="0" w:color="auto"/>
              <w:bottom w:val="single" w:sz="6" w:space="0" w:color="auto"/>
              <w:right w:val="single" w:sz="4" w:space="0" w:color="auto"/>
            </w:tcBorders>
          </w:tcPr>
          <w:p w14:paraId="33EDB1CB" w14:textId="77777777" w:rsidR="006427E5" w:rsidRPr="00040E29" w:rsidRDefault="006427E5" w:rsidP="006427E5">
            <w:pPr>
              <w:pStyle w:val="TAC"/>
              <w:rPr>
                <w:ins w:id="294" w:author="Huawei" w:date="2024-02-16T11:01:00Z"/>
              </w:rPr>
            </w:pPr>
            <w:ins w:id="295" w:author="Huawei" w:date="2024-02-16T11:01:00Z">
              <w:r w:rsidRPr="00040E29">
                <w:t>P</w:t>
              </w:r>
            </w:ins>
          </w:p>
        </w:tc>
      </w:tr>
      <w:tr w:rsidR="00F2194E" w:rsidRPr="00040E29" w14:paraId="13CF446E" w14:textId="77777777" w:rsidTr="006427E5">
        <w:trPr>
          <w:ins w:id="296" w:author="Huawei" w:date="2024-02-16T11:38:00Z"/>
        </w:trPr>
        <w:tc>
          <w:tcPr>
            <w:tcW w:w="534" w:type="dxa"/>
            <w:tcBorders>
              <w:top w:val="single" w:sz="4" w:space="0" w:color="auto"/>
              <w:left w:val="single" w:sz="4" w:space="0" w:color="auto"/>
              <w:bottom w:val="single" w:sz="6" w:space="0" w:color="auto"/>
              <w:right w:val="single" w:sz="6" w:space="0" w:color="auto"/>
            </w:tcBorders>
          </w:tcPr>
          <w:p w14:paraId="24F06B1E" w14:textId="03851BE0" w:rsidR="00F2194E" w:rsidRPr="00040E29" w:rsidRDefault="00F2194E" w:rsidP="00F2194E">
            <w:pPr>
              <w:pStyle w:val="TAC"/>
              <w:rPr>
                <w:ins w:id="297" w:author="Huawei" w:date="2024-02-16T11:38:00Z"/>
                <w:lang w:eastAsia="zh-CN"/>
              </w:rPr>
            </w:pPr>
            <w:ins w:id="298" w:author="Huawei" w:date="2024-02-16T11:38:00Z">
              <w:r>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364A235C" w14:textId="0759969D" w:rsidR="00F2194E" w:rsidRPr="00040E29" w:rsidRDefault="00F2194E" w:rsidP="00F2194E">
            <w:pPr>
              <w:pStyle w:val="TAL"/>
              <w:rPr>
                <w:ins w:id="299" w:author="Huawei" w:date="2024-02-16T11:38:00Z"/>
              </w:rPr>
            </w:pPr>
            <w:ins w:id="300" w:author="Huawei" w:date="2024-02-16T11:38:00Z">
              <w:r w:rsidRPr="00040E29">
                <w:rPr>
                  <w:lang w:eastAsia="sv-SE"/>
                </w:rPr>
                <w:t xml:space="preserve">The NR-SS-UE sends a </w:t>
              </w:r>
              <w:proofErr w:type="spellStart"/>
              <w:r w:rsidRPr="00040E29">
                <w:rPr>
                  <w:lang w:eastAsia="sv-SE"/>
                </w:rPr>
                <w:t>UECapabilityEnquirySidelink</w:t>
              </w:r>
              <w:proofErr w:type="spellEnd"/>
              <w:r w:rsidRPr="00040E29">
                <w:rPr>
                  <w:lang w:eastAsia="sv-SE"/>
                </w:rPr>
                <w:t xml:space="preserve"> message</w:t>
              </w:r>
              <w:r>
                <w:rPr>
                  <w:lang w:eastAsia="sv-SE"/>
                </w:rPr>
                <w:t xml:space="preserve"> with </w:t>
              </w:r>
              <w:r w:rsidRPr="00040E29">
                <w:rPr>
                  <w:i/>
                </w:rPr>
                <w:t>ue</w:t>
              </w:r>
              <w:r w:rsidRPr="00040E29">
                <w:rPr>
                  <w:i/>
                  <w:lang w:eastAsia="sv-SE"/>
                </w:rPr>
                <w:t>-CapabilityInformationSidelink-r16</w:t>
              </w:r>
              <w:r w:rsidRPr="00040E29">
                <w:rPr>
                  <w:lang w:eastAsia="sv-SE"/>
                </w:rPr>
                <w:t xml:space="preserve"> IE</w:t>
              </w:r>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53B4282" w14:textId="56050B15" w:rsidR="00F2194E" w:rsidRPr="00040E29" w:rsidRDefault="00F2194E" w:rsidP="00F2194E">
            <w:pPr>
              <w:pStyle w:val="TAC"/>
              <w:rPr>
                <w:ins w:id="301" w:author="Huawei" w:date="2024-02-16T11:38:00Z"/>
              </w:rPr>
            </w:pPr>
            <w:ins w:id="302" w:author="Huawei" w:date="2024-02-16T11:40:00Z">
              <w:r w:rsidRPr="00040E29">
                <w:t>&lt;--</w:t>
              </w:r>
            </w:ins>
          </w:p>
        </w:tc>
        <w:tc>
          <w:tcPr>
            <w:tcW w:w="2977" w:type="dxa"/>
            <w:tcBorders>
              <w:top w:val="single" w:sz="4" w:space="0" w:color="auto"/>
              <w:left w:val="single" w:sz="6" w:space="0" w:color="auto"/>
              <w:bottom w:val="single" w:sz="6" w:space="0" w:color="auto"/>
              <w:right w:val="single" w:sz="6" w:space="0" w:color="auto"/>
            </w:tcBorders>
          </w:tcPr>
          <w:p w14:paraId="5D735702" w14:textId="1A86FCE6" w:rsidR="00F2194E" w:rsidRPr="00040E29" w:rsidRDefault="00F2194E" w:rsidP="00F2194E">
            <w:pPr>
              <w:pStyle w:val="TAL"/>
              <w:rPr>
                <w:ins w:id="303" w:author="Huawei" w:date="2024-02-16T11:38:00Z"/>
              </w:rPr>
            </w:pPr>
            <w:ins w:id="304" w:author="Huawei" w:date="2024-02-16T11:40:00Z">
              <w:r w:rsidRPr="00040E29">
                <w:t xml:space="preserve">PC5 RRC: </w:t>
              </w:r>
              <w:proofErr w:type="spellStart"/>
              <w:r w:rsidRPr="00040E29">
                <w:t>UECapabilityEnquiry</w:t>
              </w:r>
              <w:r w:rsidRPr="00040E29">
                <w:rPr>
                  <w:lang w:eastAsia="sv-SE"/>
                </w:rPr>
                <w:t>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2CDDC324" w14:textId="47A0B5FB" w:rsidR="00F2194E" w:rsidRPr="00040E29" w:rsidRDefault="00F2194E" w:rsidP="00F2194E">
            <w:pPr>
              <w:pStyle w:val="TAC"/>
              <w:rPr>
                <w:ins w:id="305" w:author="Huawei" w:date="2024-02-16T11:38:00Z"/>
              </w:rPr>
            </w:pPr>
            <w:ins w:id="306" w:author="Huawei" w:date="2024-02-16T11:40:00Z">
              <w:r w:rsidRPr="00040E29">
                <w:t>-</w:t>
              </w:r>
            </w:ins>
          </w:p>
        </w:tc>
        <w:tc>
          <w:tcPr>
            <w:tcW w:w="850" w:type="dxa"/>
            <w:tcBorders>
              <w:top w:val="single" w:sz="4" w:space="0" w:color="auto"/>
              <w:left w:val="single" w:sz="6" w:space="0" w:color="auto"/>
              <w:bottom w:val="single" w:sz="6" w:space="0" w:color="auto"/>
              <w:right w:val="single" w:sz="4" w:space="0" w:color="auto"/>
            </w:tcBorders>
          </w:tcPr>
          <w:p w14:paraId="529406A2" w14:textId="7B724163" w:rsidR="00F2194E" w:rsidRPr="00040E29" w:rsidRDefault="00F2194E" w:rsidP="00F2194E">
            <w:pPr>
              <w:pStyle w:val="TAC"/>
              <w:rPr>
                <w:ins w:id="307" w:author="Huawei" w:date="2024-02-16T11:38:00Z"/>
              </w:rPr>
            </w:pPr>
            <w:ins w:id="308" w:author="Huawei" w:date="2024-02-16T11:40:00Z">
              <w:r w:rsidRPr="00040E29">
                <w:t>-</w:t>
              </w:r>
            </w:ins>
          </w:p>
        </w:tc>
      </w:tr>
      <w:tr w:rsidR="00F2194E" w:rsidRPr="00040E29" w14:paraId="0F0DDCFB" w14:textId="77777777" w:rsidTr="006427E5">
        <w:trPr>
          <w:ins w:id="309" w:author="Huawei" w:date="2024-02-16T11:38:00Z"/>
        </w:trPr>
        <w:tc>
          <w:tcPr>
            <w:tcW w:w="534" w:type="dxa"/>
            <w:tcBorders>
              <w:top w:val="single" w:sz="4" w:space="0" w:color="auto"/>
              <w:left w:val="single" w:sz="4" w:space="0" w:color="auto"/>
              <w:bottom w:val="single" w:sz="6" w:space="0" w:color="auto"/>
              <w:right w:val="single" w:sz="6" w:space="0" w:color="auto"/>
            </w:tcBorders>
          </w:tcPr>
          <w:p w14:paraId="0B8C0E23" w14:textId="69435FAF" w:rsidR="00F2194E" w:rsidRPr="00040E29" w:rsidRDefault="00F2194E" w:rsidP="00F2194E">
            <w:pPr>
              <w:pStyle w:val="TAC"/>
              <w:rPr>
                <w:ins w:id="310" w:author="Huawei" w:date="2024-02-16T11:38:00Z"/>
                <w:lang w:eastAsia="zh-CN"/>
              </w:rPr>
            </w:pPr>
            <w:ins w:id="311" w:author="Huawei" w:date="2024-02-16T11:40:00Z">
              <w:r>
                <w:rPr>
                  <w:rFonts w:hint="eastAsia"/>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17071AED" w14:textId="555A78B3" w:rsidR="00F2194E" w:rsidRPr="00040E29" w:rsidRDefault="00F2194E" w:rsidP="00F2194E">
            <w:pPr>
              <w:pStyle w:val="TAL"/>
              <w:rPr>
                <w:ins w:id="312" w:author="Huawei" w:date="2024-02-16T11:38:00Z"/>
              </w:rPr>
            </w:pPr>
            <w:ins w:id="313" w:author="Huawei" w:date="2024-02-16T11:40:00Z">
              <w:r w:rsidRPr="00040E29">
                <w:t xml:space="preserve">Check: Does the UE send a </w:t>
              </w:r>
              <w:proofErr w:type="spellStart"/>
              <w:r w:rsidRPr="00040E29">
                <w:t>UECapabilityInformationSidelink</w:t>
              </w:r>
              <w:proofErr w:type="spellEnd"/>
              <w:r w:rsidRPr="00040E29">
                <w:t xml:space="preserve"> message</w:t>
              </w:r>
            </w:ins>
            <w:ins w:id="314" w:author="Huawei" w:date="2024-02-16T11:41:00Z">
              <w:r>
                <w:t xml:space="preserve"> to the NR-SS-UE</w:t>
              </w:r>
            </w:ins>
            <w:ins w:id="315" w:author="Huawei" w:date="2024-02-16T11:40:00Z">
              <w:r w:rsidRPr="00040E29">
                <w:t>?</w:t>
              </w:r>
            </w:ins>
          </w:p>
        </w:tc>
        <w:tc>
          <w:tcPr>
            <w:tcW w:w="709" w:type="dxa"/>
            <w:tcBorders>
              <w:top w:val="single" w:sz="4" w:space="0" w:color="auto"/>
              <w:left w:val="single" w:sz="6" w:space="0" w:color="auto"/>
              <w:bottom w:val="single" w:sz="6" w:space="0" w:color="auto"/>
              <w:right w:val="single" w:sz="6" w:space="0" w:color="auto"/>
            </w:tcBorders>
          </w:tcPr>
          <w:p w14:paraId="06A0B125" w14:textId="288E1BA6" w:rsidR="00F2194E" w:rsidRPr="00040E29" w:rsidRDefault="00F2194E" w:rsidP="00F2194E">
            <w:pPr>
              <w:pStyle w:val="TAC"/>
              <w:rPr>
                <w:ins w:id="316" w:author="Huawei" w:date="2024-02-16T11:38:00Z"/>
              </w:rPr>
            </w:pPr>
            <w:ins w:id="317" w:author="Huawei" w:date="2024-02-16T11:40:00Z">
              <w:r w:rsidRPr="00040E29">
                <w:t>--&gt;</w:t>
              </w:r>
            </w:ins>
          </w:p>
        </w:tc>
        <w:tc>
          <w:tcPr>
            <w:tcW w:w="2977" w:type="dxa"/>
            <w:tcBorders>
              <w:top w:val="single" w:sz="4" w:space="0" w:color="auto"/>
              <w:left w:val="single" w:sz="6" w:space="0" w:color="auto"/>
              <w:bottom w:val="single" w:sz="6" w:space="0" w:color="auto"/>
              <w:right w:val="single" w:sz="6" w:space="0" w:color="auto"/>
            </w:tcBorders>
          </w:tcPr>
          <w:p w14:paraId="5DB89103" w14:textId="6EC76FF7" w:rsidR="00F2194E" w:rsidRPr="00040E29" w:rsidRDefault="00F2194E" w:rsidP="00F2194E">
            <w:pPr>
              <w:pStyle w:val="TAL"/>
              <w:rPr>
                <w:ins w:id="318" w:author="Huawei" w:date="2024-02-16T11:38:00Z"/>
              </w:rPr>
            </w:pPr>
            <w:ins w:id="319" w:author="Huawei" w:date="2024-02-16T11:40:00Z">
              <w:r w:rsidRPr="00040E29">
                <w:t xml:space="preserve">PC5 RRC: </w:t>
              </w:r>
              <w:proofErr w:type="spellStart"/>
              <w:r w:rsidRPr="00040E29">
                <w:t>UECapabilityInformation</w:t>
              </w:r>
              <w:r w:rsidRPr="00040E29">
                <w:rPr>
                  <w:lang w:eastAsia="sv-SE"/>
                </w:rPr>
                <w:t>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0C9FFF41" w14:textId="31FE30A7" w:rsidR="00F2194E" w:rsidRPr="00040E29" w:rsidRDefault="00F2194E" w:rsidP="00F2194E">
            <w:pPr>
              <w:pStyle w:val="TAC"/>
              <w:rPr>
                <w:ins w:id="320" w:author="Huawei" w:date="2024-02-16T11:38:00Z"/>
              </w:rPr>
            </w:pPr>
            <w:ins w:id="321" w:author="Huawei" w:date="2024-02-16T11:40:00Z">
              <w:r>
                <w:t>2</w:t>
              </w:r>
            </w:ins>
          </w:p>
        </w:tc>
        <w:tc>
          <w:tcPr>
            <w:tcW w:w="850" w:type="dxa"/>
            <w:tcBorders>
              <w:top w:val="single" w:sz="4" w:space="0" w:color="auto"/>
              <w:left w:val="single" w:sz="6" w:space="0" w:color="auto"/>
              <w:bottom w:val="single" w:sz="6" w:space="0" w:color="auto"/>
              <w:right w:val="single" w:sz="4" w:space="0" w:color="auto"/>
            </w:tcBorders>
          </w:tcPr>
          <w:p w14:paraId="711007F3" w14:textId="6FEF90CF" w:rsidR="00F2194E" w:rsidRPr="00040E29" w:rsidRDefault="00F2194E" w:rsidP="00F2194E">
            <w:pPr>
              <w:pStyle w:val="TAC"/>
              <w:rPr>
                <w:ins w:id="322" w:author="Huawei" w:date="2024-02-16T11:38:00Z"/>
              </w:rPr>
            </w:pPr>
            <w:ins w:id="323" w:author="Huawei" w:date="2024-02-16T11:40:00Z">
              <w:r w:rsidRPr="00040E29">
                <w:t>P</w:t>
              </w:r>
            </w:ins>
          </w:p>
        </w:tc>
      </w:tr>
      <w:tr w:rsidR="002035BD" w:rsidRPr="00040E29" w14:paraId="06091465" w14:textId="77777777" w:rsidTr="006427E5">
        <w:trPr>
          <w:ins w:id="324" w:author="Huawei" w:date="2024-02-16T11:38:00Z"/>
        </w:trPr>
        <w:tc>
          <w:tcPr>
            <w:tcW w:w="534" w:type="dxa"/>
            <w:tcBorders>
              <w:top w:val="single" w:sz="4" w:space="0" w:color="auto"/>
              <w:left w:val="single" w:sz="4" w:space="0" w:color="auto"/>
              <w:bottom w:val="single" w:sz="6" w:space="0" w:color="auto"/>
              <w:right w:val="single" w:sz="6" w:space="0" w:color="auto"/>
            </w:tcBorders>
          </w:tcPr>
          <w:p w14:paraId="68E12061" w14:textId="0AD550C9" w:rsidR="002035BD" w:rsidRPr="00040E29" w:rsidRDefault="00F2194E" w:rsidP="006427E5">
            <w:pPr>
              <w:pStyle w:val="TAC"/>
              <w:rPr>
                <w:ins w:id="325" w:author="Huawei" w:date="2024-02-16T11:38:00Z"/>
                <w:lang w:eastAsia="zh-CN"/>
              </w:rPr>
            </w:pPr>
            <w:ins w:id="326" w:author="Huawei" w:date="2024-02-16T11:41:00Z">
              <w:r>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FA41A3C" w14:textId="7240BAEA" w:rsidR="002035BD" w:rsidRPr="00040E29" w:rsidRDefault="00F2194E" w:rsidP="006427E5">
            <w:pPr>
              <w:pStyle w:val="TAL"/>
              <w:rPr>
                <w:ins w:id="327" w:author="Huawei" w:date="2024-02-16T11:38:00Z"/>
              </w:rPr>
            </w:pPr>
            <w:ins w:id="328" w:author="Huawei" w:date="2024-02-16T11:41:00Z">
              <w:r w:rsidRPr="00040E29">
                <w:t xml:space="preserve">Check: Does the UE send a </w:t>
              </w:r>
              <w:proofErr w:type="spellStart"/>
              <w:r>
                <w:t>Sidelink</w:t>
              </w:r>
              <w:r w:rsidRPr="00040E29">
                <w:t>UE</w:t>
              </w:r>
              <w:r>
                <w:t>Information</w:t>
              </w:r>
            </w:ins>
            <w:ins w:id="329" w:author="Huawei" w:date="2024-02-16T11:42:00Z">
              <w:r>
                <w:t>NR</w:t>
              </w:r>
            </w:ins>
            <w:proofErr w:type="spellEnd"/>
            <w:ins w:id="330" w:author="Huawei" w:date="2024-02-16T11:41:00Z">
              <w:r w:rsidRPr="00040E29">
                <w:t xml:space="preserve"> message</w:t>
              </w:r>
              <w:r>
                <w:t xml:space="preserve"> to Cell 1</w:t>
              </w:r>
              <w:r w:rsidRPr="00040E29">
                <w:t>?</w:t>
              </w:r>
            </w:ins>
          </w:p>
        </w:tc>
        <w:tc>
          <w:tcPr>
            <w:tcW w:w="709" w:type="dxa"/>
            <w:tcBorders>
              <w:top w:val="single" w:sz="4" w:space="0" w:color="auto"/>
              <w:left w:val="single" w:sz="6" w:space="0" w:color="auto"/>
              <w:bottom w:val="single" w:sz="6" w:space="0" w:color="auto"/>
              <w:right w:val="single" w:sz="6" w:space="0" w:color="auto"/>
            </w:tcBorders>
          </w:tcPr>
          <w:p w14:paraId="758F1FF9" w14:textId="6F7A5AA0" w:rsidR="002035BD" w:rsidRPr="00040E29" w:rsidRDefault="00F2194E" w:rsidP="006427E5">
            <w:pPr>
              <w:pStyle w:val="TAC"/>
              <w:rPr>
                <w:ins w:id="331" w:author="Huawei" w:date="2024-02-16T11:38:00Z"/>
              </w:rPr>
            </w:pPr>
            <w:ins w:id="332" w:author="Huawei" w:date="2024-02-16T11:41:00Z">
              <w:r w:rsidRPr="00040E29">
                <w:t>--&gt;</w:t>
              </w:r>
            </w:ins>
          </w:p>
        </w:tc>
        <w:tc>
          <w:tcPr>
            <w:tcW w:w="2977" w:type="dxa"/>
            <w:tcBorders>
              <w:top w:val="single" w:sz="4" w:space="0" w:color="auto"/>
              <w:left w:val="single" w:sz="6" w:space="0" w:color="auto"/>
              <w:bottom w:val="single" w:sz="6" w:space="0" w:color="auto"/>
              <w:right w:val="single" w:sz="6" w:space="0" w:color="auto"/>
            </w:tcBorders>
          </w:tcPr>
          <w:p w14:paraId="449DD286" w14:textId="77777777" w:rsidR="002035BD" w:rsidRDefault="00F2194E" w:rsidP="006427E5">
            <w:pPr>
              <w:pStyle w:val="TAL"/>
              <w:rPr>
                <w:ins w:id="333" w:author="Huawei" w:date="2024-02-16T11:41:00Z"/>
                <w:lang w:eastAsia="zh-CN"/>
              </w:rPr>
            </w:pPr>
            <w:proofErr w:type="spellStart"/>
            <w:ins w:id="334" w:author="Huawei" w:date="2024-02-16T11:41:00Z">
              <w:r>
                <w:rPr>
                  <w:rFonts w:hint="eastAsia"/>
                  <w:lang w:eastAsia="zh-CN"/>
                </w:rPr>
                <w:t>U</w:t>
              </w:r>
              <w:r>
                <w:rPr>
                  <w:lang w:eastAsia="zh-CN"/>
                </w:rPr>
                <w:t>u</w:t>
              </w:r>
              <w:proofErr w:type="spellEnd"/>
              <w:r>
                <w:rPr>
                  <w:lang w:eastAsia="zh-CN"/>
                </w:rPr>
                <w:t xml:space="preserve"> RRC:</w:t>
              </w:r>
            </w:ins>
          </w:p>
          <w:p w14:paraId="0ECA8BCC" w14:textId="0D8F6866" w:rsidR="00F2194E" w:rsidRPr="00040E29" w:rsidRDefault="00F2194E" w:rsidP="006427E5">
            <w:pPr>
              <w:pStyle w:val="TAL"/>
              <w:rPr>
                <w:ins w:id="335" w:author="Huawei" w:date="2024-02-16T11:38:00Z"/>
                <w:lang w:eastAsia="zh-CN"/>
              </w:rPr>
            </w:pPr>
            <w:proofErr w:type="spellStart"/>
            <w:ins w:id="336" w:author="Huawei" w:date="2024-02-16T11:42:00Z">
              <w:r w:rsidRPr="00F2194E">
                <w:rPr>
                  <w:lang w:eastAsia="zh-CN"/>
                </w:rPr>
                <w:t>SidelinkUEInformationNR</w:t>
              </w:r>
            </w:ins>
            <w:proofErr w:type="spellEnd"/>
          </w:p>
        </w:tc>
        <w:tc>
          <w:tcPr>
            <w:tcW w:w="567" w:type="dxa"/>
            <w:tcBorders>
              <w:top w:val="single" w:sz="4" w:space="0" w:color="auto"/>
              <w:left w:val="single" w:sz="6" w:space="0" w:color="auto"/>
              <w:bottom w:val="single" w:sz="6" w:space="0" w:color="auto"/>
              <w:right w:val="single" w:sz="6" w:space="0" w:color="auto"/>
            </w:tcBorders>
          </w:tcPr>
          <w:p w14:paraId="0B61B9CD" w14:textId="51A4BD09" w:rsidR="002035BD" w:rsidRPr="00040E29" w:rsidRDefault="00F2194E" w:rsidP="006427E5">
            <w:pPr>
              <w:pStyle w:val="TAC"/>
              <w:rPr>
                <w:ins w:id="337" w:author="Huawei" w:date="2024-02-16T11:38:00Z"/>
                <w:lang w:eastAsia="zh-CN"/>
              </w:rPr>
            </w:pPr>
            <w:ins w:id="338" w:author="Huawei" w:date="2024-02-16T11:42:00Z">
              <w:r>
                <w:rPr>
                  <w:rFonts w:hint="eastAsia"/>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3F2192CA" w14:textId="37F4F403" w:rsidR="002035BD" w:rsidRPr="00040E29" w:rsidRDefault="00F2194E" w:rsidP="006427E5">
            <w:pPr>
              <w:pStyle w:val="TAC"/>
              <w:rPr>
                <w:ins w:id="339" w:author="Huawei" w:date="2024-02-16T11:38:00Z"/>
                <w:lang w:eastAsia="zh-CN"/>
              </w:rPr>
            </w:pPr>
            <w:ins w:id="340" w:author="Huawei" w:date="2024-02-16T11:42:00Z">
              <w:r>
                <w:rPr>
                  <w:rFonts w:hint="eastAsia"/>
                  <w:lang w:eastAsia="zh-CN"/>
                </w:rPr>
                <w:t>P</w:t>
              </w:r>
            </w:ins>
          </w:p>
        </w:tc>
      </w:tr>
      <w:tr w:rsidR="006427E5" w:rsidRPr="00040E29" w14:paraId="30B1FD32" w14:textId="77777777" w:rsidTr="006427E5">
        <w:trPr>
          <w:ins w:id="341" w:author="Huawei" w:date="2024-02-16T11:01:00Z"/>
        </w:trPr>
        <w:tc>
          <w:tcPr>
            <w:tcW w:w="534" w:type="dxa"/>
            <w:tcBorders>
              <w:top w:val="single" w:sz="4" w:space="0" w:color="auto"/>
              <w:left w:val="single" w:sz="4" w:space="0" w:color="auto"/>
              <w:bottom w:val="single" w:sz="6" w:space="0" w:color="auto"/>
              <w:right w:val="single" w:sz="6" w:space="0" w:color="auto"/>
            </w:tcBorders>
            <w:hideMark/>
          </w:tcPr>
          <w:p w14:paraId="34277008" w14:textId="3A37FDFB" w:rsidR="006427E5" w:rsidRPr="00040E29" w:rsidRDefault="00F2194E" w:rsidP="006427E5">
            <w:pPr>
              <w:pStyle w:val="TAC"/>
              <w:rPr>
                <w:ins w:id="342" w:author="Huawei" w:date="2024-02-16T11:01:00Z"/>
              </w:rPr>
            </w:pPr>
            <w:ins w:id="343" w:author="Huawei" w:date="2024-02-16T11:43:00Z">
              <w:r>
                <w:t>6</w:t>
              </w:r>
            </w:ins>
          </w:p>
        </w:tc>
        <w:tc>
          <w:tcPr>
            <w:tcW w:w="3969" w:type="dxa"/>
            <w:tcBorders>
              <w:top w:val="single" w:sz="4" w:space="0" w:color="auto"/>
              <w:left w:val="single" w:sz="6" w:space="0" w:color="auto"/>
              <w:bottom w:val="single" w:sz="6" w:space="0" w:color="auto"/>
              <w:right w:val="single" w:sz="6" w:space="0" w:color="auto"/>
            </w:tcBorders>
            <w:hideMark/>
          </w:tcPr>
          <w:p w14:paraId="6801A883" w14:textId="77777777" w:rsidR="006427E5" w:rsidRPr="00040E29" w:rsidRDefault="006427E5" w:rsidP="006427E5">
            <w:pPr>
              <w:pStyle w:val="TAL"/>
              <w:rPr>
                <w:ins w:id="344" w:author="Huawei" w:date="2024-02-16T11:01:00Z"/>
                <w:lang w:eastAsia="sv-SE"/>
              </w:rPr>
            </w:pPr>
            <w:ins w:id="345" w:author="Huawei" w:date="2024-02-16T11:01:00Z">
              <w:r w:rsidRPr="00040E29">
                <w:rPr>
                  <w:lang w:eastAsia="sv-SE"/>
                </w:rPr>
                <w:t xml:space="preserve">The UE is configured by upper layers to initiate capability transfer procedure and to include only NR </w:t>
              </w:r>
              <w:proofErr w:type="spellStart"/>
              <w:r w:rsidRPr="00040E29">
                <w:rPr>
                  <w:lang w:eastAsia="sv-SE"/>
                </w:rPr>
                <w:t>Sidelink</w:t>
              </w:r>
              <w:proofErr w:type="spellEnd"/>
              <w:r w:rsidRPr="00040E29">
                <w:rPr>
                  <w:lang w:eastAsia="sv-SE"/>
                </w:rPr>
                <w:t xml:space="preserve"> operating band which is currently used in this TC for communication over PC5 interface.</w:t>
              </w:r>
            </w:ins>
          </w:p>
          <w:p w14:paraId="22AA9FFB" w14:textId="77777777" w:rsidR="006427E5" w:rsidRPr="00040E29" w:rsidRDefault="006427E5" w:rsidP="006427E5">
            <w:pPr>
              <w:pStyle w:val="TAL"/>
              <w:rPr>
                <w:ins w:id="346" w:author="Huawei" w:date="2024-02-16T11:01:00Z"/>
              </w:rPr>
            </w:pPr>
            <w:ins w:id="347" w:author="Huawei" w:date="2024-02-16T11:01:00Z">
              <w:r w:rsidRPr="00040E29">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06C8135D" w14:textId="77777777" w:rsidR="006427E5" w:rsidRPr="00040E29" w:rsidRDefault="006427E5" w:rsidP="006427E5">
            <w:pPr>
              <w:pStyle w:val="TAC"/>
              <w:rPr>
                <w:ins w:id="348" w:author="Huawei" w:date="2024-02-16T11:01:00Z"/>
              </w:rPr>
            </w:pPr>
            <w:ins w:id="349" w:author="Huawei" w:date="2024-02-16T11:01:00Z">
              <w:r w:rsidRPr="00040E29">
                <w:t>-</w:t>
              </w:r>
            </w:ins>
          </w:p>
        </w:tc>
        <w:tc>
          <w:tcPr>
            <w:tcW w:w="2977" w:type="dxa"/>
            <w:tcBorders>
              <w:top w:val="single" w:sz="4" w:space="0" w:color="auto"/>
              <w:left w:val="single" w:sz="6" w:space="0" w:color="auto"/>
              <w:bottom w:val="single" w:sz="6" w:space="0" w:color="auto"/>
              <w:right w:val="single" w:sz="6" w:space="0" w:color="auto"/>
            </w:tcBorders>
            <w:hideMark/>
          </w:tcPr>
          <w:p w14:paraId="449B8C95" w14:textId="77777777" w:rsidR="006427E5" w:rsidRPr="00040E29" w:rsidRDefault="006427E5" w:rsidP="006427E5">
            <w:pPr>
              <w:pStyle w:val="TAL"/>
              <w:rPr>
                <w:ins w:id="350" w:author="Huawei" w:date="2024-02-16T11:01:00Z"/>
              </w:rPr>
            </w:pPr>
            <w:ins w:id="351" w:author="Huawei" w:date="2024-02-16T11:01:00Z">
              <w:r w:rsidRPr="00040E29">
                <w:t>-</w:t>
              </w:r>
            </w:ins>
          </w:p>
        </w:tc>
        <w:tc>
          <w:tcPr>
            <w:tcW w:w="567" w:type="dxa"/>
            <w:tcBorders>
              <w:top w:val="single" w:sz="4" w:space="0" w:color="auto"/>
              <w:left w:val="single" w:sz="6" w:space="0" w:color="auto"/>
              <w:bottom w:val="single" w:sz="6" w:space="0" w:color="auto"/>
              <w:right w:val="single" w:sz="6" w:space="0" w:color="auto"/>
            </w:tcBorders>
            <w:hideMark/>
          </w:tcPr>
          <w:p w14:paraId="1E6D1A01" w14:textId="77777777" w:rsidR="006427E5" w:rsidRPr="00040E29" w:rsidRDefault="006427E5" w:rsidP="006427E5">
            <w:pPr>
              <w:pStyle w:val="TAC"/>
              <w:rPr>
                <w:ins w:id="352" w:author="Huawei" w:date="2024-02-16T11:01:00Z"/>
              </w:rPr>
            </w:pPr>
            <w:ins w:id="353" w:author="Huawei" w:date="2024-02-16T11:01:00Z">
              <w:r w:rsidRPr="00040E29">
                <w:t>-</w:t>
              </w:r>
            </w:ins>
          </w:p>
        </w:tc>
        <w:tc>
          <w:tcPr>
            <w:tcW w:w="850" w:type="dxa"/>
            <w:tcBorders>
              <w:top w:val="single" w:sz="4" w:space="0" w:color="auto"/>
              <w:left w:val="single" w:sz="6" w:space="0" w:color="auto"/>
              <w:bottom w:val="single" w:sz="6" w:space="0" w:color="auto"/>
              <w:right w:val="single" w:sz="4" w:space="0" w:color="auto"/>
            </w:tcBorders>
            <w:hideMark/>
          </w:tcPr>
          <w:p w14:paraId="5A8B6517" w14:textId="77777777" w:rsidR="006427E5" w:rsidRPr="00040E29" w:rsidRDefault="006427E5" w:rsidP="006427E5">
            <w:pPr>
              <w:pStyle w:val="TAC"/>
              <w:rPr>
                <w:ins w:id="354" w:author="Huawei" w:date="2024-02-16T11:01:00Z"/>
              </w:rPr>
            </w:pPr>
            <w:ins w:id="355" w:author="Huawei" w:date="2024-02-16T11:01:00Z">
              <w:r w:rsidRPr="00040E29">
                <w:t>-</w:t>
              </w:r>
            </w:ins>
          </w:p>
        </w:tc>
      </w:tr>
      <w:tr w:rsidR="006427E5" w:rsidRPr="00040E29" w14:paraId="60B22052" w14:textId="77777777" w:rsidTr="006427E5">
        <w:trPr>
          <w:ins w:id="356" w:author="Huawei" w:date="2024-02-16T11:01:00Z"/>
        </w:trPr>
        <w:tc>
          <w:tcPr>
            <w:tcW w:w="534" w:type="dxa"/>
            <w:tcBorders>
              <w:top w:val="single" w:sz="6" w:space="0" w:color="auto"/>
              <w:left w:val="single" w:sz="4" w:space="0" w:color="auto"/>
              <w:bottom w:val="single" w:sz="6" w:space="0" w:color="auto"/>
              <w:right w:val="single" w:sz="6" w:space="0" w:color="auto"/>
            </w:tcBorders>
            <w:hideMark/>
          </w:tcPr>
          <w:p w14:paraId="374B38D6" w14:textId="47B7A444" w:rsidR="006427E5" w:rsidRPr="00040E29" w:rsidRDefault="00F2194E" w:rsidP="006427E5">
            <w:pPr>
              <w:pStyle w:val="TAC"/>
              <w:rPr>
                <w:ins w:id="357" w:author="Huawei" w:date="2024-02-16T11:01:00Z"/>
              </w:rPr>
            </w:pPr>
            <w:ins w:id="358" w:author="Huawei" w:date="2024-02-16T11:43:00Z">
              <w:r>
                <w:t>7</w:t>
              </w:r>
            </w:ins>
          </w:p>
        </w:tc>
        <w:tc>
          <w:tcPr>
            <w:tcW w:w="3969" w:type="dxa"/>
            <w:tcBorders>
              <w:top w:val="single" w:sz="6" w:space="0" w:color="auto"/>
              <w:left w:val="single" w:sz="6" w:space="0" w:color="auto"/>
              <w:bottom w:val="single" w:sz="6" w:space="0" w:color="auto"/>
              <w:right w:val="single" w:sz="6" w:space="0" w:color="auto"/>
            </w:tcBorders>
            <w:hideMark/>
          </w:tcPr>
          <w:p w14:paraId="5BD04321" w14:textId="7E3F2B8A" w:rsidR="006427E5" w:rsidRPr="00040E29" w:rsidRDefault="00F2194E" w:rsidP="006427E5">
            <w:pPr>
              <w:pStyle w:val="TAL"/>
              <w:rPr>
                <w:ins w:id="359" w:author="Huawei" w:date="2024-02-16T11:01:00Z"/>
              </w:rPr>
            </w:pPr>
            <w:ins w:id="360" w:author="Huawei" w:date="2024-02-16T11:43:00Z">
              <w:r w:rsidRPr="00040E29">
                <w:t xml:space="preserve">Check: Does the UE send a </w:t>
              </w:r>
              <w:proofErr w:type="spellStart"/>
              <w:r w:rsidRPr="00040E29">
                <w:t>UECapabilityInformationSidelink</w:t>
              </w:r>
              <w:proofErr w:type="spellEnd"/>
              <w:r w:rsidRPr="00040E29">
                <w:t xml:space="preserve"> message</w:t>
              </w:r>
              <w:r>
                <w:t xml:space="preserve"> to the NR-SS-UE</w:t>
              </w:r>
              <w:r w:rsidRPr="00040E29">
                <w:t>?</w:t>
              </w:r>
            </w:ins>
          </w:p>
        </w:tc>
        <w:tc>
          <w:tcPr>
            <w:tcW w:w="709" w:type="dxa"/>
            <w:tcBorders>
              <w:top w:val="single" w:sz="6" w:space="0" w:color="auto"/>
              <w:left w:val="single" w:sz="6" w:space="0" w:color="auto"/>
              <w:bottom w:val="single" w:sz="6" w:space="0" w:color="auto"/>
              <w:right w:val="single" w:sz="6" w:space="0" w:color="auto"/>
            </w:tcBorders>
            <w:hideMark/>
          </w:tcPr>
          <w:p w14:paraId="5FAC3D93" w14:textId="77777777" w:rsidR="006427E5" w:rsidRPr="00040E29" w:rsidRDefault="006427E5" w:rsidP="006427E5">
            <w:pPr>
              <w:pStyle w:val="TAC"/>
              <w:rPr>
                <w:ins w:id="361" w:author="Huawei" w:date="2024-02-16T11:01:00Z"/>
              </w:rPr>
            </w:pPr>
            <w:ins w:id="362" w:author="Huawei" w:date="2024-02-16T11:01:00Z">
              <w:r w:rsidRPr="00040E29">
                <w:t>--&gt;</w:t>
              </w:r>
            </w:ins>
          </w:p>
        </w:tc>
        <w:tc>
          <w:tcPr>
            <w:tcW w:w="2977" w:type="dxa"/>
            <w:tcBorders>
              <w:top w:val="single" w:sz="6" w:space="0" w:color="auto"/>
              <w:left w:val="single" w:sz="6" w:space="0" w:color="auto"/>
              <w:bottom w:val="single" w:sz="6" w:space="0" w:color="auto"/>
              <w:right w:val="single" w:sz="6" w:space="0" w:color="auto"/>
            </w:tcBorders>
            <w:hideMark/>
          </w:tcPr>
          <w:p w14:paraId="6DC32284" w14:textId="77777777" w:rsidR="006427E5" w:rsidRPr="00040E29" w:rsidRDefault="006427E5" w:rsidP="006427E5">
            <w:pPr>
              <w:pStyle w:val="TAL"/>
              <w:rPr>
                <w:ins w:id="363" w:author="Huawei" w:date="2024-02-16T11:01:00Z"/>
              </w:rPr>
            </w:pPr>
            <w:ins w:id="364" w:author="Huawei" w:date="2024-02-16T11:01:00Z">
              <w:r w:rsidRPr="00040E29">
                <w:t xml:space="preserve">PC5 RRC: </w:t>
              </w:r>
              <w:proofErr w:type="spellStart"/>
              <w:r w:rsidRPr="00040E29">
                <w:t>UECapabilityEnquiry</w:t>
              </w:r>
              <w:r w:rsidRPr="00040E29">
                <w:rPr>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7210144A" w14:textId="4A9C0F5B" w:rsidR="006427E5" w:rsidRPr="00040E29" w:rsidRDefault="00F2194E" w:rsidP="006427E5">
            <w:pPr>
              <w:pStyle w:val="TAC"/>
              <w:rPr>
                <w:ins w:id="365" w:author="Huawei" w:date="2024-02-16T11:01:00Z"/>
              </w:rPr>
            </w:pPr>
            <w:ins w:id="366" w:author="Huawei" w:date="2024-02-16T11:43:00Z">
              <w:r>
                <w:t>3</w:t>
              </w:r>
            </w:ins>
          </w:p>
        </w:tc>
        <w:tc>
          <w:tcPr>
            <w:tcW w:w="850" w:type="dxa"/>
            <w:tcBorders>
              <w:top w:val="single" w:sz="6" w:space="0" w:color="auto"/>
              <w:left w:val="single" w:sz="6" w:space="0" w:color="auto"/>
              <w:bottom w:val="single" w:sz="6" w:space="0" w:color="auto"/>
              <w:right w:val="single" w:sz="4" w:space="0" w:color="auto"/>
            </w:tcBorders>
            <w:hideMark/>
          </w:tcPr>
          <w:p w14:paraId="6DE76247" w14:textId="77777777" w:rsidR="006427E5" w:rsidRPr="00040E29" w:rsidRDefault="006427E5" w:rsidP="006427E5">
            <w:pPr>
              <w:pStyle w:val="TAC"/>
              <w:rPr>
                <w:ins w:id="367" w:author="Huawei" w:date="2024-02-16T11:01:00Z"/>
              </w:rPr>
            </w:pPr>
            <w:ins w:id="368" w:author="Huawei" w:date="2024-02-16T11:01:00Z">
              <w:r w:rsidRPr="00040E29">
                <w:t>P</w:t>
              </w:r>
            </w:ins>
          </w:p>
        </w:tc>
      </w:tr>
      <w:tr w:rsidR="006427E5" w:rsidRPr="00040E29" w14:paraId="671B8033" w14:textId="77777777" w:rsidTr="006427E5">
        <w:trPr>
          <w:ins w:id="369" w:author="Huawei" w:date="2024-02-16T11:01:00Z"/>
        </w:trPr>
        <w:tc>
          <w:tcPr>
            <w:tcW w:w="534" w:type="dxa"/>
            <w:tcBorders>
              <w:top w:val="single" w:sz="6" w:space="0" w:color="auto"/>
              <w:left w:val="single" w:sz="4" w:space="0" w:color="auto"/>
              <w:bottom w:val="single" w:sz="6" w:space="0" w:color="auto"/>
              <w:right w:val="single" w:sz="6" w:space="0" w:color="auto"/>
            </w:tcBorders>
          </w:tcPr>
          <w:p w14:paraId="2C8EE499" w14:textId="5E2783DB" w:rsidR="006427E5" w:rsidRPr="00040E29" w:rsidRDefault="00F2194E" w:rsidP="006427E5">
            <w:pPr>
              <w:pStyle w:val="TAC"/>
              <w:rPr>
                <w:ins w:id="370" w:author="Huawei" w:date="2024-02-16T11:01:00Z"/>
              </w:rPr>
            </w:pPr>
            <w:ins w:id="371" w:author="Huawei" w:date="2024-02-16T11:44:00Z">
              <w:r>
                <w:t>8</w:t>
              </w:r>
            </w:ins>
          </w:p>
        </w:tc>
        <w:tc>
          <w:tcPr>
            <w:tcW w:w="3969" w:type="dxa"/>
            <w:tcBorders>
              <w:top w:val="single" w:sz="6" w:space="0" w:color="auto"/>
              <w:left w:val="single" w:sz="6" w:space="0" w:color="auto"/>
              <w:bottom w:val="single" w:sz="6" w:space="0" w:color="auto"/>
              <w:right w:val="single" w:sz="6" w:space="0" w:color="auto"/>
            </w:tcBorders>
          </w:tcPr>
          <w:p w14:paraId="00E49043" w14:textId="77777777" w:rsidR="006427E5" w:rsidRPr="00040E29" w:rsidRDefault="006427E5" w:rsidP="006427E5">
            <w:pPr>
              <w:pStyle w:val="TAL"/>
              <w:rPr>
                <w:ins w:id="372" w:author="Huawei" w:date="2024-02-16T11:01:00Z"/>
              </w:rPr>
            </w:pPr>
            <w:ins w:id="373" w:author="Huawei" w:date="2024-02-16T11:01:00Z">
              <w:r w:rsidRPr="00040E29">
                <w:t xml:space="preserve">The NR-SS-UE sends a </w:t>
              </w:r>
              <w:proofErr w:type="spellStart"/>
              <w:r w:rsidRPr="00040E29">
                <w:t>UECapbilityInformationSidelink</w:t>
              </w:r>
              <w:proofErr w:type="spellEnd"/>
              <w:r w:rsidRPr="00040E29">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B7F032D" w14:textId="77777777" w:rsidR="006427E5" w:rsidRPr="00040E29" w:rsidRDefault="006427E5" w:rsidP="006427E5">
            <w:pPr>
              <w:pStyle w:val="TAC"/>
              <w:rPr>
                <w:ins w:id="374" w:author="Huawei" w:date="2024-02-16T11:01:00Z"/>
              </w:rPr>
            </w:pPr>
            <w:ins w:id="375" w:author="Huawei" w:date="2024-02-16T11:01:00Z">
              <w:r w:rsidRPr="00040E29">
                <w:t>&lt;--</w:t>
              </w:r>
            </w:ins>
          </w:p>
        </w:tc>
        <w:tc>
          <w:tcPr>
            <w:tcW w:w="2977" w:type="dxa"/>
            <w:tcBorders>
              <w:top w:val="single" w:sz="6" w:space="0" w:color="auto"/>
              <w:left w:val="single" w:sz="6" w:space="0" w:color="auto"/>
              <w:bottom w:val="single" w:sz="6" w:space="0" w:color="auto"/>
              <w:right w:val="single" w:sz="6" w:space="0" w:color="auto"/>
            </w:tcBorders>
          </w:tcPr>
          <w:p w14:paraId="32A9AEF7" w14:textId="77777777" w:rsidR="006427E5" w:rsidRPr="00040E29" w:rsidRDefault="006427E5" w:rsidP="006427E5">
            <w:pPr>
              <w:pStyle w:val="TAL"/>
              <w:rPr>
                <w:ins w:id="376" w:author="Huawei" w:date="2024-02-16T11:01:00Z"/>
              </w:rPr>
            </w:pPr>
            <w:ins w:id="377" w:author="Huawei" w:date="2024-02-16T11:01:00Z">
              <w:r w:rsidRPr="00040E29">
                <w:t xml:space="preserve">PC5 RRC: </w:t>
              </w:r>
              <w:proofErr w:type="spellStart"/>
              <w:r w:rsidRPr="00040E29">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32AA01F6" w14:textId="77777777" w:rsidR="006427E5" w:rsidRPr="00040E29" w:rsidRDefault="006427E5" w:rsidP="006427E5">
            <w:pPr>
              <w:pStyle w:val="TAC"/>
              <w:rPr>
                <w:ins w:id="378" w:author="Huawei" w:date="2024-02-16T11:01:00Z"/>
              </w:rPr>
            </w:pPr>
            <w:ins w:id="379" w:author="Huawei" w:date="2024-02-16T11:01:00Z">
              <w:r w:rsidRPr="00040E29">
                <w:t>-</w:t>
              </w:r>
            </w:ins>
          </w:p>
        </w:tc>
        <w:tc>
          <w:tcPr>
            <w:tcW w:w="850" w:type="dxa"/>
            <w:tcBorders>
              <w:top w:val="single" w:sz="6" w:space="0" w:color="auto"/>
              <w:left w:val="single" w:sz="6" w:space="0" w:color="auto"/>
              <w:bottom w:val="single" w:sz="6" w:space="0" w:color="auto"/>
              <w:right w:val="single" w:sz="4" w:space="0" w:color="auto"/>
            </w:tcBorders>
          </w:tcPr>
          <w:p w14:paraId="3F1A181A" w14:textId="77777777" w:rsidR="006427E5" w:rsidRPr="00040E29" w:rsidRDefault="006427E5" w:rsidP="006427E5">
            <w:pPr>
              <w:pStyle w:val="TAC"/>
              <w:rPr>
                <w:ins w:id="380" w:author="Huawei" w:date="2024-02-16T11:01:00Z"/>
              </w:rPr>
            </w:pPr>
            <w:ins w:id="381" w:author="Huawei" w:date="2024-02-16T11:01:00Z">
              <w:r w:rsidRPr="00040E29">
                <w:t>-</w:t>
              </w:r>
            </w:ins>
          </w:p>
        </w:tc>
      </w:tr>
      <w:tr w:rsidR="00F2194E" w:rsidRPr="00040E29" w14:paraId="7DD4C861" w14:textId="77777777" w:rsidTr="006427E5">
        <w:trPr>
          <w:ins w:id="382" w:author="Huawei" w:date="2024-02-16T11:01:00Z"/>
        </w:trPr>
        <w:tc>
          <w:tcPr>
            <w:tcW w:w="534" w:type="dxa"/>
            <w:tcBorders>
              <w:top w:val="single" w:sz="6" w:space="0" w:color="auto"/>
              <w:left w:val="single" w:sz="4" w:space="0" w:color="auto"/>
              <w:bottom w:val="single" w:sz="6" w:space="0" w:color="auto"/>
              <w:right w:val="single" w:sz="6" w:space="0" w:color="auto"/>
            </w:tcBorders>
          </w:tcPr>
          <w:p w14:paraId="5869F7E5" w14:textId="63CA8974" w:rsidR="00F2194E" w:rsidRPr="00040E29" w:rsidRDefault="00F2194E" w:rsidP="00F2194E">
            <w:pPr>
              <w:pStyle w:val="TAC"/>
              <w:rPr>
                <w:ins w:id="383" w:author="Huawei" w:date="2024-02-16T11:01:00Z"/>
              </w:rPr>
            </w:pPr>
            <w:ins w:id="384" w:author="Huawei" w:date="2024-02-16T11:44:00Z">
              <w:r>
                <w:t>9</w:t>
              </w:r>
            </w:ins>
          </w:p>
        </w:tc>
        <w:tc>
          <w:tcPr>
            <w:tcW w:w="3969" w:type="dxa"/>
            <w:tcBorders>
              <w:top w:val="single" w:sz="6" w:space="0" w:color="auto"/>
              <w:left w:val="single" w:sz="6" w:space="0" w:color="auto"/>
              <w:bottom w:val="single" w:sz="6" w:space="0" w:color="auto"/>
              <w:right w:val="single" w:sz="6" w:space="0" w:color="auto"/>
            </w:tcBorders>
          </w:tcPr>
          <w:p w14:paraId="7457F982" w14:textId="0E58F670" w:rsidR="00F2194E" w:rsidRPr="00040E29" w:rsidRDefault="00F2194E" w:rsidP="00F2194E">
            <w:pPr>
              <w:pStyle w:val="TAL"/>
              <w:rPr>
                <w:ins w:id="385" w:author="Huawei" w:date="2024-02-16T11:01:00Z"/>
                <w:lang w:eastAsia="sv-SE"/>
              </w:rPr>
            </w:pPr>
            <w:ins w:id="386" w:author="Huawei" w:date="2024-02-16T11:44:00Z">
              <w:r w:rsidRPr="00040E29">
                <w:t xml:space="preserve">Check: Does the UE send a </w:t>
              </w:r>
              <w:proofErr w:type="spellStart"/>
              <w:r>
                <w:t>Sidelink</w:t>
              </w:r>
              <w:r w:rsidRPr="00040E29">
                <w:t>UE</w:t>
              </w:r>
              <w:r>
                <w:t>InformationNR</w:t>
              </w:r>
              <w:proofErr w:type="spellEnd"/>
              <w:r w:rsidRPr="00040E29">
                <w:t xml:space="preserve"> message</w:t>
              </w:r>
              <w:r>
                <w:t xml:space="preserve"> to Cell 1</w:t>
              </w:r>
              <w:r w:rsidRPr="00040E29">
                <w:t>?</w:t>
              </w:r>
            </w:ins>
          </w:p>
        </w:tc>
        <w:tc>
          <w:tcPr>
            <w:tcW w:w="709" w:type="dxa"/>
            <w:tcBorders>
              <w:top w:val="single" w:sz="6" w:space="0" w:color="auto"/>
              <w:left w:val="single" w:sz="6" w:space="0" w:color="auto"/>
              <w:bottom w:val="single" w:sz="6" w:space="0" w:color="auto"/>
              <w:right w:val="single" w:sz="6" w:space="0" w:color="auto"/>
            </w:tcBorders>
          </w:tcPr>
          <w:p w14:paraId="6E0BF0F3" w14:textId="5071B163" w:rsidR="00F2194E" w:rsidRPr="00040E29" w:rsidRDefault="00F2194E" w:rsidP="00F2194E">
            <w:pPr>
              <w:pStyle w:val="TAC"/>
              <w:rPr>
                <w:ins w:id="387" w:author="Huawei" w:date="2024-02-16T11:01:00Z"/>
              </w:rPr>
            </w:pPr>
            <w:ins w:id="388" w:author="Huawei" w:date="2024-02-16T11:44:00Z">
              <w:r w:rsidRPr="00040E29">
                <w:t>--&gt;</w:t>
              </w:r>
            </w:ins>
          </w:p>
        </w:tc>
        <w:tc>
          <w:tcPr>
            <w:tcW w:w="2977" w:type="dxa"/>
            <w:tcBorders>
              <w:top w:val="single" w:sz="6" w:space="0" w:color="auto"/>
              <w:left w:val="single" w:sz="6" w:space="0" w:color="auto"/>
              <w:bottom w:val="single" w:sz="6" w:space="0" w:color="auto"/>
              <w:right w:val="single" w:sz="6" w:space="0" w:color="auto"/>
            </w:tcBorders>
          </w:tcPr>
          <w:p w14:paraId="7DAF54F9" w14:textId="77777777" w:rsidR="00F2194E" w:rsidRDefault="00F2194E" w:rsidP="00F2194E">
            <w:pPr>
              <w:pStyle w:val="TAL"/>
              <w:rPr>
                <w:ins w:id="389" w:author="Huawei" w:date="2024-02-16T11:44:00Z"/>
                <w:lang w:eastAsia="zh-CN"/>
              </w:rPr>
            </w:pPr>
            <w:proofErr w:type="spellStart"/>
            <w:ins w:id="390" w:author="Huawei" w:date="2024-02-16T11:44:00Z">
              <w:r>
                <w:rPr>
                  <w:rFonts w:hint="eastAsia"/>
                  <w:lang w:eastAsia="zh-CN"/>
                </w:rPr>
                <w:t>U</w:t>
              </w:r>
              <w:r>
                <w:rPr>
                  <w:lang w:eastAsia="zh-CN"/>
                </w:rPr>
                <w:t>u</w:t>
              </w:r>
              <w:proofErr w:type="spellEnd"/>
              <w:r>
                <w:rPr>
                  <w:lang w:eastAsia="zh-CN"/>
                </w:rPr>
                <w:t xml:space="preserve"> RRC:</w:t>
              </w:r>
            </w:ins>
          </w:p>
          <w:p w14:paraId="5B279CE0" w14:textId="4A5BCEAA" w:rsidR="00F2194E" w:rsidRPr="00040E29" w:rsidRDefault="00F2194E" w:rsidP="00F2194E">
            <w:pPr>
              <w:pStyle w:val="TAL"/>
              <w:rPr>
                <w:ins w:id="391" w:author="Huawei" w:date="2024-02-16T11:01:00Z"/>
              </w:rPr>
            </w:pPr>
            <w:proofErr w:type="spellStart"/>
            <w:ins w:id="392" w:author="Huawei" w:date="2024-02-16T11:44:00Z">
              <w:r w:rsidRPr="00F2194E">
                <w:rPr>
                  <w:lang w:eastAsia="zh-CN"/>
                </w:rPr>
                <w:t>SidelinkUEInformationNR</w:t>
              </w:r>
            </w:ins>
            <w:proofErr w:type="spellEnd"/>
          </w:p>
        </w:tc>
        <w:tc>
          <w:tcPr>
            <w:tcW w:w="567" w:type="dxa"/>
            <w:tcBorders>
              <w:top w:val="single" w:sz="6" w:space="0" w:color="auto"/>
              <w:left w:val="single" w:sz="6" w:space="0" w:color="auto"/>
              <w:bottom w:val="single" w:sz="6" w:space="0" w:color="auto"/>
              <w:right w:val="single" w:sz="6" w:space="0" w:color="auto"/>
            </w:tcBorders>
          </w:tcPr>
          <w:p w14:paraId="19BA2E4B" w14:textId="054B5361" w:rsidR="00F2194E" w:rsidRPr="00040E29" w:rsidRDefault="00F2194E" w:rsidP="00F2194E">
            <w:pPr>
              <w:pStyle w:val="TAC"/>
              <w:rPr>
                <w:ins w:id="393" w:author="Huawei" w:date="2024-02-16T11:01:00Z"/>
              </w:rPr>
            </w:pPr>
            <w:ins w:id="394" w:author="Huawei" w:date="2024-02-16T11:44:00Z">
              <w:r>
                <w:rPr>
                  <w:lang w:eastAsia="zh-CN"/>
                </w:rPr>
                <w:t>4</w:t>
              </w:r>
            </w:ins>
          </w:p>
        </w:tc>
        <w:tc>
          <w:tcPr>
            <w:tcW w:w="850" w:type="dxa"/>
            <w:tcBorders>
              <w:top w:val="single" w:sz="6" w:space="0" w:color="auto"/>
              <w:left w:val="single" w:sz="6" w:space="0" w:color="auto"/>
              <w:bottom w:val="single" w:sz="6" w:space="0" w:color="auto"/>
              <w:right w:val="single" w:sz="4" w:space="0" w:color="auto"/>
            </w:tcBorders>
          </w:tcPr>
          <w:p w14:paraId="168EC2D3" w14:textId="7A85EE5A" w:rsidR="00F2194E" w:rsidRPr="00040E29" w:rsidRDefault="00F2194E" w:rsidP="00F2194E">
            <w:pPr>
              <w:pStyle w:val="TAC"/>
              <w:rPr>
                <w:ins w:id="395" w:author="Huawei" w:date="2024-02-16T11:01:00Z"/>
              </w:rPr>
            </w:pPr>
            <w:ins w:id="396" w:author="Huawei" w:date="2024-02-16T11:44:00Z">
              <w:r>
                <w:rPr>
                  <w:rFonts w:hint="eastAsia"/>
                  <w:lang w:eastAsia="zh-CN"/>
                </w:rPr>
                <w:t>P</w:t>
              </w:r>
            </w:ins>
          </w:p>
        </w:tc>
      </w:tr>
    </w:tbl>
    <w:p w14:paraId="516F1B49" w14:textId="77777777" w:rsidR="006427E5" w:rsidRPr="00040E29" w:rsidRDefault="006427E5" w:rsidP="006427E5">
      <w:pPr>
        <w:rPr>
          <w:ins w:id="397" w:author="Huawei" w:date="2024-02-16T11:01:00Z"/>
        </w:rPr>
      </w:pPr>
    </w:p>
    <w:p w14:paraId="2E76A905" w14:textId="1116531F" w:rsidR="006427E5" w:rsidRPr="00040E29" w:rsidRDefault="006427E5" w:rsidP="006427E5">
      <w:pPr>
        <w:pStyle w:val="H6"/>
        <w:rPr>
          <w:ins w:id="398" w:author="Huawei" w:date="2024-02-16T11:01:00Z"/>
          <w:lang w:eastAsia="zh-CN"/>
        </w:rPr>
      </w:pPr>
      <w:ins w:id="399" w:author="Huawei" w:date="2024-02-16T11:02:00Z">
        <w:r>
          <w:rPr>
            <w:lang w:eastAsia="zh-CN"/>
          </w:rPr>
          <w:t>12.2.9</w:t>
        </w:r>
      </w:ins>
      <w:ins w:id="400" w:author="Huawei" w:date="2024-02-16T11:01:00Z">
        <w:r w:rsidRPr="00040E29">
          <w:rPr>
            <w:lang w:eastAsia="zh-CN"/>
          </w:rPr>
          <w:t>.1.3.3</w:t>
        </w:r>
        <w:r w:rsidRPr="00040E29">
          <w:rPr>
            <w:lang w:eastAsia="zh-CN"/>
          </w:rPr>
          <w:tab/>
          <w:t>Specific message contents</w:t>
        </w:r>
      </w:ins>
    </w:p>
    <w:p w14:paraId="193EF511" w14:textId="22C768C8" w:rsidR="006427E5" w:rsidRPr="00040E29" w:rsidRDefault="006427E5" w:rsidP="006427E5">
      <w:pPr>
        <w:pStyle w:val="TH"/>
        <w:rPr>
          <w:ins w:id="401" w:author="Huawei" w:date="2024-02-16T11:01:00Z"/>
          <w:sz w:val="21"/>
          <w:szCs w:val="22"/>
        </w:rPr>
      </w:pPr>
      <w:ins w:id="402" w:author="Huawei" w:date="2024-02-16T11:01:00Z">
        <w:r w:rsidRPr="00040E29">
          <w:t xml:space="preserve">Table </w:t>
        </w:r>
      </w:ins>
      <w:ins w:id="403" w:author="Huawei" w:date="2024-02-16T11:02:00Z">
        <w:r>
          <w:t>12.2.9</w:t>
        </w:r>
      </w:ins>
      <w:ins w:id="404" w:author="Huawei" w:date="2024-02-16T11:01:00Z">
        <w:r w:rsidRPr="00040E29">
          <w:t xml:space="preserve">.1.3.3-1: </w:t>
        </w:r>
        <w:proofErr w:type="spellStart"/>
        <w:r w:rsidRPr="00040E29">
          <w:rPr>
            <w:i/>
          </w:rPr>
          <w:t>UECapabilityEnquirySidelink</w:t>
        </w:r>
        <w:proofErr w:type="spellEnd"/>
        <w:r w:rsidRPr="00040E29">
          <w:t xml:space="preserve"> (step 1, Table </w:t>
        </w:r>
      </w:ins>
      <w:ins w:id="405" w:author="Huawei" w:date="2024-02-16T11:02:00Z">
        <w:r>
          <w:t>12.2.9</w:t>
        </w:r>
      </w:ins>
      <w:ins w:id="406" w:author="Huawei" w:date="2024-02-16T11:01:00Z">
        <w:r w:rsidRPr="00040E29">
          <w:t>.1.3.2-1)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27E5" w:rsidRPr="00040E29" w14:paraId="4E6F94C6" w14:textId="77777777" w:rsidTr="006427E5">
        <w:trPr>
          <w:ins w:id="407" w:author="Huawei" w:date="2024-02-16T11:01:00Z"/>
        </w:trPr>
        <w:tc>
          <w:tcPr>
            <w:tcW w:w="9747" w:type="dxa"/>
            <w:gridSpan w:val="4"/>
            <w:shd w:val="clear" w:color="auto" w:fill="auto"/>
          </w:tcPr>
          <w:p w14:paraId="1F4C5542" w14:textId="77777777" w:rsidR="006427E5" w:rsidRPr="00040E29" w:rsidRDefault="006427E5" w:rsidP="006427E5">
            <w:pPr>
              <w:pStyle w:val="TAL"/>
              <w:rPr>
                <w:ins w:id="408" w:author="Huawei" w:date="2024-02-16T11:01:00Z"/>
              </w:rPr>
            </w:pPr>
            <w:ins w:id="409" w:author="Huawei" w:date="2024-02-16T11:01:00Z">
              <w:r w:rsidRPr="00040E29">
                <w:t xml:space="preserve">Derivation Path: </w:t>
              </w:r>
              <w:r w:rsidRPr="00040E29">
                <w:rPr>
                  <w:szCs w:val="22"/>
                </w:rPr>
                <w:t>TS 38.508-1 [4]</w:t>
              </w:r>
              <w:r w:rsidRPr="00040E29">
                <w:t>, Table 4.6.1A-6 with condition RX</w:t>
              </w:r>
            </w:ins>
          </w:p>
        </w:tc>
      </w:tr>
      <w:tr w:rsidR="006427E5" w:rsidRPr="00040E29" w14:paraId="10DA7308" w14:textId="77777777" w:rsidTr="006427E5">
        <w:trPr>
          <w:ins w:id="410" w:author="Huawei" w:date="2024-02-16T11:01:00Z"/>
        </w:trPr>
        <w:tc>
          <w:tcPr>
            <w:tcW w:w="4535" w:type="dxa"/>
            <w:shd w:val="clear" w:color="auto" w:fill="auto"/>
          </w:tcPr>
          <w:p w14:paraId="29AB5AEE" w14:textId="77777777" w:rsidR="006427E5" w:rsidRPr="00040E29" w:rsidRDefault="006427E5" w:rsidP="006427E5">
            <w:pPr>
              <w:pStyle w:val="TAH"/>
              <w:rPr>
                <w:ins w:id="411" w:author="Huawei" w:date="2024-02-16T11:01:00Z"/>
              </w:rPr>
            </w:pPr>
            <w:ins w:id="412" w:author="Huawei" w:date="2024-02-16T11:01:00Z">
              <w:r w:rsidRPr="00040E29">
                <w:t>Information Element</w:t>
              </w:r>
            </w:ins>
          </w:p>
        </w:tc>
        <w:tc>
          <w:tcPr>
            <w:tcW w:w="2267" w:type="dxa"/>
            <w:shd w:val="clear" w:color="auto" w:fill="auto"/>
          </w:tcPr>
          <w:p w14:paraId="2DCC1EA0" w14:textId="77777777" w:rsidR="006427E5" w:rsidRPr="00040E29" w:rsidRDefault="006427E5" w:rsidP="006427E5">
            <w:pPr>
              <w:pStyle w:val="TAH"/>
              <w:rPr>
                <w:ins w:id="413" w:author="Huawei" w:date="2024-02-16T11:01:00Z"/>
              </w:rPr>
            </w:pPr>
            <w:ins w:id="414" w:author="Huawei" w:date="2024-02-16T11:01:00Z">
              <w:r w:rsidRPr="00040E29">
                <w:t>Value/remark</w:t>
              </w:r>
            </w:ins>
          </w:p>
        </w:tc>
        <w:tc>
          <w:tcPr>
            <w:tcW w:w="1700" w:type="dxa"/>
            <w:shd w:val="clear" w:color="auto" w:fill="auto"/>
          </w:tcPr>
          <w:p w14:paraId="0ABFA284" w14:textId="77777777" w:rsidR="006427E5" w:rsidRPr="00040E29" w:rsidRDefault="006427E5" w:rsidP="006427E5">
            <w:pPr>
              <w:pStyle w:val="TAH"/>
              <w:rPr>
                <w:ins w:id="415" w:author="Huawei" w:date="2024-02-16T11:01:00Z"/>
              </w:rPr>
            </w:pPr>
            <w:ins w:id="416" w:author="Huawei" w:date="2024-02-16T11:01:00Z">
              <w:r w:rsidRPr="00040E29">
                <w:t>Comment</w:t>
              </w:r>
            </w:ins>
          </w:p>
        </w:tc>
        <w:tc>
          <w:tcPr>
            <w:tcW w:w="1245" w:type="dxa"/>
            <w:shd w:val="clear" w:color="auto" w:fill="auto"/>
          </w:tcPr>
          <w:p w14:paraId="74CA52E1" w14:textId="77777777" w:rsidR="006427E5" w:rsidRPr="00040E29" w:rsidRDefault="006427E5" w:rsidP="006427E5">
            <w:pPr>
              <w:pStyle w:val="TAH"/>
              <w:rPr>
                <w:ins w:id="417" w:author="Huawei" w:date="2024-02-16T11:01:00Z"/>
              </w:rPr>
            </w:pPr>
            <w:ins w:id="418" w:author="Huawei" w:date="2024-02-16T11:01:00Z">
              <w:r w:rsidRPr="00040E29">
                <w:t>Condition</w:t>
              </w:r>
            </w:ins>
          </w:p>
        </w:tc>
      </w:tr>
      <w:tr w:rsidR="006427E5" w:rsidRPr="00040E29" w14:paraId="2A633ABD" w14:textId="77777777" w:rsidTr="006427E5">
        <w:trPr>
          <w:ins w:id="419" w:author="Huawei" w:date="2024-02-16T11:01:00Z"/>
        </w:trPr>
        <w:tc>
          <w:tcPr>
            <w:tcW w:w="4535" w:type="dxa"/>
            <w:shd w:val="clear" w:color="auto" w:fill="auto"/>
          </w:tcPr>
          <w:p w14:paraId="277BC5F6" w14:textId="77777777" w:rsidR="006427E5" w:rsidRPr="00040E29" w:rsidRDefault="006427E5" w:rsidP="006427E5">
            <w:pPr>
              <w:pStyle w:val="TAL"/>
              <w:rPr>
                <w:ins w:id="420" w:author="Huawei" w:date="2024-02-16T11:01:00Z"/>
              </w:rPr>
            </w:pPr>
            <w:proofErr w:type="spellStart"/>
            <w:proofErr w:type="gramStart"/>
            <w:ins w:id="421" w:author="Huawei" w:date="2024-02-16T11:01:00Z">
              <w:r w:rsidRPr="00040E29">
                <w:t>UECapabilityEnquirySidelink</w:t>
              </w:r>
              <w:proofErr w:type="spellEnd"/>
              <w:r w:rsidRPr="00040E29">
                <w:t xml:space="preserve"> ::=</w:t>
              </w:r>
              <w:proofErr w:type="gramEnd"/>
              <w:r w:rsidRPr="00040E29">
                <w:t xml:space="preserve"> SEQUENCE {</w:t>
              </w:r>
            </w:ins>
          </w:p>
        </w:tc>
        <w:tc>
          <w:tcPr>
            <w:tcW w:w="2267" w:type="dxa"/>
            <w:shd w:val="clear" w:color="auto" w:fill="auto"/>
          </w:tcPr>
          <w:p w14:paraId="52662FDB" w14:textId="77777777" w:rsidR="006427E5" w:rsidRPr="00040E29" w:rsidRDefault="006427E5" w:rsidP="006427E5">
            <w:pPr>
              <w:pStyle w:val="TAL"/>
              <w:rPr>
                <w:ins w:id="422" w:author="Huawei" w:date="2024-02-16T11:01:00Z"/>
              </w:rPr>
            </w:pPr>
          </w:p>
        </w:tc>
        <w:tc>
          <w:tcPr>
            <w:tcW w:w="1700" w:type="dxa"/>
            <w:shd w:val="clear" w:color="auto" w:fill="auto"/>
          </w:tcPr>
          <w:p w14:paraId="3546B4F5" w14:textId="77777777" w:rsidR="006427E5" w:rsidRPr="00040E29" w:rsidRDefault="006427E5" w:rsidP="006427E5">
            <w:pPr>
              <w:pStyle w:val="TAL"/>
              <w:rPr>
                <w:ins w:id="423" w:author="Huawei" w:date="2024-02-16T11:01:00Z"/>
              </w:rPr>
            </w:pPr>
          </w:p>
        </w:tc>
        <w:tc>
          <w:tcPr>
            <w:tcW w:w="1245" w:type="dxa"/>
            <w:shd w:val="clear" w:color="auto" w:fill="auto"/>
          </w:tcPr>
          <w:p w14:paraId="7498F105" w14:textId="77777777" w:rsidR="006427E5" w:rsidRPr="00040E29" w:rsidRDefault="006427E5" w:rsidP="006427E5">
            <w:pPr>
              <w:pStyle w:val="TAL"/>
              <w:rPr>
                <w:ins w:id="424" w:author="Huawei" w:date="2024-02-16T11:01:00Z"/>
              </w:rPr>
            </w:pPr>
          </w:p>
        </w:tc>
      </w:tr>
      <w:tr w:rsidR="006427E5" w:rsidRPr="00040E29" w14:paraId="2B6900D5" w14:textId="77777777" w:rsidTr="006427E5">
        <w:trPr>
          <w:ins w:id="425" w:author="Huawei" w:date="2024-02-16T11:01:00Z"/>
        </w:trPr>
        <w:tc>
          <w:tcPr>
            <w:tcW w:w="4535" w:type="dxa"/>
            <w:shd w:val="clear" w:color="auto" w:fill="auto"/>
          </w:tcPr>
          <w:p w14:paraId="3BD12A1F" w14:textId="77777777" w:rsidR="006427E5" w:rsidRPr="00040E29" w:rsidRDefault="006427E5" w:rsidP="006427E5">
            <w:pPr>
              <w:pStyle w:val="TAL"/>
              <w:rPr>
                <w:ins w:id="426" w:author="Huawei" w:date="2024-02-16T11:01:00Z"/>
              </w:rPr>
            </w:pPr>
            <w:ins w:id="427" w:author="Huawei" w:date="2024-02-16T11:01:00Z">
              <w:r w:rsidRPr="00040E29">
                <w:t xml:space="preserve">  </w:t>
              </w:r>
              <w:proofErr w:type="spellStart"/>
              <w:r w:rsidRPr="00040E29">
                <w:t>criticalExtensions</w:t>
              </w:r>
              <w:proofErr w:type="spellEnd"/>
              <w:r w:rsidRPr="00040E29">
                <w:t xml:space="preserve"> CHOICE {</w:t>
              </w:r>
            </w:ins>
          </w:p>
        </w:tc>
        <w:tc>
          <w:tcPr>
            <w:tcW w:w="2267" w:type="dxa"/>
            <w:shd w:val="clear" w:color="auto" w:fill="auto"/>
          </w:tcPr>
          <w:p w14:paraId="6249A959" w14:textId="77777777" w:rsidR="006427E5" w:rsidRPr="00040E29" w:rsidRDefault="006427E5" w:rsidP="006427E5">
            <w:pPr>
              <w:pStyle w:val="TAL"/>
              <w:rPr>
                <w:ins w:id="428" w:author="Huawei" w:date="2024-02-16T11:01:00Z"/>
              </w:rPr>
            </w:pPr>
          </w:p>
        </w:tc>
        <w:tc>
          <w:tcPr>
            <w:tcW w:w="1700" w:type="dxa"/>
            <w:shd w:val="clear" w:color="auto" w:fill="auto"/>
          </w:tcPr>
          <w:p w14:paraId="3EF29D1D" w14:textId="77777777" w:rsidR="006427E5" w:rsidRPr="00040E29" w:rsidRDefault="006427E5" w:rsidP="006427E5">
            <w:pPr>
              <w:pStyle w:val="TAL"/>
              <w:rPr>
                <w:ins w:id="429" w:author="Huawei" w:date="2024-02-16T11:01:00Z"/>
              </w:rPr>
            </w:pPr>
          </w:p>
        </w:tc>
        <w:tc>
          <w:tcPr>
            <w:tcW w:w="1245" w:type="dxa"/>
            <w:shd w:val="clear" w:color="auto" w:fill="auto"/>
          </w:tcPr>
          <w:p w14:paraId="7C823CF2" w14:textId="77777777" w:rsidR="006427E5" w:rsidRPr="00040E29" w:rsidRDefault="006427E5" w:rsidP="006427E5">
            <w:pPr>
              <w:pStyle w:val="TAL"/>
              <w:rPr>
                <w:ins w:id="430" w:author="Huawei" w:date="2024-02-16T11:01:00Z"/>
              </w:rPr>
            </w:pPr>
          </w:p>
        </w:tc>
      </w:tr>
      <w:tr w:rsidR="006427E5" w:rsidRPr="00040E29" w14:paraId="798A4303" w14:textId="77777777" w:rsidTr="006427E5">
        <w:trPr>
          <w:ins w:id="431" w:author="Huawei" w:date="2024-02-16T11:01:00Z"/>
        </w:trPr>
        <w:tc>
          <w:tcPr>
            <w:tcW w:w="4535" w:type="dxa"/>
            <w:shd w:val="clear" w:color="auto" w:fill="auto"/>
          </w:tcPr>
          <w:p w14:paraId="7651BB06" w14:textId="77777777" w:rsidR="006427E5" w:rsidRPr="00040E29" w:rsidRDefault="006427E5" w:rsidP="006427E5">
            <w:pPr>
              <w:pStyle w:val="TAL"/>
              <w:rPr>
                <w:ins w:id="432" w:author="Huawei" w:date="2024-02-16T11:01:00Z"/>
              </w:rPr>
            </w:pPr>
            <w:ins w:id="433" w:author="Huawei" w:date="2024-02-16T11:01:00Z">
              <w:r w:rsidRPr="00040E29">
                <w:t xml:space="preserve">    ueCapabilityEnquirySidelink-r16 SEQUENCE {</w:t>
              </w:r>
            </w:ins>
          </w:p>
        </w:tc>
        <w:tc>
          <w:tcPr>
            <w:tcW w:w="2267" w:type="dxa"/>
            <w:shd w:val="clear" w:color="auto" w:fill="auto"/>
          </w:tcPr>
          <w:p w14:paraId="3880D89B" w14:textId="77777777" w:rsidR="006427E5" w:rsidRPr="00040E29" w:rsidRDefault="006427E5" w:rsidP="006427E5">
            <w:pPr>
              <w:pStyle w:val="TAL"/>
              <w:rPr>
                <w:ins w:id="434" w:author="Huawei" w:date="2024-02-16T11:01:00Z"/>
              </w:rPr>
            </w:pPr>
          </w:p>
        </w:tc>
        <w:tc>
          <w:tcPr>
            <w:tcW w:w="1700" w:type="dxa"/>
            <w:shd w:val="clear" w:color="auto" w:fill="auto"/>
          </w:tcPr>
          <w:p w14:paraId="42027CDD" w14:textId="77777777" w:rsidR="006427E5" w:rsidRPr="00040E29" w:rsidRDefault="006427E5" w:rsidP="006427E5">
            <w:pPr>
              <w:pStyle w:val="TAL"/>
              <w:rPr>
                <w:ins w:id="435" w:author="Huawei" w:date="2024-02-16T11:01:00Z"/>
              </w:rPr>
            </w:pPr>
          </w:p>
        </w:tc>
        <w:tc>
          <w:tcPr>
            <w:tcW w:w="1245" w:type="dxa"/>
            <w:shd w:val="clear" w:color="auto" w:fill="auto"/>
          </w:tcPr>
          <w:p w14:paraId="747CF9DB" w14:textId="77777777" w:rsidR="006427E5" w:rsidRPr="00040E29" w:rsidRDefault="006427E5" w:rsidP="006427E5">
            <w:pPr>
              <w:pStyle w:val="TAL"/>
              <w:rPr>
                <w:ins w:id="436" w:author="Huawei" w:date="2024-02-16T11:01:00Z"/>
              </w:rPr>
            </w:pPr>
          </w:p>
        </w:tc>
      </w:tr>
      <w:tr w:rsidR="006427E5" w:rsidRPr="00040E29" w14:paraId="234FCF5A" w14:textId="77777777" w:rsidTr="006427E5">
        <w:trPr>
          <w:ins w:id="437" w:author="Huawei" w:date="2024-02-16T11:01:00Z"/>
        </w:trPr>
        <w:tc>
          <w:tcPr>
            <w:tcW w:w="4535" w:type="dxa"/>
            <w:shd w:val="clear" w:color="auto" w:fill="auto"/>
          </w:tcPr>
          <w:p w14:paraId="4839BF0E" w14:textId="77777777" w:rsidR="006427E5" w:rsidRPr="00040E29" w:rsidRDefault="006427E5" w:rsidP="006427E5">
            <w:pPr>
              <w:pStyle w:val="TAL"/>
              <w:rPr>
                <w:ins w:id="438" w:author="Huawei" w:date="2024-02-16T11:01:00Z"/>
              </w:rPr>
            </w:pPr>
            <w:ins w:id="439" w:author="Huawei" w:date="2024-02-16T11:01:00Z">
              <w:r w:rsidRPr="00040E29">
                <w:t xml:space="preserve">      frequencyBandListFilterSidelink-r16 SEQUENCE</w:t>
              </w:r>
            </w:ins>
          </w:p>
          <w:p w14:paraId="6A634464" w14:textId="77777777" w:rsidR="006427E5" w:rsidRPr="00040E29" w:rsidRDefault="006427E5" w:rsidP="006427E5">
            <w:pPr>
              <w:pStyle w:val="TAL"/>
              <w:rPr>
                <w:ins w:id="440" w:author="Huawei" w:date="2024-02-16T11:01:00Z"/>
              </w:rPr>
            </w:pPr>
            <w:ins w:id="441" w:author="Huawei" w:date="2024-02-16T11:01:00Z">
              <w:r w:rsidRPr="00040E29">
                <w:t>(SIZE (</w:t>
              </w:r>
              <w:proofErr w:type="gramStart"/>
              <w:r w:rsidRPr="00040E29">
                <w:t>1..</w:t>
              </w:r>
              <w:proofErr w:type="gramEnd"/>
              <w:r w:rsidRPr="00040E29">
                <w:t>maxBandsMRDC)) OF</w:t>
              </w:r>
            </w:ins>
          </w:p>
          <w:p w14:paraId="7D439507" w14:textId="77777777" w:rsidR="006427E5" w:rsidRPr="00040E29" w:rsidRDefault="006427E5" w:rsidP="006427E5">
            <w:pPr>
              <w:pStyle w:val="TAL"/>
              <w:rPr>
                <w:ins w:id="442" w:author="Huawei" w:date="2024-02-16T11:01:00Z"/>
              </w:rPr>
            </w:pPr>
            <w:proofErr w:type="spellStart"/>
            <w:ins w:id="443" w:author="Huawei" w:date="2024-02-16T11:01:00Z">
              <w:r w:rsidRPr="00040E29">
                <w:t>FreqBandInformation</w:t>
              </w:r>
              <w:proofErr w:type="spellEnd"/>
              <w:r w:rsidRPr="00040E29">
                <w:t xml:space="preserve"> {</w:t>
              </w:r>
            </w:ins>
          </w:p>
        </w:tc>
        <w:tc>
          <w:tcPr>
            <w:tcW w:w="2267" w:type="dxa"/>
            <w:shd w:val="clear" w:color="auto" w:fill="auto"/>
          </w:tcPr>
          <w:p w14:paraId="24B9328B" w14:textId="77777777" w:rsidR="006427E5" w:rsidRPr="00040E29" w:rsidRDefault="006427E5" w:rsidP="006427E5">
            <w:pPr>
              <w:pStyle w:val="TAL"/>
              <w:rPr>
                <w:ins w:id="444" w:author="Huawei" w:date="2024-02-16T11:01:00Z"/>
              </w:rPr>
            </w:pPr>
          </w:p>
        </w:tc>
        <w:tc>
          <w:tcPr>
            <w:tcW w:w="1700" w:type="dxa"/>
            <w:shd w:val="clear" w:color="auto" w:fill="auto"/>
          </w:tcPr>
          <w:p w14:paraId="6FD4C1DB" w14:textId="77777777" w:rsidR="006427E5" w:rsidRPr="00040E29" w:rsidRDefault="006427E5" w:rsidP="006427E5">
            <w:pPr>
              <w:pStyle w:val="TAL"/>
              <w:rPr>
                <w:ins w:id="445" w:author="Huawei" w:date="2024-02-16T11:01:00Z"/>
              </w:rPr>
            </w:pPr>
            <w:ins w:id="446" w:author="Huawei" w:date="2024-02-16T11:01:00Z">
              <w:r w:rsidRPr="00040E29">
                <w:t xml:space="preserve">Includes only the single frequency band and band combination NR </w:t>
              </w:r>
              <w:proofErr w:type="spellStart"/>
              <w:r w:rsidRPr="00040E29">
                <w:t>Sidelink</w:t>
              </w:r>
              <w:proofErr w:type="spellEnd"/>
              <w:r w:rsidRPr="00040E29">
                <w:t xml:space="preserve"> operating band which is currently used in this TC for communication over the PC5 interface</w:t>
              </w:r>
            </w:ins>
          </w:p>
        </w:tc>
        <w:tc>
          <w:tcPr>
            <w:tcW w:w="1245" w:type="dxa"/>
            <w:shd w:val="clear" w:color="auto" w:fill="auto"/>
          </w:tcPr>
          <w:p w14:paraId="501DD3B6" w14:textId="77777777" w:rsidR="006427E5" w:rsidRPr="00040E29" w:rsidRDefault="006427E5" w:rsidP="006427E5">
            <w:pPr>
              <w:pStyle w:val="TAL"/>
              <w:rPr>
                <w:ins w:id="447" w:author="Huawei" w:date="2024-02-16T11:01:00Z"/>
              </w:rPr>
            </w:pPr>
          </w:p>
        </w:tc>
      </w:tr>
      <w:tr w:rsidR="006427E5" w:rsidRPr="00040E29" w14:paraId="40965758" w14:textId="77777777" w:rsidTr="006427E5">
        <w:trPr>
          <w:ins w:id="448" w:author="Huawei" w:date="2024-02-16T11:01:00Z"/>
        </w:trPr>
        <w:tc>
          <w:tcPr>
            <w:tcW w:w="4535" w:type="dxa"/>
            <w:shd w:val="clear" w:color="auto" w:fill="auto"/>
          </w:tcPr>
          <w:p w14:paraId="47D26831" w14:textId="77777777" w:rsidR="006427E5" w:rsidRPr="00040E29" w:rsidRDefault="006427E5" w:rsidP="006427E5">
            <w:pPr>
              <w:pStyle w:val="TAL"/>
              <w:rPr>
                <w:ins w:id="449" w:author="Huawei" w:date="2024-02-16T11:01:00Z"/>
              </w:rPr>
            </w:pPr>
            <w:ins w:id="450" w:author="Huawei" w:date="2024-02-16T11:01:00Z">
              <w:r w:rsidRPr="00040E29">
                <w:t xml:space="preserve">        </w:t>
              </w:r>
              <w:proofErr w:type="spellStart"/>
              <w:proofErr w:type="gramStart"/>
              <w:r w:rsidRPr="00040E29">
                <w:rPr>
                  <w:rFonts w:eastAsia="宋体" w:cs="Arial"/>
                  <w:szCs w:val="18"/>
                </w:rPr>
                <w:t>FreqBandInformation</w:t>
              </w:r>
              <w:proofErr w:type="spellEnd"/>
              <w:r w:rsidRPr="00040E29">
                <w:rPr>
                  <w:rFonts w:eastAsia="宋体" w:cs="Arial"/>
                  <w:szCs w:val="18"/>
                </w:rPr>
                <w:t>[</w:t>
              </w:r>
              <w:proofErr w:type="gramEnd"/>
              <w:r w:rsidRPr="00040E29">
                <w:rPr>
                  <w:rFonts w:eastAsia="宋体" w:cs="Arial"/>
                  <w:szCs w:val="18"/>
                </w:rPr>
                <w:t>1] CHOICE {</w:t>
              </w:r>
            </w:ins>
          </w:p>
        </w:tc>
        <w:tc>
          <w:tcPr>
            <w:tcW w:w="2267" w:type="dxa"/>
            <w:shd w:val="clear" w:color="auto" w:fill="auto"/>
          </w:tcPr>
          <w:p w14:paraId="6DF3F7FD" w14:textId="77777777" w:rsidR="006427E5" w:rsidRPr="00040E29" w:rsidDel="00FD0D58" w:rsidRDefault="006427E5" w:rsidP="006427E5">
            <w:pPr>
              <w:pStyle w:val="TAL"/>
              <w:rPr>
                <w:ins w:id="451" w:author="Huawei" w:date="2024-02-16T11:01:00Z"/>
              </w:rPr>
            </w:pPr>
          </w:p>
        </w:tc>
        <w:tc>
          <w:tcPr>
            <w:tcW w:w="1700" w:type="dxa"/>
            <w:shd w:val="clear" w:color="auto" w:fill="auto"/>
          </w:tcPr>
          <w:p w14:paraId="437D9D18" w14:textId="77777777" w:rsidR="006427E5" w:rsidRPr="00040E29" w:rsidRDefault="006427E5" w:rsidP="006427E5">
            <w:pPr>
              <w:pStyle w:val="TAL"/>
              <w:rPr>
                <w:ins w:id="452" w:author="Huawei" w:date="2024-02-16T11:01:00Z"/>
              </w:rPr>
            </w:pPr>
          </w:p>
        </w:tc>
        <w:tc>
          <w:tcPr>
            <w:tcW w:w="1245" w:type="dxa"/>
            <w:shd w:val="clear" w:color="auto" w:fill="auto"/>
          </w:tcPr>
          <w:p w14:paraId="4500890B" w14:textId="77777777" w:rsidR="006427E5" w:rsidRPr="00040E29" w:rsidDel="00FD0D58" w:rsidRDefault="006427E5" w:rsidP="006427E5">
            <w:pPr>
              <w:pStyle w:val="TAL"/>
              <w:rPr>
                <w:ins w:id="453" w:author="Huawei" w:date="2024-02-16T11:01:00Z"/>
              </w:rPr>
            </w:pPr>
          </w:p>
        </w:tc>
      </w:tr>
      <w:tr w:rsidR="006427E5" w:rsidRPr="00040E29" w14:paraId="7D2844F4" w14:textId="77777777" w:rsidTr="006427E5">
        <w:trPr>
          <w:ins w:id="454" w:author="Huawei" w:date="2024-02-16T11:01:00Z"/>
        </w:trPr>
        <w:tc>
          <w:tcPr>
            <w:tcW w:w="4535" w:type="dxa"/>
            <w:shd w:val="clear" w:color="auto" w:fill="auto"/>
          </w:tcPr>
          <w:p w14:paraId="62A19778" w14:textId="77777777" w:rsidR="006427E5" w:rsidRPr="00040E29" w:rsidRDefault="006427E5" w:rsidP="006427E5">
            <w:pPr>
              <w:pStyle w:val="TAL"/>
              <w:rPr>
                <w:ins w:id="455" w:author="Huawei" w:date="2024-02-16T11:01:00Z"/>
              </w:rPr>
            </w:pPr>
            <w:ins w:id="456" w:author="Huawei" w:date="2024-02-16T11:01:00Z">
              <w:r w:rsidRPr="00040E29">
                <w:t xml:space="preserve">           </w:t>
              </w:r>
              <w:proofErr w:type="spellStart"/>
              <w:r w:rsidRPr="00040E29">
                <w:rPr>
                  <w:rFonts w:eastAsia="宋体" w:cs="Arial"/>
                  <w:szCs w:val="18"/>
                </w:rPr>
                <w:t>bandInformationNR</w:t>
              </w:r>
              <w:proofErr w:type="spellEnd"/>
              <w:r w:rsidRPr="00040E29">
                <w:rPr>
                  <w:rFonts w:eastAsia="宋体" w:cs="Arial"/>
                  <w:szCs w:val="18"/>
                </w:rPr>
                <w:t xml:space="preserve"> SEQUENCE {</w:t>
              </w:r>
            </w:ins>
          </w:p>
        </w:tc>
        <w:tc>
          <w:tcPr>
            <w:tcW w:w="2267" w:type="dxa"/>
            <w:shd w:val="clear" w:color="auto" w:fill="auto"/>
          </w:tcPr>
          <w:p w14:paraId="6C3CC1E4" w14:textId="77777777" w:rsidR="006427E5" w:rsidRPr="00040E29" w:rsidDel="00FD0D58" w:rsidRDefault="006427E5" w:rsidP="006427E5">
            <w:pPr>
              <w:pStyle w:val="TAL"/>
              <w:rPr>
                <w:ins w:id="457" w:author="Huawei" w:date="2024-02-16T11:01:00Z"/>
              </w:rPr>
            </w:pPr>
          </w:p>
        </w:tc>
        <w:tc>
          <w:tcPr>
            <w:tcW w:w="1700" w:type="dxa"/>
            <w:shd w:val="clear" w:color="auto" w:fill="auto"/>
          </w:tcPr>
          <w:p w14:paraId="71E725DC" w14:textId="77777777" w:rsidR="006427E5" w:rsidRPr="00040E29" w:rsidRDefault="006427E5" w:rsidP="006427E5">
            <w:pPr>
              <w:pStyle w:val="TAL"/>
              <w:rPr>
                <w:ins w:id="458" w:author="Huawei" w:date="2024-02-16T11:01:00Z"/>
              </w:rPr>
            </w:pPr>
          </w:p>
        </w:tc>
        <w:tc>
          <w:tcPr>
            <w:tcW w:w="1245" w:type="dxa"/>
            <w:shd w:val="clear" w:color="auto" w:fill="auto"/>
          </w:tcPr>
          <w:p w14:paraId="4BA467A0" w14:textId="77777777" w:rsidR="006427E5" w:rsidRPr="00040E29" w:rsidDel="00FD0D58" w:rsidRDefault="006427E5" w:rsidP="006427E5">
            <w:pPr>
              <w:pStyle w:val="TAL"/>
              <w:rPr>
                <w:ins w:id="459" w:author="Huawei" w:date="2024-02-16T11:01:00Z"/>
              </w:rPr>
            </w:pPr>
          </w:p>
        </w:tc>
      </w:tr>
      <w:tr w:rsidR="006427E5" w:rsidRPr="00040E29" w14:paraId="25FA9977" w14:textId="77777777" w:rsidTr="006427E5">
        <w:trPr>
          <w:ins w:id="460" w:author="Huawei" w:date="2024-02-16T11:01:00Z"/>
        </w:trPr>
        <w:tc>
          <w:tcPr>
            <w:tcW w:w="4535" w:type="dxa"/>
            <w:shd w:val="clear" w:color="auto" w:fill="auto"/>
          </w:tcPr>
          <w:p w14:paraId="0CEA510F" w14:textId="77777777" w:rsidR="006427E5" w:rsidRPr="00040E29" w:rsidRDefault="006427E5" w:rsidP="006427E5">
            <w:pPr>
              <w:pStyle w:val="TAL"/>
              <w:rPr>
                <w:ins w:id="461" w:author="Huawei" w:date="2024-02-16T11:01:00Z"/>
              </w:rPr>
            </w:pPr>
            <w:ins w:id="462" w:author="Huawei" w:date="2024-02-16T11:01:00Z">
              <w:r w:rsidRPr="00040E29">
                <w:t xml:space="preserve">             </w:t>
              </w:r>
              <w:proofErr w:type="spellStart"/>
              <w:r w:rsidRPr="00040E29">
                <w:rPr>
                  <w:rFonts w:eastAsia="宋体" w:cs="Arial"/>
                  <w:szCs w:val="18"/>
                </w:rPr>
                <w:t>bandNR</w:t>
              </w:r>
              <w:proofErr w:type="spellEnd"/>
            </w:ins>
          </w:p>
        </w:tc>
        <w:tc>
          <w:tcPr>
            <w:tcW w:w="2267" w:type="dxa"/>
            <w:shd w:val="clear" w:color="auto" w:fill="auto"/>
          </w:tcPr>
          <w:p w14:paraId="14346F37" w14:textId="77777777" w:rsidR="006427E5" w:rsidRPr="00040E29" w:rsidRDefault="006427E5" w:rsidP="006427E5">
            <w:pPr>
              <w:pStyle w:val="TAL"/>
              <w:rPr>
                <w:ins w:id="463" w:author="Huawei" w:date="2024-02-16T11:01:00Z"/>
              </w:rPr>
            </w:pPr>
            <w:proofErr w:type="spellStart"/>
            <w:ins w:id="464" w:author="Huawei" w:date="2024-02-16T11:01:00Z">
              <w:r w:rsidRPr="00040E29">
                <w:t>FreqBandIndicatorNR</w:t>
              </w:r>
              <w:proofErr w:type="spellEnd"/>
              <w:r w:rsidRPr="00040E29">
                <w:t xml:space="preserve"> of</w:t>
              </w:r>
            </w:ins>
          </w:p>
          <w:p w14:paraId="3A9B3E63" w14:textId="77777777" w:rsidR="006427E5" w:rsidRPr="00040E29" w:rsidDel="00FD0D58" w:rsidRDefault="006427E5" w:rsidP="006427E5">
            <w:pPr>
              <w:pStyle w:val="TAL"/>
              <w:rPr>
                <w:ins w:id="465" w:author="Huawei" w:date="2024-02-16T11:01:00Z"/>
              </w:rPr>
            </w:pPr>
            <w:ins w:id="466" w:author="Huawei" w:date="2024-02-16T11:01:00Z">
              <w:r w:rsidRPr="00040E29">
                <w:t>the PC5 operating band</w:t>
              </w:r>
            </w:ins>
          </w:p>
        </w:tc>
        <w:tc>
          <w:tcPr>
            <w:tcW w:w="1700" w:type="dxa"/>
            <w:shd w:val="clear" w:color="auto" w:fill="auto"/>
          </w:tcPr>
          <w:p w14:paraId="70B538A6" w14:textId="77777777" w:rsidR="006427E5" w:rsidRPr="00040E29" w:rsidRDefault="006427E5" w:rsidP="006427E5">
            <w:pPr>
              <w:pStyle w:val="TAL"/>
              <w:rPr>
                <w:ins w:id="467" w:author="Huawei" w:date="2024-02-16T11:01:00Z"/>
              </w:rPr>
            </w:pPr>
          </w:p>
        </w:tc>
        <w:tc>
          <w:tcPr>
            <w:tcW w:w="1245" w:type="dxa"/>
            <w:shd w:val="clear" w:color="auto" w:fill="auto"/>
          </w:tcPr>
          <w:p w14:paraId="734B2C97" w14:textId="77777777" w:rsidR="006427E5" w:rsidRPr="00040E29" w:rsidDel="00FD0D58" w:rsidRDefault="006427E5" w:rsidP="006427E5">
            <w:pPr>
              <w:pStyle w:val="TAL"/>
              <w:rPr>
                <w:ins w:id="468" w:author="Huawei" w:date="2024-02-16T11:01:00Z"/>
              </w:rPr>
            </w:pPr>
            <w:proofErr w:type="spellStart"/>
            <w:ins w:id="469" w:author="Huawei" w:date="2024-02-16T11:01:00Z">
              <w:r w:rsidRPr="0001100C">
                <w:t>px_NR_SidelinkBand</w:t>
              </w:r>
              <w:proofErr w:type="spellEnd"/>
            </w:ins>
          </w:p>
        </w:tc>
      </w:tr>
      <w:tr w:rsidR="006427E5" w:rsidRPr="00040E29" w14:paraId="145F8BA0" w14:textId="77777777" w:rsidTr="006427E5">
        <w:trPr>
          <w:ins w:id="470" w:author="Huawei" w:date="2024-02-16T11:01:00Z"/>
        </w:trPr>
        <w:tc>
          <w:tcPr>
            <w:tcW w:w="4535" w:type="dxa"/>
            <w:shd w:val="clear" w:color="auto" w:fill="auto"/>
          </w:tcPr>
          <w:p w14:paraId="19DE2068" w14:textId="77777777" w:rsidR="006427E5" w:rsidRPr="00040E29" w:rsidRDefault="006427E5" w:rsidP="006427E5">
            <w:pPr>
              <w:pStyle w:val="TAL"/>
              <w:rPr>
                <w:ins w:id="471" w:author="Huawei" w:date="2024-02-16T11:01:00Z"/>
              </w:rPr>
            </w:pPr>
            <w:ins w:id="472" w:author="Huawei" w:date="2024-02-16T11:01:00Z">
              <w:r w:rsidRPr="00040E29">
                <w:t xml:space="preserve">          }</w:t>
              </w:r>
            </w:ins>
          </w:p>
        </w:tc>
        <w:tc>
          <w:tcPr>
            <w:tcW w:w="2267" w:type="dxa"/>
            <w:shd w:val="clear" w:color="auto" w:fill="auto"/>
          </w:tcPr>
          <w:p w14:paraId="798DF5C4" w14:textId="77777777" w:rsidR="006427E5" w:rsidRPr="00040E29" w:rsidDel="00FD0D58" w:rsidRDefault="006427E5" w:rsidP="006427E5">
            <w:pPr>
              <w:pStyle w:val="TAL"/>
              <w:rPr>
                <w:ins w:id="473" w:author="Huawei" w:date="2024-02-16T11:01:00Z"/>
              </w:rPr>
            </w:pPr>
          </w:p>
        </w:tc>
        <w:tc>
          <w:tcPr>
            <w:tcW w:w="1700" w:type="dxa"/>
            <w:shd w:val="clear" w:color="auto" w:fill="auto"/>
          </w:tcPr>
          <w:p w14:paraId="561A650D" w14:textId="77777777" w:rsidR="006427E5" w:rsidRPr="00040E29" w:rsidRDefault="006427E5" w:rsidP="006427E5">
            <w:pPr>
              <w:pStyle w:val="TAL"/>
              <w:rPr>
                <w:ins w:id="474" w:author="Huawei" w:date="2024-02-16T11:01:00Z"/>
              </w:rPr>
            </w:pPr>
          </w:p>
        </w:tc>
        <w:tc>
          <w:tcPr>
            <w:tcW w:w="1245" w:type="dxa"/>
            <w:shd w:val="clear" w:color="auto" w:fill="auto"/>
          </w:tcPr>
          <w:p w14:paraId="4DA37F82" w14:textId="77777777" w:rsidR="006427E5" w:rsidRPr="00040E29" w:rsidDel="00FD0D58" w:rsidRDefault="006427E5" w:rsidP="006427E5">
            <w:pPr>
              <w:pStyle w:val="TAL"/>
              <w:rPr>
                <w:ins w:id="475" w:author="Huawei" w:date="2024-02-16T11:01:00Z"/>
              </w:rPr>
            </w:pPr>
          </w:p>
        </w:tc>
      </w:tr>
      <w:tr w:rsidR="006427E5" w:rsidRPr="00040E29" w14:paraId="12BACF54" w14:textId="77777777" w:rsidTr="006427E5">
        <w:trPr>
          <w:ins w:id="476" w:author="Huawei" w:date="2024-02-16T11:01:00Z"/>
        </w:trPr>
        <w:tc>
          <w:tcPr>
            <w:tcW w:w="4535" w:type="dxa"/>
            <w:shd w:val="clear" w:color="auto" w:fill="auto"/>
          </w:tcPr>
          <w:p w14:paraId="307C3418" w14:textId="77777777" w:rsidR="006427E5" w:rsidRPr="00040E29" w:rsidRDefault="006427E5" w:rsidP="006427E5">
            <w:pPr>
              <w:pStyle w:val="TAL"/>
              <w:rPr>
                <w:ins w:id="477" w:author="Huawei" w:date="2024-02-16T11:01:00Z"/>
              </w:rPr>
            </w:pPr>
            <w:ins w:id="478" w:author="Huawei" w:date="2024-02-16T11:01:00Z">
              <w:r w:rsidRPr="00040E29">
                <w:t xml:space="preserve">        }</w:t>
              </w:r>
            </w:ins>
          </w:p>
        </w:tc>
        <w:tc>
          <w:tcPr>
            <w:tcW w:w="2267" w:type="dxa"/>
            <w:shd w:val="clear" w:color="auto" w:fill="auto"/>
          </w:tcPr>
          <w:p w14:paraId="27E754B0" w14:textId="77777777" w:rsidR="006427E5" w:rsidRPr="00040E29" w:rsidDel="00FD0D58" w:rsidRDefault="006427E5" w:rsidP="006427E5">
            <w:pPr>
              <w:pStyle w:val="TAL"/>
              <w:rPr>
                <w:ins w:id="479" w:author="Huawei" w:date="2024-02-16T11:01:00Z"/>
              </w:rPr>
            </w:pPr>
          </w:p>
        </w:tc>
        <w:tc>
          <w:tcPr>
            <w:tcW w:w="1700" w:type="dxa"/>
            <w:shd w:val="clear" w:color="auto" w:fill="auto"/>
          </w:tcPr>
          <w:p w14:paraId="70A8A0DA" w14:textId="77777777" w:rsidR="006427E5" w:rsidRPr="00040E29" w:rsidRDefault="006427E5" w:rsidP="006427E5">
            <w:pPr>
              <w:pStyle w:val="TAL"/>
              <w:rPr>
                <w:ins w:id="480" w:author="Huawei" w:date="2024-02-16T11:01:00Z"/>
              </w:rPr>
            </w:pPr>
          </w:p>
        </w:tc>
        <w:tc>
          <w:tcPr>
            <w:tcW w:w="1245" w:type="dxa"/>
            <w:shd w:val="clear" w:color="auto" w:fill="auto"/>
          </w:tcPr>
          <w:p w14:paraId="102FBEE3" w14:textId="77777777" w:rsidR="006427E5" w:rsidRPr="00040E29" w:rsidDel="00FD0D58" w:rsidRDefault="006427E5" w:rsidP="006427E5">
            <w:pPr>
              <w:pStyle w:val="TAL"/>
              <w:rPr>
                <w:ins w:id="481" w:author="Huawei" w:date="2024-02-16T11:01:00Z"/>
              </w:rPr>
            </w:pPr>
          </w:p>
        </w:tc>
      </w:tr>
      <w:tr w:rsidR="006427E5" w:rsidRPr="00040E29" w14:paraId="3F356B7D" w14:textId="77777777" w:rsidTr="006427E5">
        <w:trPr>
          <w:ins w:id="482" w:author="Huawei" w:date="2024-02-16T11:01:00Z"/>
        </w:trPr>
        <w:tc>
          <w:tcPr>
            <w:tcW w:w="4535" w:type="dxa"/>
            <w:shd w:val="clear" w:color="auto" w:fill="auto"/>
          </w:tcPr>
          <w:p w14:paraId="23B07A39" w14:textId="77777777" w:rsidR="006427E5" w:rsidRPr="00040E29" w:rsidRDefault="006427E5" w:rsidP="006427E5">
            <w:pPr>
              <w:pStyle w:val="TAL"/>
              <w:rPr>
                <w:ins w:id="483" w:author="Huawei" w:date="2024-02-16T11:01:00Z"/>
              </w:rPr>
            </w:pPr>
            <w:ins w:id="484" w:author="Huawei" w:date="2024-02-16T11:01:00Z">
              <w:r w:rsidRPr="00040E29">
                <w:t xml:space="preserve">      }</w:t>
              </w:r>
            </w:ins>
          </w:p>
        </w:tc>
        <w:tc>
          <w:tcPr>
            <w:tcW w:w="2267" w:type="dxa"/>
            <w:shd w:val="clear" w:color="auto" w:fill="auto"/>
          </w:tcPr>
          <w:p w14:paraId="444D92BB" w14:textId="77777777" w:rsidR="006427E5" w:rsidRPr="00040E29" w:rsidDel="00FD0D58" w:rsidRDefault="006427E5" w:rsidP="006427E5">
            <w:pPr>
              <w:pStyle w:val="TAL"/>
              <w:rPr>
                <w:ins w:id="485" w:author="Huawei" w:date="2024-02-16T11:01:00Z"/>
              </w:rPr>
            </w:pPr>
          </w:p>
        </w:tc>
        <w:tc>
          <w:tcPr>
            <w:tcW w:w="1700" w:type="dxa"/>
            <w:shd w:val="clear" w:color="auto" w:fill="auto"/>
          </w:tcPr>
          <w:p w14:paraId="6F02E859" w14:textId="77777777" w:rsidR="006427E5" w:rsidRPr="00040E29" w:rsidRDefault="006427E5" w:rsidP="006427E5">
            <w:pPr>
              <w:pStyle w:val="TAL"/>
              <w:rPr>
                <w:ins w:id="486" w:author="Huawei" w:date="2024-02-16T11:01:00Z"/>
              </w:rPr>
            </w:pPr>
          </w:p>
        </w:tc>
        <w:tc>
          <w:tcPr>
            <w:tcW w:w="1245" w:type="dxa"/>
            <w:shd w:val="clear" w:color="auto" w:fill="auto"/>
          </w:tcPr>
          <w:p w14:paraId="5D98850F" w14:textId="77777777" w:rsidR="006427E5" w:rsidRPr="00040E29" w:rsidDel="00FD0D58" w:rsidRDefault="006427E5" w:rsidP="006427E5">
            <w:pPr>
              <w:pStyle w:val="TAL"/>
              <w:rPr>
                <w:ins w:id="487" w:author="Huawei" w:date="2024-02-16T11:01:00Z"/>
              </w:rPr>
            </w:pPr>
          </w:p>
        </w:tc>
      </w:tr>
      <w:tr w:rsidR="006427E5" w:rsidRPr="00040E29" w14:paraId="18D44BE9" w14:textId="77777777" w:rsidTr="006427E5">
        <w:trPr>
          <w:ins w:id="488" w:author="Huawei" w:date="2024-02-16T11:01:00Z"/>
        </w:trPr>
        <w:tc>
          <w:tcPr>
            <w:tcW w:w="4535" w:type="dxa"/>
            <w:shd w:val="clear" w:color="auto" w:fill="auto"/>
          </w:tcPr>
          <w:p w14:paraId="7F69687B" w14:textId="77777777" w:rsidR="006427E5" w:rsidRPr="00040E29" w:rsidRDefault="006427E5" w:rsidP="006427E5">
            <w:pPr>
              <w:pStyle w:val="TAL"/>
              <w:rPr>
                <w:ins w:id="489" w:author="Huawei" w:date="2024-02-16T11:01:00Z"/>
              </w:rPr>
            </w:pPr>
            <w:ins w:id="490" w:author="Huawei" w:date="2024-02-16T11:01:00Z">
              <w:r w:rsidRPr="00040E29">
                <w:t xml:space="preserve">    }</w:t>
              </w:r>
            </w:ins>
          </w:p>
        </w:tc>
        <w:tc>
          <w:tcPr>
            <w:tcW w:w="2267" w:type="dxa"/>
            <w:shd w:val="clear" w:color="auto" w:fill="auto"/>
          </w:tcPr>
          <w:p w14:paraId="09DA413B" w14:textId="77777777" w:rsidR="006427E5" w:rsidRPr="00040E29" w:rsidRDefault="006427E5" w:rsidP="006427E5">
            <w:pPr>
              <w:pStyle w:val="TAL"/>
              <w:rPr>
                <w:ins w:id="491" w:author="Huawei" w:date="2024-02-16T11:01:00Z"/>
              </w:rPr>
            </w:pPr>
          </w:p>
        </w:tc>
        <w:tc>
          <w:tcPr>
            <w:tcW w:w="1700" w:type="dxa"/>
            <w:shd w:val="clear" w:color="auto" w:fill="auto"/>
          </w:tcPr>
          <w:p w14:paraId="1505225E" w14:textId="77777777" w:rsidR="006427E5" w:rsidRPr="00040E29" w:rsidRDefault="006427E5" w:rsidP="006427E5">
            <w:pPr>
              <w:pStyle w:val="TAL"/>
              <w:rPr>
                <w:ins w:id="492" w:author="Huawei" w:date="2024-02-16T11:01:00Z"/>
              </w:rPr>
            </w:pPr>
          </w:p>
        </w:tc>
        <w:tc>
          <w:tcPr>
            <w:tcW w:w="1245" w:type="dxa"/>
            <w:shd w:val="clear" w:color="auto" w:fill="auto"/>
          </w:tcPr>
          <w:p w14:paraId="010430E4" w14:textId="77777777" w:rsidR="006427E5" w:rsidRPr="00040E29" w:rsidRDefault="006427E5" w:rsidP="006427E5">
            <w:pPr>
              <w:pStyle w:val="TAL"/>
              <w:rPr>
                <w:ins w:id="493" w:author="Huawei" w:date="2024-02-16T11:01:00Z"/>
              </w:rPr>
            </w:pPr>
          </w:p>
        </w:tc>
      </w:tr>
      <w:tr w:rsidR="006427E5" w:rsidRPr="00040E29" w14:paraId="77E60565" w14:textId="77777777" w:rsidTr="006427E5">
        <w:trPr>
          <w:ins w:id="494" w:author="Huawei" w:date="2024-02-16T11:01:00Z"/>
        </w:trPr>
        <w:tc>
          <w:tcPr>
            <w:tcW w:w="4535" w:type="dxa"/>
            <w:shd w:val="clear" w:color="auto" w:fill="auto"/>
          </w:tcPr>
          <w:p w14:paraId="2370DC26" w14:textId="77777777" w:rsidR="006427E5" w:rsidRPr="00040E29" w:rsidRDefault="006427E5" w:rsidP="006427E5">
            <w:pPr>
              <w:pStyle w:val="TAL"/>
              <w:rPr>
                <w:ins w:id="495" w:author="Huawei" w:date="2024-02-16T11:01:00Z"/>
              </w:rPr>
            </w:pPr>
            <w:ins w:id="496" w:author="Huawei" w:date="2024-02-16T11:01:00Z">
              <w:r w:rsidRPr="00040E29">
                <w:t xml:space="preserve">  }</w:t>
              </w:r>
            </w:ins>
          </w:p>
        </w:tc>
        <w:tc>
          <w:tcPr>
            <w:tcW w:w="2267" w:type="dxa"/>
            <w:shd w:val="clear" w:color="auto" w:fill="auto"/>
          </w:tcPr>
          <w:p w14:paraId="3BBA6D1E" w14:textId="77777777" w:rsidR="006427E5" w:rsidRPr="00040E29" w:rsidRDefault="006427E5" w:rsidP="006427E5">
            <w:pPr>
              <w:pStyle w:val="TAL"/>
              <w:rPr>
                <w:ins w:id="497" w:author="Huawei" w:date="2024-02-16T11:01:00Z"/>
              </w:rPr>
            </w:pPr>
          </w:p>
        </w:tc>
        <w:tc>
          <w:tcPr>
            <w:tcW w:w="1700" w:type="dxa"/>
            <w:shd w:val="clear" w:color="auto" w:fill="auto"/>
          </w:tcPr>
          <w:p w14:paraId="79F8E8C8" w14:textId="77777777" w:rsidR="006427E5" w:rsidRPr="00040E29" w:rsidRDefault="006427E5" w:rsidP="006427E5">
            <w:pPr>
              <w:pStyle w:val="TAL"/>
              <w:rPr>
                <w:ins w:id="498" w:author="Huawei" w:date="2024-02-16T11:01:00Z"/>
              </w:rPr>
            </w:pPr>
          </w:p>
        </w:tc>
        <w:tc>
          <w:tcPr>
            <w:tcW w:w="1245" w:type="dxa"/>
            <w:shd w:val="clear" w:color="auto" w:fill="auto"/>
          </w:tcPr>
          <w:p w14:paraId="5D0730BF" w14:textId="77777777" w:rsidR="006427E5" w:rsidRPr="00040E29" w:rsidRDefault="006427E5" w:rsidP="006427E5">
            <w:pPr>
              <w:pStyle w:val="TAL"/>
              <w:rPr>
                <w:ins w:id="499" w:author="Huawei" w:date="2024-02-16T11:01:00Z"/>
              </w:rPr>
            </w:pPr>
          </w:p>
        </w:tc>
      </w:tr>
      <w:tr w:rsidR="006427E5" w:rsidRPr="00040E29" w14:paraId="50B25CED" w14:textId="77777777" w:rsidTr="006427E5">
        <w:trPr>
          <w:ins w:id="500" w:author="Huawei" w:date="2024-02-16T11:01:00Z"/>
        </w:trPr>
        <w:tc>
          <w:tcPr>
            <w:tcW w:w="4535" w:type="dxa"/>
            <w:shd w:val="clear" w:color="auto" w:fill="auto"/>
          </w:tcPr>
          <w:p w14:paraId="4E69F71D" w14:textId="77777777" w:rsidR="006427E5" w:rsidRPr="00040E29" w:rsidRDefault="006427E5" w:rsidP="006427E5">
            <w:pPr>
              <w:pStyle w:val="TAL"/>
              <w:rPr>
                <w:ins w:id="501" w:author="Huawei" w:date="2024-02-16T11:01:00Z"/>
              </w:rPr>
            </w:pPr>
            <w:ins w:id="502" w:author="Huawei" w:date="2024-02-16T11:01:00Z">
              <w:r w:rsidRPr="00040E29">
                <w:t>}</w:t>
              </w:r>
            </w:ins>
          </w:p>
        </w:tc>
        <w:tc>
          <w:tcPr>
            <w:tcW w:w="2267" w:type="dxa"/>
            <w:shd w:val="clear" w:color="auto" w:fill="auto"/>
          </w:tcPr>
          <w:p w14:paraId="523A0474" w14:textId="77777777" w:rsidR="006427E5" w:rsidRPr="00040E29" w:rsidRDefault="006427E5" w:rsidP="006427E5">
            <w:pPr>
              <w:pStyle w:val="TAL"/>
              <w:rPr>
                <w:ins w:id="503" w:author="Huawei" w:date="2024-02-16T11:01:00Z"/>
              </w:rPr>
            </w:pPr>
          </w:p>
        </w:tc>
        <w:tc>
          <w:tcPr>
            <w:tcW w:w="1700" w:type="dxa"/>
            <w:shd w:val="clear" w:color="auto" w:fill="auto"/>
          </w:tcPr>
          <w:p w14:paraId="16C9A5B8" w14:textId="77777777" w:rsidR="006427E5" w:rsidRPr="00040E29" w:rsidRDefault="006427E5" w:rsidP="006427E5">
            <w:pPr>
              <w:pStyle w:val="TAL"/>
              <w:rPr>
                <w:ins w:id="504" w:author="Huawei" w:date="2024-02-16T11:01:00Z"/>
              </w:rPr>
            </w:pPr>
          </w:p>
        </w:tc>
        <w:tc>
          <w:tcPr>
            <w:tcW w:w="1245" w:type="dxa"/>
            <w:shd w:val="clear" w:color="auto" w:fill="auto"/>
          </w:tcPr>
          <w:p w14:paraId="50E73393" w14:textId="77777777" w:rsidR="006427E5" w:rsidRPr="00040E29" w:rsidRDefault="006427E5" w:rsidP="006427E5">
            <w:pPr>
              <w:pStyle w:val="TAL"/>
              <w:rPr>
                <w:ins w:id="505" w:author="Huawei" w:date="2024-02-16T11:01:00Z"/>
              </w:rPr>
            </w:pPr>
          </w:p>
        </w:tc>
      </w:tr>
    </w:tbl>
    <w:p w14:paraId="65A3D7B9" w14:textId="77777777" w:rsidR="006427E5" w:rsidRPr="00040E29" w:rsidRDefault="006427E5" w:rsidP="006427E5">
      <w:pPr>
        <w:rPr>
          <w:ins w:id="506" w:author="Huawei" w:date="2024-02-16T11:01:00Z"/>
        </w:rPr>
      </w:pPr>
    </w:p>
    <w:p w14:paraId="5997B610" w14:textId="4202B9DE" w:rsidR="006427E5" w:rsidRPr="00040E29" w:rsidRDefault="006427E5" w:rsidP="006427E5">
      <w:pPr>
        <w:pStyle w:val="TH"/>
        <w:rPr>
          <w:ins w:id="507" w:author="Huawei" w:date="2024-02-16T11:01:00Z"/>
          <w:sz w:val="21"/>
          <w:szCs w:val="22"/>
        </w:rPr>
      </w:pPr>
      <w:ins w:id="508" w:author="Huawei" w:date="2024-02-16T11:01:00Z">
        <w:r w:rsidRPr="00040E29">
          <w:lastRenderedPageBreak/>
          <w:t xml:space="preserve">Table </w:t>
        </w:r>
      </w:ins>
      <w:ins w:id="509" w:author="Huawei" w:date="2024-02-16T11:02:00Z">
        <w:r>
          <w:t>12.2.9</w:t>
        </w:r>
      </w:ins>
      <w:ins w:id="510" w:author="Huawei" w:date="2024-02-16T11:01:00Z">
        <w:r w:rsidRPr="00040E29">
          <w:t>.</w:t>
        </w:r>
        <w:r>
          <w:t>1</w:t>
        </w:r>
        <w:r w:rsidRPr="00040E29">
          <w:t xml:space="preserve">.3.3-2: </w:t>
        </w:r>
        <w:proofErr w:type="spellStart"/>
        <w:r w:rsidRPr="00040E29">
          <w:rPr>
            <w:i/>
          </w:rPr>
          <w:t>UECapabilityInformationSidelink</w:t>
        </w:r>
        <w:proofErr w:type="spellEnd"/>
        <w:r w:rsidRPr="00040E29">
          <w:t xml:space="preserve"> (step 2</w:t>
        </w:r>
      </w:ins>
      <w:ins w:id="511" w:author="Huawei" w:date="2024-02-16T12:18:00Z">
        <w:r w:rsidR="00357D82">
          <w:t xml:space="preserve"> &amp; 4</w:t>
        </w:r>
      </w:ins>
      <w:ins w:id="512" w:author="Huawei" w:date="2024-02-16T11:01:00Z">
        <w:r w:rsidRPr="00040E29">
          <w:t xml:space="preserve">, Table </w:t>
        </w:r>
      </w:ins>
      <w:ins w:id="513" w:author="Huawei" w:date="2024-02-16T11:02:00Z">
        <w:r>
          <w:t>12.2.9</w:t>
        </w:r>
      </w:ins>
      <w:ins w:id="514" w:author="Huawei" w:date="2024-02-16T11:01:00Z">
        <w:r w:rsidRPr="00040E29">
          <w:t>.1.3.2-1)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27E5" w:rsidRPr="00040E29" w14:paraId="57CD5298" w14:textId="77777777" w:rsidTr="006427E5">
        <w:trPr>
          <w:ins w:id="515" w:author="Huawei" w:date="2024-02-16T11:01:00Z"/>
        </w:trPr>
        <w:tc>
          <w:tcPr>
            <w:tcW w:w="9747" w:type="dxa"/>
            <w:gridSpan w:val="4"/>
            <w:shd w:val="clear" w:color="auto" w:fill="auto"/>
          </w:tcPr>
          <w:p w14:paraId="2C306632" w14:textId="77777777" w:rsidR="006427E5" w:rsidRPr="00040E29" w:rsidRDefault="006427E5" w:rsidP="006427E5">
            <w:pPr>
              <w:pStyle w:val="TAL"/>
              <w:rPr>
                <w:ins w:id="516" w:author="Huawei" w:date="2024-02-16T11:01:00Z"/>
              </w:rPr>
            </w:pPr>
            <w:ins w:id="517" w:author="Huawei" w:date="2024-02-16T11:01:00Z">
              <w:r w:rsidRPr="00040E29">
                <w:lastRenderedPageBreak/>
                <w:t xml:space="preserve">Derivation Path: </w:t>
              </w:r>
              <w:r w:rsidRPr="00040E29">
                <w:rPr>
                  <w:szCs w:val="22"/>
                </w:rPr>
                <w:t>TS 38.508-1 [4]</w:t>
              </w:r>
              <w:r w:rsidRPr="00040E29">
                <w:t>, Table 4.6.1A-7 with condition TX</w:t>
              </w:r>
            </w:ins>
          </w:p>
        </w:tc>
      </w:tr>
      <w:tr w:rsidR="006427E5" w:rsidRPr="00040E29" w14:paraId="303422D1" w14:textId="77777777" w:rsidTr="006427E5">
        <w:trPr>
          <w:ins w:id="518" w:author="Huawei" w:date="2024-02-16T11:01:00Z"/>
        </w:trPr>
        <w:tc>
          <w:tcPr>
            <w:tcW w:w="4535" w:type="dxa"/>
            <w:shd w:val="clear" w:color="auto" w:fill="auto"/>
          </w:tcPr>
          <w:p w14:paraId="7AE68787" w14:textId="77777777" w:rsidR="006427E5" w:rsidRPr="00040E29" w:rsidRDefault="006427E5" w:rsidP="006427E5">
            <w:pPr>
              <w:pStyle w:val="TAH"/>
              <w:rPr>
                <w:ins w:id="519" w:author="Huawei" w:date="2024-02-16T11:01:00Z"/>
              </w:rPr>
            </w:pPr>
            <w:ins w:id="520" w:author="Huawei" w:date="2024-02-16T11:01:00Z">
              <w:r w:rsidRPr="00040E29">
                <w:t>Information Element</w:t>
              </w:r>
            </w:ins>
          </w:p>
        </w:tc>
        <w:tc>
          <w:tcPr>
            <w:tcW w:w="2267" w:type="dxa"/>
            <w:shd w:val="clear" w:color="auto" w:fill="auto"/>
          </w:tcPr>
          <w:p w14:paraId="78EA3EF9" w14:textId="77777777" w:rsidR="006427E5" w:rsidRPr="00040E29" w:rsidRDefault="006427E5" w:rsidP="006427E5">
            <w:pPr>
              <w:pStyle w:val="TAH"/>
              <w:rPr>
                <w:ins w:id="521" w:author="Huawei" w:date="2024-02-16T11:01:00Z"/>
              </w:rPr>
            </w:pPr>
            <w:ins w:id="522" w:author="Huawei" w:date="2024-02-16T11:01:00Z">
              <w:r w:rsidRPr="00040E29">
                <w:t>Value/remark</w:t>
              </w:r>
            </w:ins>
          </w:p>
        </w:tc>
        <w:tc>
          <w:tcPr>
            <w:tcW w:w="1700" w:type="dxa"/>
            <w:shd w:val="clear" w:color="auto" w:fill="auto"/>
          </w:tcPr>
          <w:p w14:paraId="4D7EDD41" w14:textId="77777777" w:rsidR="006427E5" w:rsidRPr="00040E29" w:rsidRDefault="006427E5" w:rsidP="006427E5">
            <w:pPr>
              <w:pStyle w:val="TAH"/>
              <w:rPr>
                <w:ins w:id="523" w:author="Huawei" w:date="2024-02-16T11:01:00Z"/>
              </w:rPr>
            </w:pPr>
            <w:ins w:id="524" w:author="Huawei" w:date="2024-02-16T11:01:00Z">
              <w:r w:rsidRPr="00040E29">
                <w:t>Comment</w:t>
              </w:r>
            </w:ins>
          </w:p>
        </w:tc>
        <w:tc>
          <w:tcPr>
            <w:tcW w:w="1245" w:type="dxa"/>
            <w:shd w:val="clear" w:color="auto" w:fill="auto"/>
          </w:tcPr>
          <w:p w14:paraId="16FAD7C3" w14:textId="77777777" w:rsidR="006427E5" w:rsidRPr="00040E29" w:rsidRDefault="006427E5" w:rsidP="006427E5">
            <w:pPr>
              <w:pStyle w:val="TAH"/>
              <w:rPr>
                <w:ins w:id="525" w:author="Huawei" w:date="2024-02-16T11:01:00Z"/>
              </w:rPr>
            </w:pPr>
            <w:ins w:id="526" w:author="Huawei" w:date="2024-02-16T11:01:00Z">
              <w:r w:rsidRPr="00040E29">
                <w:t>Condition</w:t>
              </w:r>
            </w:ins>
          </w:p>
        </w:tc>
      </w:tr>
      <w:tr w:rsidR="006427E5" w:rsidRPr="00040E29" w14:paraId="078E21CF" w14:textId="77777777" w:rsidTr="006427E5">
        <w:trPr>
          <w:ins w:id="527" w:author="Huawei" w:date="2024-02-16T11:01:00Z"/>
        </w:trPr>
        <w:tc>
          <w:tcPr>
            <w:tcW w:w="4535" w:type="dxa"/>
            <w:shd w:val="clear" w:color="auto" w:fill="auto"/>
          </w:tcPr>
          <w:p w14:paraId="5B2870A2" w14:textId="77777777" w:rsidR="006427E5" w:rsidRPr="00040E29" w:rsidRDefault="006427E5" w:rsidP="006427E5">
            <w:pPr>
              <w:pStyle w:val="TAL"/>
              <w:rPr>
                <w:ins w:id="528" w:author="Huawei" w:date="2024-02-16T11:01:00Z"/>
              </w:rPr>
            </w:pPr>
            <w:proofErr w:type="spellStart"/>
            <w:proofErr w:type="gramStart"/>
            <w:ins w:id="529" w:author="Huawei" w:date="2024-02-16T11:01:00Z">
              <w:r w:rsidRPr="00040E29">
                <w:t>UECapabilityInformationSidelink</w:t>
              </w:r>
              <w:proofErr w:type="spellEnd"/>
              <w:r w:rsidRPr="00040E29">
                <w:t xml:space="preserve"> ::=</w:t>
              </w:r>
              <w:proofErr w:type="gramEnd"/>
              <w:r w:rsidRPr="00040E29">
                <w:t xml:space="preserve"> SEQUENCE {</w:t>
              </w:r>
            </w:ins>
          </w:p>
        </w:tc>
        <w:tc>
          <w:tcPr>
            <w:tcW w:w="2267" w:type="dxa"/>
            <w:shd w:val="clear" w:color="auto" w:fill="auto"/>
          </w:tcPr>
          <w:p w14:paraId="3975E658" w14:textId="77777777" w:rsidR="006427E5" w:rsidRPr="00040E29" w:rsidRDefault="006427E5" w:rsidP="006427E5">
            <w:pPr>
              <w:pStyle w:val="TAL"/>
              <w:rPr>
                <w:ins w:id="530" w:author="Huawei" w:date="2024-02-16T11:01:00Z"/>
              </w:rPr>
            </w:pPr>
          </w:p>
        </w:tc>
        <w:tc>
          <w:tcPr>
            <w:tcW w:w="1700" w:type="dxa"/>
            <w:shd w:val="clear" w:color="auto" w:fill="auto"/>
          </w:tcPr>
          <w:p w14:paraId="7B12A298" w14:textId="77777777" w:rsidR="006427E5" w:rsidRPr="00040E29" w:rsidRDefault="006427E5" w:rsidP="006427E5">
            <w:pPr>
              <w:pStyle w:val="TAL"/>
              <w:rPr>
                <w:ins w:id="531" w:author="Huawei" w:date="2024-02-16T11:01:00Z"/>
              </w:rPr>
            </w:pPr>
          </w:p>
        </w:tc>
        <w:tc>
          <w:tcPr>
            <w:tcW w:w="1245" w:type="dxa"/>
            <w:shd w:val="clear" w:color="auto" w:fill="auto"/>
          </w:tcPr>
          <w:p w14:paraId="14F49F40" w14:textId="77777777" w:rsidR="006427E5" w:rsidRPr="00040E29" w:rsidRDefault="006427E5" w:rsidP="006427E5">
            <w:pPr>
              <w:pStyle w:val="TAL"/>
              <w:rPr>
                <w:ins w:id="532" w:author="Huawei" w:date="2024-02-16T11:01:00Z"/>
              </w:rPr>
            </w:pPr>
          </w:p>
        </w:tc>
      </w:tr>
      <w:tr w:rsidR="006427E5" w:rsidRPr="00040E29" w14:paraId="75B696F6" w14:textId="77777777" w:rsidTr="006427E5">
        <w:trPr>
          <w:ins w:id="533" w:author="Huawei" w:date="2024-02-16T11:01:00Z"/>
        </w:trPr>
        <w:tc>
          <w:tcPr>
            <w:tcW w:w="4535" w:type="dxa"/>
            <w:shd w:val="clear" w:color="auto" w:fill="auto"/>
          </w:tcPr>
          <w:p w14:paraId="72B3C794" w14:textId="77777777" w:rsidR="006427E5" w:rsidRPr="00040E29" w:rsidRDefault="006427E5" w:rsidP="006427E5">
            <w:pPr>
              <w:pStyle w:val="TAL"/>
              <w:rPr>
                <w:ins w:id="534" w:author="Huawei" w:date="2024-02-16T11:01:00Z"/>
              </w:rPr>
            </w:pPr>
            <w:ins w:id="535" w:author="Huawei" w:date="2024-02-16T11:01:00Z">
              <w:r w:rsidRPr="00040E29">
                <w:t xml:space="preserve">  rrc-TransactionIdentifier-r16</w:t>
              </w:r>
            </w:ins>
          </w:p>
        </w:tc>
        <w:tc>
          <w:tcPr>
            <w:tcW w:w="2267" w:type="dxa"/>
            <w:shd w:val="clear" w:color="auto" w:fill="auto"/>
          </w:tcPr>
          <w:p w14:paraId="75FC809C" w14:textId="77777777" w:rsidR="006427E5" w:rsidRPr="00040E29" w:rsidRDefault="006427E5" w:rsidP="006427E5">
            <w:pPr>
              <w:pStyle w:val="TAL"/>
              <w:rPr>
                <w:ins w:id="536" w:author="Huawei" w:date="2024-02-16T11:01:00Z"/>
              </w:rPr>
            </w:pPr>
            <w:ins w:id="537" w:author="Huawei" w:date="2024-02-16T11:01:00Z">
              <w:r w:rsidRPr="00040E29">
                <w:t xml:space="preserve">Set to the same value as the rrc-TransactionIdentifier-r16 field in </w:t>
              </w:r>
              <w:proofErr w:type="spellStart"/>
              <w:r w:rsidRPr="00040E29">
                <w:t>UECapabilityEnquirySidelink</w:t>
              </w:r>
              <w:proofErr w:type="spellEnd"/>
              <w:r w:rsidRPr="00040E29">
                <w:t xml:space="preserve"> message in step 1</w:t>
              </w:r>
            </w:ins>
          </w:p>
        </w:tc>
        <w:tc>
          <w:tcPr>
            <w:tcW w:w="1700" w:type="dxa"/>
            <w:shd w:val="clear" w:color="auto" w:fill="auto"/>
          </w:tcPr>
          <w:p w14:paraId="72DEC6A6" w14:textId="77777777" w:rsidR="006427E5" w:rsidRPr="00040E29" w:rsidRDefault="006427E5" w:rsidP="006427E5">
            <w:pPr>
              <w:pStyle w:val="TAL"/>
              <w:rPr>
                <w:ins w:id="538" w:author="Huawei" w:date="2024-02-16T11:01:00Z"/>
              </w:rPr>
            </w:pPr>
          </w:p>
        </w:tc>
        <w:tc>
          <w:tcPr>
            <w:tcW w:w="1245" w:type="dxa"/>
            <w:shd w:val="clear" w:color="auto" w:fill="auto"/>
          </w:tcPr>
          <w:p w14:paraId="6777B062" w14:textId="77777777" w:rsidR="006427E5" w:rsidRPr="00040E29" w:rsidRDefault="006427E5" w:rsidP="006427E5">
            <w:pPr>
              <w:pStyle w:val="TAL"/>
              <w:rPr>
                <w:ins w:id="539" w:author="Huawei" w:date="2024-02-16T11:01:00Z"/>
              </w:rPr>
            </w:pPr>
          </w:p>
        </w:tc>
      </w:tr>
      <w:tr w:rsidR="006427E5" w:rsidRPr="00040E29" w14:paraId="6FF0D8A6" w14:textId="77777777" w:rsidTr="006427E5">
        <w:trPr>
          <w:ins w:id="540" w:author="Huawei" w:date="2024-02-16T11:01:00Z"/>
        </w:trPr>
        <w:tc>
          <w:tcPr>
            <w:tcW w:w="4535" w:type="dxa"/>
            <w:shd w:val="clear" w:color="auto" w:fill="auto"/>
          </w:tcPr>
          <w:p w14:paraId="78CA42C4" w14:textId="77777777" w:rsidR="006427E5" w:rsidRPr="00040E29" w:rsidRDefault="006427E5" w:rsidP="006427E5">
            <w:pPr>
              <w:pStyle w:val="TAL"/>
              <w:rPr>
                <w:ins w:id="541" w:author="Huawei" w:date="2024-02-16T11:01:00Z"/>
              </w:rPr>
            </w:pPr>
            <w:ins w:id="542" w:author="Huawei" w:date="2024-02-16T11:01:00Z">
              <w:r w:rsidRPr="00040E29">
                <w:t xml:space="preserve">  </w:t>
              </w:r>
              <w:proofErr w:type="spellStart"/>
              <w:r w:rsidRPr="00040E29">
                <w:t>criticalExtensions</w:t>
              </w:r>
              <w:proofErr w:type="spellEnd"/>
              <w:r w:rsidRPr="00040E29">
                <w:t xml:space="preserve"> CHOICE {</w:t>
              </w:r>
            </w:ins>
          </w:p>
        </w:tc>
        <w:tc>
          <w:tcPr>
            <w:tcW w:w="2267" w:type="dxa"/>
            <w:shd w:val="clear" w:color="auto" w:fill="auto"/>
          </w:tcPr>
          <w:p w14:paraId="02704C86" w14:textId="77777777" w:rsidR="006427E5" w:rsidRPr="00040E29" w:rsidRDefault="006427E5" w:rsidP="006427E5">
            <w:pPr>
              <w:pStyle w:val="TAL"/>
              <w:rPr>
                <w:ins w:id="543" w:author="Huawei" w:date="2024-02-16T11:01:00Z"/>
              </w:rPr>
            </w:pPr>
          </w:p>
        </w:tc>
        <w:tc>
          <w:tcPr>
            <w:tcW w:w="1700" w:type="dxa"/>
            <w:shd w:val="clear" w:color="auto" w:fill="auto"/>
          </w:tcPr>
          <w:p w14:paraId="293452C6" w14:textId="77777777" w:rsidR="006427E5" w:rsidRPr="00040E29" w:rsidRDefault="006427E5" w:rsidP="006427E5">
            <w:pPr>
              <w:pStyle w:val="TAL"/>
              <w:rPr>
                <w:ins w:id="544" w:author="Huawei" w:date="2024-02-16T11:01:00Z"/>
              </w:rPr>
            </w:pPr>
          </w:p>
        </w:tc>
        <w:tc>
          <w:tcPr>
            <w:tcW w:w="1245" w:type="dxa"/>
            <w:shd w:val="clear" w:color="auto" w:fill="auto"/>
          </w:tcPr>
          <w:p w14:paraId="57584235" w14:textId="77777777" w:rsidR="006427E5" w:rsidRPr="00040E29" w:rsidRDefault="006427E5" w:rsidP="006427E5">
            <w:pPr>
              <w:pStyle w:val="TAL"/>
              <w:rPr>
                <w:ins w:id="545" w:author="Huawei" w:date="2024-02-16T11:01:00Z"/>
              </w:rPr>
            </w:pPr>
          </w:p>
        </w:tc>
      </w:tr>
      <w:tr w:rsidR="006427E5" w:rsidRPr="00040E29" w14:paraId="31E452C0" w14:textId="77777777" w:rsidTr="006427E5">
        <w:trPr>
          <w:ins w:id="546" w:author="Huawei" w:date="2024-02-16T11:01:00Z"/>
        </w:trPr>
        <w:tc>
          <w:tcPr>
            <w:tcW w:w="4535" w:type="dxa"/>
            <w:shd w:val="clear" w:color="auto" w:fill="auto"/>
          </w:tcPr>
          <w:p w14:paraId="05B439A4" w14:textId="77777777" w:rsidR="006427E5" w:rsidRPr="00040E29" w:rsidRDefault="006427E5" w:rsidP="006427E5">
            <w:pPr>
              <w:pStyle w:val="TAL"/>
              <w:rPr>
                <w:ins w:id="547" w:author="Huawei" w:date="2024-02-16T11:01:00Z"/>
              </w:rPr>
            </w:pPr>
            <w:ins w:id="548" w:author="Huawei" w:date="2024-02-16T11:01:00Z">
              <w:r w:rsidRPr="00040E29">
                <w:t xml:space="preserve">    ueCapabilityInformationSidelink-r16 SEQUENCE {</w:t>
              </w:r>
            </w:ins>
          </w:p>
        </w:tc>
        <w:tc>
          <w:tcPr>
            <w:tcW w:w="2267" w:type="dxa"/>
            <w:shd w:val="clear" w:color="auto" w:fill="auto"/>
          </w:tcPr>
          <w:p w14:paraId="6E13FA41" w14:textId="77777777" w:rsidR="006427E5" w:rsidRPr="00040E29" w:rsidRDefault="006427E5" w:rsidP="006427E5">
            <w:pPr>
              <w:pStyle w:val="TAL"/>
              <w:rPr>
                <w:ins w:id="549" w:author="Huawei" w:date="2024-02-16T11:01:00Z"/>
              </w:rPr>
            </w:pPr>
          </w:p>
        </w:tc>
        <w:tc>
          <w:tcPr>
            <w:tcW w:w="1700" w:type="dxa"/>
            <w:shd w:val="clear" w:color="auto" w:fill="auto"/>
          </w:tcPr>
          <w:p w14:paraId="0F7479DD" w14:textId="77777777" w:rsidR="006427E5" w:rsidRPr="00040E29" w:rsidRDefault="006427E5" w:rsidP="006427E5">
            <w:pPr>
              <w:pStyle w:val="TAL"/>
              <w:rPr>
                <w:ins w:id="550" w:author="Huawei" w:date="2024-02-16T11:01:00Z"/>
              </w:rPr>
            </w:pPr>
          </w:p>
        </w:tc>
        <w:tc>
          <w:tcPr>
            <w:tcW w:w="1245" w:type="dxa"/>
            <w:shd w:val="clear" w:color="auto" w:fill="auto"/>
          </w:tcPr>
          <w:p w14:paraId="0273DCA5" w14:textId="77777777" w:rsidR="006427E5" w:rsidRPr="00040E29" w:rsidRDefault="006427E5" w:rsidP="006427E5">
            <w:pPr>
              <w:pStyle w:val="TAL"/>
              <w:rPr>
                <w:ins w:id="551" w:author="Huawei" w:date="2024-02-16T11:01:00Z"/>
              </w:rPr>
            </w:pPr>
          </w:p>
        </w:tc>
      </w:tr>
      <w:tr w:rsidR="006427E5" w:rsidRPr="00040E29" w14:paraId="7A1E3CA3" w14:textId="77777777" w:rsidTr="006427E5">
        <w:trPr>
          <w:ins w:id="552" w:author="Huawei" w:date="2024-02-16T11:01:00Z"/>
        </w:trPr>
        <w:tc>
          <w:tcPr>
            <w:tcW w:w="4535" w:type="dxa"/>
            <w:shd w:val="clear" w:color="auto" w:fill="auto"/>
          </w:tcPr>
          <w:p w14:paraId="1F475B0F" w14:textId="77777777" w:rsidR="006427E5" w:rsidRPr="00040E29" w:rsidRDefault="006427E5" w:rsidP="006427E5">
            <w:pPr>
              <w:pStyle w:val="TAL"/>
              <w:rPr>
                <w:ins w:id="553" w:author="Huawei" w:date="2024-02-16T11:01:00Z"/>
              </w:rPr>
            </w:pPr>
            <w:ins w:id="554" w:author="Huawei" w:date="2024-02-16T11:01:00Z">
              <w:r w:rsidRPr="00040E29">
                <w:t xml:space="preserve">      pdcp-ParametersSidelink-r16 SEQUENCE {</w:t>
              </w:r>
            </w:ins>
          </w:p>
        </w:tc>
        <w:tc>
          <w:tcPr>
            <w:tcW w:w="2267" w:type="dxa"/>
            <w:shd w:val="clear" w:color="auto" w:fill="auto"/>
          </w:tcPr>
          <w:p w14:paraId="0F7D079F" w14:textId="77777777" w:rsidR="006427E5" w:rsidRPr="00040E29" w:rsidRDefault="006427E5" w:rsidP="006427E5">
            <w:pPr>
              <w:pStyle w:val="TAL"/>
              <w:rPr>
                <w:ins w:id="555" w:author="Huawei" w:date="2024-02-16T11:01:00Z"/>
              </w:rPr>
            </w:pPr>
          </w:p>
        </w:tc>
        <w:tc>
          <w:tcPr>
            <w:tcW w:w="1700" w:type="dxa"/>
            <w:shd w:val="clear" w:color="auto" w:fill="auto"/>
          </w:tcPr>
          <w:p w14:paraId="4A9A28F1" w14:textId="77777777" w:rsidR="006427E5" w:rsidRPr="00040E29" w:rsidRDefault="006427E5" w:rsidP="006427E5">
            <w:pPr>
              <w:pStyle w:val="TAL"/>
              <w:rPr>
                <w:ins w:id="556" w:author="Huawei" w:date="2024-02-16T11:01:00Z"/>
              </w:rPr>
            </w:pPr>
          </w:p>
        </w:tc>
        <w:tc>
          <w:tcPr>
            <w:tcW w:w="1245" w:type="dxa"/>
            <w:shd w:val="clear" w:color="auto" w:fill="auto"/>
          </w:tcPr>
          <w:p w14:paraId="172178A6" w14:textId="77777777" w:rsidR="006427E5" w:rsidRPr="00040E29" w:rsidRDefault="006427E5" w:rsidP="006427E5">
            <w:pPr>
              <w:pStyle w:val="TAL"/>
              <w:rPr>
                <w:ins w:id="557" w:author="Huawei" w:date="2024-02-16T11:01:00Z"/>
              </w:rPr>
            </w:pPr>
          </w:p>
        </w:tc>
      </w:tr>
      <w:tr w:rsidR="006427E5" w:rsidRPr="00040E29" w14:paraId="30D7C513" w14:textId="77777777" w:rsidTr="006427E5">
        <w:trPr>
          <w:ins w:id="558" w:author="Huawei" w:date="2024-02-16T11:01:00Z"/>
        </w:trPr>
        <w:tc>
          <w:tcPr>
            <w:tcW w:w="4535" w:type="dxa"/>
            <w:shd w:val="clear" w:color="auto" w:fill="auto"/>
          </w:tcPr>
          <w:p w14:paraId="75092C3A" w14:textId="77777777" w:rsidR="006427E5" w:rsidRPr="00040E29" w:rsidRDefault="006427E5" w:rsidP="006427E5">
            <w:pPr>
              <w:pStyle w:val="TAL"/>
              <w:rPr>
                <w:ins w:id="559" w:author="Huawei" w:date="2024-02-16T11:01:00Z"/>
              </w:rPr>
            </w:pPr>
            <w:ins w:id="560" w:author="Huawei" w:date="2024-02-16T11:01:00Z">
              <w:r w:rsidRPr="00040E29">
                <w:t xml:space="preserve">        outOfOrderDeliverySidelink-r16</w:t>
              </w:r>
            </w:ins>
          </w:p>
        </w:tc>
        <w:tc>
          <w:tcPr>
            <w:tcW w:w="2267" w:type="dxa"/>
            <w:shd w:val="clear" w:color="auto" w:fill="auto"/>
          </w:tcPr>
          <w:p w14:paraId="7BF2A660" w14:textId="77777777" w:rsidR="006427E5" w:rsidRPr="00040E29" w:rsidRDefault="006427E5" w:rsidP="006427E5">
            <w:pPr>
              <w:pStyle w:val="TAL"/>
              <w:rPr>
                <w:ins w:id="561" w:author="Huawei" w:date="2024-02-16T11:01:00Z"/>
              </w:rPr>
            </w:pPr>
            <w:ins w:id="562" w:author="Huawei" w:date="2024-02-16T11:01:00Z">
              <w:r w:rsidRPr="00040E29">
                <w:t>Checked</w:t>
              </w:r>
            </w:ins>
          </w:p>
        </w:tc>
        <w:tc>
          <w:tcPr>
            <w:tcW w:w="1700" w:type="dxa"/>
            <w:shd w:val="clear" w:color="auto" w:fill="auto"/>
          </w:tcPr>
          <w:p w14:paraId="26E5B414" w14:textId="77777777" w:rsidR="006427E5" w:rsidRPr="00040E29" w:rsidRDefault="006427E5" w:rsidP="006427E5">
            <w:pPr>
              <w:pStyle w:val="TAL"/>
              <w:rPr>
                <w:ins w:id="563" w:author="Huawei" w:date="2024-02-16T11:01:00Z"/>
              </w:rPr>
            </w:pPr>
          </w:p>
        </w:tc>
        <w:tc>
          <w:tcPr>
            <w:tcW w:w="1245" w:type="dxa"/>
            <w:shd w:val="clear" w:color="auto" w:fill="auto"/>
          </w:tcPr>
          <w:p w14:paraId="553A18D7" w14:textId="77777777" w:rsidR="006427E5" w:rsidRPr="00040E29" w:rsidRDefault="006427E5" w:rsidP="006427E5">
            <w:pPr>
              <w:pStyle w:val="TAL"/>
              <w:rPr>
                <w:ins w:id="564" w:author="Huawei" w:date="2024-02-16T11:01:00Z"/>
              </w:rPr>
            </w:pPr>
            <w:ins w:id="565" w:author="Huawei" w:date="2024-02-16T11:01:00Z">
              <w:r w:rsidRPr="00040E29">
                <w:t>pc_outOfOrderDeliverySidelink_r16</w:t>
              </w:r>
            </w:ins>
          </w:p>
        </w:tc>
      </w:tr>
      <w:tr w:rsidR="006427E5" w:rsidRPr="00040E29" w14:paraId="5FF4A520" w14:textId="77777777" w:rsidTr="006427E5">
        <w:trPr>
          <w:ins w:id="566" w:author="Huawei" w:date="2024-02-16T11:01:00Z"/>
        </w:trPr>
        <w:tc>
          <w:tcPr>
            <w:tcW w:w="4535" w:type="dxa"/>
            <w:shd w:val="clear" w:color="auto" w:fill="auto"/>
          </w:tcPr>
          <w:p w14:paraId="60B042FE" w14:textId="77777777" w:rsidR="006427E5" w:rsidRPr="00040E29" w:rsidRDefault="006427E5" w:rsidP="006427E5">
            <w:pPr>
              <w:pStyle w:val="TAL"/>
              <w:rPr>
                <w:ins w:id="567" w:author="Huawei" w:date="2024-02-16T11:01:00Z"/>
              </w:rPr>
            </w:pPr>
            <w:ins w:id="568" w:author="Huawei" w:date="2024-02-16T11:01:00Z">
              <w:r w:rsidRPr="00040E29">
                <w:t xml:space="preserve">      }</w:t>
              </w:r>
            </w:ins>
          </w:p>
        </w:tc>
        <w:tc>
          <w:tcPr>
            <w:tcW w:w="2267" w:type="dxa"/>
            <w:shd w:val="clear" w:color="auto" w:fill="auto"/>
          </w:tcPr>
          <w:p w14:paraId="6506E2FD" w14:textId="77777777" w:rsidR="006427E5" w:rsidRPr="00040E29" w:rsidRDefault="006427E5" w:rsidP="006427E5">
            <w:pPr>
              <w:pStyle w:val="TAL"/>
              <w:rPr>
                <w:ins w:id="569" w:author="Huawei" w:date="2024-02-16T11:01:00Z"/>
              </w:rPr>
            </w:pPr>
          </w:p>
        </w:tc>
        <w:tc>
          <w:tcPr>
            <w:tcW w:w="1700" w:type="dxa"/>
            <w:shd w:val="clear" w:color="auto" w:fill="auto"/>
          </w:tcPr>
          <w:p w14:paraId="543EE025" w14:textId="77777777" w:rsidR="006427E5" w:rsidRPr="00040E29" w:rsidRDefault="006427E5" w:rsidP="006427E5">
            <w:pPr>
              <w:pStyle w:val="TAL"/>
              <w:rPr>
                <w:ins w:id="570" w:author="Huawei" w:date="2024-02-16T11:01:00Z"/>
              </w:rPr>
            </w:pPr>
          </w:p>
        </w:tc>
        <w:tc>
          <w:tcPr>
            <w:tcW w:w="1245" w:type="dxa"/>
            <w:shd w:val="clear" w:color="auto" w:fill="auto"/>
          </w:tcPr>
          <w:p w14:paraId="0B29DC49" w14:textId="77777777" w:rsidR="006427E5" w:rsidRPr="00040E29" w:rsidRDefault="006427E5" w:rsidP="006427E5">
            <w:pPr>
              <w:pStyle w:val="TAL"/>
              <w:rPr>
                <w:ins w:id="571" w:author="Huawei" w:date="2024-02-16T11:01:00Z"/>
              </w:rPr>
            </w:pPr>
          </w:p>
        </w:tc>
      </w:tr>
      <w:tr w:rsidR="006427E5" w:rsidRPr="00040E29" w14:paraId="2B7C3BB2" w14:textId="77777777" w:rsidTr="006427E5">
        <w:trPr>
          <w:ins w:id="572" w:author="Huawei" w:date="2024-02-16T11:01:00Z"/>
        </w:trPr>
        <w:tc>
          <w:tcPr>
            <w:tcW w:w="4535" w:type="dxa"/>
            <w:shd w:val="clear" w:color="auto" w:fill="auto"/>
          </w:tcPr>
          <w:p w14:paraId="476F96D7" w14:textId="77777777" w:rsidR="006427E5" w:rsidRPr="00040E29" w:rsidRDefault="006427E5" w:rsidP="006427E5">
            <w:pPr>
              <w:pStyle w:val="TAL"/>
              <w:rPr>
                <w:ins w:id="573" w:author="Huawei" w:date="2024-02-16T11:01:00Z"/>
              </w:rPr>
            </w:pPr>
            <w:ins w:id="574" w:author="Huawei" w:date="2024-02-16T11:01:00Z">
              <w:r w:rsidRPr="00040E29">
                <w:t xml:space="preserve">      rlc-ParametersSidelink-r16 SEQUENCE {</w:t>
              </w:r>
            </w:ins>
          </w:p>
        </w:tc>
        <w:tc>
          <w:tcPr>
            <w:tcW w:w="2267" w:type="dxa"/>
            <w:shd w:val="clear" w:color="auto" w:fill="auto"/>
          </w:tcPr>
          <w:p w14:paraId="1EFA8442" w14:textId="77777777" w:rsidR="006427E5" w:rsidRPr="00040E29" w:rsidRDefault="006427E5" w:rsidP="006427E5">
            <w:pPr>
              <w:pStyle w:val="TAL"/>
              <w:rPr>
                <w:ins w:id="575" w:author="Huawei" w:date="2024-02-16T11:01:00Z"/>
              </w:rPr>
            </w:pPr>
          </w:p>
        </w:tc>
        <w:tc>
          <w:tcPr>
            <w:tcW w:w="1700" w:type="dxa"/>
            <w:shd w:val="clear" w:color="auto" w:fill="auto"/>
          </w:tcPr>
          <w:p w14:paraId="0BB09CC4" w14:textId="77777777" w:rsidR="006427E5" w:rsidRPr="00040E29" w:rsidRDefault="006427E5" w:rsidP="006427E5">
            <w:pPr>
              <w:pStyle w:val="TAL"/>
              <w:rPr>
                <w:ins w:id="576" w:author="Huawei" w:date="2024-02-16T11:01:00Z"/>
              </w:rPr>
            </w:pPr>
          </w:p>
        </w:tc>
        <w:tc>
          <w:tcPr>
            <w:tcW w:w="1245" w:type="dxa"/>
            <w:shd w:val="clear" w:color="auto" w:fill="auto"/>
          </w:tcPr>
          <w:p w14:paraId="117AB4F1" w14:textId="77777777" w:rsidR="006427E5" w:rsidRPr="00040E29" w:rsidRDefault="006427E5" w:rsidP="006427E5">
            <w:pPr>
              <w:pStyle w:val="TAL"/>
              <w:rPr>
                <w:ins w:id="577" w:author="Huawei" w:date="2024-02-16T11:01:00Z"/>
              </w:rPr>
            </w:pPr>
          </w:p>
        </w:tc>
      </w:tr>
      <w:tr w:rsidR="006427E5" w:rsidRPr="00040E29" w14:paraId="53997328" w14:textId="77777777" w:rsidTr="006427E5">
        <w:trPr>
          <w:ins w:id="578" w:author="Huawei" w:date="2024-02-16T11:01:00Z"/>
        </w:trPr>
        <w:tc>
          <w:tcPr>
            <w:tcW w:w="4535" w:type="dxa"/>
            <w:shd w:val="clear" w:color="auto" w:fill="auto"/>
          </w:tcPr>
          <w:p w14:paraId="580AF3B4" w14:textId="77777777" w:rsidR="006427E5" w:rsidRPr="00040E29" w:rsidRDefault="006427E5" w:rsidP="006427E5">
            <w:pPr>
              <w:pStyle w:val="TAL"/>
              <w:rPr>
                <w:ins w:id="579" w:author="Huawei" w:date="2024-02-16T11:01:00Z"/>
              </w:rPr>
            </w:pPr>
            <w:ins w:id="580" w:author="Huawei" w:date="2024-02-16T11:01:00Z">
              <w:r w:rsidRPr="00040E29">
                <w:t xml:space="preserve">        am-WithLongSN-Sidelink-r16</w:t>
              </w:r>
            </w:ins>
          </w:p>
        </w:tc>
        <w:tc>
          <w:tcPr>
            <w:tcW w:w="2267" w:type="dxa"/>
            <w:shd w:val="clear" w:color="auto" w:fill="auto"/>
          </w:tcPr>
          <w:p w14:paraId="37342AA4" w14:textId="77777777" w:rsidR="006427E5" w:rsidRPr="00040E29" w:rsidRDefault="006427E5" w:rsidP="006427E5">
            <w:pPr>
              <w:pStyle w:val="TAL"/>
              <w:rPr>
                <w:ins w:id="581" w:author="Huawei" w:date="2024-02-16T11:01:00Z"/>
              </w:rPr>
            </w:pPr>
            <w:ins w:id="582" w:author="Huawei" w:date="2024-02-16T11:01:00Z">
              <w:r w:rsidRPr="00040E29">
                <w:t>Checked</w:t>
              </w:r>
            </w:ins>
          </w:p>
        </w:tc>
        <w:tc>
          <w:tcPr>
            <w:tcW w:w="1700" w:type="dxa"/>
            <w:shd w:val="clear" w:color="auto" w:fill="auto"/>
          </w:tcPr>
          <w:p w14:paraId="67549EC8" w14:textId="77777777" w:rsidR="006427E5" w:rsidRPr="00040E29" w:rsidRDefault="006427E5" w:rsidP="006427E5">
            <w:pPr>
              <w:pStyle w:val="TAL"/>
              <w:rPr>
                <w:ins w:id="583" w:author="Huawei" w:date="2024-02-16T11:01:00Z"/>
              </w:rPr>
            </w:pPr>
          </w:p>
        </w:tc>
        <w:tc>
          <w:tcPr>
            <w:tcW w:w="1245" w:type="dxa"/>
            <w:shd w:val="clear" w:color="auto" w:fill="auto"/>
          </w:tcPr>
          <w:p w14:paraId="345C4A41" w14:textId="77777777" w:rsidR="006427E5" w:rsidRPr="00040E29" w:rsidRDefault="006427E5" w:rsidP="006427E5">
            <w:pPr>
              <w:pStyle w:val="TAL"/>
              <w:rPr>
                <w:ins w:id="584" w:author="Huawei" w:date="2024-02-16T11:01:00Z"/>
              </w:rPr>
            </w:pPr>
            <w:ins w:id="585" w:author="Huawei" w:date="2024-02-16T11:01:00Z">
              <w:r w:rsidRPr="00040E29">
                <w:t>pc_amWithLongSN_Sidelink_r16</w:t>
              </w:r>
            </w:ins>
          </w:p>
        </w:tc>
      </w:tr>
      <w:tr w:rsidR="006427E5" w:rsidRPr="00040E29" w14:paraId="36ECA141" w14:textId="77777777" w:rsidTr="006427E5">
        <w:trPr>
          <w:ins w:id="586" w:author="Huawei" w:date="2024-02-16T11:01:00Z"/>
        </w:trPr>
        <w:tc>
          <w:tcPr>
            <w:tcW w:w="4535" w:type="dxa"/>
            <w:shd w:val="clear" w:color="auto" w:fill="auto"/>
          </w:tcPr>
          <w:p w14:paraId="40E3B3AD" w14:textId="77777777" w:rsidR="006427E5" w:rsidRPr="00040E29" w:rsidRDefault="006427E5" w:rsidP="006427E5">
            <w:pPr>
              <w:pStyle w:val="TAL"/>
              <w:rPr>
                <w:ins w:id="587" w:author="Huawei" w:date="2024-02-16T11:01:00Z"/>
              </w:rPr>
            </w:pPr>
            <w:ins w:id="588" w:author="Huawei" w:date="2024-02-16T11:01:00Z">
              <w:r w:rsidRPr="00040E29">
                <w:t xml:space="preserve">        um-WithLongSN-Sidelink-r16 </w:t>
              </w:r>
            </w:ins>
          </w:p>
        </w:tc>
        <w:tc>
          <w:tcPr>
            <w:tcW w:w="2267" w:type="dxa"/>
            <w:shd w:val="clear" w:color="auto" w:fill="auto"/>
          </w:tcPr>
          <w:p w14:paraId="7A70CE22" w14:textId="77777777" w:rsidR="006427E5" w:rsidRPr="00040E29" w:rsidRDefault="006427E5" w:rsidP="006427E5">
            <w:pPr>
              <w:pStyle w:val="TAL"/>
              <w:rPr>
                <w:ins w:id="589" w:author="Huawei" w:date="2024-02-16T11:01:00Z"/>
              </w:rPr>
            </w:pPr>
            <w:ins w:id="590" w:author="Huawei" w:date="2024-02-16T11:01:00Z">
              <w:r w:rsidRPr="00040E29">
                <w:t>Checked</w:t>
              </w:r>
            </w:ins>
          </w:p>
        </w:tc>
        <w:tc>
          <w:tcPr>
            <w:tcW w:w="1700" w:type="dxa"/>
            <w:shd w:val="clear" w:color="auto" w:fill="auto"/>
          </w:tcPr>
          <w:p w14:paraId="54A0E9D5" w14:textId="77777777" w:rsidR="006427E5" w:rsidRPr="00040E29" w:rsidRDefault="006427E5" w:rsidP="006427E5">
            <w:pPr>
              <w:pStyle w:val="TAL"/>
              <w:rPr>
                <w:ins w:id="591" w:author="Huawei" w:date="2024-02-16T11:01:00Z"/>
              </w:rPr>
            </w:pPr>
          </w:p>
        </w:tc>
        <w:tc>
          <w:tcPr>
            <w:tcW w:w="1245" w:type="dxa"/>
            <w:shd w:val="clear" w:color="auto" w:fill="auto"/>
          </w:tcPr>
          <w:p w14:paraId="3C377768" w14:textId="77777777" w:rsidR="006427E5" w:rsidRPr="00040E29" w:rsidRDefault="006427E5" w:rsidP="006427E5">
            <w:pPr>
              <w:pStyle w:val="TAL"/>
              <w:rPr>
                <w:ins w:id="592" w:author="Huawei" w:date="2024-02-16T11:01:00Z"/>
              </w:rPr>
            </w:pPr>
            <w:ins w:id="593" w:author="Huawei" w:date="2024-02-16T11:01:00Z">
              <w:r w:rsidRPr="00040E29">
                <w:t>pc_umWithLongSN_Sidelink_r16</w:t>
              </w:r>
            </w:ins>
          </w:p>
        </w:tc>
      </w:tr>
      <w:tr w:rsidR="006427E5" w:rsidRPr="00040E29" w14:paraId="00E602E7" w14:textId="77777777" w:rsidTr="006427E5">
        <w:trPr>
          <w:ins w:id="594" w:author="Huawei" w:date="2024-02-16T11:01:00Z"/>
        </w:trPr>
        <w:tc>
          <w:tcPr>
            <w:tcW w:w="4535" w:type="dxa"/>
            <w:shd w:val="clear" w:color="auto" w:fill="auto"/>
          </w:tcPr>
          <w:p w14:paraId="2EF3179A" w14:textId="77777777" w:rsidR="006427E5" w:rsidRPr="00040E29" w:rsidRDefault="006427E5" w:rsidP="006427E5">
            <w:pPr>
              <w:pStyle w:val="TAL"/>
              <w:rPr>
                <w:ins w:id="595" w:author="Huawei" w:date="2024-02-16T11:01:00Z"/>
              </w:rPr>
            </w:pPr>
            <w:ins w:id="596" w:author="Huawei" w:date="2024-02-16T11:01:00Z">
              <w:r w:rsidRPr="00040E29">
                <w:t xml:space="preserve">      }</w:t>
              </w:r>
            </w:ins>
          </w:p>
        </w:tc>
        <w:tc>
          <w:tcPr>
            <w:tcW w:w="2267" w:type="dxa"/>
            <w:shd w:val="clear" w:color="auto" w:fill="auto"/>
          </w:tcPr>
          <w:p w14:paraId="3EDD3262" w14:textId="77777777" w:rsidR="006427E5" w:rsidRPr="00040E29" w:rsidRDefault="006427E5" w:rsidP="006427E5">
            <w:pPr>
              <w:pStyle w:val="TAL"/>
              <w:rPr>
                <w:ins w:id="597" w:author="Huawei" w:date="2024-02-16T11:01:00Z"/>
              </w:rPr>
            </w:pPr>
          </w:p>
        </w:tc>
        <w:tc>
          <w:tcPr>
            <w:tcW w:w="1700" w:type="dxa"/>
            <w:shd w:val="clear" w:color="auto" w:fill="auto"/>
          </w:tcPr>
          <w:p w14:paraId="46E29F5C" w14:textId="77777777" w:rsidR="006427E5" w:rsidRPr="00040E29" w:rsidRDefault="006427E5" w:rsidP="006427E5">
            <w:pPr>
              <w:pStyle w:val="TAL"/>
              <w:rPr>
                <w:ins w:id="598" w:author="Huawei" w:date="2024-02-16T11:01:00Z"/>
              </w:rPr>
            </w:pPr>
          </w:p>
        </w:tc>
        <w:tc>
          <w:tcPr>
            <w:tcW w:w="1245" w:type="dxa"/>
            <w:shd w:val="clear" w:color="auto" w:fill="auto"/>
          </w:tcPr>
          <w:p w14:paraId="7F086A61" w14:textId="77777777" w:rsidR="006427E5" w:rsidRPr="00040E29" w:rsidRDefault="006427E5" w:rsidP="006427E5">
            <w:pPr>
              <w:pStyle w:val="TAL"/>
              <w:rPr>
                <w:ins w:id="599" w:author="Huawei" w:date="2024-02-16T11:01:00Z"/>
              </w:rPr>
            </w:pPr>
          </w:p>
        </w:tc>
      </w:tr>
      <w:tr w:rsidR="006427E5" w:rsidRPr="00040E29" w14:paraId="02D912D6" w14:textId="77777777" w:rsidTr="006427E5">
        <w:trPr>
          <w:ins w:id="600" w:author="Huawei" w:date="2024-02-16T11:01:00Z"/>
        </w:trPr>
        <w:tc>
          <w:tcPr>
            <w:tcW w:w="4535" w:type="dxa"/>
            <w:shd w:val="clear" w:color="auto" w:fill="auto"/>
          </w:tcPr>
          <w:p w14:paraId="130A0E8B" w14:textId="77777777" w:rsidR="006427E5" w:rsidRPr="00040E29" w:rsidRDefault="006427E5" w:rsidP="006427E5">
            <w:pPr>
              <w:pStyle w:val="TAL"/>
              <w:rPr>
                <w:ins w:id="601" w:author="Huawei" w:date="2024-02-16T11:01:00Z"/>
              </w:rPr>
            </w:pPr>
            <w:ins w:id="602" w:author="Huawei" w:date="2024-02-16T11:01:00Z">
              <w:r w:rsidRPr="00040E29">
                <w:t xml:space="preserve">      supportedBandCombinationListSidelinkNR-r16 </w:t>
              </w:r>
            </w:ins>
          </w:p>
        </w:tc>
        <w:tc>
          <w:tcPr>
            <w:tcW w:w="2267" w:type="dxa"/>
            <w:shd w:val="clear" w:color="auto" w:fill="auto"/>
          </w:tcPr>
          <w:p w14:paraId="03DCADF0" w14:textId="77777777" w:rsidR="006427E5" w:rsidRPr="00040E29" w:rsidRDefault="006427E5" w:rsidP="006427E5">
            <w:pPr>
              <w:pStyle w:val="TAL"/>
              <w:rPr>
                <w:ins w:id="603" w:author="Huawei" w:date="2024-02-16T11:01:00Z"/>
              </w:rPr>
            </w:pPr>
            <w:ins w:id="604" w:author="Huawei" w:date="2024-02-16T11:01:00Z">
              <w:r>
                <w:t>Not Checked</w:t>
              </w:r>
            </w:ins>
          </w:p>
        </w:tc>
        <w:tc>
          <w:tcPr>
            <w:tcW w:w="1700" w:type="dxa"/>
            <w:shd w:val="clear" w:color="auto" w:fill="auto"/>
          </w:tcPr>
          <w:p w14:paraId="44097B16" w14:textId="77777777" w:rsidR="006427E5" w:rsidRPr="00040E29" w:rsidRDefault="006427E5" w:rsidP="006427E5">
            <w:pPr>
              <w:pStyle w:val="TAL"/>
              <w:rPr>
                <w:ins w:id="605" w:author="Huawei" w:date="2024-02-16T11:01:00Z"/>
              </w:rPr>
            </w:pPr>
          </w:p>
        </w:tc>
        <w:tc>
          <w:tcPr>
            <w:tcW w:w="1245" w:type="dxa"/>
            <w:shd w:val="clear" w:color="auto" w:fill="auto"/>
          </w:tcPr>
          <w:p w14:paraId="3AC3C13D" w14:textId="77777777" w:rsidR="006427E5" w:rsidRPr="00040E29" w:rsidRDefault="006427E5" w:rsidP="006427E5">
            <w:pPr>
              <w:pStyle w:val="TAL"/>
              <w:rPr>
                <w:ins w:id="606" w:author="Huawei" w:date="2024-02-16T11:01:00Z"/>
              </w:rPr>
            </w:pPr>
          </w:p>
        </w:tc>
      </w:tr>
      <w:tr w:rsidR="006427E5" w:rsidRPr="00040E29" w14:paraId="124A0A13" w14:textId="77777777" w:rsidTr="006427E5">
        <w:trPr>
          <w:ins w:id="607" w:author="Huawei" w:date="2024-02-16T11:01:00Z"/>
        </w:trPr>
        <w:tc>
          <w:tcPr>
            <w:tcW w:w="4535" w:type="dxa"/>
            <w:shd w:val="clear" w:color="auto" w:fill="auto"/>
          </w:tcPr>
          <w:p w14:paraId="5CB44EC4" w14:textId="77777777" w:rsidR="006427E5" w:rsidRPr="00040E29" w:rsidRDefault="006427E5" w:rsidP="006427E5">
            <w:pPr>
              <w:pStyle w:val="TAL"/>
              <w:rPr>
                <w:ins w:id="608" w:author="Huawei" w:date="2024-02-16T11:01:00Z"/>
              </w:rPr>
            </w:pPr>
            <w:ins w:id="609" w:author="Huawei" w:date="2024-02-16T11:01:00Z">
              <w:r w:rsidRPr="00040E29">
                <w:t xml:space="preserve">      supportedBandListSidelink-r16 SEQUENCE</w:t>
              </w:r>
            </w:ins>
          </w:p>
          <w:p w14:paraId="0C3EA9CC" w14:textId="77777777" w:rsidR="006427E5" w:rsidRPr="00040E29" w:rsidRDefault="006427E5" w:rsidP="006427E5">
            <w:pPr>
              <w:pStyle w:val="TAL"/>
              <w:rPr>
                <w:ins w:id="610" w:author="Huawei" w:date="2024-02-16T11:01:00Z"/>
              </w:rPr>
            </w:pPr>
            <w:ins w:id="611" w:author="Huawei" w:date="2024-02-16T11:01:00Z">
              <w:r w:rsidRPr="00040E29">
                <w:t>(SIZE (</w:t>
              </w:r>
              <w:proofErr w:type="gramStart"/>
              <w:r w:rsidRPr="00040E29">
                <w:t>1..</w:t>
              </w:r>
              <w:proofErr w:type="gramEnd"/>
              <w:r w:rsidRPr="00040E29">
                <w:t>maxBands)) OF BandSidelinkPC5-r16 {</w:t>
              </w:r>
            </w:ins>
          </w:p>
        </w:tc>
        <w:tc>
          <w:tcPr>
            <w:tcW w:w="2267" w:type="dxa"/>
            <w:shd w:val="clear" w:color="auto" w:fill="auto"/>
          </w:tcPr>
          <w:p w14:paraId="5B04B380" w14:textId="77777777" w:rsidR="006427E5" w:rsidRPr="00040E29" w:rsidRDefault="006427E5" w:rsidP="006427E5">
            <w:pPr>
              <w:pStyle w:val="TAL"/>
              <w:rPr>
                <w:ins w:id="612" w:author="Huawei" w:date="2024-02-16T11:01:00Z"/>
              </w:rPr>
            </w:pPr>
            <w:ins w:id="613" w:author="Huawei" w:date="2024-02-16T11:01:00Z">
              <w:r w:rsidRPr="00040E29">
                <w:t>At least 1 entry</w:t>
              </w:r>
            </w:ins>
          </w:p>
        </w:tc>
        <w:tc>
          <w:tcPr>
            <w:tcW w:w="1700" w:type="dxa"/>
            <w:shd w:val="clear" w:color="auto" w:fill="auto"/>
          </w:tcPr>
          <w:p w14:paraId="5E671EC6" w14:textId="77777777" w:rsidR="006427E5" w:rsidRDefault="006427E5" w:rsidP="006427E5">
            <w:pPr>
              <w:pStyle w:val="TAL"/>
              <w:rPr>
                <w:ins w:id="614" w:author="Huawei" w:date="2024-02-16T11:01:00Z"/>
              </w:rPr>
            </w:pPr>
            <w:ins w:id="615" w:author="Huawei" w:date="2024-02-16T11:01:00Z">
              <w:r w:rsidRPr="00040E29">
                <w:t xml:space="preserve">Includes </w:t>
              </w:r>
              <w:proofErr w:type="gramStart"/>
              <w:r w:rsidRPr="00040E29">
                <w:t>all  frequency</w:t>
              </w:r>
              <w:proofErr w:type="gramEnd"/>
              <w:r w:rsidRPr="00040E29">
                <w:t xml:space="preserve"> bands which the UE (= UE Under Test) supports for NR </w:t>
              </w:r>
              <w:proofErr w:type="spellStart"/>
              <w:r w:rsidRPr="00040E29">
                <w:t>Sidelink</w:t>
              </w:r>
              <w:proofErr w:type="spellEnd"/>
              <w:r w:rsidRPr="00040E29">
                <w:t xml:space="preserve"> acc. to the declared UE capabilities</w:t>
              </w:r>
            </w:ins>
          </w:p>
          <w:p w14:paraId="351473A3" w14:textId="77777777" w:rsidR="006427E5" w:rsidRPr="00040E29" w:rsidRDefault="006427E5" w:rsidP="006427E5">
            <w:pPr>
              <w:pStyle w:val="TAL"/>
              <w:rPr>
                <w:ins w:id="616" w:author="Huawei" w:date="2024-02-16T11:01:00Z"/>
              </w:rPr>
            </w:pPr>
            <w:ins w:id="617" w:author="Huawei" w:date="2024-02-16T11:01:00Z">
              <w:r>
                <w:t xml:space="preserve">Values defined in TS 38.523-2 Table </w:t>
              </w:r>
              <w:r w:rsidRPr="005B00C6">
                <w:rPr>
                  <w:rFonts w:eastAsia="PMingLiU"/>
                </w:rPr>
                <w:t>A.4.3.1-9</w:t>
              </w:r>
            </w:ins>
          </w:p>
        </w:tc>
        <w:tc>
          <w:tcPr>
            <w:tcW w:w="1245" w:type="dxa"/>
            <w:shd w:val="clear" w:color="auto" w:fill="auto"/>
          </w:tcPr>
          <w:p w14:paraId="6CA508A8" w14:textId="77777777" w:rsidR="006427E5" w:rsidRPr="00040E29" w:rsidRDefault="006427E5" w:rsidP="006427E5">
            <w:pPr>
              <w:pStyle w:val="TAL"/>
              <w:rPr>
                <w:ins w:id="618" w:author="Huawei" w:date="2024-02-16T11:01:00Z"/>
              </w:rPr>
            </w:pPr>
          </w:p>
        </w:tc>
      </w:tr>
      <w:tr w:rsidR="006427E5" w:rsidRPr="00040E29" w14:paraId="480E6B3B" w14:textId="77777777" w:rsidTr="006427E5">
        <w:trPr>
          <w:ins w:id="619" w:author="Huawei" w:date="2024-02-16T11:01:00Z"/>
        </w:trPr>
        <w:tc>
          <w:tcPr>
            <w:tcW w:w="4535" w:type="dxa"/>
            <w:shd w:val="clear" w:color="auto" w:fill="auto"/>
          </w:tcPr>
          <w:p w14:paraId="3D7123E3" w14:textId="77777777" w:rsidR="006427E5" w:rsidRPr="00040E29" w:rsidRDefault="006427E5" w:rsidP="006427E5">
            <w:pPr>
              <w:pStyle w:val="TAL"/>
              <w:rPr>
                <w:ins w:id="620" w:author="Huawei" w:date="2024-02-16T11:01:00Z"/>
              </w:rPr>
            </w:pPr>
            <w:ins w:id="621" w:author="Huawei" w:date="2024-02-16T11:01:00Z">
              <w:r w:rsidRPr="00040E29">
                <w:t xml:space="preserve">        </w:t>
              </w:r>
              <w:r w:rsidRPr="00040E29">
                <w:rPr>
                  <w:rFonts w:eastAsia="宋体" w:cs="Arial"/>
                  <w:szCs w:val="18"/>
                </w:rPr>
                <w:t>BandSidelinkPC5-r16[x] SEQUENCE {</w:t>
              </w:r>
            </w:ins>
          </w:p>
        </w:tc>
        <w:tc>
          <w:tcPr>
            <w:tcW w:w="2267" w:type="dxa"/>
            <w:shd w:val="clear" w:color="auto" w:fill="auto"/>
          </w:tcPr>
          <w:p w14:paraId="387AA304" w14:textId="77777777" w:rsidR="006427E5" w:rsidRPr="00040E29" w:rsidDel="00FD0D58" w:rsidRDefault="006427E5" w:rsidP="006427E5">
            <w:pPr>
              <w:pStyle w:val="TAL"/>
              <w:rPr>
                <w:ins w:id="622" w:author="Huawei" w:date="2024-02-16T11:01:00Z"/>
              </w:rPr>
            </w:pPr>
          </w:p>
        </w:tc>
        <w:tc>
          <w:tcPr>
            <w:tcW w:w="1700" w:type="dxa"/>
            <w:shd w:val="clear" w:color="auto" w:fill="auto"/>
          </w:tcPr>
          <w:p w14:paraId="53CCAB57" w14:textId="77777777" w:rsidR="006427E5" w:rsidRPr="00040E29" w:rsidRDefault="006427E5" w:rsidP="006427E5">
            <w:pPr>
              <w:pStyle w:val="TAL"/>
              <w:rPr>
                <w:ins w:id="623" w:author="Huawei" w:date="2024-02-16T11:01:00Z"/>
              </w:rPr>
            </w:pPr>
          </w:p>
        </w:tc>
        <w:tc>
          <w:tcPr>
            <w:tcW w:w="1245" w:type="dxa"/>
            <w:shd w:val="clear" w:color="auto" w:fill="auto"/>
          </w:tcPr>
          <w:p w14:paraId="6DD60F1B" w14:textId="77777777" w:rsidR="006427E5" w:rsidRPr="00040E29" w:rsidRDefault="006427E5" w:rsidP="006427E5">
            <w:pPr>
              <w:pStyle w:val="TAL"/>
              <w:rPr>
                <w:ins w:id="624" w:author="Huawei" w:date="2024-02-16T11:01:00Z"/>
              </w:rPr>
            </w:pPr>
          </w:p>
        </w:tc>
      </w:tr>
      <w:tr w:rsidR="006427E5" w:rsidRPr="00040E29" w14:paraId="08D06AC9" w14:textId="77777777" w:rsidTr="006427E5">
        <w:trPr>
          <w:ins w:id="625" w:author="Huawei" w:date="2024-02-16T11:01:00Z"/>
        </w:trPr>
        <w:tc>
          <w:tcPr>
            <w:tcW w:w="4535" w:type="dxa"/>
            <w:shd w:val="clear" w:color="auto" w:fill="auto"/>
          </w:tcPr>
          <w:p w14:paraId="6C3489FA" w14:textId="77777777" w:rsidR="006427E5" w:rsidRPr="00040E29" w:rsidRDefault="006427E5" w:rsidP="006427E5">
            <w:pPr>
              <w:pStyle w:val="TAL"/>
              <w:rPr>
                <w:ins w:id="626" w:author="Huawei" w:date="2024-02-16T11:01:00Z"/>
              </w:rPr>
            </w:pPr>
            <w:ins w:id="627" w:author="Huawei" w:date="2024-02-16T11:01:00Z">
              <w:r w:rsidRPr="00040E29">
                <w:t xml:space="preserve">          </w:t>
              </w:r>
              <w:r w:rsidRPr="00040E29">
                <w:rPr>
                  <w:rFonts w:eastAsia="宋体" w:cs="Arial"/>
                  <w:szCs w:val="18"/>
                </w:rPr>
                <w:t>freqBandSidelink-r16</w:t>
              </w:r>
            </w:ins>
          </w:p>
        </w:tc>
        <w:tc>
          <w:tcPr>
            <w:tcW w:w="2267" w:type="dxa"/>
            <w:shd w:val="clear" w:color="auto" w:fill="auto"/>
          </w:tcPr>
          <w:p w14:paraId="369E29F7" w14:textId="77777777" w:rsidR="006427E5" w:rsidRPr="00040E29" w:rsidDel="00FD0D58" w:rsidRDefault="006427E5" w:rsidP="006427E5">
            <w:pPr>
              <w:pStyle w:val="TAL"/>
              <w:rPr>
                <w:ins w:id="628" w:author="Huawei" w:date="2024-02-16T11:01:00Z"/>
              </w:rPr>
            </w:pPr>
            <w:proofErr w:type="spellStart"/>
            <w:ins w:id="629" w:author="Huawei" w:date="2024-02-16T11:01:00Z">
              <w:r w:rsidRPr="00040E29">
                <w:t>FreqBandIndicatorNR</w:t>
              </w:r>
              <w:proofErr w:type="spellEnd"/>
              <w:r w:rsidRPr="00040E29">
                <w:t xml:space="preserve"> of frequency band which the UE supports for NR </w:t>
              </w:r>
              <w:proofErr w:type="spellStart"/>
              <w:r w:rsidRPr="00040E29">
                <w:t>Sidelink</w:t>
              </w:r>
              <w:proofErr w:type="spellEnd"/>
              <w:r w:rsidRPr="00040E29">
                <w:t xml:space="preserve"> acc. to the declared UE capabilities</w:t>
              </w:r>
            </w:ins>
          </w:p>
        </w:tc>
        <w:tc>
          <w:tcPr>
            <w:tcW w:w="1700" w:type="dxa"/>
            <w:shd w:val="clear" w:color="auto" w:fill="auto"/>
          </w:tcPr>
          <w:p w14:paraId="6CBCC32B" w14:textId="77777777" w:rsidR="006427E5" w:rsidRPr="00040E29" w:rsidRDefault="006427E5" w:rsidP="006427E5">
            <w:pPr>
              <w:pStyle w:val="TAL"/>
              <w:rPr>
                <w:ins w:id="630" w:author="Huawei" w:date="2024-02-16T11:01:00Z"/>
              </w:rPr>
            </w:pPr>
          </w:p>
        </w:tc>
        <w:tc>
          <w:tcPr>
            <w:tcW w:w="1245" w:type="dxa"/>
            <w:shd w:val="clear" w:color="auto" w:fill="auto"/>
          </w:tcPr>
          <w:p w14:paraId="20982BAE" w14:textId="77777777" w:rsidR="006427E5" w:rsidRPr="00040E29" w:rsidRDefault="006427E5" w:rsidP="006427E5">
            <w:pPr>
              <w:pStyle w:val="TAL"/>
              <w:rPr>
                <w:ins w:id="631" w:author="Huawei" w:date="2024-02-16T11:01:00Z"/>
              </w:rPr>
            </w:pPr>
          </w:p>
        </w:tc>
      </w:tr>
      <w:tr w:rsidR="006427E5" w:rsidRPr="00040E29" w14:paraId="19C11E95" w14:textId="77777777" w:rsidTr="006427E5">
        <w:trPr>
          <w:ins w:id="632" w:author="Huawei" w:date="2024-02-16T11:01:00Z"/>
        </w:trPr>
        <w:tc>
          <w:tcPr>
            <w:tcW w:w="4535" w:type="dxa"/>
            <w:shd w:val="clear" w:color="auto" w:fill="auto"/>
          </w:tcPr>
          <w:p w14:paraId="3E9D59D1" w14:textId="77777777" w:rsidR="006427E5" w:rsidRPr="00040E29" w:rsidRDefault="006427E5" w:rsidP="006427E5">
            <w:pPr>
              <w:pStyle w:val="TAL"/>
              <w:rPr>
                <w:ins w:id="633" w:author="Huawei" w:date="2024-02-16T11:01:00Z"/>
              </w:rPr>
            </w:pPr>
            <w:ins w:id="634" w:author="Huawei" w:date="2024-02-16T11:01:00Z">
              <w:r w:rsidRPr="00040E29">
                <w:t xml:space="preserve">          sl-Reception-r16 SEQUENCE {</w:t>
              </w:r>
            </w:ins>
          </w:p>
        </w:tc>
        <w:tc>
          <w:tcPr>
            <w:tcW w:w="2267" w:type="dxa"/>
            <w:shd w:val="clear" w:color="auto" w:fill="auto"/>
          </w:tcPr>
          <w:p w14:paraId="358B74A1" w14:textId="77777777" w:rsidR="006427E5" w:rsidRPr="00040E29" w:rsidDel="00FD0D58" w:rsidRDefault="006427E5" w:rsidP="006427E5">
            <w:pPr>
              <w:pStyle w:val="TAL"/>
              <w:rPr>
                <w:ins w:id="635" w:author="Huawei" w:date="2024-02-16T11:01:00Z"/>
              </w:rPr>
            </w:pPr>
          </w:p>
        </w:tc>
        <w:tc>
          <w:tcPr>
            <w:tcW w:w="1700" w:type="dxa"/>
            <w:shd w:val="clear" w:color="auto" w:fill="auto"/>
          </w:tcPr>
          <w:p w14:paraId="420605D3" w14:textId="77777777" w:rsidR="006427E5" w:rsidRPr="00040E29" w:rsidRDefault="006427E5" w:rsidP="006427E5">
            <w:pPr>
              <w:pStyle w:val="TAL"/>
              <w:rPr>
                <w:ins w:id="636" w:author="Huawei" w:date="2024-02-16T11:01:00Z"/>
              </w:rPr>
            </w:pPr>
          </w:p>
        </w:tc>
        <w:tc>
          <w:tcPr>
            <w:tcW w:w="1245" w:type="dxa"/>
            <w:shd w:val="clear" w:color="auto" w:fill="auto"/>
          </w:tcPr>
          <w:p w14:paraId="7C1A5879" w14:textId="77777777" w:rsidR="006427E5" w:rsidRPr="00040E29" w:rsidRDefault="006427E5" w:rsidP="006427E5">
            <w:pPr>
              <w:pStyle w:val="TAL"/>
              <w:rPr>
                <w:ins w:id="637" w:author="Huawei" w:date="2024-02-16T11:01:00Z"/>
              </w:rPr>
            </w:pPr>
          </w:p>
        </w:tc>
      </w:tr>
      <w:tr w:rsidR="006427E5" w:rsidRPr="00040E29" w14:paraId="7208632D" w14:textId="77777777" w:rsidTr="006427E5">
        <w:trPr>
          <w:ins w:id="638" w:author="Huawei" w:date="2024-02-16T11:01:00Z"/>
        </w:trPr>
        <w:tc>
          <w:tcPr>
            <w:tcW w:w="4535" w:type="dxa"/>
            <w:shd w:val="clear" w:color="auto" w:fill="auto"/>
          </w:tcPr>
          <w:p w14:paraId="20BF0117" w14:textId="77777777" w:rsidR="006427E5" w:rsidRPr="00040E29" w:rsidRDefault="006427E5" w:rsidP="006427E5">
            <w:pPr>
              <w:pStyle w:val="TAL"/>
              <w:rPr>
                <w:ins w:id="639" w:author="Huawei" w:date="2024-02-16T11:01:00Z"/>
              </w:rPr>
            </w:pPr>
            <w:ins w:id="640" w:author="Huawei" w:date="2024-02-16T11:01:00Z">
              <w:r w:rsidRPr="00040E29">
                <w:t xml:space="preserve">            harq-RxProcessSidelink-r16</w:t>
              </w:r>
            </w:ins>
          </w:p>
        </w:tc>
        <w:tc>
          <w:tcPr>
            <w:tcW w:w="2267" w:type="dxa"/>
            <w:shd w:val="clear" w:color="auto" w:fill="auto"/>
          </w:tcPr>
          <w:p w14:paraId="5A99835B" w14:textId="77777777" w:rsidR="006427E5" w:rsidRPr="00040E29" w:rsidDel="00FD0D58" w:rsidRDefault="006427E5" w:rsidP="006427E5">
            <w:pPr>
              <w:pStyle w:val="TAL"/>
              <w:rPr>
                <w:ins w:id="641" w:author="Huawei" w:date="2024-02-16T11:01:00Z"/>
              </w:rPr>
            </w:pPr>
            <w:ins w:id="642" w:author="Huawei" w:date="2024-02-16T11:01:00Z">
              <w:r w:rsidRPr="00040E29">
                <w:t>Checked</w:t>
              </w:r>
            </w:ins>
          </w:p>
        </w:tc>
        <w:tc>
          <w:tcPr>
            <w:tcW w:w="1700" w:type="dxa"/>
            <w:shd w:val="clear" w:color="auto" w:fill="auto"/>
          </w:tcPr>
          <w:p w14:paraId="4E511625" w14:textId="77777777" w:rsidR="006427E5" w:rsidRPr="00040E29" w:rsidRDefault="006427E5" w:rsidP="006427E5">
            <w:pPr>
              <w:pStyle w:val="TAL"/>
              <w:rPr>
                <w:ins w:id="643" w:author="Huawei" w:date="2024-02-16T11:01:00Z"/>
              </w:rPr>
            </w:pPr>
          </w:p>
        </w:tc>
        <w:tc>
          <w:tcPr>
            <w:tcW w:w="1245" w:type="dxa"/>
            <w:shd w:val="clear" w:color="auto" w:fill="auto"/>
          </w:tcPr>
          <w:p w14:paraId="17CB6C59" w14:textId="77777777" w:rsidR="006427E5" w:rsidRPr="00040E29" w:rsidRDefault="006427E5" w:rsidP="006427E5">
            <w:pPr>
              <w:pStyle w:val="TAL"/>
              <w:rPr>
                <w:ins w:id="644" w:author="Huawei" w:date="2024-02-16T11:01:00Z"/>
              </w:rPr>
            </w:pPr>
            <w:proofErr w:type="spellStart"/>
            <w:ins w:id="645" w:author="Huawei" w:date="2024-02-16T11:01:00Z">
              <w:r w:rsidRPr="00040E29">
                <w:t>pc_harq_RxProcessSidelink_nX</w:t>
              </w:r>
              <w:proofErr w:type="spellEnd"/>
              <w:r w:rsidRPr="00040E29">
                <w:br/>
                <w:t>(X=16, 24, 32, 48, 64)</w:t>
              </w:r>
            </w:ins>
          </w:p>
        </w:tc>
      </w:tr>
      <w:tr w:rsidR="006427E5" w:rsidRPr="00040E29" w14:paraId="672F6D1C" w14:textId="77777777" w:rsidTr="006427E5">
        <w:trPr>
          <w:ins w:id="646" w:author="Huawei" w:date="2024-02-16T11:01:00Z"/>
        </w:trPr>
        <w:tc>
          <w:tcPr>
            <w:tcW w:w="4535" w:type="dxa"/>
            <w:shd w:val="clear" w:color="auto" w:fill="auto"/>
          </w:tcPr>
          <w:p w14:paraId="46D1B52D" w14:textId="77777777" w:rsidR="006427E5" w:rsidRPr="00040E29" w:rsidRDefault="006427E5" w:rsidP="006427E5">
            <w:pPr>
              <w:pStyle w:val="TAL"/>
              <w:rPr>
                <w:ins w:id="647" w:author="Huawei" w:date="2024-02-16T11:01:00Z"/>
              </w:rPr>
            </w:pPr>
            <w:ins w:id="648" w:author="Huawei" w:date="2024-02-16T11:01:00Z">
              <w:r w:rsidRPr="00040E29">
                <w:t xml:space="preserve">            pscch-RxSidelink-r16</w:t>
              </w:r>
            </w:ins>
          </w:p>
        </w:tc>
        <w:tc>
          <w:tcPr>
            <w:tcW w:w="2267" w:type="dxa"/>
            <w:shd w:val="clear" w:color="auto" w:fill="auto"/>
          </w:tcPr>
          <w:p w14:paraId="762054B0" w14:textId="77777777" w:rsidR="006427E5" w:rsidRPr="00040E29" w:rsidDel="00FD0D58" w:rsidRDefault="006427E5" w:rsidP="006427E5">
            <w:pPr>
              <w:pStyle w:val="TAL"/>
              <w:rPr>
                <w:ins w:id="649" w:author="Huawei" w:date="2024-02-16T11:01:00Z"/>
              </w:rPr>
            </w:pPr>
            <w:ins w:id="650" w:author="Huawei" w:date="2024-02-16T11:01:00Z">
              <w:r w:rsidRPr="00840A83">
                <w:t>Not Checked</w:t>
              </w:r>
            </w:ins>
          </w:p>
        </w:tc>
        <w:tc>
          <w:tcPr>
            <w:tcW w:w="1700" w:type="dxa"/>
            <w:shd w:val="clear" w:color="auto" w:fill="auto"/>
          </w:tcPr>
          <w:p w14:paraId="515DDFDE" w14:textId="77777777" w:rsidR="006427E5" w:rsidRPr="00040E29" w:rsidRDefault="006427E5" w:rsidP="006427E5">
            <w:pPr>
              <w:pStyle w:val="TAL"/>
              <w:rPr>
                <w:ins w:id="651" w:author="Huawei" w:date="2024-02-16T11:01:00Z"/>
              </w:rPr>
            </w:pPr>
          </w:p>
        </w:tc>
        <w:tc>
          <w:tcPr>
            <w:tcW w:w="1245" w:type="dxa"/>
            <w:shd w:val="clear" w:color="auto" w:fill="auto"/>
          </w:tcPr>
          <w:p w14:paraId="19623246" w14:textId="77777777" w:rsidR="006427E5" w:rsidRPr="00040E29" w:rsidRDefault="006427E5" w:rsidP="006427E5">
            <w:pPr>
              <w:pStyle w:val="TAL"/>
              <w:rPr>
                <w:ins w:id="652" w:author="Huawei" w:date="2024-02-16T11:01:00Z"/>
              </w:rPr>
            </w:pPr>
          </w:p>
        </w:tc>
      </w:tr>
      <w:tr w:rsidR="006427E5" w:rsidRPr="00040E29" w14:paraId="15B7000E" w14:textId="77777777" w:rsidTr="006427E5">
        <w:trPr>
          <w:ins w:id="653" w:author="Huawei" w:date="2024-02-16T11:01:00Z"/>
        </w:trPr>
        <w:tc>
          <w:tcPr>
            <w:tcW w:w="4535" w:type="dxa"/>
            <w:shd w:val="clear" w:color="auto" w:fill="auto"/>
          </w:tcPr>
          <w:p w14:paraId="2179C887" w14:textId="77777777" w:rsidR="006427E5" w:rsidRPr="00040E29" w:rsidRDefault="006427E5" w:rsidP="006427E5">
            <w:pPr>
              <w:pStyle w:val="TAL"/>
              <w:rPr>
                <w:ins w:id="654" w:author="Huawei" w:date="2024-02-16T11:01:00Z"/>
              </w:rPr>
            </w:pPr>
            <w:ins w:id="655" w:author="Huawei" w:date="2024-02-16T11:01:00Z">
              <w:r w:rsidRPr="00040E29">
                <w:t xml:space="preserve">            scs-CP-PatternRxSidelink-r16</w:t>
              </w:r>
            </w:ins>
          </w:p>
        </w:tc>
        <w:tc>
          <w:tcPr>
            <w:tcW w:w="2267" w:type="dxa"/>
            <w:shd w:val="clear" w:color="auto" w:fill="auto"/>
          </w:tcPr>
          <w:p w14:paraId="580EB876" w14:textId="77777777" w:rsidR="006427E5" w:rsidRPr="00040E29" w:rsidDel="00FD0D58" w:rsidRDefault="006427E5" w:rsidP="006427E5">
            <w:pPr>
              <w:pStyle w:val="TAL"/>
              <w:rPr>
                <w:ins w:id="656" w:author="Huawei" w:date="2024-02-16T11:01:00Z"/>
              </w:rPr>
            </w:pPr>
            <w:ins w:id="657" w:author="Huawei" w:date="2024-02-16T11:01:00Z">
              <w:r w:rsidRPr="00840A83">
                <w:t>Not Checked</w:t>
              </w:r>
            </w:ins>
          </w:p>
        </w:tc>
        <w:tc>
          <w:tcPr>
            <w:tcW w:w="1700" w:type="dxa"/>
            <w:shd w:val="clear" w:color="auto" w:fill="auto"/>
          </w:tcPr>
          <w:p w14:paraId="47C76367" w14:textId="77777777" w:rsidR="006427E5" w:rsidRPr="00040E29" w:rsidRDefault="006427E5" w:rsidP="006427E5">
            <w:pPr>
              <w:pStyle w:val="TAL"/>
              <w:rPr>
                <w:ins w:id="658" w:author="Huawei" w:date="2024-02-16T11:01:00Z"/>
              </w:rPr>
            </w:pPr>
          </w:p>
        </w:tc>
        <w:tc>
          <w:tcPr>
            <w:tcW w:w="1245" w:type="dxa"/>
            <w:shd w:val="clear" w:color="auto" w:fill="auto"/>
          </w:tcPr>
          <w:p w14:paraId="473D4CC5" w14:textId="77777777" w:rsidR="006427E5" w:rsidRPr="00040E29" w:rsidRDefault="006427E5" w:rsidP="006427E5">
            <w:pPr>
              <w:pStyle w:val="TAL"/>
              <w:rPr>
                <w:ins w:id="659" w:author="Huawei" w:date="2024-02-16T11:01:00Z"/>
              </w:rPr>
            </w:pPr>
          </w:p>
        </w:tc>
      </w:tr>
      <w:tr w:rsidR="006427E5" w:rsidRPr="00040E29" w14:paraId="29D7487D" w14:textId="77777777" w:rsidTr="006427E5">
        <w:trPr>
          <w:ins w:id="660" w:author="Huawei" w:date="2024-02-16T11:01:00Z"/>
        </w:trPr>
        <w:tc>
          <w:tcPr>
            <w:tcW w:w="4535" w:type="dxa"/>
            <w:shd w:val="clear" w:color="auto" w:fill="auto"/>
          </w:tcPr>
          <w:p w14:paraId="2889CE70" w14:textId="77777777" w:rsidR="006427E5" w:rsidRPr="00040E29" w:rsidRDefault="006427E5" w:rsidP="006427E5">
            <w:pPr>
              <w:pStyle w:val="TAL"/>
              <w:rPr>
                <w:ins w:id="661" w:author="Huawei" w:date="2024-02-16T11:01:00Z"/>
              </w:rPr>
            </w:pPr>
            <w:ins w:id="662" w:author="Huawei" w:date="2024-02-16T11:01:00Z">
              <w:r w:rsidRPr="00040E29">
                <w:t xml:space="preserve">            extendedCP-RxSidelink-r16</w:t>
              </w:r>
            </w:ins>
          </w:p>
        </w:tc>
        <w:tc>
          <w:tcPr>
            <w:tcW w:w="2267" w:type="dxa"/>
            <w:shd w:val="clear" w:color="auto" w:fill="auto"/>
          </w:tcPr>
          <w:p w14:paraId="49C15EC0" w14:textId="77777777" w:rsidR="006427E5" w:rsidRPr="00040E29" w:rsidDel="00FD0D58" w:rsidRDefault="006427E5" w:rsidP="006427E5">
            <w:pPr>
              <w:pStyle w:val="TAL"/>
              <w:rPr>
                <w:ins w:id="663" w:author="Huawei" w:date="2024-02-16T11:01:00Z"/>
              </w:rPr>
            </w:pPr>
            <w:ins w:id="664" w:author="Huawei" w:date="2024-02-16T11:01:00Z">
              <w:r w:rsidRPr="00840A83">
                <w:t>Not Checked</w:t>
              </w:r>
            </w:ins>
          </w:p>
        </w:tc>
        <w:tc>
          <w:tcPr>
            <w:tcW w:w="1700" w:type="dxa"/>
            <w:shd w:val="clear" w:color="auto" w:fill="auto"/>
          </w:tcPr>
          <w:p w14:paraId="1A5CD135" w14:textId="77777777" w:rsidR="006427E5" w:rsidRPr="00040E29" w:rsidRDefault="006427E5" w:rsidP="006427E5">
            <w:pPr>
              <w:pStyle w:val="TAL"/>
              <w:rPr>
                <w:ins w:id="665" w:author="Huawei" w:date="2024-02-16T11:01:00Z"/>
              </w:rPr>
            </w:pPr>
          </w:p>
        </w:tc>
        <w:tc>
          <w:tcPr>
            <w:tcW w:w="1245" w:type="dxa"/>
            <w:shd w:val="clear" w:color="auto" w:fill="auto"/>
          </w:tcPr>
          <w:p w14:paraId="75D28F7B" w14:textId="77777777" w:rsidR="006427E5" w:rsidRPr="00040E29" w:rsidRDefault="006427E5" w:rsidP="006427E5">
            <w:pPr>
              <w:pStyle w:val="TAL"/>
              <w:rPr>
                <w:ins w:id="666" w:author="Huawei" w:date="2024-02-16T11:01:00Z"/>
              </w:rPr>
            </w:pPr>
          </w:p>
        </w:tc>
      </w:tr>
      <w:tr w:rsidR="006427E5" w:rsidRPr="00040E29" w14:paraId="1183AEE0" w14:textId="77777777" w:rsidTr="006427E5">
        <w:trPr>
          <w:ins w:id="667" w:author="Huawei" w:date="2024-02-16T11:01:00Z"/>
        </w:trPr>
        <w:tc>
          <w:tcPr>
            <w:tcW w:w="4535" w:type="dxa"/>
            <w:shd w:val="clear" w:color="auto" w:fill="auto"/>
          </w:tcPr>
          <w:p w14:paraId="43049EFA" w14:textId="77777777" w:rsidR="006427E5" w:rsidRPr="00040E29" w:rsidRDefault="006427E5" w:rsidP="006427E5">
            <w:pPr>
              <w:pStyle w:val="TAL"/>
              <w:rPr>
                <w:ins w:id="668" w:author="Huawei" w:date="2024-02-16T11:01:00Z"/>
              </w:rPr>
            </w:pPr>
            <w:ins w:id="669" w:author="Huawei" w:date="2024-02-16T11:01:00Z">
              <w:r w:rsidRPr="00040E29">
                <w:t xml:space="preserve">          }</w:t>
              </w:r>
            </w:ins>
          </w:p>
        </w:tc>
        <w:tc>
          <w:tcPr>
            <w:tcW w:w="2267" w:type="dxa"/>
            <w:shd w:val="clear" w:color="auto" w:fill="auto"/>
          </w:tcPr>
          <w:p w14:paraId="2353C62C" w14:textId="77777777" w:rsidR="006427E5" w:rsidRPr="00040E29" w:rsidDel="00FD0D58" w:rsidRDefault="006427E5" w:rsidP="006427E5">
            <w:pPr>
              <w:pStyle w:val="TAL"/>
              <w:rPr>
                <w:ins w:id="670" w:author="Huawei" w:date="2024-02-16T11:01:00Z"/>
              </w:rPr>
            </w:pPr>
          </w:p>
        </w:tc>
        <w:tc>
          <w:tcPr>
            <w:tcW w:w="1700" w:type="dxa"/>
            <w:shd w:val="clear" w:color="auto" w:fill="auto"/>
          </w:tcPr>
          <w:p w14:paraId="5FE6484B" w14:textId="77777777" w:rsidR="006427E5" w:rsidRPr="00040E29" w:rsidRDefault="006427E5" w:rsidP="006427E5">
            <w:pPr>
              <w:pStyle w:val="TAL"/>
              <w:rPr>
                <w:ins w:id="671" w:author="Huawei" w:date="2024-02-16T11:01:00Z"/>
              </w:rPr>
            </w:pPr>
          </w:p>
        </w:tc>
        <w:tc>
          <w:tcPr>
            <w:tcW w:w="1245" w:type="dxa"/>
            <w:shd w:val="clear" w:color="auto" w:fill="auto"/>
          </w:tcPr>
          <w:p w14:paraId="20705BEF" w14:textId="77777777" w:rsidR="006427E5" w:rsidRPr="00040E29" w:rsidRDefault="006427E5" w:rsidP="006427E5">
            <w:pPr>
              <w:pStyle w:val="TAL"/>
              <w:rPr>
                <w:ins w:id="672" w:author="Huawei" w:date="2024-02-16T11:01:00Z"/>
              </w:rPr>
            </w:pPr>
          </w:p>
        </w:tc>
      </w:tr>
      <w:tr w:rsidR="006427E5" w:rsidRPr="00040E29" w14:paraId="72AE0CDB" w14:textId="77777777" w:rsidTr="006427E5">
        <w:trPr>
          <w:ins w:id="673" w:author="Huawei" w:date="2024-02-16T11:01:00Z"/>
        </w:trPr>
        <w:tc>
          <w:tcPr>
            <w:tcW w:w="4535" w:type="dxa"/>
            <w:shd w:val="clear" w:color="auto" w:fill="auto"/>
          </w:tcPr>
          <w:p w14:paraId="03D8930E" w14:textId="77777777" w:rsidR="006427E5" w:rsidRPr="00040E29" w:rsidRDefault="006427E5" w:rsidP="006427E5">
            <w:pPr>
              <w:pStyle w:val="TAL"/>
              <w:rPr>
                <w:ins w:id="674" w:author="Huawei" w:date="2024-02-16T11:01:00Z"/>
              </w:rPr>
            </w:pPr>
            <w:ins w:id="675" w:author="Huawei" w:date="2024-02-16T11:01:00Z">
              <w:r w:rsidRPr="00040E29">
                <w:t xml:space="preserve">          sl-Tx-256QAM-r16</w:t>
              </w:r>
            </w:ins>
          </w:p>
        </w:tc>
        <w:tc>
          <w:tcPr>
            <w:tcW w:w="2267" w:type="dxa"/>
            <w:shd w:val="clear" w:color="auto" w:fill="auto"/>
          </w:tcPr>
          <w:p w14:paraId="268E4519" w14:textId="77777777" w:rsidR="006427E5" w:rsidRPr="00040E29" w:rsidDel="00FD0D58" w:rsidRDefault="006427E5" w:rsidP="006427E5">
            <w:pPr>
              <w:pStyle w:val="TAL"/>
              <w:rPr>
                <w:ins w:id="676" w:author="Huawei" w:date="2024-02-16T11:01:00Z"/>
              </w:rPr>
            </w:pPr>
            <w:ins w:id="677" w:author="Huawei" w:date="2024-02-16T11:01:00Z">
              <w:r w:rsidRPr="005E6DAA">
                <w:t>Not Checked</w:t>
              </w:r>
            </w:ins>
          </w:p>
        </w:tc>
        <w:tc>
          <w:tcPr>
            <w:tcW w:w="1700" w:type="dxa"/>
            <w:shd w:val="clear" w:color="auto" w:fill="auto"/>
          </w:tcPr>
          <w:p w14:paraId="3AFD8EB9" w14:textId="77777777" w:rsidR="006427E5" w:rsidRPr="00040E29" w:rsidRDefault="006427E5" w:rsidP="006427E5">
            <w:pPr>
              <w:pStyle w:val="TAL"/>
              <w:rPr>
                <w:ins w:id="678" w:author="Huawei" w:date="2024-02-16T11:01:00Z"/>
              </w:rPr>
            </w:pPr>
          </w:p>
        </w:tc>
        <w:tc>
          <w:tcPr>
            <w:tcW w:w="1245" w:type="dxa"/>
            <w:shd w:val="clear" w:color="auto" w:fill="auto"/>
          </w:tcPr>
          <w:p w14:paraId="2C59235A" w14:textId="77777777" w:rsidR="006427E5" w:rsidRPr="00040E29" w:rsidRDefault="006427E5" w:rsidP="006427E5">
            <w:pPr>
              <w:pStyle w:val="TAL"/>
              <w:rPr>
                <w:ins w:id="679" w:author="Huawei" w:date="2024-02-16T11:01:00Z"/>
              </w:rPr>
            </w:pPr>
          </w:p>
        </w:tc>
      </w:tr>
      <w:tr w:rsidR="006427E5" w:rsidRPr="00040E29" w14:paraId="4E410EE2" w14:textId="77777777" w:rsidTr="006427E5">
        <w:trPr>
          <w:ins w:id="680" w:author="Huawei" w:date="2024-02-16T11:01:00Z"/>
        </w:trPr>
        <w:tc>
          <w:tcPr>
            <w:tcW w:w="4535" w:type="dxa"/>
            <w:shd w:val="clear" w:color="auto" w:fill="auto"/>
          </w:tcPr>
          <w:p w14:paraId="1A30339C" w14:textId="77777777" w:rsidR="006427E5" w:rsidRPr="00040E29" w:rsidRDefault="006427E5" w:rsidP="006427E5">
            <w:pPr>
              <w:pStyle w:val="TAL"/>
              <w:rPr>
                <w:ins w:id="681" w:author="Huawei" w:date="2024-02-16T11:01:00Z"/>
              </w:rPr>
            </w:pPr>
            <w:ins w:id="682" w:author="Huawei" w:date="2024-02-16T11:01:00Z">
              <w:r w:rsidRPr="00040E29">
                <w:t xml:space="preserve">          lowSE-64QAM-MCS-TableSidelink-r16</w:t>
              </w:r>
            </w:ins>
          </w:p>
        </w:tc>
        <w:tc>
          <w:tcPr>
            <w:tcW w:w="2267" w:type="dxa"/>
            <w:shd w:val="clear" w:color="auto" w:fill="auto"/>
          </w:tcPr>
          <w:p w14:paraId="46389980" w14:textId="77777777" w:rsidR="006427E5" w:rsidRPr="00040E29" w:rsidDel="00FD0D58" w:rsidRDefault="006427E5" w:rsidP="006427E5">
            <w:pPr>
              <w:pStyle w:val="TAL"/>
              <w:rPr>
                <w:ins w:id="683" w:author="Huawei" w:date="2024-02-16T11:01:00Z"/>
              </w:rPr>
            </w:pPr>
            <w:ins w:id="684" w:author="Huawei" w:date="2024-02-16T11:01:00Z">
              <w:r w:rsidRPr="005E6DAA">
                <w:t>Not Checked</w:t>
              </w:r>
            </w:ins>
          </w:p>
        </w:tc>
        <w:tc>
          <w:tcPr>
            <w:tcW w:w="1700" w:type="dxa"/>
            <w:shd w:val="clear" w:color="auto" w:fill="auto"/>
          </w:tcPr>
          <w:p w14:paraId="04659553" w14:textId="77777777" w:rsidR="006427E5" w:rsidRPr="00040E29" w:rsidRDefault="006427E5" w:rsidP="006427E5">
            <w:pPr>
              <w:pStyle w:val="TAL"/>
              <w:rPr>
                <w:ins w:id="685" w:author="Huawei" w:date="2024-02-16T11:01:00Z"/>
              </w:rPr>
            </w:pPr>
          </w:p>
        </w:tc>
        <w:tc>
          <w:tcPr>
            <w:tcW w:w="1245" w:type="dxa"/>
            <w:shd w:val="clear" w:color="auto" w:fill="auto"/>
          </w:tcPr>
          <w:p w14:paraId="481E521D" w14:textId="77777777" w:rsidR="006427E5" w:rsidRPr="00040E29" w:rsidRDefault="006427E5" w:rsidP="006427E5">
            <w:pPr>
              <w:pStyle w:val="TAL"/>
              <w:rPr>
                <w:ins w:id="686" w:author="Huawei" w:date="2024-02-16T11:01:00Z"/>
              </w:rPr>
            </w:pPr>
          </w:p>
        </w:tc>
      </w:tr>
      <w:tr w:rsidR="006427E5" w:rsidRPr="00040E29" w14:paraId="4CC6A7C5" w14:textId="77777777" w:rsidTr="006427E5">
        <w:trPr>
          <w:ins w:id="687" w:author="Huawei" w:date="2024-02-16T11:01:00Z"/>
        </w:trPr>
        <w:tc>
          <w:tcPr>
            <w:tcW w:w="4535" w:type="dxa"/>
            <w:shd w:val="clear" w:color="auto" w:fill="auto"/>
          </w:tcPr>
          <w:p w14:paraId="30E4C09B" w14:textId="77777777" w:rsidR="006427E5" w:rsidRPr="00040E29" w:rsidRDefault="006427E5" w:rsidP="006427E5">
            <w:pPr>
              <w:pStyle w:val="TAL"/>
              <w:rPr>
                <w:ins w:id="688" w:author="Huawei" w:date="2024-02-16T11:01:00Z"/>
              </w:rPr>
            </w:pPr>
            <w:ins w:id="689" w:author="Huawei" w:date="2024-02-16T11:01:00Z">
              <w:r w:rsidRPr="00040E29">
                <w:t xml:space="preserve">          csi-ReportSidelink-r16</w:t>
              </w:r>
              <w:r>
                <w:t xml:space="preserve"> SEQUENCE {</w:t>
              </w:r>
            </w:ins>
          </w:p>
        </w:tc>
        <w:tc>
          <w:tcPr>
            <w:tcW w:w="2267" w:type="dxa"/>
            <w:shd w:val="clear" w:color="auto" w:fill="auto"/>
          </w:tcPr>
          <w:p w14:paraId="52BDBF3E" w14:textId="77777777" w:rsidR="006427E5" w:rsidRPr="00040E29" w:rsidDel="00FD0D58" w:rsidRDefault="006427E5" w:rsidP="006427E5">
            <w:pPr>
              <w:pStyle w:val="TAL"/>
              <w:rPr>
                <w:ins w:id="690" w:author="Huawei" w:date="2024-02-16T11:01:00Z"/>
              </w:rPr>
            </w:pPr>
            <w:ins w:id="691" w:author="Huawei" w:date="2024-02-16T11:01:00Z">
              <w:r w:rsidRPr="00040E29" w:rsidDel="00244406">
                <w:t xml:space="preserve"> </w:t>
              </w:r>
            </w:ins>
          </w:p>
        </w:tc>
        <w:tc>
          <w:tcPr>
            <w:tcW w:w="1700" w:type="dxa"/>
            <w:shd w:val="clear" w:color="auto" w:fill="auto"/>
          </w:tcPr>
          <w:p w14:paraId="545E8B8F" w14:textId="77777777" w:rsidR="006427E5" w:rsidRPr="00040E29" w:rsidRDefault="006427E5" w:rsidP="006427E5">
            <w:pPr>
              <w:pStyle w:val="TAL"/>
              <w:rPr>
                <w:ins w:id="692" w:author="Huawei" w:date="2024-02-16T11:01:00Z"/>
              </w:rPr>
            </w:pPr>
          </w:p>
        </w:tc>
        <w:tc>
          <w:tcPr>
            <w:tcW w:w="1245" w:type="dxa"/>
            <w:shd w:val="clear" w:color="auto" w:fill="auto"/>
          </w:tcPr>
          <w:p w14:paraId="4A1CC537" w14:textId="77777777" w:rsidR="006427E5" w:rsidRPr="00040E29" w:rsidRDefault="006427E5" w:rsidP="006427E5">
            <w:pPr>
              <w:pStyle w:val="TAL"/>
              <w:rPr>
                <w:ins w:id="693" w:author="Huawei" w:date="2024-02-16T11:01:00Z"/>
              </w:rPr>
            </w:pPr>
          </w:p>
        </w:tc>
      </w:tr>
      <w:tr w:rsidR="006427E5" w:rsidRPr="00040E29" w14:paraId="5EAB389E" w14:textId="77777777" w:rsidTr="006427E5">
        <w:trPr>
          <w:ins w:id="694" w:author="Huawei" w:date="2024-02-16T11:01:00Z"/>
        </w:trPr>
        <w:tc>
          <w:tcPr>
            <w:tcW w:w="4535" w:type="dxa"/>
            <w:shd w:val="clear" w:color="auto" w:fill="auto"/>
          </w:tcPr>
          <w:p w14:paraId="7C1F13C5" w14:textId="77777777" w:rsidR="006427E5" w:rsidRPr="00040E29" w:rsidRDefault="006427E5" w:rsidP="006427E5">
            <w:pPr>
              <w:pStyle w:val="TAL"/>
              <w:rPr>
                <w:ins w:id="695" w:author="Huawei" w:date="2024-02-16T11:01:00Z"/>
                <w:lang w:eastAsia="zh-CN"/>
              </w:rPr>
            </w:pPr>
            <w:ins w:id="696" w:author="Huawei" w:date="2024-02-16T11:01:00Z">
              <w:r>
                <w:rPr>
                  <w:rFonts w:hint="eastAsia"/>
                  <w:lang w:eastAsia="zh-CN"/>
                </w:rPr>
                <w:t xml:space="preserve"> </w:t>
              </w:r>
              <w:r>
                <w:rPr>
                  <w:lang w:eastAsia="zh-CN"/>
                </w:rPr>
                <w:t xml:space="preserve">           </w:t>
              </w:r>
              <w:r w:rsidRPr="006749BB">
                <w:t>csi-RS-PortsSidelink-r16</w:t>
              </w:r>
            </w:ins>
          </w:p>
        </w:tc>
        <w:tc>
          <w:tcPr>
            <w:tcW w:w="2267" w:type="dxa"/>
            <w:shd w:val="clear" w:color="auto" w:fill="auto"/>
          </w:tcPr>
          <w:p w14:paraId="4F465949" w14:textId="77777777" w:rsidR="006427E5" w:rsidRPr="005E6DAA" w:rsidRDefault="006427E5" w:rsidP="006427E5">
            <w:pPr>
              <w:pStyle w:val="TAL"/>
              <w:rPr>
                <w:ins w:id="697" w:author="Huawei" w:date="2024-02-16T11:01:00Z"/>
              </w:rPr>
            </w:pPr>
            <w:ins w:id="698" w:author="Huawei" w:date="2024-02-16T11:01:00Z">
              <w:r w:rsidRPr="005E6DAA">
                <w:t>Not Checked</w:t>
              </w:r>
            </w:ins>
          </w:p>
        </w:tc>
        <w:tc>
          <w:tcPr>
            <w:tcW w:w="1700" w:type="dxa"/>
            <w:shd w:val="clear" w:color="auto" w:fill="auto"/>
          </w:tcPr>
          <w:p w14:paraId="58DC34F0" w14:textId="77777777" w:rsidR="006427E5" w:rsidRPr="00040E29" w:rsidRDefault="006427E5" w:rsidP="006427E5">
            <w:pPr>
              <w:pStyle w:val="TAL"/>
              <w:rPr>
                <w:ins w:id="699" w:author="Huawei" w:date="2024-02-16T11:01:00Z"/>
              </w:rPr>
            </w:pPr>
          </w:p>
        </w:tc>
        <w:tc>
          <w:tcPr>
            <w:tcW w:w="1245" w:type="dxa"/>
            <w:shd w:val="clear" w:color="auto" w:fill="auto"/>
          </w:tcPr>
          <w:p w14:paraId="12E7B8DA" w14:textId="77777777" w:rsidR="006427E5" w:rsidRPr="00040E29" w:rsidRDefault="006427E5" w:rsidP="006427E5">
            <w:pPr>
              <w:pStyle w:val="TAL"/>
              <w:rPr>
                <w:ins w:id="700" w:author="Huawei" w:date="2024-02-16T11:01:00Z"/>
              </w:rPr>
            </w:pPr>
          </w:p>
        </w:tc>
      </w:tr>
      <w:tr w:rsidR="006427E5" w:rsidRPr="00040E29" w14:paraId="6D546D8C" w14:textId="77777777" w:rsidTr="006427E5">
        <w:trPr>
          <w:ins w:id="701" w:author="Huawei" w:date="2024-02-16T11:01:00Z"/>
        </w:trPr>
        <w:tc>
          <w:tcPr>
            <w:tcW w:w="4535" w:type="dxa"/>
            <w:shd w:val="clear" w:color="auto" w:fill="auto"/>
          </w:tcPr>
          <w:p w14:paraId="69A7F2CB" w14:textId="77777777" w:rsidR="006427E5" w:rsidRPr="00040E29" w:rsidRDefault="006427E5" w:rsidP="006427E5">
            <w:pPr>
              <w:pStyle w:val="TAL"/>
              <w:rPr>
                <w:ins w:id="702" w:author="Huawei" w:date="2024-02-16T11:01:00Z"/>
                <w:lang w:eastAsia="zh-CN"/>
              </w:rPr>
            </w:pPr>
            <w:ins w:id="703" w:author="Huawei" w:date="2024-02-16T11:01:00Z">
              <w:r>
                <w:rPr>
                  <w:rFonts w:hint="eastAsia"/>
                  <w:lang w:eastAsia="zh-CN"/>
                </w:rPr>
                <w:t xml:space="preserve"> </w:t>
              </w:r>
              <w:r>
                <w:rPr>
                  <w:lang w:eastAsia="zh-CN"/>
                </w:rPr>
                <w:t xml:space="preserve">         }</w:t>
              </w:r>
            </w:ins>
          </w:p>
        </w:tc>
        <w:tc>
          <w:tcPr>
            <w:tcW w:w="2267" w:type="dxa"/>
            <w:shd w:val="clear" w:color="auto" w:fill="auto"/>
          </w:tcPr>
          <w:p w14:paraId="6B1A3713" w14:textId="77777777" w:rsidR="006427E5" w:rsidRPr="005E6DAA" w:rsidRDefault="006427E5" w:rsidP="006427E5">
            <w:pPr>
              <w:pStyle w:val="TAL"/>
              <w:rPr>
                <w:ins w:id="704" w:author="Huawei" w:date="2024-02-16T11:01:00Z"/>
              </w:rPr>
            </w:pPr>
          </w:p>
        </w:tc>
        <w:tc>
          <w:tcPr>
            <w:tcW w:w="1700" w:type="dxa"/>
            <w:shd w:val="clear" w:color="auto" w:fill="auto"/>
          </w:tcPr>
          <w:p w14:paraId="67BFD23B" w14:textId="77777777" w:rsidR="006427E5" w:rsidRPr="00040E29" w:rsidRDefault="006427E5" w:rsidP="006427E5">
            <w:pPr>
              <w:pStyle w:val="TAL"/>
              <w:rPr>
                <w:ins w:id="705" w:author="Huawei" w:date="2024-02-16T11:01:00Z"/>
              </w:rPr>
            </w:pPr>
          </w:p>
        </w:tc>
        <w:tc>
          <w:tcPr>
            <w:tcW w:w="1245" w:type="dxa"/>
            <w:shd w:val="clear" w:color="auto" w:fill="auto"/>
          </w:tcPr>
          <w:p w14:paraId="44F104DD" w14:textId="77777777" w:rsidR="006427E5" w:rsidRPr="00040E29" w:rsidRDefault="006427E5" w:rsidP="006427E5">
            <w:pPr>
              <w:pStyle w:val="TAL"/>
              <w:rPr>
                <w:ins w:id="706" w:author="Huawei" w:date="2024-02-16T11:01:00Z"/>
              </w:rPr>
            </w:pPr>
          </w:p>
        </w:tc>
      </w:tr>
      <w:tr w:rsidR="006427E5" w:rsidRPr="00040E29" w14:paraId="148ED60F" w14:textId="77777777" w:rsidTr="006427E5">
        <w:trPr>
          <w:ins w:id="707" w:author="Huawei" w:date="2024-02-16T11:01:00Z"/>
        </w:trPr>
        <w:tc>
          <w:tcPr>
            <w:tcW w:w="4535" w:type="dxa"/>
            <w:shd w:val="clear" w:color="auto" w:fill="auto"/>
          </w:tcPr>
          <w:p w14:paraId="5AFB76D7" w14:textId="77777777" w:rsidR="006427E5" w:rsidRPr="00040E29" w:rsidRDefault="006427E5" w:rsidP="006427E5">
            <w:pPr>
              <w:pStyle w:val="TAL"/>
              <w:rPr>
                <w:ins w:id="708" w:author="Huawei" w:date="2024-02-16T11:01:00Z"/>
              </w:rPr>
            </w:pPr>
            <w:ins w:id="709" w:author="Huawei" w:date="2024-02-16T11:01:00Z">
              <w:r w:rsidRPr="00040E29">
                <w:t xml:space="preserve">          rankTwoReception-r16</w:t>
              </w:r>
            </w:ins>
          </w:p>
        </w:tc>
        <w:tc>
          <w:tcPr>
            <w:tcW w:w="2267" w:type="dxa"/>
            <w:shd w:val="clear" w:color="auto" w:fill="auto"/>
          </w:tcPr>
          <w:p w14:paraId="7C0AEDFE" w14:textId="77777777" w:rsidR="006427E5" w:rsidRPr="00040E29" w:rsidDel="00FD0D58" w:rsidRDefault="006427E5" w:rsidP="006427E5">
            <w:pPr>
              <w:pStyle w:val="TAL"/>
              <w:rPr>
                <w:ins w:id="710" w:author="Huawei" w:date="2024-02-16T11:01:00Z"/>
              </w:rPr>
            </w:pPr>
            <w:ins w:id="711" w:author="Huawei" w:date="2024-02-16T11:01:00Z">
              <w:r w:rsidRPr="005E6DAA">
                <w:t>Not Checked</w:t>
              </w:r>
            </w:ins>
          </w:p>
        </w:tc>
        <w:tc>
          <w:tcPr>
            <w:tcW w:w="1700" w:type="dxa"/>
            <w:shd w:val="clear" w:color="auto" w:fill="auto"/>
          </w:tcPr>
          <w:p w14:paraId="4A592BF3" w14:textId="77777777" w:rsidR="006427E5" w:rsidRPr="00040E29" w:rsidRDefault="006427E5" w:rsidP="006427E5">
            <w:pPr>
              <w:pStyle w:val="TAL"/>
              <w:rPr>
                <w:ins w:id="712" w:author="Huawei" w:date="2024-02-16T11:01:00Z"/>
              </w:rPr>
            </w:pPr>
          </w:p>
        </w:tc>
        <w:tc>
          <w:tcPr>
            <w:tcW w:w="1245" w:type="dxa"/>
            <w:shd w:val="clear" w:color="auto" w:fill="auto"/>
          </w:tcPr>
          <w:p w14:paraId="59F7DAB9" w14:textId="77777777" w:rsidR="006427E5" w:rsidRPr="00040E29" w:rsidRDefault="006427E5" w:rsidP="006427E5">
            <w:pPr>
              <w:pStyle w:val="TAL"/>
              <w:rPr>
                <w:ins w:id="713" w:author="Huawei" w:date="2024-02-16T11:01:00Z"/>
              </w:rPr>
            </w:pPr>
          </w:p>
        </w:tc>
      </w:tr>
      <w:tr w:rsidR="006427E5" w:rsidRPr="00040E29" w14:paraId="6B1284E0" w14:textId="77777777" w:rsidTr="006427E5">
        <w:trPr>
          <w:ins w:id="714" w:author="Huawei" w:date="2024-02-16T11:01:00Z"/>
        </w:trPr>
        <w:tc>
          <w:tcPr>
            <w:tcW w:w="4535" w:type="dxa"/>
            <w:shd w:val="clear" w:color="auto" w:fill="auto"/>
          </w:tcPr>
          <w:p w14:paraId="46B6B1AD" w14:textId="77777777" w:rsidR="006427E5" w:rsidRPr="00040E29" w:rsidRDefault="006427E5" w:rsidP="006427E5">
            <w:pPr>
              <w:pStyle w:val="TAL"/>
              <w:rPr>
                <w:ins w:id="715" w:author="Huawei" w:date="2024-02-16T11:01:00Z"/>
              </w:rPr>
            </w:pPr>
            <w:ins w:id="716" w:author="Huawei" w:date="2024-02-16T11:01:00Z">
              <w:r w:rsidRPr="00040E29">
                <w:t xml:space="preserve">          sl-openLoopPC-RSRP-ReportSidelink-r16</w:t>
              </w:r>
            </w:ins>
          </w:p>
        </w:tc>
        <w:tc>
          <w:tcPr>
            <w:tcW w:w="2267" w:type="dxa"/>
            <w:shd w:val="clear" w:color="auto" w:fill="auto"/>
          </w:tcPr>
          <w:p w14:paraId="69CB0479" w14:textId="77777777" w:rsidR="006427E5" w:rsidRPr="00040E29" w:rsidDel="00FD0D58" w:rsidRDefault="006427E5" w:rsidP="006427E5">
            <w:pPr>
              <w:pStyle w:val="TAL"/>
              <w:rPr>
                <w:ins w:id="717" w:author="Huawei" w:date="2024-02-16T11:01:00Z"/>
              </w:rPr>
            </w:pPr>
            <w:ins w:id="718" w:author="Huawei" w:date="2024-02-16T11:01:00Z">
              <w:r w:rsidRPr="005E6DAA">
                <w:t>Not Checked</w:t>
              </w:r>
            </w:ins>
          </w:p>
        </w:tc>
        <w:tc>
          <w:tcPr>
            <w:tcW w:w="1700" w:type="dxa"/>
            <w:shd w:val="clear" w:color="auto" w:fill="auto"/>
          </w:tcPr>
          <w:p w14:paraId="2C7792DD" w14:textId="77777777" w:rsidR="006427E5" w:rsidRPr="00040E29" w:rsidRDefault="006427E5" w:rsidP="006427E5">
            <w:pPr>
              <w:pStyle w:val="TAL"/>
              <w:rPr>
                <w:ins w:id="719" w:author="Huawei" w:date="2024-02-16T11:01:00Z"/>
              </w:rPr>
            </w:pPr>
          </w:p>
        </w:tc>
        <w:tc>
          <w:tcPr>
            <w:tcW w:w="1245" w:type="dxa"/>
            <w:shd w:val="clear" w:color="auto" w:fill="auto"/>
          </w:tcPr>
          <w:p w14:paraId="0249FA43" w14:textId="77777777" w:rsidR="006427E5" w:rsidRPr="00040E29" w:rsidRDefault="006427E5" w:rsidP="006427E5">
            <w:pPr>
              <w:pStyle w:val="TAL"/>
              <w:rPr>
                <w:ins w:id="720" w:author="Huawei" w:date="2024-02-16T11:01:00Z"/>
              </w:rPr>
            </w:pPr>
          </w:p>
        </w:tc>
      </w:tr>
      <w:tr w:rsidR="006427E5" w:rsidRPr="00040E29" w14:paraId="1DB4EB9B" w14:textId="77777777" w:rsidTr="006427E5">
        <w:trPr>
          <w:ins w:id="721" w:author="Huawei" w:date="2024-02-16T11:01:00Z"/>
        </w:trPr>
        <w:tc>
          <w:tcPr>
            <w:tcW w:w="4535" w:type="dxa"/>
            <w:shd w:val="clear" w:color="auto" w:fill="auto"/>
          </w:tcPr>
          <w:p w14:paraId="4080697B" w14:textId="77777777" w:rsidR="006427E5" w:rsidRPr="00040E29" w:rsidRDefault="006427E5" w:rsidP="006427E5">
            <w:pPr>
              <w:pStyle w:val="TAL"/>
              <w:rPr>
                <w:ins w:id="722" w:author="Huawei" w:date="2024-02-16T11:01:00Z"/>
              </w:rPr>
            </w:pPr>
            <w:ins w:id="723" w:author="Huawei" w:date="2024-02-16T11:01:00Z">
              <w:r w:rsidRPr="00040E29">
                <w:t xml:space="preserve">          </w:t>
              </w:r>
              <w:r w:rsidRPr="00040E29">
                <w:rPr>
                  <w:rFonts w:eastAsia="宋体" w:cs="Arial"/>
                  <w:szCs w:val="18"/>
                </w:rPr>
                <w:t>sl-Rx-256QAM-r16</w:t>
              </w:r>
            </w:ins>
          </w:p>
        </w:tc>
        <w:tc>
          <w:tcPr>
            <w:tcW w:w="2267" w:type="dxa"/>
            <w:shd w:val="clear" w:color="auto" w:fill="auto"/>
          </w:tcPr>
          <w:p w14:paraId="195B7804" w14:textId="77777777" w:rsidR="006427E5" w:rsidRPr="00040E29" w:rsidDel="00FD0D58" w:rsidRDefault="006427E5" w:rsidP="006427E5">
            <w:pPr>
              <w:pStyle w:val="TAL"/>
              <w:rPr>
                <w:ins w:id="724" w:author="Huawei" w:date="2024-02-16T11:01:00Z"/>
              </w:rPr>
            </w:pPr>
            <w:ins w:id="725" w:author="Huawei" w:date="2024-02-16T11:01:00Z">
              <w:r w:rsidRPr="005E6DAA">
                <w:t>Not Checked</w:t>
              </w:r>
            </w:ins>
          </w:p>
        </w:tc>
        <w:tc>
          <w:tcPr>
            <w:tcW w:w="1700" w:type="dxa"/>
            <w:shd w:val="clear" w:color="auto" w:fill="auto"/>
          </w:tcPr>
          <w:p w14:paraId="6517ED3E" w14:textId="77777777" w:rsidR="006427E5" w:rsidRPr="00040E29" w:rsidRDefault="006427E5" w:rsidP="006427E5">
            <w:pPr>
              <w:pStyle w:val="TAL"/>
              <w:rPr>
                <w:ins w:id="726" w:author="Huawei" w:date="2024-02-16T11:01:00Z"/>
              </w:rPr>
            </w:pPr>
          </w:p>
        </w:tc>
        <w:tc>
          <w:tcPr>
            <w:tcW w:w="1245" w:type="dxa"/>
            <w:shd w:val="clear" w:color="auto" w:fill="auto"/>
          </w:tcPr>
          <w:p w14:paraId="61F561C7" w14:textId="77777777" w:rsidR="006427E5" w:rsidRPr="00040E29" w:rsidRDefault="006427E5" w:rsidP="006427E5">
            <w:pPr>
              <w:pStyle w:val="TAL"/>
              <w:rPr>
                <w:ins w:id="727" w:author="Huawei" w:date="2024-02-16T11:01:00Z"/>
              </w:rPr>
            </w:pPr>
          </w:p>
        </w:tc>
      </w:tr>
      <w:tr w:rsidR="006427E5" w:rsidRPr="00040E29" w14:paraId="25576165" w14:textId="77777777" w:rsidTr="006427E5">
        <w:trPr>
          <w:ins w:id="728" w:author="Huawei" w:date="2024-02-16T11:01:00Z"/>
        </w:trPr>
        <w:tc>
          <w:tcPr>
            <w:tcW w:w="4535" w:type="dxa"/>
            <w:shd w:val="clear" w:color="auto" w:fill="auto"/>
          </w:tcPr>
          <w:p w14:paraId="40BF6AC2" w14:textId="77777777" w:rsidR="006427E5" w:rsidRPr="00040E29" w:rsidRDefault="006427E5" w:rsidP="006427E5">
            <w:pPr>
              <w:pStyle w:val="TAL"/>
              <w:rPr>
                <w:ins w:id="729" w:author="Huawei" w:date="2024-02-16T11:01:00Z"/>
              </w:rPr>
            </w:pPr>
            <w:ins w:id="730" w:author="Huawei" w:date="2024-02-16T11:01:00Z">
              <w:r w:rsidRPr="00040E29">
                <w:t xml:space="preserve">        }</w:t>
              </w:r>
            </w:ins>
          </w:p>
        </w:tc>
        <w:tc>
          <w:tcPr>
            <w:tcW w:w="2267" w:type="dxa"/>
            <w:shd w:val="clear" w:color="auto" w:fill="auto"/>
          </w:tcPr>
          <w:p w14:paraId="0A6F58F7" w14:textId="77777777" w:rsidR="006427E5" w:rsidRPr="00040E29" w:rsidDel="00FD0D58" w:rsidRDefault="006427E5" w:rsidP="006427E5">
            <w:pPr>
              <w:pStyle w:val="TAL"/>
              <w:rPr>
                <w:ins w:id="731" w:author="Huawei" w:date="2024-02-16T11:01:00Z"/>
              </w:rPr>
            </w:pPr>
          </w:p>
        </w:tc>
        <w:tc>
          <w:tcPr>
            <w:tcW w:w="1700" w:type="dxa"/>
            <w:shd w:val="clear" w:color="auto" w:fill="auto"/>
          </w:tcPr>
          <w:p w14:paraId="6CB4AFF4" w14:textId="77777777" w:rsidR="006427E5" w:rsidRPr="00040E29" w:rsidRDefault="006427E5" w:rsidP="006427E5">
            <w:pPr>
              <w:pStyle w:val="TAL"/>
              <w:rPr>
                <w:ins w:id="732" w:author="Huawei" w:date="2024-02-16T11:01:00Z"/>
              </w:rPr>
            </w:pPr>
          </w:p>
        </w:tc>
        <w:tc>
          <w:tcPr>
            <w:tcW w:w="1245" w:type="dxa"/>
            <w:shd w:val="clear" w:color="auto" w:fill="auto"/>
          </w:tcPr>
          <w:p w14:paraId="6ACF14A1" w14:textId="77777777" w:rsidR="006427E5" w:rsidRPr="00040E29" w:rsidRDefault="006427E5" w:rsidP="006427E5">
            <w:pPr>
              <w:pStyle w:val="TAL"/>
              <w:rPr>
                <w:ins w:id="733" w:author="Huawei" w:date="2024-02-16T11:01:00Z"/>
              </w:rPr>
            </w:pPr>
          </w:p>
        </w:tc>
      </w:tr>
      <w:tr w:rsidR="006427E5" w:rsidRPr="00040E29" w14:paraId="1391805B" w14:textId="77777777" w:rsidTr="006427E5">
        <w:trPr>
          <w:ins w:id="734" w:author="Huawei" w:date="2024-02-16T11:01:00Z"/>
        </w:trPr>
        <w:tc>
          <w:tcPr>
            <w:tcW w:w="4535" w:type="dxa"/>
            <w:shd w:val="clear" w:color="auto" w:fill="auto"/>
          </w:tcPr>
          <w:p w14:paraId="244031BD" w14:textId="77777777" w:rsidR="006427E5" w:rsidRPr="00040E29" w:rsidRDefault="006427E5" w:rsidP="006427E5">
            <w:pPr>
              <w:pStyle w:val="TAL"/>
              <w:rPr>
                <w:ins w:id="735" w:author="Huawei" w:date="2024-02-16T11:01:00Z"/>
              </w:rPr>
            </w:pPr>
            <w:ins w:id="736" w:author="Huawei" w:date="2024-02-16T11:01:00Z">
              <w:r w:rsidRPr="00040E29">
                <w:t xml:space="preserve">      }</w:t>
              </w:r>
            </w:ins>
          </w:p>
        </w:tc>
        <w:tc>
          <w:tcPr>
            <w:tcW w:w="2267" w:type="dxa"/>
            <w:shd w:val="clear" w:color="auto" w:fill="auto"/>
          </w:tcPr>
          <w:p w14:paraId="4DC0F587" w14:textId="77777777" w:rsidR="006427E5" w:rsidRPr="00040E29" w:rsidDel="00FD0D58" w:rsidRDefault="006427E5" w:rsidP="006427E5">
            <w:pPr>
              <w:pStyle w:val="TAL"/>
              <w:rPr>
                <w:ins w:id="737" w:author="Huawei" w:date="2024-02-16T11:01:00Z"/>
              </w:rPr>
            </w:pPr>
          </w:p>
        </w:tc>
        <w:tc>
          <w:tcPr>
            <w:tcW w:w="1700" w:type="dxa"/>
            <w:shd w:val="clear" w:color="auto" w:fill="auto"/>
          </w:tcPr>
          <w:p w14:paraId="7E981C06" w14:textId="77777777" w:rsidR="006427E5" w:rsidRPr="00040E29" w:rsidRDefault="006427E5" w:rsidP="006427E5">
            <w:pPr>
              <w:pStyle w:val="TAL"/>
              <w:rPr>
                <w:ins w:id="738" w:author="Huawei" w:date="2024-02-16T11:01:00Z"/>
              </w:rPr>
            </w:pPr>
          </w:p>
        </w:tc>
        <w:tc>
          <w:tcPr>
            <w:tcW w:w="1245" w:type="dxa"/>
            <w:shd w:val="clear" w:color="auto" w:fill="auto"/>
          </w:tcPr>
          <w:p w14:paraId="2C78062C" w14:textId="77777777" w:rsidR="006427E5" w:rsidRPr="00040E29" w:rsidRDefault="006427E5" w:rsidP="006427E5">
            <w:pPr>
              <w:pStyle w:val="TAL"/>
              <w:rPr>
                <w:ins w:id="739" w:author="Huawei" w:date="2024-02-16T11:01:00Z"/>
              </w:rPr>
            </w:pPr>
          </w:p>
        </w:tc>
      </w:tr>
      <w:tr w:rsidR="006427E5" w:rsidRPr="00040E29" w14:paraId="59301AA3" w14:textId="77777777" w:rsidTr="006427E5">
        <w:trPr>
          <w:ins w:id="740" w:author="Huawei" w:date="2024-02-16T11:01:00Z"/>
        </w:trPr>
        <w:tc>
          <w:tcPr>
            <w:tcW w:w="4535" w:type="dxa"/>
            <w:shd w:val="clear" w:color="auto" w:fill="auto"/>
          </w:tcPr>
          <w:p w14:paraId="4FF5E9A4" w14:textId="77777777" w:rsidR="006427E5" w:rsidRPr="00040E29" w:rsidRDefault="006427E5" w:rsidP="006427E5">
            <w:pPr>
              <w:pStyle w:val="TAL"/>
              <w:rPr>
                <w:ins w:id="741" w:author="Huawei" w:date="2024-02-16T11:01:00Z"/>
              </w:rPr>
            </w:pPr>
            <w:ins w:id="742" w:author="Huawei" w:date="2024-02-16T11:01:00Z">
              <w:r w:rsidRPr="00040E29">
                <w:t xml:space="preserve">      appliedFreqBandListFilter-r16</w:t>
              </w:r>
            </w:ins>
          </w:p>
        </w:tc>
        <w:tc>
          <w:tcPr>
            <w:tcW w:w="2267" w:type="dxa"/>
            <w:shd w:val="clear" w:color="auto" w:fill="auto"/>
          </w:tcPr>
          <w:p w14:paraId="28111677" w14:textId="77777777" w:rsidR="006427E5" w:rsidRPr="00040E29" w:rsidRDefault="006427E5" w:rsidP="006427E5">
            <w:pPr>
              <w:pStyle w:val="TAL"/>
              <w:rPr>
                <w:ins w:id="743" w:author="Huawei" w:date="2024-02-16T11:01:00Z"/>
              </w:rPr>
            </w:pPr>
            <w:ins w:id="744" w:author="Huawei" w:date="2024-02-16T11:01:00Z">
              <w:r w:rsidRPr="005E6DAA">
                <w:t>Not Checked</w:t>
              </w:r>
            </w:ins>
          </w:p>
        </w:tc>
        <w:tc>
          <w:tcPr>
            <w:tcW w:w="1700" w:type="dxa"/>
            <w:shd w:val="clear" w:color="auto" w:fill="auto"/>
          </w:tcPr>
          <w:p w14:paraId="32979D8F" w14:textId="77777777" w:rsidR="006427E5" w:rsidRPr="00040E29" w:rsidRDefault="006427E5" w:rsidP="006427E5">
            <w:pPr>
              <w:pStyle w:val="TAL"/>
              <w:rPr>
                <w:ins w:id="745" w:author="Huawei" w:date="2024-02-16T11:01:00Z"/>
              </w:rPr>
            </w:pPr>
          </w:p>
        </w:tc>
        <w:tc>
          <w:tcPr>
            <w:tcW w:w="1245" w:type="dxa"/>
            <w:shd w:val="clear" w:color="auto" w:fill="auto"/>
          </w:tcPr>
          <w:p w14:paraId="7D8457FA" w14:textId="77777777" w:rsidR="006427E5" w:rsidRPr="00040E29" w:rsidRDefault="006427E5" w:rsidP="006427E5">
            <w:pPr>
              <w:pStyle w:val="TAL"/>
              <w:rPr>
                <w:ins w:id="746" w:author="Huawei" w:date="2024-02-16T11:01:00Z"/>
              </w:rPr>
            </w:pPr>
          </w:p>
        </w:tc>
      </w:tr>
      <w:tr w:rsidR="006427E5" w:rsidRPr="00040E29" w14:paraId="1561A969" w14:textId="77777777" w:rsidTr="006427E5">
        <w:trPr>
          <w:ins w:id="747" w:author="Huawei" w:date="2024-02-16T11:01:00Z"/>
        </w:trPr>
        <w:tc>
          <w:tcPr>
            <w:tcW w:w="4535" w:type="dxa"/>
            <w:shd w:val="clear" w:color="auto" w:fill="auto"/>
          </w:tcPr>
          <w:p w14:paraId="257AD321" w14:textId="77777777" w:rsidR="006427E5" w:rsidRPr="00040E29" w:rsidRDefault="006427E5" w:rsidP="006427E5">
            <w:pPr>
              <w:pStyle w:val="TAL"/>
              <w:rPr>
                <w:ins w:id="748" w:author="Huawei" w:date="2024-02-16T11:01:00Z"/>
              </w:rPr>
            </w:pPr>
            <w:ins w:id="749" w:author="Huawei" w:date="2024-02-16T11:01:00Z">
              <w:r w:rsidRPr="00040E29">
                <w:t xml:space="preserve">    }</w:t>
              </w:r>
            </w:ins>
          </w:p>
        </w:tc>
        <w:tc>
          <w:tcPr>
            <w:tcW w:w="2267" w:type="dxa"/>
            <w:shd w:val="clear" w:color="auto" w:fill="auto"/>
          </w:tcPr>
          <w:p w14:paraId="740272C0" w14:textId="77777777" w:rsidR="006427E5" w:rsidRPr="00040E29" w:rsidRDefault="006427E5" w:rsidP="006427E5">
            <w:pPr>
              <w:pStyle w:val="TAL"/>
              <w:rPr>
                <w:ins w:id="750" w:author="Huawei" w:date="2024-02-16T11:01:00Z"/>
              </w:rPr>
            </w:pPr>
          </w:p>
        </w:tc>
        <w:tc>
          <w:tcPr>
            <w:tcW w:w="1700" w:type="dxa"/>
            <w:shd w:val="clear" w:color="auto" w:fill="auto"/>
          </w:tcPr>
          <w:p w14:paraId="1CF920D2" w14:textId="77777777" w:rsidR="006427E5" w:rsidRPr="00040E29" w:rsidRDefault="006427E5" w:rsidP="006427E5">
            <w:pPr>
              <w:pStyle w:val="TAL"/>
              <w:rPr>
                <w:ins w:id="751" w:author="Huawei" w:date="2024-02-16T11:01:00Z"/>
              </w:rPr>
            </w:pPr>
          </w:p>
        </w:tc>
        <w:tc>
          <w:tcPr>
            <w:tcW w:w="1245" w:type="dxa"/>
            <w:shd w:val="clear" w:color="auto" w:fill="auto"/>
          </w:tcPr>
          <w:p w14:paraId="1C6CCF84" w14:textId="77777777" w:rsidR="006427E5" w:rsidRPr="00040E29" w:rsidRDefault="006427E5" w:rsidP="006427E5">
            <w:pPr>
              <w:pStyle w:val="TAL"/>
              <w:rPr>
                <w:ins w:id="752" w:author="Huawei" w:date="2024-02-16T11:01:00Z"/>
              </w:rPr>
            </w:pPr>
          </w:p>
        </w:tc>
      </w:tr>
      <w:tr w:rsidR="006427E5" w:rsidRPr="00040E29" w14:paraId="6EE3B61B" w14:textId="77777777" w:rsidTr="006427E5">
        <w:trPr>
          <w:ins w:id="753" w:author="Huawei" w:date="2024-02-16T11:01:00Z"/>
        </w:trPr>
        <w:tc>
          <w:tcPr>
            <w:tcW w:w="4535" w:type="dxa"/>
            <w:shd w:val="clear" w:color="auto" w:fill="auto"/>
          </w:tcPr>
          <w:p w14:paraId="5EACEC4C" w14:textId="77777777" w:rsidR="006427E5" w:rsidRPr="00040E29" w:rsidRDefault="006427E5" w:rsidP="006427E5">
            <w:pPr>
              <w:pStyle w:val="TAL"/>
              <w:rPr>
                <w:ins w:id="754" w:author="Huawei" w:date="2024-02-16T11:01:00Z"/>
              </w:rPr>
            </w:pPr>
            <w:ins w:id="755" w:author="Huawei" w:date="2024-02-16T11:01:00Z">
              <w:r w:rsidRPr="00040E29">
                <w:t xml:space="preserve">  }</w:t>
              </w:r>
            </w:ins>
          </w:p>
        </w:tc>
        <w:tc>
          <w:tcPr>
            <w:tcW w:w="2267" w:type="dxa"/>
            <w:shd w:val="clear" w:color="auto" w:fill="auto"/>
          </w:tcPr>
          <w:p w14:paraId="2AF20091" w14:textId="77777777" w:rsidR="006427E5" w:rsidRPr="00040E29" w:rsidRDefault="006427E5" w:rsidP="006427E5">
            <w:pPr>
              <w:pStyle w:val="TAL"/>
              <w:rPr>
                <w:ins w:id="756" w:author="Huawei" w:date="2024-02-16T11:01:00Z"/>
              </w:rPr>
            </w:pPr>
          </w:p>
        </w:tc>
        <w:tc>
          <w:tcPr>
            <w:tcW w:w="1700" w:type="dxa"/>
            <w:shd w:val="clear" w:color="auto" w:fill="auto"/>
          </w:tcPr>
          <w:p w14:paraId="210C962A" w14:textId="77777777" w:rsidR="006427E5" w:rsidRPr="00040E29" w:rsidRDefault="006427E5" w:rsidP="006427E5">
            <w:pPr>
              <w:pStyle w:val="TAL"/>
              <w:rPr>
                <w:ins w:id="757" w:author="Huawei" w:date="2024-02-16T11:01:00Z"/>
              </w:rPr>
            </w:pPr>
          </w:p>
        </w:tc>
        <w:tc>
          <w:tcPr>
            <w:tcW w:w="1245" w:type="dxa"/>
            <w:shd w:val="clear" w:color="auto" w:fill="auto"/>
          </w:tcPr>
          <w:p w14:paraId="7AE99AC7" w14:textId="77777777" w:rsidR="006427E5" w:rsidRPr="00040E29" w:rsidRDefault="006427E5" w:rsidP="006427E5">
            <w:pPr>
              <w:pStyle w:val="TAL"/>
              <w:rPr>
                <w:ins w:id="758" w:author="Huawei" w:date="2024-02-16T11:01:00Z"/>
              </w:rPr>
            </w:pPr>
          </w:p>
        </w:tc>
      </w:tr>
      <w:tr w:rsidR="006427E5" w:rsidRPr="00040E29" w14:paraId="5518DBDB" w14:textId="77777777" w:rsidTr="006427E5">
        <w:trPr>
          <w:ins w:id="759" w:author="Huawei" w:date="2024-02-16T11:01:00Z"/>
        </w:trPr>
        <w:tc>
          <w:tcPr>
            <w:tcW w:w="4535" w:type="dxa"/>
            <w:shd w:val="clear" w:color="auto" w:fill="auto"/>
          </w:tcPr>
          <w:p w14:paraId="30CE26B7" w14:textId="77777777" w:rsidR="006427E5" w:rsidRPr="00040E29" w:rsidRDefault="006427E5" w:rsidP="006427E5">
            <w:pPr>
              <w:pStyle w:val="TAL"/>
              <w:rPr>
                <w:ins w:id="760" w:author="Huawei" w:date="2024-02-16T11:01:00Z"/>
              </w:rPr>
            </w:pPr>
            <w:ins w:id="761" w:author="Huawei" w:date="2024-02-16T11:01:00Z">
              <w:r w:rsidRPr="00040E29">
                <w:t>}</w:t>
              </w:r>
            </w:ins>
          </w:p>
        </w:tc>
        <w:tc>
          <w:tcPr>
            <w:tcW w:w="2267" w:type="dxa"/>
            <w:shd w:val="clear" w:color="auto" w:fill="auto"/>
          </w:tcPr>
          <w:p w14:paraId="6FB00C86" w14:textId="77777777" w:rsidR="006427E5" w:rsidRPr="00040E29" w:rsidRDefault="006427E5" w:rsidP="006427E5">
            <w:pPr>
              <w:pStyle w:val="TAL"/>
              <w:rPr>
                <w:ins w:id="762" w:author="Huawei" w:date="2024-02-16T11:01:00Z"/>
              </w:rPr>
            </w:pPr>
          </w:p>
        </w:tc>
        <w:tc>
          <w:tcPr>
            <w:tcW w:w="1700" w:type="dxa"/>
            <w:shd w:val="clear" w:color="auto" w:fill="auto"/>
          </w:tcPr>
          <w:p w14:paraId="4FDD6CE9" w14:textId="77777777" w:rsidR="006427E5" w:rsidRPr="00040E29" w:rsidRDefault="006427E5" w:rsidP="006427E5">
            <w:pPr>
              <w:pStyle w:val="TAL"/>
              <w:rPr>
                <w:ins w:id="763" w:author="Huawei" w:date="2024-02-16T11:01:00Z"/>
              </w:rPr>
            </w:pPr>
          </w:p>
        </w:tc>
        <w:tc>
          <w:tcPr>
            <w:tcW w:w="1245" w:type="dxa"/>
            <w:shd w:val="clear" w:color="auto" w:fill="auto"/>
          </w:tcPr>
          <w:p w14:paraId="7CA806C6" w14:textId="77777777" w:rsidR="006427E5" w:rsidRPr="00040E29" w:rsidRDefault="006427E5" w:rsidP="006427E5">
            <w:pPr>
              <w:pStyle w:val="TAL"/>
              <w:rPr>
                <w:ins w:id="764" w:author="Huawei" w:date="2024-02-16T11:01:00Z"/>
              </w:rPr>
            </w:pPr>
          </w:p>
        </w:tc>
      </w:tr>
    </w:tbl>
    <w:p w14:paraId="35B73933" w14:textId="49496269" w:rsidR="006427E5" w:rsidRDefault="006427E5" w:rsidP="006427E5">
      <w:pPr>
        <w:rPr>
          <w:ins w:id="765" w:author="Huawei" w:date="2024-02-16T12:19:00Z"/>
        </w:rPr>
      </w:pPr>
    </w:p>
    <w:p w14:paraId="08C4870F" w14:textId="7DC02D94" w:rsidR="00357D82" w:rsidRPr="00040E29" w:rsidRDefault="00357D82" w:rsidP="00357D82">
      <w:pPr>
        <w:pStyle w:val="TH"/>
        <w:rPr>
          <w:ins w:id="766" w:author="Huawei" w:date="2024-02-16T12:19:00Z"/>
          <w:sz w:val="21"/>
          <w:szCs w:val="22"/>
        </w:rPr>
      </w:pPr>
      <w:ins w:id="767" w:author="Huawei" w:date="2024-02-16T12:19:00Z">
        <w:r w:rsidRPr="00040E29">
          <w:lastRenderedPageBreak/>
          <w:t xml:space="preserve">Table </w:t>
        </w:r>
        <w:r>
          <w:t>12.2.9</w:t>
        </w:r>
        <w:r w:rsidRPr="00040E29">
          <w:t>.1.3.3-</w:t>
        </w:r>
        <w:r>
          <w:t>3</w:t>
        </w:r>
        <w:r w:rsidRPr="00040E29">
          <w:t xml:space="preserve">: </w:t>
        </w:r>
        <w:proofErr w:type="spellStart"/>
        <w:r w:rsidRPr="00040E29">
          <w:rPr>
            <w:i/>
          </w:rPr>
          <w:t>UECapabilityEnquirySidelink</w:t>
        </w:r>
        <w:proofErr w:type="spellEnd"/>
        <w:r w:rsidRPr="00040E29">
          <w:t xml:space="preserve"> (step </w:t>
        </w:r>
        <w:r>
          <w:t>3</w:t>
        </w:r>
        <w:r w:rsidRPr="00040E29">
          <w:t xml:space="preserve">, Table </w:t>
        </w:r>
        <w:r>
          <w:t>12.2.9</w:t>
        </w:r>
        <w:r w:rsidRPr="00040E29">
          <w:t>.1.3.2-1)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7D82" w:rsidRPr="00040E29" w14:paraId="5AA2DD58" w14:textId="77777777" w:rsidTr="00F86193">
        <w:trPr>
          <w:ins w:id="768" w:author="Huawei" w:date="2024-02-16T12:19:00Z"/>
        </w:trPr>
        <w:tc>
          <w:tcPr>
            <w:tcW w:w="9747" w:type="dxa"/>
            <w:gridSpan w:val="4"/>
            <w:shd w:val="clear" w:color="auto" w:fill="auto"/>
          </w:tcPr>
          <w:p w14:paraId="767DFEBF" w14:textId="6F1C3F96" w:rsidR="00357D82" w:rsidRPr="00040E29" w:rsidRDefault="00357D82" w:rsidP="00F86193">
            <w:pPr>
              <w:pStyle w:val="TAL"/>
              <w:rPr>
                <w:ins w:id="769" w:author="Huawei" w:date="2024-02-16T12:19:00Z"/>
              </w:rPr>
            </w:pPr>
            <w:ins w:id="770" w:author="Huawei" w:date="2024-02-16T12:19:00Z">
              <w:r w:rsidRPr="00040E29">
                <w:t xml:space="preserve">Derivation Path: </w:t>
              </w:r>
              <w:r w:rsidRPr="00040E29">
                <w:rPr>
                  <w:szCs w:val="22"/>
                </w:rPr>
                <w:t>TS 38.508-1 [4]</w:t>
              </w:r>
              <w:r w:rsidRPr="00040E29">
                <w:t xml:space="preserve">, Table 4.6.1A-6 with condition </w:t>
              </w:r>
            </w:ins>
            <w:ins w:id="771" w:author="Huawei" w:date="2024-02-16T12:20:00Z">
              <w:r w:rsidRPr="00D37832">
                <w:rPr>
                  <w:snapToGrid w:val="0"/>
                  <w:lang w:eastAsia="zh-CN"/>
                </w:rPr>
                <w:t xml:space="preserve">TWO_WAY_ENQUIRY </w:t>
              </w:r>
              <w:r>
                <w:rPr>
                  <w:snapToGrid w:val="0"/>
                  <w:lang w:eastAsia="zh-CN"/>
                </w:rPr>
                <w:t>and</w:t>
              </w:r>
              <w:r w:rsidRPr="00D37832">
                <w:rPr>
                  <w:snapToGrid w:val="0"/>
                  <w:lang w:eastAsia="zh-CN"/>
                </w:rPr>
                <w:t xml:space="preserve"> RX</w:t>
              </w:r>
            </w:ins>
          </w:p>
        </w:tc>
      </w:tr>
      <w:tr w:rsidR="00357D82" w:rsidRPr="00040E29" w14:paraId="35177D76" w14:textId="77777777" w:rsidTr="00F86193">
        <w:trPr>
          <w:ins w:id="772" w:author="Huawei" w:date="2024-02-16T12:19:00Z"/>
        </w:trPr>
        <w:tc>
          <w:tcPr>
            <w:tcW w:w="4535" w:type="dxa"/>
            <w:shd w:val="clear" w:color="auto" w:fill="auto"/>
          </w:tcPr>
          <w:p w14:paraId="351271D4" w14:textId="77777777" w:rsidR="00357D82" w:rsidRPr="00040E29" w:rsidRDefault="00357D82" w:rsidP="00F86193">
            <w:pPr>
              <w:pStyle w:val="TAH"/>
              <w:rPr>
                <w:ins w:id="773" w:author="Huawei" w:date="2024-02-16T12:19:00Z"/>
              </w:rPr>
            </w:pPr>
            <w:ins w:id="774" w:author="Huawei" w:date="2024-02-16T12:19:00Z">
              <w:r w:rsidRPr="00040E29">
                <w:t>Information Element</w:t>
              </w:r>
            </w:ins>
          </w:p>
        </w:tc>
        <w:tc>
          <w:tcPr>
            <w:tcW w:w="2267" w:type="dxa"/>
            <w:shd w:val="clear" w:color="auto" w:fill="auto"/>
          </w:tcPr>
          <w:p w14:paraId="1FA5AB55" w14:textId="77777777" w:rsidR="00357D82" w:rsidRPr="00040E29" w:rsidRDefault="00357D82" w:rsidP="00F86193">
            <w:pPr>
              <w:pStyle w:val="TAH"/>
              <w:rPr>
                <w:ins w:id="775" w:author="Huawei" w:date="2024-02-16T12:19:00Z"/>
              </w:rPr>
            </w:pPr>
            <w:ins w:id="776" w:author="Huawei" w:date="2024-02-16T12:19:00Z">
              <w:r w:rsidRPr="00040E29">
                <w:t>Value/remark</w:t>
              </w:r>
            </w:ins>
          </w:p>
        </w:tc>
        <w:tc>
          <w:tcPr>
            <w:tcW w:w="1700" w:type="dxa"/>
            <w:shd w:val="clear" w:color="auto" w:fill="auto"/>
          </w:tcPr>
          <w:p w14:paraId="31AAA323" w14:textId="77777777" w:rsidR="00357D82" w:rsidRPr="00040E29" w:rsidRDefault="00357D82" w:rsidP="00F86193">
            <w:pPr>
              <w:pStyle w:val="TAH"/>
              <w:rPr>
                <w:ins w:id="777" w:author="Huawei" w:date="2024-02-16T12:19:00Z"/>
              </w:rPr>
            </w:pPr>
            <w:ins w:id="778" w:author="Huawei" w:date="2024-02-16T12:19:00Z">
              <w:r w:rsidRPr="00040E29">
                <w:t>Comment</w:t>
              </w:r>
            </w:ins>
          </w:p>
        </w:tc>
        <w:tc>
          <w:tcPr>
            <w:tcW w:w="1245" w:type="dxa"/>
            <w:shd w:val="clear" w:color="auto" w:fill="auto"/>
          </w:tcPr>
          <w:p w14:paraId="7A414596" w14:textId="77777777" w:rsidR="00357D82" w:rsidRPr="00040E29" w:rsidRDefault="00357D82" w:rsidP="00F86193">
            <w:pPr>
              <w:pStyle w:val="TAH"/>
              <w:rPr>
                <w:ins w:id="779" w:author="Huawei" w:date="2024-02-16T12:19:00Z"/>
              </w:rPr>
            </w:pPr>
            <w:ins w:id="780" w:author="Huawei" w:date="2024-02-16T12:19:00Z">
              <w:r w:rsidRPr="00040E29">
                <w:t>Condition</w:t>
              </w:r>
            </w:ins>
          </w:p>
        </w:tc>
      </w:tr>
      <w:tr w:rsidR="00357D82" w:rsidRPr="00040E29" w14:paraId="3E762FF0" w14:textId="77777777" w:rsidTr="00F86193">
        <w:trPr>
          <w:ins w:id="781" w:author="Huawei" w:date="2024-02-16T12:19:00Z"/>
        </w:trPr>
        <w:tc>
          <w:tcPr>
            <w:tcW w:w="4535" w:type="dxa"/>
            <w:shd w:val="clear" w:color="auto" w:fill="auto"/>
          </w:tcPr>
          <w:p w14:paraId="6134D5FB" w14:textId="77777777" w:rsidR="00357D82" w:rsidRPr="00040E29" w:rsidRDefault="00357D82" w:rsidP="00F86193">
            <w:pPr>
              <w:pStyle w:val="TAL"/>
              <w:rPr>
                <w:ins w:id="782" w:author="Huawei" w:date="2024-02-16T12:19:00Z"/>
              </w:rPr>
            </w:pPr>
            <w:proofErr w:type="spellStart"/>
            <w:proofErr w:type="gramStart"/>
            <w:ins w:id="783" w:author="Huawei" w:date="2024-02-16T12:19:00Z">
              <w:r w:rsidRPr="00040E29">
                <w:t>UECapabilityEnquirySidelink</w:t>
              </w:r>
              <w:proofErr w:type="spellEnd"/>
              <w:r w:rsidRPr="00040E29">
                <w:t xml:space="preserve"> ::=</w:t>
              </w:r>
              <w:proofErr w:type="gramEnd"/>
              <w:r w:rsidRPr="00040E29">
                <w:t xml:space="preserve"> SEQUENCE {</w:t>
              </w:r>
            </w:ins>
          </w:p>
        </w:tc>
        <w:tc>
          <w:tcPr>
            <w:tcW w:w="2267" w:type="dxa"/>
            <w:shd w:val="clear" w:color="auto" w:fill="auto"/>
          </w:tcPr>
          <w:p w14:paraId="4301EE47" w14:textId="77777777" w:rsidR="00357D82" w:rsidRPr="00040E29" w:rsidRDefault="00357D82" w:rsidP="00F86193">
            <w:pPr>
              <w:pStyle w:val="TAL"/>
              <w:rPr>
                <w:ins w:id="784" w:author="Huawei" w:date="2024-02-16T12:19:00Z"/>
              </w:rPr>
            </w:pPr>
          </w:p>
        </w:tc>
        <w:tc>
          <w:tcPr>
            <w:tcW w:w="1700" w:type="dxa"/>
            <w:shd w:val="clear" w:color="auto" w:fill="auto"/>
          </w:tcPr>
          <w:p w14:paraId="3C1EE971" w14:textId="77777777" w:rsidR="00357D82" w:rsidRPr="00040E29" w:rsidRDefault="00357D82" w:rsidP="00F86193">
            <w:pPr>
              <w:pStyle w:val="TAL"/>
              <w:rPr>
                <w:ins w:id="785" w:author="Huawei" w:date="2024-02-16T12:19:00Z"/>
              </w:rPr>
            </w:pPr>
          </w:p>
        </w:tc>
        <w:tc>
          <w:tcPr>
            <w:tcW w:w="1245" w:type="dxa"/>
            <w:shd w:val="clear" w:color="auto" w:fill="auto"/>
          </w:tcPr>
          <w:p w14:paraId="08EE711E" w14:textId="77777777" w:rsidR="00357D82" w:rsidRPr="00040E29" w:rsidRDefault="00357D82" w:rsidP="00F86193">
            <w:pPr>
              <w:pStyle w:val="TAL"/>
              <w:rPr>
                <w:ins w:id="786" w:author="Huawei" w:date="2024-02-16T12:19:00Z"/>
              </w:rPr>
            </w:pPr>
          </w:p>
        </w:tc>
      </w:tr>
      <w:tr w:rsidR="00357D82" w:rsidRPr="00040E29" w14:paraId="38554A27" w14:textId="77777777" w:rsidTr="00F86193">
        <w:trPr>
          <w:ins w:id="787" w:author="Huawei" w:date="2024-02-16T12:19:00Z"/>
        </w:trPr>
        <w:tc>
          <w:tcPr>
            <w:tcW w:w="4535" w:type="dxa"/>
            <w:shd w:val="clear" w:color="auto" w:fill="auto"/>
          </w:tcPr>
          <w:p w14:paraId="5719F230" w14:textId="77777777" w:rsidR="00357D82" w:rsidRPr="00040E29" w:rsidRDefault="00357D82" w:rsidP="00F86193">
            <w:pPr>
              <w:pStyle w:val="TAL"/>
              <w:rPr>
                <w:ins w:id="788" w:author="Huawei" w:date="2024-02-16T12:19:00Z"/>
              </w:rPr>
            </w:pPr>
            <w:ins w:id="789" w:author="Huawei" w:date="2024-02-16T12:19:00Z">
              <w:r w:rsidRPr="00040E29">
                <w:t xml:space="preserve">  </w:t>
              </w:r>
              <w:proofErr w:type="spellStart"/>
              <w:r w:rsidRPr="00040E29">
                <w:t>criticalExtensions</w:t>
              </w:r>
              <w:proofErr w:type="spellEnd"/>
              <w:r w:rsidRPr="00040E29">
                <w:t xml:space="preserve"> CHOICE {</w:t>
              </w:r>
            </w:ins>
          </w:p>
        </w:tc>
        <w:tc>
          <w:tcPr>
            <w:tcW w:w="2267" w:type="dxa"/>
            <w:shd w:val="clear" w:color="auto" w:fill="auto"/>
          </w:tcPr>
          <w:p w14:paraId="196CF9C6" w14:textId="77777777" w:rsidR="00357D82" w:rsidRPr="00040E29" w:rsidRDefault="00357D82" w:rsidP="00F86193">
            <w:pPr>
              <w:pStyle w:val="TAL"/>
              <w:rPr>
                <w:ins w:id="790" w:author="Huawei" w:date="2024-02-16T12:19:00Z"/>
              </w:rPr>
            </w:pPr>
          </w:p>
        </w:tc>
        <w:tc>
          <w:tcPr>
            <w:tcW w:w="1700" w:type="dxa"/>
            <w:shd w:val="clear" w:color="auto" w:fill="auto"/>
          </w:tcPr>
          <w:p w14:paraId="04B6EEB6" w14:textId="77777777" w:rsidR="00357D82" w:rsidRPr="00040E29" w:rsidRDefault="00357D82" w:rsidP="00F86193">
            <w:pPr>
              <w:pStyle w:val="TAL"/>
              <w:rPr>
                <w:ins w:id="791" w:author="Huawei" w:date="2024-02-16T12:19:00Z"/>
              </w:rPr>
            </w:pPr>
          </w:p>
        </w:tc>
        <w:tc>
          <w:tcPr>
            <w:tcW w:w="1245" w:type="dxa"/>
            <w:shd w:val="clear" w:color="auto" w:fill="auto"/>
          </w:tcPr>
          <w:p w14:paraId="78F05E0E" w14:textId="77777777" w:rsidR="00357D82" w:rsidRPr="00040E29" w:rsidRDefault="00357D82" w:rsidP="00F86193">
            <w:pPr>
              <w:pStyle w:val="TAL"/>
              <w:rPr>
                <w:ins w:id="792" w:author="Huawei" w:date="2024-02-16T12:19:00Z"/>
              </w:rPr>
            </w:pPr>
          </w:p>
        </w:tc>
      </w:tr>
      <w:tr w:rsidR="00357D82" w:rsidRPr="00040E29" w14:paraId="6EF9C9F2" w14:textId="77777777" w:rsidTr="00F86193">
        <w:trPr>
          <w:ins w:id="793" w:author="Huawei" w:date="2024-02-16T12:19:00Z"/>
        </w:trPr>
        <w:tc>
          <w:tcPr>
            <w:tcW w:w="4535" w:type="dxa"/>
            <w:shd w:val="clear" w:color="auto" w:fill="auto"/>
          </w:tcPr>
          <w:p w14:paraId="3B0A98CE" w14:textId="77777777" w:rsidR="00357D82" w:rsidRPr="00040E29" w:rsidRDefault="00357D82" w:rsidP="00F86193">
            <w:pPr>
              <w:pStyle w:val="TAL"/>
              <w:rPr>
                <w:ins w:id="794" w:author="Huawei" w:date="2024-02-16T12:19:00Z"/>
              </w:rPr>
            </w:pPr>
            <w:ins w:id="795" w:author="Huawei" w:date="2024-02-16T12:19:00Z">
              <w:r w:rsidRPr="00040E29">
                <w:t xml:space="preserve">    ueCapabilityEnquirySidelink-r16 SEQUENCE {</w:t>
              </w:r>
            </w:ins>
          </w:p>
        </w:tc>
        <w:tc>
          <w:tcPr>
            <w:tcW w:w="2267" w:type="dxa"/>
            <w:shd w:val="clear" w:color="auto" w:fill="auto"/>
          </w:tcPr>
          <w:p w14:paraId="2094DA20" w14:textId="77777777" w:rsidR="00357D82" w:rsidRPr="00040E29" w:rsidRDefault="00357D82" w:rsidP="00F86193">
            <w:pPr>
              <w:pStyle w:val="TAL"/>
              <w:rPr>
                <w:ins w:id="796" w:author="Huawei" w:date="2024-02-16T12:19:00Z"/>
              </w:rPr>
            </w:pPr>
          </w:p>
        </w:tc>
        <w:tc>
          <w:tcPr>
            <w:tcW w:w="1700" w:type="dxa"/>
            <w:shd w:val="clear" w:color="auto" w:fill="auto"/>
          </w:tcPr>
          <w:p w14:paraId="0980B573" w14:textId="77777777" w:rsidR="00357D82" w:rsidRPr="00040E29" w:rsidRDefault="00357D82" w:rsidP="00F86193">
            <w:pPr>
              <w:pStyle w:val="TAL"/>
              <w:rPr>
                <w:ins w:id="797" w:author="Huawei" w:date="2024-02-16T12:19:00Z"/>
              </w:rPr>
            </w:pPr>
          </w:p>
        </w:tc>
        <w:tc>
          <w:tcPr>
            <w:tcW w:w="1245" w:type="dxa"/>
            <w:shd w:val="clear" w:color="auto" w:fill="auto"/>
          </w:tcPr>
          <w:p w14:paraId="29BDBC9E" w14:textId="77777777" w:rsidR="00357D82" w:rsidRPr="00040E29" w:rsidRDefault="00357D82" w:rsidP="00F86193">
            <w:pPr>
              <w:pStyle w:val="TAL"/>
              <w:rPr>
                <w:ins w:id="798" w:author="Huawei" w:date="2024-02-16T12:19:00Z"/>
              </w:rPr>
            </w:pPr>
          </w:p>
        </w:tc>
      </w:tr>
      <w:tr w:rsidR="00357D82" w:rsidRPr="00040E29" w14:paraId="2BF3EF21" w14:textId="77777777" w:rsidTr="00F86193">
        <w:trPr>
          <w:ins w:id="799" w:author="Huawei" w:date="2024-02-16T12:19:00Z"/>
        </w:trPr>
        <w:tc>
          <w:tcPr>
            <w:tcW w:w="4535" w:type="dxa"/>
            <w:shd w:val="clear" w:color="auto" w:fill="auto"/>
          </w:tcPr>
          <w:p w14:paraId="7FC52CDD" w14:textId="77777777" w:rsidR="00357D82" w:rsidRPr="00040E29" w:rsidRDefault="00357D82" w:rsidP="00F86193">
            <w:pPr>
              <w:pStyle w:val="TAL"/>
              <w:rPr>
                <w:ins w:id="800" w:author="Huawei" w:date="2024-02-16T12:19:00Z"/>
              </w:rPr>
            </w:pPr>
            <w:ins w:id="801" w:author="Huawei" w:date="2024-02-16T12:19:00Z">
              <w:r w:rsidRPr="00040E29">
                <w:t xml:space="preserve">      frequencyBandListFilterSidelink-r16 SEQUENCE</w:t>
              </w:r>
            </w:ins>
          </w:p>
          <w:p w14:paraId="4A57267A" w14:textId="77777777" w:rsidR="00357D82" w:rsidRPr="00040E29" w:rsidRDefault="00357D82" w:rsidP="00F86193">
            <w:pPr>
              <w:pStyle w:val="TAL"/>
              <w:rPr>
                <w:ins w:id="802" w:author="Huawei" w:date="2024-02-16T12:19:00Z"/>
              </w:rPr>
            </w:pPr>
            <w:ins w:id="803" w:author="Huawei" w:date="2024-02-16T12:19:00Z">
              <w:r w:rsidRPr="00040E29">
                <w:t>(SIZE (</w:t>
              </w:r>
              <w:proofErr w:type="gramStart"/>
              <w:r w:rsidRPr="00040E29">
                <w:t>1..</w:t>
              </w:r>
              <w:proofErr w:type="gramEnd"/>
              <w:r w:rsidRPr="00040E29">
                <w:t>maxBandsMRDC)) OF</w:t>
              </w:r>
            </w:ins>
          </w:p>
          <w:p w14:paraId="0C6BEA78" w14:textId="77777777" w:rsidR="00357D82" w:rsidRPr="00040E29" w:rsidRDefault="00357D82" w:rsidP="00F86193">
            <w:pPr>
              <w:pStyle w:val="TAL"/>
              <w:rPr>
                <w:ins w:id="804" w:author="Huawei" w:date="2024-02-16T12:19:00Z"/>
              </w:rPr>
            </w:pPr>
            <w:proofErr w:type="spellStart"/>
            <w:ins w:id="805" w:author="Huawei" w:date="2024-02-16T12:19:00Z">
              <w:r w:rsidRPr="00040E29">
                <w:t>FreqBandInformation</w:t>
              </w:r>
              <w:proofErr w:type="spellEnd"/>
              <w:r w:rsidRPr="00040E29">
                <w:t xml:space="preserve"> {</w:t>
              </w:r>
            </w:ins>
          </w:p>
        </w:tc>
        <w:tc>
          <w:tcPr>
            <w:tcW w:w="2267" w:type="dxa"/>
            <w:shd w:val="clear" w:color="auto" w:fill="auto"/>
          </w:tcPr>
          <w:p w14:paraId="230EB066" w14:textId="77777777" w:rsidR="00357D82" w:rsidRPr="00040E29" w:rsidRDefault="00357D82" w:rsidP="00F86193">
            <w:pPr>
              <w:pStyle w:val="TAL"/>
              <w:rPr>
                <w:ins w:id="806" w:author="Huawei" w:date="2024-02-16T12:19:00Z"/>
              </w:rPr>
            </w:pPr>
          </w:p>
        </w:tc>
        <w:tc>
          <w:tcPr>
            <w:tcW w:w="1700" w:type="dxa"/>
            <w:shd w:val="clear" w:color="auto" w:fill="auto"/>
          </w:tcPr>
          <w:p w14:paraId="0591F261" w14:textId="77777777" w:rsidR="00357D82" w:rsidRPr="00040E29" w:rsidRDefault="00357D82" w:rsidP="00F86193">
            <w:pPr>
              <w:pStyle w:val="TAL"/>
              <w:rPr>
                <w:ins w:id="807" w:author="Huawei" w:date="2024-02-16T12:19:00Z"/>
              </w:rPr>
            </w:pPr>
            <w:ins w:id="808" w:author="Huawei" w:date="2024-02-16T12:19:00Z">
              <w:r w:rsidRPr="00040E29">
                <w:t xml:space="preserve">Includes only the single frequency band and band combination NR </w:t>
              </w:r>
              <w:proofErr w:type="spellStart"/>
              <w:r w:rsidRPr="00040E29">
                <w:t>Sidelink</w:t>
              </w:r>
              <w:proofErr w:type="spellEnd"/>
              <w:r w:rsidRPr="00040E29">
                <w:t xml:space="preserve"> operating band which is currently used in this TC for communication over the PC5 interface</w:t>
              </w:r>
            </w:ins>
          </w:p>
        </w:tc>
        <w:tc>
          <w:tcPr>
            <w:tcW w:w="1245" w:type="dxa"/>
            <w:shd w:val="clear" w:color="auto" w:fill="auto"/>
          </w:tcPr>
          <w:p w14:paraId="4B0C24FE" w14:textId="77777777" w:rsidR="00357D82" w:rsidRPr="00040E29" w:rsidRDefault="00357D82" w:rsidP="00F86193">
            <w:pPr>
              <w:pStyle w:val="TAL"/>
              <w:rPr>
                <w:ins w:id="809" w:author="Huawei" w:date="2024-02-16T12:19:00Z"/>
              </w:rPr>
            </w:pPr>
          </w:p>
        </w:tc>
      </w:tr>
      <w:tr w:rsidR="00357D82" w:rsidRPr="00040E29" w14:paraId="41AD3C90" w14:textId="77777777" w:rsidTr="00F86193">
        <w:trPr>
          <w:ins w:id="810" w:author="Huawei" w:date="2024-02-16T12:19:00Z"/>
        </w:trPr>
        <w:tc>
          <w:tcPr>
            <w:tcW w:w="4535" w:type="dxa"/>
            <w:shd w:val="clear" w:color="auto" w:fill="auto"/>
          </w:tcPr>
          <w:p w14:paraId="48298A12" w14:textId="77777777" w:rsidR="00357D82" w:rsidRPr="00040E29" w:rsidRDefault="00357D82" w:rsidP="00F86193">
            <w:pPr>
              <w:pStyle w:val="TAL"/>
              <w:rPr>
                <w:ins w:id="811" w:author="Huawei" w:date="2024-02-16T12:19:00Z"/>
              </w:rPr>
            </w:pPr>
            <w:ins w:id="812" w:author="Huawei" w:date="2024-02-16T12:19:00Z">
              <w:r w:rsidRPr="00040E29">
                <w:t xml:space="preserve">        </w:t>
              </w:r>
              <w:proofErr w:type="spellStart"/>
              <w:proofErr w:type="gramStart"/>
              <w:r w:rsidRPr="00040E29">
                <w:rPr>
                  <w:rFonts w:eastAsia="宋体" w:cs="Arial"/>
                  <w:szCs w:val="18"/>
                </w:rPr>
                <w:t>FreqBandInformation</w:t>
              </w:r>
              <w:proofErr w:type="spellEnd"/>
              <w:r w:rsidRPr="00040E29">
                <w:rPr>
                  <w:rFonts w:eastAsia="宋体" w:cs="Arial"/>
                  <w:szCs w:val="18"/>
                </w:rPr>
                <w:t>[</w:t>
              </w:r>
              <w:proofErr w:type="gramEnd"/>
              <w:r w:rsidRPr="00040E29">
                <w:rPr>
                  <w:rFonts w:eastAsia="宋体" w:cs="Arial"/>
                  <w:szCs w:val="18"/>
                </w:rPr>
                <w:t>1] CHOICE {</w:t>
              </w:r>
            </w:ins>
          </w:p>
        </w:tc>
        <w:tc>
          <w:tcPr>
            <w:tcW w:w="2267" w:type="dxa"/>
            <w:shd w:val="clear" w:color="auto" w:fill="auto"/>
          </w:tcPr>
          <w:p w14:paraId="7CA2C082" w14:textId="77777777" w:rsidR="00357D82" w:rsidRPr="00040E29" w:rsidDel="00FD0D58" w:rsidRDefault="00357D82" w:rsidP="00F86193">
            <w:pPr>
              <w:pStyle w:val="TAL"/>
              <w:rPr>
                <w:ins w:id="813" w:author="Huawei" w:date="2024-02-16T12:19:00Z"/>
              </w:rPr>
            </w:pPr>
          </w:p>
        </w:tc>
        <w:tc>
          <w:tcPr>
            <w:tcW w:w="1700" w:type="dxa"/>
            <w:shd w:val="clear" w:color="auto" w:fill="auto"/>
          </w:tcPr>
          <w:p w14:paraId="0AC0319E" w14:textId="77777777" w:rsidR="00357D82" w:rsidRPr="00040E29" w:rsidRDefault="00357D82" w:rsidP="00F86193">
            <w:pPr>
              <w:pStyle w:val="TAL"/>
              <w:rPr>
                <w:ins w:id="814" w:author="Huawei" w:date="2024-02-16T12:19:00Z"/>
              </w:rPr>
            </w:pPr>
          </w:p>
        </w:tc>
        <w:tc>
          <w:tcPr>
            <w:tcW w:w="1245" w:type="dxa"/>
            <w:shd w:val="clear" w:color="auto" w:fill="auto"/>
          </w:tcPr>
          <w:p w14:paraId="0A3C2D94" w14:textId="77777777" w:rsidR="00357D82" w:rsidRPr="00040E29" w:rsidDel="00FD0D58" w:rsidRDefault="00357D82" w:rsidP="00F86193">
            <w:pPr>
              <w:pStyle w:val="TAL"/>
              <w:rPr>
                <w:ins w:id="815" w:author="Huawei" w:date="2024-02-16T12:19:00Z"/>
              </w:rPr>
            </w:pPr>
          </w:p>
        </w:tc>
      </w:tr>
      <w:tr w:rsidR="00357D82" w:rsidRPr="00040E29" w14:paraId="7A068280" w14:textId="77777777" w:rsidTr="00F86193">
        <w:trPr>
          <w:ins w:id="816" w:author="Huawei" w:date="2024-02-16T12:19:00Z"/>
        </w:trPr>
        <w:tc>
          <w:tcPr>
            <w:tcW w:w="4535" w:type="dxa"/>
            <w:shd w:val="clear" w:color="auto" w:fill="auto"/>
          </w:tcPr>
          <w:p w14:paraId="2DF94A30" w14:textId="77777777" w:rsidR="00357D82" w:rsidRPr="00040E29" w:rsidRDefault="00357D82" w:rsidP="00F86193">
            <w:pPr>
              <w:pStyle w:val="TAL"/>
              <w:rPr>
                <w:ins w:id="817" w:author="Huawei" w:date="2024-02-16T12:19:00Z"/>
              </w:rPr>
            </w:pPr>
            <w:ins w:id="818" w:author="Huawei" w:date="2024-02-16T12:19:00Z">
              <w:r w:rsidRPr="00040E29">
                <w:t xml:space="preserve">           </w:t>
              </w:r>
              <w:proofErr w:type="spellStart"/>
              <w:r w:rsidRPr="00040E29">
                <w:rPr>
                  <w:rFonts w:eastAsia="宋体" w:cs="Arial"/>
                  <w:szCs w:val="18"/>
                </w:rPr>
                <w:t>bandInformationNR</w:t>
              </w:r>
              <w:proofErr w:type="spellEnd"/>
              <w:r w:rsidRPr="00040E29">
                <w:rPr>
                  <w:rFonts w:eastAsia="宋体" w:cs="Arial"/>
                  <w:szCs w:val="18"/>
                </w:rPr>
                <w:t xml:space="preserve"> SEQUENCE {</w:t>
              </w:r>
            </w:ins>
          </w:p>
        </w:tc>
        <w:tc>
          <w:tcPr>
            <w:tcW w:w="2267" w:type="dxa"/>
            <w:shd w:val="clear" w:color="auto" w:fill="auto"/>
          </w:tcPr>
          <w:p w14:paraId="4F9FE02A" w14:textId="77777777" w:rsidR="00357D82" w:rsidRPr="00040E29" w:rsidDel="00FD0D58" w:rsidRDefault="00357D82" w:rsidP="00F86193">
            <w:pPr>
              <w:pStyle w:val="TAL"/>
              <w:rPr>
                <w:ins w:id="819" w:author="Huawei" w:date="2024-02-16T12:19:00Z"/>
              </w:rPr>
            </w:pPr>
          </w:p>
        </w:tc>
        <w:tc>
          <w:tcPr>
            <w:tcW w:w="1700" w:type="dxa"/>
            <w:shd w:val="clear" w:color="auto" w:fill="auto"/>
          </w:tcPr>
          <w:p w14:paraId="43678519" w14:textId="77777777" w:rsidR="00357D82" w:rsidRPr="00040E29" w:rsidRDefault="00357D82" w:rsidP="00F86193">
            <w:pPr>
              <w:pStyle w:val="TAL"/>
              <w:rPr>
                <w:ins w:id="820" w:author="Huawei" w:date="2024-02-16T12:19:00Z"/>
              </w:rPr>
            </w:pPr>
          </w:p>
        </w:tc>
        <w:tc>
          <w:tcPr>
            <w:tcW w:w="1245" w:type="dxa"/>
            <w:shd w:val="clear" w:color="auto" w:fill="auto"/>
          </w:tcPr>
          <w:p w14:paraId="7569E1C0" w14:textId="77777777" w:rsidR="00357D82" w:rsidRPr="00040E29" w:rsidDel="00FD0D58" w:rsidRDefault="00357D82" w:rsidP="00F86193">
            <w:pPr>
              <w:pStyle w:val="TAL"/>
              <w:rPr>
                <w:ins w:id="821" w:author="Huawei" w:date="2024-02-16T12:19:00Z"/>
              </w:rPr>
            </w:pPr>
          </w:p>
        </w:tc>
      </w:tr>
      <w:tr w:rsidR="00357D82" w:rsidRPr="00040E29" w14:paraId="462AAB6C" w14:textId="77777777" w:rsidTr="00F86193">
        <w:trPr>
          <w:ins w:id="822" w:author="Huawei" w:date="2024-02-16T12:19:00Z"/>
        </w:trPr>
        <w:tc>
          <w:tcPr>
            <w:tcW w:w="4535" w:type="dxa"/>
            <w:shd w:val="clear" w:color="auto" w:fill="auto"/>
          </w:tcPr>
          <w:p w14:paraId="66C95D29" w14:textId="77777777" w:rsidR="00357D82" w:rsidRPr="00040E29" w:rsidRDefault="00357D82" w:rsidP="00F86193">
            <w:pPr>
              <w:pStyle w:val="TAL"/>
              <w:rPr>
                <w:ins w:id="823" w:author="Huawei" w:date="2024-02-16T12:19:00Z"/>
              </w:rPr>
            </w:pPr>
            <w:ins w:id="824" w:author="Huawei" w:date="2024-02-16T12:19:00Z">
              <w:r w:rsidRPr="00040E29">
                <w:t xml:space="preserve">             </w:t>
              </w:r>
              <w:proofErr w:type="spellStart"/>
              <w:r w:rsidRPr="00040E29">
                <w:rPr>
                  <w:rFonts w:eastAsia="宋体" w:cs="Arial"/>
                  <w:szCs w:val="18"/>
                </w:rPr>
                <w:t>bandNR</w:t>
              </w:r>
              <w:proofErr w:type="spellEnd"/>
            </w:ins>
          </w:p>
        </w:tc>
        <w:tc>
          <w:tcPr>
            <w:tcW w:w="2267" w:type="dxa"/>
            <w:shd w:val="clear" w:color="auto" w:fill="auto"/>
          </w:tcPr>
          <w:p w14:paraId="5607E70D" w14:textId="77777777" w:rsidR="00357D82" w:rsidRPr="00040E29" w:rsidRDefault="00357D82" w:rsidP="00F86193">
            <w:pPr>
              <w:pStyle w:val="TAL"/>
              <w:rPr>
                <w:ins w:id="825" w:author="Huawei" w:date="2024-02-16T12:19:00Z"/>
              </w:rPr>
            </w:pPr>
            <w:proofErr w:type="spellStart"/>
            <w:ins w:id="826" w:author="Huawei" w:date="2024-02-16T12:19:00Z">
              <w:r w:rsidRPr="00040E29">
                <w:t>FreqBandIndicatorNR</w:t>
              </w:r>
              <w:proofErr w:type="spellEnd"/>
              <w:r w:rsidRPr="00040E29">
                <w:t xml:space="preserve"> of</w:t>
              </w:r>
            </w:ins>
          </w:p>
          <w:p w14:paraId="0837D2EA" w14:textId="77777777" w:rsidR="00357D82" w:rsidRPr="00040E29" w:rsidDel="00FD0D58" w:rsidRDefault="00357D82" w:rsidP="00F86193">
            <w:pPr>
              <w:pStyle w:val="TAL"/>
              <w:rPr>
                <w:ins w:id="827" w:author="Huawei" w:date="2024-02-16T12:19:00Z"/>
              </w:rPr>
            </w:pPr>
            <w:ins w:id="828" w:author="Huawei" w:date="2024-02-16T12:19:00Z">
              <w:r w:rsidRPr="00040E29">
                <w:t>the PC5 operating band</w:t>
              </w:r>
            </w:ins>
          </w:p>
        </w:tc>
        <w:tc>
          <w:tcPr>
            <w:tcW w:w="1700" w:type="dxa"/>
            <w:shd w:val="clear" w:color="auto" w:fill="auto"/>
          </w:tcPr>
          <w:p w14:paraId="60A311C7" w14:textId="77777777" w:rsidR="00357D82" w:rsidRPr="00040E29" w:rsidRDefault="00357D82" w:rsidP="00F86193">
            <w:pPr>
              <w:pStyle w:val="TAL"/>
              <w:rPr>
                <w:ins w:id="829" w:author="Huawei" w:date="2024-02-16T12:19:00Z"/>
              </w:rPr>
            </w:pPr>
          </w:p>
        </w:tc>
        <w:tc>
          <w:tcPr>
            <w:tcW w:w="1245" w:type="dxa"/>
            <w:shd w:val="clear" w:color="auto" w:fill="auto"/>
          </w:tcPr>
          <w:p w14:paraId="6AEDF707" w14:textId="77777777" w:rsidR="00357D82" w:rsidRPr="00040E29" w:rsidDel="00FD0D58" w:rsidRDefault="00357D82" w:rsidP="00F86193">
            <w:pPr>
              <w:pStyle w:val="TAL"/>
              <w:rPr>
                <w:ins w:id="830" w:author="Huawei" w:date="2024-02-16T12:19:00Z"/>
              </w:rPr>
            </w:pPr>
            <w:proofErr w:type="spellStart"/>
            <w:ins w:id="831" w:author="Huawei" w:date="2024-02-16T12:19:00Z">
              <w:r w:rsidRPr="0001100C">
                <w:t>px_NR_SidelinkBand</w:t>
              </w:r>
              <w:proofErr w:type="spellEnd"/>
            </w:ins>
          </w:p>
        </w:tc>
      </w:tr>
      <w:tr w:rsidR="00357D82" w:rsidRPr="00040E29" w14:paraId="201E1170" w14:textId="77777777" w:rsidTr="00F86193">
        <w:trPr>
          <w:ins w:id="832" w:author="Huawei" w:date="2024-02-16T12:19:00Z"/>
        </w:trPr>
        <w:tc>
          <w:tcPr>
            <w:tcW w:w="4535" w:type="dxa"/>
            <w:shd w:val="clear" w:color="auto" w:fill="auto"/>
          </w:tcPr>
          <w:p w14:paraId="6DFF2D04" w14:textId="77777777" w:rsidR="00357D82" w:rsidRPr="00040E29" w:rsidRDefault="00357D82" w:rsidP="00F86193">
            <w:pPr>
              <w:pStyle w:val="TAL"/>
              <w:rPr>
                <w:ins w:id="833" w:author="Huawei" w:date="2024-02-16T12:19:00Z"/>
              </w:rPr>
            </w:pPr>
            <w:ins w:id="834" w:author="Huawei" w:date="2024-02-16T12:19:00Z">
              <w:r w:rsidRPr="00040E29">
                <w:t xml:space="preserve">          }</w:t>
              </w:r>
            </w:ins>
          </w:p>
        </w:tc>
        <w:tc>
          <w:tcPr>
            <w:tcW w:w="2267" w:type="dxa"/>
            <w:shd w:val="clear" w:color="auto" w:fill="auto"/>
          </w:tcPr>
          <w:p w14:paraId="716EEA09" w14:textId="77777777" w:rsidR="00357D82" w:rsidRPr="00040E29" w:rsidDel="00FD0D58" w:rsidRDefault="00357D82" w:rsidP="00F86193">
            <w:pPr>
              <w:pStyle w:val="TAL"/>
              <w:rPr>
                <w:ins w:id="835" w:author="Huawei" w:date="2024-02-16T12:19:00Z"/>
              </w:rPr>
            </w:pPr>
          </w:p>
        </w:tc>
        <w:tc>
          <w:tcPr>
            <w:tcW w:w="1700" w:type="dxa"/>
            <w:shd w:val="clear" w:color="auto" w:fill="auto"/>
          </w:tcPr>
          <w:p w14:paraId="47155793" w14:textId="77777777" w:rsidR="00357D82" w:rsidRPr="00040E29" w:rsidRDefault="00357D82" w:rsidP="00F86193">
            <w:pPr>
              <w:pStyle w:val="TAL"/>
              <w:rPr>
                <w:ins w:id="836" w:author="Huawei" w:date="2024-02-16T12:19:00Z"/>
              </w:rPr>
            </w:pPr>
          </w:p>
        </w:tc>
        <w:tc>
          <w:tcPr>
            <w:tcW w:w="1245" w:type="dxa"/>
            <w:shd w:val="clear" w:color="auto" w:fill="auto"/>
          </w:tcPr>
          <w:p w14:paraId="18CD896E" w14:textId="77777777" w:rsidR="00357D82" w:rsidRPr="00040E29" w:rsidDel="00FD0D58" w:rsidRDefault="00357D82" w:rsidP="00F86193">
            <w:pPr>
              <w:pStyle w:val="TAL"/>
              <w:rPr>
                <w:ins w:id="837" w:author="Huawei" w:date="2024-02-16T12:19:00Z"/>
              </w:rPr>
            </w:pPr>
          </w:p>
        </w:tc>
      </w:tr>
      <w:tr w:rsidR="00357D82" w:rsidRPr="00040E29" w14:paraId="1F53855C" w14:textId="77777777" w:rsidTr="00F86193">
        <w:trPr>
          <w:ins w:id="838" w:author="Huawei" w:date="2024-02-16T12:19:00Z"/>
        </w:trPr>
        <w:tc>
          <w:tcPr>
            <w:tcW w:w="4535" w:type="dxa"/>
            <w:shd w:val="clear" w:color="auto" w:fill="auto"/>
          </w:tcPr>
          <w:p w14:paraId="3C8FAC50" w14:textId="77777777" w:rsidR="00357D82" w:rsidRPr="00040E29" w:rsidRDefault="00357D82" w:rsidP="00F86193">
            <w:pPr>
              <w:pStyle w:val="TAL"/>
              <w:rPr>
                <w:ins w:id="839" w:author="Huawei" w:date="2024-02-16T12:19:00Z"/>
              </w:rPr>
            </w:pPr>
            <w:ins w:id="840" w:author="Huawei" w:date="2024-02-16T12:19:00Z">
              <w:r w:rsidRPr="00040E29">
                <w:t xml:space="preserve">        }</w:t>
              </w:r>
            </w:ins>
          </w:p>
        </w:tc>
        <w:tc>
          <w:tcPr>
            <w:tcW w:w="2267" w:type="dxa"/>
            <w:shd w:val="clear" w:color="auto" w:fill="auto"/>
          </w:tcPr>
          <w:p w14:paraId="6ED23C7F" w14:textId="77777777" w:rsidR="00357D82" w:rsidRPr="00040E29" w:rsidDel="00FD0D58" w:rsidRDefault="00357D82" w:rsidP="00F86193">
            <w:pPr>
              <w:pStyle w:val="TAL"/>
              <w:rPr>
                <w:ins w:id="841" w:author="Huawei" w:date="2024-02-16T12:19:00Z"/>
              </w:rPr>
            </w:pPr>
          </w:p>
        </w:tc>
        <w:tc>
          <w:tcPr>
            <w:tcW w:w="1700" w:type="dxa"/>
            <w:shd w:val="clear" w:color="auto" w:fill="auto"/>
          </w:tcPr>
          <w:p w14:paraId="1267C043" w14:textId="77777777" w:rsidR="00357D82" w:rsidRPr="00040E29" w:rsidRDefault="00357D82" w:rsidP="00F86193">
            <w:pPr>
              <w:pStyle w:val="TAL"/>
              <w:rPr>
                <w:ins w:id="842" w:author="Huawei" w:date="2024-02-16T12:19:00Z"/>
              </w:rPr>
            </w:pPr>
          </w:p>
        </w:tc>
        <w:tc>
          <w:tcPr>
            <w:tcW w:w="1245" w:type="dxa"/>
            <w:shd w:val="clear" w:color="auto" w:fill="auto"/>
          </w:tcPr>
          <w:p w14:paraId="31478203" w14:textId="77777777" w:rsidR="00357D82" w:rsidRPr="00040E29" w:rsidDel="00FD0D58" w:rsidRDefault="00357D82" w:rsidP="00F86193">
            <w:pPr>
              <w:pStyle w:val="TAL"/>
              <w:rPr>
                <w:ins w:id="843" w:author="Huawei" w:date="2024-02-16T12:19:00Z"/>
              </w:rPr>
            </w:pPr>
          </w:p>
        </w:tc>
      </w:tr>
      <w:tr w:rsidR="00357D82" w:rsidRPr="00040E29" w14:paraId="68272A4E" w14:textId="77777777" w:rsidTr="00F86193">
        <w:trPr>
          <w:ins w:id="844" w:author="Huawei" w:date="2024-02-16T12:19:00Z"/>
        </w:trPr>
        <w:tc>
          <w:tcPr>
            <w:tcW w:w="4535" w:type="dxa"/>
            <w:shd w:val="clear" w:color="auto" w:fill="auto"/>
          </w:tcPr>
          <w:p w14:paraId="622FCCD9" w14:textId="77777777" w:rsidR="00357D82" w:rsidRPr="00040E29" w:rsidRDefault="00357D82" w:rsidP="00F86193">
            <w:pPr>
              <w:pStyle w:val="TAL"/>
              <w:rPr>
                <w:ins w:id="845" w:author="Huawei" w:date="2024-02-16T12:19:00Z"/>
              </w:rPr>
            </w:pPr>
            <w:ins w:id="846" w:author="Huawei" w:date="2024-02-16T12:19:00Z">
              <w:r w:rsidRPr="00040E29">
                <w:t xml:space="preserve">      }</w:t>
              </w:r>
            </w:ins>
          </w:p>
        </w:tc>
        <w:tc>
          <w:tcPr>
            <w:tcW w:w="2267" w:type="dxa"/>
            <w:shd w:val="clear" w:color="auto" w:fill="auto"/>
          </w:tcPr>
          <w:p w14:paraId="5ED28409" w14:textId="77777777" w:rsidR="00357D82" w:rsidRPr="00040E29" w:rsidDel="00FD0D58" w:rsidRDefault="00357D82" w:rsidP="00F86193">
            <w:pPr>
              <w:pStyle w:val="TAL"/>
              <w:rPr>
                <w:ins w:id="847" w:author="Huawei" w:date="2024-02-16T12:19:00Z"/>
              </w:rPr>
            </w:pPr>
          </w:p>
        </w:tc>
        <w:tc>
          <w:tcPr>
            <w:tcW w:w="1700" w:type="dxa"/>
            <w:shd w:val="clear" w:color="auto" w:fill="auto"/>
          </w:tcPr>
          <w:p w14:paraId="4D2039FD" w14:textId="77777777" w:rsidR="00357D82" w:rsidRPr="00040E29" w:rsidRDefault="00357D82" w:rsidP="00F86193">
            <w:pPr>
              <w:pStyle w:val="TAL"/>
              <w:rPr>
                <w:ins w:id="848" w:author="Huawei" w:date="2024-02-16T12:19:00Z"/>
              </w:rPr>
            </w:pPr>
          </w:p>
        </w:tc>
        <w:tc>
          <w:tcPr>
            <w:tcW w:w="1245" w:type="dxa"/>
            <w:shd w:val="clear" w:color="auto" w:fill="auto"/>
          </w:tcPr>
          <w:p w14:paraId="685D8E40" w14:textId="77777777" w:rsidR="00357D82" w:rsidRPr="00040E29" w:rsidDel="00FD0D58" w:rsidRDefault="00357D82" w:rsidP="00F86193">
            <w:pPr>
              <w:pStyle w:val="TAL"/>
              <w:rPr>
                <w:ins w:id="849" w:author="Huawei" w:date="2024-02-16T12:19:00Z"/>
              </w:rPr>
            </w:pPr>
          </w:p>
        </w:tc>
      </w:tr>
      <w:tr w:rsidR="00357D82" w:rsidRPr="00040E29" w14:paraId="07133F54" w14:textId="77777777" w:rsidTr="00F86193">
        <w:trPr>
          <w:ins w:id="850" w:author="Huawei" w:date="2024-02-16T12:19:00Z"/>
        </w:trPr>
        <w:tc>
          <w:tcPr>
            <w:tcW w:w="4535" w:type="dxa"/>
            <w:shd w:val="clear" w:color="auto" w:fill="auto"/>
          </w:tcPr>
          <w:p w14:paraId="418ED23F" w14:textId="77777777" w:rsidR="00357D82" w:rsidRPr="00040E29" w:rsidRDefault="00357D82" w:rsidP="00F86193">
            <w:pPr>
              <w:pStyle w:val="TAL"/>
              <w:rPr>
                <w:ins w:id="851" w:author="Huawei" w:date="2024-02-16T12:19:00Z"/>
              </w:rPr>
            </w:pPr>
            <w:ins w:id="852" w:author="Huawei" w:date="2024-02-16T12:19:00Z">
              <w:r w:rsidRPr="00040E29">
                <w:t xml:space="preserve">    }</w:t>
              </w:r>
            </w:ins>
          </w:p>
        </w:tc>
        <w:tc>
          <w:tcPr>
            <w:tcW w:w="2267" w:type="dxa"/>
            <w:shd w:val="clear" w:color="auto" w:fill="auto"/>
          </w:tcPr>
          <w:p w14:paraId="1F24818C" w14:textId="77777777" w:rsidR="00357D82" w:rsidRPr="00040E29" w:rsidRDefault="00357D82" w:rsidP="00F86193">
            <w:pPr>
              <w:pStyle w:val="TAL"/>
              <w:rPr>
                <w:ins w:id="853" w:author="Huawei" w:date="2024-02-16T12:19:00Z"/>
              </w:rPr>
            </w:pPr>
          </w:p>
        </w:tc>
        <w:tc>
          <w:tcPr>
            <w:tcW w:w="1700" w:type="dxa"/>
            <w:shd w:val="clear" w:color="auto" w:fill="auto"/>
          </w:tcPr>
          <w:p w14:paraId="568A9659" w14:textId="77777777" w:rsidR="00357D82" w:rsidRPr="00040E29" w:rsidRDefault="00357D82" w:rsidP="00F86193">
            <w:pPr>
              <w:pStyle w:val="TAL"/>
              <w:rPr>
                <w:ins w:id="854" w:author="Huawei" w:date="2024-02-16T12:19:00Z"/>
              </w:rPr>
            </w:pPr>
          </w:p>
        </w:tc>
        <w:tc>
          <w:tcPr>
            <w:tcW w:w="1245" w:type="dxa"/>
            <w:shd w:val="clear" w:color="auto" w:fill="auto"/>
          </w:tcPr>
          <w:p w14:paraId="1DB6C0E8" w14:textId="77777777" w:rsidR="00357D82" w:rsidRPr="00040E29" w:rsidRDefault="00357D82" w:rsidP="00F86193">
            <w:pPr>
              <w:pStyle w:val="TAL"/>
              <w:rPr>
                <w:ins w:id="855" w:author="Huawei" w:date="2024-02-16T12:19:00Z"/>
              </w:rPr>
            </w:pPr>
          </w:p>
        </w:tc>
      </w:tr>
      <w:tr w:rsidR="00357D82" w:rsidRPr="00040E29" w14:paraId="3F505107" w14:textId="77777777" w:rsidTr="00F86193">
        <w:trPr>
          <w:ins w:id="856" w:author="Huawei" w:date="2024-02-16T12:19:00Z"/>
        </w:trPr>
        <w:tc>
          <w:tcPr>
            <w:tcW w:w="4535" w:type="dxa"/>
            <w:shd w:val="clear" w:color="auto" w:fill="auto"/>
          </w:tcPr>
          <w:p w14:paraId="08713217" w14:textId="77777777" w:rsidR="00357D82" w:rsidRPr="00040E29" w:rsidRDefault="00357D82" w:rsidP="00F86193">
            <w:pPr>
              <w:pStyle w:val="TAL"/>
              <w:rPr>
                <w:ins w:id="857" w:author="Huawei" w:date="2024-02-16T12:19:00Z"/>
              </w:rPr>
            </w:pPr>
            <w:ins w:id="858" w:author="Huawei" w:date="2024-02-16T12:19:00Z">
              <w:r w:rsidRPr="00040E29">
                <w:t xml:space="preserve">  }</w:t>
              </w:r>
            </w:ins>
          </w:p>
        </w:tc>
        <w:tc>
          <w:tcPr>
            <w:tcW w:w="2267" w:type="dxa"/>
            <w:shd w:val="clear" w:color="auto" w:fill="auto"/>
          </w:tcPr>
          <w:p w14:paraId="799B5526" w14:textId="77777777" w:rsidR="00357D82" w:rsidRPr="00040E29" w:rsidRDefault="00357D82" w:rsidP="00F86193">
            <w:pPr>
              <w:pStyle w:val="TAL"/>
              <w:rPr>
                <w:ins w:id="859" w:author="Huawei" w:date="2024-02-16T12:19:00Z"/>
              </w:rPr>
            </w:pPr>
          </w:p>
        </w:tc>
        <w:tc>
          <w:tcPr>
            <w:tcW w:w="1700" w:type="dxa"/>
            <w:shd w:val="clear" w:color="auto" w:fill="auto"/>
          </w:tcPr>
          <w:p w14:paraId="571E86DE" w14:textId="77777777" w:rsidR="00357D82" w:rsidRPr="00040E29" w:rsidRDefault="00357D82" w:rsidP="00F86193">
            <w:pPr>
              <w:pStyle w:val="TAL"/>
              <w:rPr>
                <w:ins w:id="860" w:author="Huawei" w:date="2024-02-16T12:19:00Z"/>
              </w:rPr>
            </w:pPr>
          </w:p>
        </w:tc>
        <w:tc>
          <w:tcPr>
            <w:tcW w:w="1245" w:type="dxa"/>
            <w:shd w:val="clear" w:color="auto" w:fill="auto"/>
          </w:tcPr>
          <w:p w14:paraId="4928DA6D" w14:textId="77777777" w:rsidR="00357D82" w:rsidRPr="00040E29" w:rsidRDefault="00357D82" w:rsidP="00F86193">
            <w:pPr>
              <w:pStyle w:val="TAL"/>
              <w:rPr>
                <w:ins w:id="861" w:author="Huawei" w:date="2024-02-16T12:19:00Z"/>
              </w:rPr>
            </w:pPr>
          </w:p>
        </w:tc>
      </w:tr>
      <w:tr w:rsidR="00357D82" w:rsidRPr="00040E29" w14:paraId="3CFC0D0E" w14:textId="77777777" w:rsidTr="00F86193">
        <w:trPr>
          <w:ins w:id="862" w:author="Huawei" w:date="2024-02-16T12:19:00Z"/>
        </w:trPr>
        <w:tc>
          <w:tcPr>
            <w:tcW w:w="4535" w:type="dxa"/>
            <w:shd w:val="clear" w:color="auto" w:fill="auto"/>
          </w:tcPr>
          <w:p w14:paraId="074153AF" w14:textId="77777777" w:rsidR="00357D82" w:rsidRPr="00040E29" w:rsidRDefault="00357D82" w:rsidP="00F86193">
            <w:pPr>
              <w:pStyle w:val="TAL"/>
              <w:rPr>
                <w:ins w:id="863" w:author="Huawei" w:date="2024-02-16T12:19:00Z"/>
              </w:rPr>
            </w:pPr>
            <w:ins w:id="864" w:author="Huawei" w:date="2024-02-16T12:19:00Z">
              <w:r w:rsidRPr="00040E29">
                <w:t>}</w:t>
              </w:r>
            </w:ins>
          </w:p>
        </w:tc>
        <w:tc>
          <w:tcPr>
            <w:tcW w:w="2267" w:type="dxa"/>
            <w:shd w:val="clear" w:color="auto" w:fill="auto"/>
          </w:tcPr>
          <w:p w14:paraId="703427C1" w14:textId="77777777" w:rsidR="00357D82" w:rsidRPr="00040E29" w:rsidRDefault="00357D82" w:rsidP="00F86193">
            <w:pPr>
              <w:pStyle w:val="TAL"/>
              <w:rPr>
                <w:ins w:id="865" w:author="Huawei" w:date="2024-02-16T12:19:00Z"/>
              </w:rPr>
            </w:pPr>
          </w:p>
        </w:tc>
        <w:tc>
          <w:tcPr>
            <w:tcW w:w="1700" w:type="dxa"/>
            <w:shd w:val="clear" w:color="auto" w:fill="auto"/>
          </w:tcPr>
          <w:p w14:paraId="1BE60662" w14:textId="77777777" w:rsidR="00357D82" w:rsidRPr="00040E29" w:rsidRDefault="00357D82" w:rsidP="00F86193">
            <w:pPr>
              <w:pStyle w:val="TAL"/>
              <w:rPr>
                <w:ins w:id="866" w:author="Huawei" w:date="2024-02-16T12:19:00Z"/>
              </w:rPr>
            </w:pPr>
          </w:p>
        </w:tc>
        <w:tc>
          <w:tcPr>
            <w:tcW w:w="1245" w:type="dxa"/>
            <w:shd w:val="clear" w:color="auto" w:fill="auto"/>
          </w:tcPr>
          <w:p w14:paraId="628FAD66" w14:textId="77777777" w:rsidR="00357D82" w:rsidRPr="00040E29" w:rsidRDefault="00357D82" w:rsidP="00F86193">
            <w:pPr>
              <w:pStyle w:val="TAL"/>
              <w:rPr>
                <w:ins w:id="867" w:author="Huawei" w:date="2024-02-16T12:19:00Z"/>
              </w:rPr>
            </w:pPr>
          </w:p>
        </w:tc>
      </w:tr>
    </w:tbl>
    <w:p w14:paraId="2C8D9440" w14:textId="77777777" w:rsidR="00357D82" w:rsidRPr="00040E29" w:rsidRDefault="00357D82" w:rsidP="00357D82">
      <w:pPr>
        <w:rPr>
          <w:ins w:id="868" w:author="Huawei" w:date="2024-02-16T12:19:00Z"/>
        </w:rPr>
      </w:pPr>
    </w:p>
    <w:p w14:paraId="40C1FAB8" w14:textId="1B498FA2" w:rsidR="0077715B" w:rsidRPr="00D37832" w:rsidRDefault="0077715B" w:rsidP="0077715B">
      <w:pPr>
        <w:pStyle w:val="TH"/>
        <w:rPr>
          <w:ins w:id="869" w:author="Huawei" w:date="2024-02-16T12:21:00Z"/>
        </w:rPr>
      </w:pPr>
      <w:bookmarkStart w:id="870" w:name="_CRTable4_6_128A"/>
      <w:ins w:id="871" w:author="Huawei" w:date="2024-02-16T12:21:00Z">
        <w:r w:rsidRPr="00040E29">
          <w:t xml:space="preserve">Table </w:t>
        </w:r>
        <w:r>
          <w:t>12.2.9</w:t>
        </w:r>
        <w:r w:rsidRPr="00040E29">
          <w:t>.1.3.3-</w:t>
        </w:r>
        <w:r>
          <w:t>4</w:t>
        </w:r>
        <w:r w:rsidRPr="00040E29">
          <w:t xml:space="preserve">: </w:t>
        </w:r>
        <w:proofErr w:type="spellStart"/>
        <w:r w:rsidRPr="00D37832">
          <w:rPr>
            <w:i/>
            <w:iCs/>
          </w:rPr>
          <w:t>SidelinkUEInformationNR</w:t>
        </w:r>
        <w:proofErr w:type="spellEnd"/>
        <w:r w:rsidRPr="00040E29">
          <w:t xml:space="preserve"> (step </w:t>
        </w:r>
      </w:ins>
      <w:ins w:id="872" w:author="Huawei" w:date="2024-02-16T12:22:00Z">
        <w:r>
          <w:t>5 &amp; 9</w:t>
        </w:r>
      </w:ins>
      <w:ins w:id="873" w:author="Huawei" w:date="2024-02-16T12:21:00Z">
        <w:r w:rsidRPr="00040E29">
          <w:t xml:space="preserve">, Table </w:t>
        </w:r>
        <w:r>
          <w:t>12.2.9</w:t>
        </w:r>
        <w:r w:rsidRPr="00040E29">
          <w:t>.1.3.2-1)</w:t>
        </w:r>
        <w:bookmarkEnd w:id="870"/>
        <w:r w:rsidRPr="00D37832">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715B" w:rsidRPr="00D37832" w14:paraId="0A9E49B1" w14:textId="77777777" w:rsidTr="00F86193">
        <w:trPr>
          <w:gridBefore w:val="1"/>
          <w:wBefore w:w="9" w:type="dxa"/>
          <w:ins w:id="874" w:author="Huawei" w:date="2024-02-16T12:21:00Z"/>
        </w:trPr>
        <w:tc>
          <w:tcPr>
            <w:tcW w:w="9738" w:type="dxa"/>
            <w:gridSpan w:val="4"/>
          </w:tcPr>
          <w:p w14:paraId="6CBC3085" w14:textId="670C69E1" w:rsidR="0077715B" w:rsidRPr="00D37832" w:rsidRDefault="0077715B" w:rsidP="00F86193">
            <w:pPr>
              <w:pStyle w:val="TAL"/>
              <w:rPr>
                <w:ins w:id="875" w:author="Huawei" w:date="2024-02-16T12:21:00Z"/>
              </w:rPr>
            </w:pPr>
            <w:ins w:id="876" w:author="Huawei" w:date="2024-02-16T12:21:00Z">
              <w:r w:rsidRPr="00D37832">
                <w:t xml:space="preserve"> Derivation Path: TS 38.</w:t>
              </w:r>
            </w:ins>
            <w:ins w:id="877" w:author="Huawei" w:date="2024-02-16T12:22:00Z">
              <w:r>
                <w:t>508-1</w:t>
              </w:r>
            </w:ins>
            <w:ins w:id="878" w:author="Huawei" w:date="2024-02-16T12:21:00Z">
              <w:r w:rsidRPr="00D37832">
                <w:t xml:space="preserve"> [</w:t>
              </w:r>
            </w:ins>
            <w:ins w:id="879" w:author="Huawei" w:date="2024-02-16T12:22:00Z">
              <w:r>
                <w:t>4</w:t>
              </w:r>
            </w:ins>
            <w:ins w:id="880" w:author="Huawei" w:date="2024-02-16T12:21:00Z">
              <w:r w:rsidRPr="00D37832">
                <w:t xml:space="preserve">], </w:t>
              </w:r>
            </w:ins>
            <w:ins w:id="881" w:author="Huawei" w:date="2024-02-16T12:22:00Z">
              <w:r w:rsidRPr="00D37832">
                <w:t>Table 4.6.1-28A</w:t>
              </w:r>
              <w:r>
                <w:t xml:space="preserve"> </w:t>
              </w:r>
              <w:r>
                <w:rPr>
                  <w:rFonts w:hint="eastAsia"/>
                  <w:lang w:eastAsia="zh-CN"/>
                </w:rPr>
                <w:t>with</w:t>
              </w:r>
              <w:r>
                <w:t xml:space="preserve"> condition </w:t>
              </w:r>
            </w:ins>
            <w:ins w:id="882" w:author="Huawei" w:date="2024-02-16T12:23:00Z">
              <w:r w:rsidRPr="00D37832">
                <w:t>SIDELINK_TX</w:t>
              </w:r>
            </w:ins>
          </w:p>
        </w:tc>
      </w:tr>
      <w:tr w:rsidR="0077715B" w:rsidRPr="00D37832" w14:paraId="6A603161" w14:textId="77777777" w:rsidTr="00F86193">
        <w:tblPrEx>
          <w:tblCellMar>
            <w:left w:w="108" w:type="dxa"/>
            <w:right w:w="108" w:type="dxa"/>
          </w:tblCellMar>
        </w:tblPrEx>
        <w:trPr>
          <w:ins w:id="883" w:author="Huawei" w:date="2024-02-16T12:21:00Z"/>
        </w:trPr>
        <w:tc>
          <w:tcPr>
            <w:tcW w:w="4535" w:type="dxa"/>
            <w:gridSpan w:val="2"/>
          </w:tcPr>
          <w:p w14:paraId="757DCA03" w14:textId="77777777" w:rsidR="0077715B" w:rsidRPr="00D37832" w:rsidRDefault="0077715B" w:rsidP="00F86193">
            <w:pPr>
              <w:pStyle w:val="TAH"/>
              <w:rPr>
                <w:ins w:id="884" w:author="Huawei" w:date="2024-02-16T12:21:00Z"/>
              </w:rPr>
            </w:pPr>
            <w:ins w:id="885" w:author="Huawei" w:date="2024-02-16T12:21:00Z">
              <w:r w:rsidRPr="00D37832">
                <w:t>Information Element</w:t>
              </w:r>
            </w:ins>
          </w:p>
        </w:tc>
        <w:tc>
          <w:tcPr>
            <w:tcW w:w="2267" w:type="dxa"/>
          </w:tcPr>
          <w:p w14:paraId="75BBD690" w14:textId="77777777" w:rsidR="0077715B" w:rsidRPr="00D37832" w:rsidRDefault="0077715B" w:rsidP="00F86193">
            <w:pPr>
              <w:pStyle w:val="TAH"/>
              <w:rPr>
                <w:ins w:id="886" w:author="Huawei" w:date="2024-02-16T12:21:00Z"/>
              </w:rPr>
            </w:pPr>
            <w:ins w:id="887" w:author="Huawei" w:date="2024-02-16T12:21:00Z">
              <w:r w:rsidRPr="00D37832">
                <w:t>Value/remark</w:t>
              </w:r>
            </w:ins>
          </w:p>
        </w:tc>
        <w:tc>
          <w:tcPr>
            <w:tcW w:w="1700" w:type="dxa"/>
          </w:tcPr>
          <w:p w14:paraId="42234DB8" w14:textId="77777777" w:rsidR="0077715B" w:rsidRPr="00D37832" w:rsidRDefault="0077715B" w:rsidP="00F86193">
            <w:pPr>
              <w:pStyle w:val="TAH"/>
              <w:rPr>
                <w:ins w:id="888" w:author="Huawei" w:date="2024-02-16T12:21:00Z"/>
              </w:rPr>
            </w:pPr>
            <w:ins w:id="889" w:author="Huawei" w:date="2024-02-16T12:21:00Z">
              <w:r w:rsidRPr="00D37832">
                <w:t>Comment</w:t>
              </w:r>
            </w:ins>
          </w:p>
        </w:tc>
        <w:tc>
          <w:tcPr>
            <w:tcW w:w="1245" w:type="dxa"/>
          </w:tcPr>
          <w:p w14:paraId="5F696BFA" w14:textId="77777777" w:rsidR="0077715B" w:rsidRPr="00D37832" w:rsidRDefault="0077715B" w:rsidP="00F86193">
            <w:pPr>
              <w:pStyle w:val="TAH"/>
              <w:rPr>
                <w:ins w:id="890" w:author="Huawei" w:date="2024-02-16T12:21:00Z"/>
              </w:rPr>
            </w:pPr>
            <w:ins w:id="891" w:author="Huawei" w:date="2024-02-16T12:21:00Z">
              <w:r w:rsidRPr="00D37832">
                <w:t>Condition</w:t>
              </w:r>
            </w:ins>
          </w:p>
        </w:tc>
      </w:tr>
      <w:tr w:rsidR="0077715B" w:rsidRPr="00D37832" w14:paraId="4A76334F" w14:textId="77777777" w:rsidTr="00F86193">
        <w:tblPrEx>
          <w:tblCellMar>
            <w:left w:w="108" w:type="dxa"/>
            <w:right w:w="108" w:type="dxa"/>
          </w:tblCellMar>
        </w:tblPrEx>
        <w:trPr>
          <w:ins w:id="892" w:author="Huawei" w:date="2024-02-16T12:21:00Z"/>
        </w:trPr>
        <w:tc>
          <w:tcPr>
            <w:tcW w:w="4535" w:type="dxa"/>
            <w:gridSpan w:val="2"/>
          </w:tcPr>
          <w:p w14:paraId="07535518" w14:textId="77777777" w:rsidR="0077715B" w:rsidRPr="00D37832" w:rsidRDefault="0077715B" w:rsidP="00F86193">
            <w:pPr>
              <w:pStyle w:val="TAL"/>
              <w:rPr>
                <w:ins w:id="893" w:author="Huawei" w:date="2024-02-16T12:21:00Z"/>
              </w:rPr>
            </w:pPr>
            <w:ins w:id="894" w:author="Huawei" w:date="2024-02-16T12:21:00Z">
              <w:r w:rsidRPr="00D37832">
                <w:t>SidelinkUEInformationNR-r</w:t>
              </w:r>
              <w:proofErr w:type="gramStart"/>
              <w:r w:rsidRPr="00D37832">
                <w:t>16 ::=</w:t>
              </w:r>
              <w:proofErr w:type="gramEnd"/>
              <w:r w:rsidRPr="00D37832">
                <w:t xml:space="preserve"> SEQUENCE {</w:t>
              </w:r>
            </w:ins>
          </w:p>
        </w:tc>
        <w:tc>
          <w:tcPr>
            <w:tcW w:w="2267" w:type="dxa"/>
          </w:tcPr>
          <w:p w14:paraId="22F4410D" w14:textId="77777777" w:rsidR="0077715B" w:rsidRPr="00D37832" w:rsidRDefault="0077715B" w:rsidP="00F86193">
            <w:pPr>
              <w:pStyle w:val="TAL"/>
              <w:rPr>
                <w:ins w:id="895" w:author="Huawei" w:date="2024-02-16T12:21:00Z"/>
              </w:rPr>
            </w:pPr>
          </w:p>
        </w:tc>
        <w:tc>
          <w:tcPr>
            <w:tcW w:w="1700" w:type="dxa"/>
          </w:tcPr>
          <w:p w14:paraId="0F706691" w14:textId="77777777" w:rsidR="0077715B" w:rsidRPr="00D37832" w:rsidRDefault="0077715B" w:rsidP="00F86193">
            <w:pPr>
              <w:pStyle w:val="TAL"/>
              <w:rPr>
                <w:ins w:id="896" w:author="Huawei" w:date="2024-02-16T12:21:00Z"/>
              </w:rPr>
            </w:pPr>
          </w:p>
        </w:tc>
        <w:tc>
          <w:tcPr>
            <w:tcW w:w="1245" w:type="dxa"/>
          </w:tcPr>
          <w:p w14:paraId="661B9028" w14:textId="77777777" w:rsidR="0077715B" w:rsidRPr="00D37832" w:rsidRDefault="0077715B" w:rsidP="00F86193">
            <w:pPr>
              <w:pStyle w:val="TAL"/>
              <w:rPr>
                <w:ins w:id="897" w:author="Huawei" w:date="2024-02-16T12:21:00Z"/>
              </w:rPr>
            </w:pPr>
          </w:p>
        </w:tc>
      </w:tr>
      <w:tr w:rsidR="0077715B" w:rsidRPr="00D37832" w14:paraId="6C49414B" w14:textId="77777777" w:rsidTr="00F86193">
        <w:tblPrEx>
          <w:tblCellMar>
            <w:left w:w="108" w:type="dxa"/>
            <w:right w:w="108" w:type="dxa"/>
          </w:tblCellMar>
        </w:tblPrEx>
        <w:trPr>
          <w:ins w:id="898" w:author="Huawei" w:date="2024-02-16T12:21:00Z"/>
        </w:trPr>
        <w:tc>
          <w:tcPr>
            <w:tcW w:w="4535" w:type="dxa"/>
            <w:gridSpan w:val="2"/>
          </w:tcPr>
          <w:p w14:paraId="339B434E" w14:textId="77777777" w:rsidR="0077715B" w:rsidRPr="00D37832" w:rsidRDefault="0077715B" w:rsidP="00F86193">
            <w:pPr>
              <w:pStyle w:val="TAL"/>
              <w:rPr>
                <w:ins w:id="899" w:author="Huawei" w:date="2024-02-16T12:21:00Z"/>
              </w:rPr>
            </w:pPr>
            <w:ins w:id="900" w:author="Huawei" w:date="2024-02-16T12:21:00Z">
              <w:r w:rsidRPr="00D37832">
                <w:t xml:space="preserve">  </w:t>
              </w:r>
              <w:proofErr w:type="spellStart"/>
              <w:r w:rsidRPr="00D37832">
                <w:t>criticalExtensions</w:t>
              </w:r>
              <w:proofErr w:type="spellEnd"/>
              <w:r w:rsidRPr="00D37832">
                <w:t xml:space="preserve"> CHOICE {</w:t>
              </w:r>
            </w:ins>
          </w:p>
        </w:tc>
        <w:tc>
          <w:tcPr>
            <w:tcW w:w="2267" w:type="dxa"/>
          </w:tcPr>
          <w:p w14:paraId="6671C680" w14:textId="77777777" w:rsidR="0077715B" w:rsidRPr="00D37832" w:rsidRDefault="0077715B" w:rsidP="00F86193">
            <w:pPr>
              <w:pStyle w:val="TAL"/>
              <w:rPr>
                <w:ins w:id="901" w:author="Huawei" w:date="2024-02-16T12:21:00Z"/>
              </w:rPr>
            </w:pPr>
            <w:ins w:id="902" w:author="Huawei" w:date="2024-02-16T12:21:00Z">
              <w:r w:rsidRPr="00D37832">
                <w:t xml:space="preserve"> </w:t>
              </w:r>
            </w:ins>
          </w:p>
        </w:tc>
        <w:tc>
          <w:tcPr>
            <w:tcW w:w="1700" w:type="dxa"/>
          </w:tcPr>
          <w:p w14:paraId="35D8FB0F" w14:textId="77777777" w:rsidR="0077715B" w:rsidRPr="00D37832" w:rsidRDefault="0077715B" w:rsidP="00F86193">
            <w:pPr>
              <w:pStyle w:val="TAL"/>
              <w:rPr>
                <w:ins w:id="903" w:author="Huawei" w:date="2024-02-16T12:21:00Z"/>
              </w:rPr>
            </w:pPr>
          </w:p>
        </w:tc>
        <w:tc>
          <w:tcPr>
            <w:tcW w:w="1245" w:type="dxa"/>
          </w:tcPr>
          <w:p w14:paraId="60245121" w14:textId="77777777" w:rsidR="0077715B" w:rsidRPr="00D37832" w:rsidRDefault="0077715B" w:rsidP="00F86193">
            <w:pPr>
              <w:pStyle w:val="TAL"/>
              <w:rPr>
                <w:ins w:id="904" w:author="Huawei" w:date="2024-02-16T12:21:00Z"/>
              </w:rPr>
            </w:pPr>
          </w:p>
        </w:tc>
      </w:tr>
      <w:tr w:rsidR="0077715B" w:rsidRPr="00D37832" w14:paraId="4F6919E6" w14:textId="77777777" w:rsidTr="00F86193">
        <w:tblPrEx>
          <w:tblCellMar>
            <w:left w:w="108" w:type="dxa"/>
            <w:right w:w="108" w:type="dxa"/>
          </w:tblCellMar>
        </w:tblPrEx>
        <w:trPr>
          <w:ins w:id="905" w:author="Huawei" w:date="2024-02-16T12:21:00Z"/>
        </w:trPr>
        <w:tc>
          <w:tcPr>
            <w:tcW w:w="4535" w:type="dxa"/>
            <w:gridSpan w:val="2"/>
          </w:tcPr>
          <w:p w14:paraId="515AC013" w14:textId="77777777" w:rsidR="0077715B" w:rsidRPr="00D37832" w:rsidRDefault="0077715B" w:rsidP="00F86193">
            <w:pPr>
              <w:pStyle w:val="TAL"/>
              <w:rPr>
                <w:ins w:id="906" w:author="Huawei" w:date="2024-02-16T12:21:00Z"/>
              </w:rPr>
            </w:pPr>
            <w:ins w:id="907" w:author="Huawei" w:date="2024-02-16T12:21:00Z">
              <w:r w:rsidRPr="00D37832">
                <w:t xml:space="preserve">    sidelinkUEInformationNR-r16 SEQUENCE {</w:t>
              </w:r>
            </w:ins>
          </w:p>
        </w:tc>
        <w:tc>
          <w:tcPr>
            <w:tcW w:w="2267" w:type="dxa"/>
          </w:tcPr>
          <w:p w14:paraId="21876D0D" w14:textId="77777777" w:rsidR="0077715B" w:rsidRPr="00D37832" w:rsidRDefault="0077715B" w:rsidP="00F86193">
            <w:pPr>
              <w:pStyle w:val="TAL"/>
              <w:rPr>
                <w:ins w:id="908" w:author="Huawei" w:date="2024-02-16T12:21:00Z"/>
              </w:rPr>
            </w:pPr>
          </w:p>
        </w:tc>
        <w:tc>
          <w:tcPr>
            <w:tcW w:w="1700" w:type="dxa"/>
          </w:tcPr>
          <w:p w14:paraId="636F3E86" w14:textId="77777777" w:rsidR="0077715B" w:rsidRPr="00D37832" w:rsidRDefault="0077715B" w:rsidP="00F86193">
            <w:pPr>
              <w:pStyle w:val="TAL"/>
              <w:rPr>
                <w:ins w:id="909" w:author="Huawei" w:date="2024-02-16T12:21:00Z"/>
              </w:rPr>
            </w:pPr>
          </w:p>
        </w:tc>
        <w:tc>
          <w:tcPr>
            <w:tcW w:w="1245" w:type="dxa"/>
          </w:tcPr>
          <w:p w14:paraId="3DBE7A5D" w14:textId="77777777" w:rsidR="0077715B" w:rsidRPr="00D37832" w:rsidRDefault="0077715B" w:rsidP="00F86193">
            <w:pPr>
              <w:pStyle w:val="TAL"/>
              <w:rPr>
                <w:ins w:id="910" w:author="Huawei" w:date="2024-02-16T12:21:00Z"/>
              </w:rPr>
            </w:pPr>
          </w:p>
        </w:tc>
      </w:tr>
      <w:tr w:rsidR="0077715B" w:rsidRPr="00D37832" w14:paraId="6D03B8F7" w14:textId="77777777" w:rsidTr="00F86193">
        <w:tblPrEx>
          <w:tblCellMar>
            <w:left w:w="108" w:type="dxa"/>
            <w:right w:w="108" w:type="dxa"/>
          </w:tblCellMar>
        </w:tblPrEx>
        <w:trPr>
          <w:ins w:id="911" w:author="Huawei" w:date="2024-02-16T12:25:00Z"/>
        </w:trPr>
        <w:tc>
          <w:tcPr>
            <w:tcW w:w="4535" w:type="dxa"/>
            <w:gridSpan w:val="2"/>
          </w:tcPr>
          <w:p w14:paraId="469DE3CF" w14:textId="669AD627" w:rsidR="0077715B" w:rsidRPr="00D37832" w:rsidRDefault="0077715B" w:rsidP="00F86193">
            <w:pPr>
              <w:pStyle w:val="TAL"/>
              <w:rPr>
                <w:ins w:id="912" w:author="Huawei" w:date="2024-02-16T12:25:00Z"/>
                <w:lang w:eastAsia="zh-CN"/>
              </w:rPr>
            </w:pPr>
            <w:ins w:id="913" w:author="Huawei" w:date="2024-02-16T12:25:00Z">
              <w:r>
                <w:rPr>
                  <w:rFonts w:hint="eastAsia"/>
                  <w:lang w:eastAsia="zh-CN"/>
                </w:rPr>
                <w:t xml:space="preserve"> </w:t>
              </w:r>
              <w:r>
                <w:rPr>
                  <w:lang w:eastAsia="zh-CN"/>
                </w:rPr>
                <w:t xml:space="preserve">     </w:t>
              </w:r>
              <w:r w:rsidRPr="00D37832">
                <w:t>sl-RxInterestedFreqList-r16</w:t>
              </w:r>
            </w:ins>
          </w:p>
        </w:tc>
        <w:tc>
          <w:tcPr>
            <w:tcW w:w="2267" w:type="dxa"/>
          </w:tcPr>
          <w:p w14:paraId="32394FD2" w14:textId="5F7E1205" w:rsidR="0077715B" w:rsidRPr="00D37832" w:rsidRDefault="0077715B" w:rsidP="00F86193">
            <w:pPr>
              <w:pStyle w:val="TAL"/>
              <w:rPr>
                <w:ins w:id="914" w:author="Huawei" w:date="2024-02-16T12:25:00Z"/>
              </w:rPr>
            </w:pPr>
            <w:ins w:id="915" w:author="Huawei" w:date="2024-02-16T12:25:00Z">
              <w:r>
                <w:rPr>
                  <w:rFonts w:hint="eastAsia"/>
                  <w:lang w:eastAsia="zh-CN"/>
                </w:rPr>
                <w:t>Not</w:t>
              </w:r>
              <w:r>
                <w:rPr>
                  <w:lang w:eastAsia="zh-CN"/>
                </w:rPr>
                <w:t xml:space="preserve"> C</w:t>
              </w:r>
              <w:r>
                <w:rPr>
                  <w:rFonts w:hint="eastAsia"/>
                  <w:lang w:eastAsia="zh-CN"/>
                </w:rPr>
                <w:t>hecked</w:t>
              </w:r>
            </w:ins>
          </w:p>
        </w:tc>
        <w:tc>
          <w:tcPr>
            <w:tcW w:w="1700" w:type="dxa"/>
          </w:tcPr>
          <w:p w14:paraId="5BB7FA0A" w14:textId="77777777" w:rsidR="0077715B" w:rsidRPr="00D37832" w:rsidRDefault="0077715B" w:rsidP="00F86193">
            <w:pPr>
              <w:pStyle w:val="TAL"/>
              <w:rPr>
                <w:ins w:id="916" w:author="Huawei" w:date="2024-02-16T12:25:00Z"/>
              </w:rPr>
            </w:pPr>
          </w:p>
        </w:tc>
        <w:tc>
          <w:tcPr>
            <w:tcW w:w="1245" w:type="dxa"/>
          </w:tcPr>
          <w:p w14:paraId="3C0027CD" w14:textId="77777777" w:rsidR="0077715B" w:rsidRPr="00D37832" w:rsidRDefault="0077715B" w:rsidP="00F86193">
            <w:pPr>
              <w:pStyle w:val="TAL"/>
              <w:rPr>
                <w:ins w:id="917" w:author="Huawei" w:date="2024-02-16T12:25:00Z"/>
              </w:rPr>
            </w:pPr>
          </w:p>
        </w:tc>
      </w:tr>
      <w:tr w:rsidR="0077715B" w:rsidRPr="00D37832" w14:paraId="632C165C" w14:textId="77777777" w:rsidTr="00F86193">
        <w:tblPrEx>
          <w:tblCellMar>
            <w:left w:w="108" w:type="dxa"/>
            <w:right w:w="108" w:type="dxa"/>
          </w:tblCellMar>
        </w:tblPrEx>
        <w:trPr>
          <w:ins w:id="918" w:author="Huawei" w:date="2024-02-16T12:21:00Z"/>
        </w:trPr>
        <w:tc>
          <w:tcPr>
            <w:tcW w:w="4535" w:type="dxa"/>
            <w:gridSpan w:val="2"/>
          </w:tcPr>
          <w:p w14:paraId="10DA1FAF" w14:textId="77777777" w:rsidR="0077715B" w:rsidRPr="00D37832" w:rsidRDefault="0077715B" w:rsidP="00F86193">
            <w:pPr>
              <w:pStyle w:val="TAL"/>
              <w:rPr>
                <w:ins w:id="919" w:author="Huawei" w:date="2024-02-16T12:21:00Z"/>
              </w:rPr>
            </w:pPr>
            <w:ins w:id="920" w:author="Huawei" w:date="2024-02-16T12:21:00Z">
              <w:r w:rsidRPr="00D37832">
                <w:t xml:space="preserve">      s</w:t>
              </w:r>
              <w:r w:rsidRPr="00D37832">
                <w:rPr>
                  <w:rFonts w:eastAsia="Yu Mincho"/>
                </w:rPr>
                <w:t xml:space="preserve">l-TxResourceReqList-r16 </w:t>
              </w:r>
              <w:r w:rsidRPr="00D37832">
                <w:t>SEQUENCE (SIZE (</w:t>
              </w:r>
              <w:proofErr w:type="gramStart"/>
              <w:r w:rsidRPr="00D37832">
                <w:t>1..</w:t>
              </w:r>
              <w:proofErr w:type="gramEnd"/>
              <w:r w:rsidRPr="00D37832">
                <w:t>maxNrofSL-Dest-r16)) OF SL-TxResourceReq-r16 {</w:t>
              </w:r>
            </w:ins>
          </w:p>
        </w:tc>
        <w:tc>
          <w:tcPr>
            <w:tcW w:w="2267" w:type="dxa"/>
          </w:tcPr>
          <w:p w14:paraId="1AFE48A1" w14:textId="77777777" w:rsidR="0077715B" w:rsidRPr="00D37832" w:rsidRDefault="0077715B" w:rsidP="00F86193">
            <w:pPr>
              <w:pStyle w:val="TAL"/>
              <w:rPr>
                <w:ins w:id="921" w:author="Huawei" w:date="2024-02-16T12:21:00Z"/>
                <w:lang w:eastAsia="zh-CN"/>
              </w:rPr>
            </w:pPr>
            <w:ins w:id="922" w:author="Huawei" w:date="2024-02-16T12:21:00Z">
              <w:r w:rsidRPr="00D37832">
                <w:rPr>
                  <w:lang w:eastAsia="zh-CN"/>
                </w:rPr>
                <w:t>1 entry</w:t>
              </w:r>
            </w:ins>
          </w:p>
        </w:tc>
        <w:tc>
          <w:tcPr>
            <w:tcW w:w="1700" w:type="dxa"/>
          </w:tcPr>
          <w:p w14:paraId="283509FA" w14:textId="77777777" w:rsidR="0077715B" w:rsidRPr="00D37832" w:rsidRDefault="0077715B" w:rsidP="00F86193">
            <w:pPr>
              <w:pStyle w:val="TAL"/>
              <w:rPr>
                <w:ins w:id="923" w:author="Huawei" w:date="2024-02-16T12:21:00Z"/>
              </w:rPr>
            </w:pPr>
          </w:p>
        </w:tc>
        <w:tc>
          <w:tcPr>
            <w:tcW w:w="1245" w:type="dxa"/>
          </w:tcPr>
          <w:p w14:paraId="15CC8C39" w14:textId="0F57510D" w:rsidR="0077715B" w:rsidRPr="00D37832" w:rsidRDefault="0077715B" w:rsidP="00F86193">
            <w:pPr>
              <w:pStyle w:val="TAL"/>
              <w:rPr>
                <w:ins w:id="924" w:author="Huawei" w:date="2024-02-16T12:21:00Z"/>
              </w:rPr>
            </w:pPr>
          </w:p>
        </w:tc>
      </w:tr>
      <w:tr w:rsidR="0077715B" w:rsidRPr="00D37832" w14:paraId="5EFD6249" w14:textId="77777777" w:rsidTr="00F86193">
        <w:tblPrEx>
          <w:tblCellMar>
            <w:left w:w="108" w:type="dxa"/>
            <w:right w:w="108" w:type="dxa"/>
          </w:tblCellMar>
        </w:tblPrEx>
        <w:trPr>
          <w:ins w:id="925" w:author="Huawei" w:date="2024-02-16T12:21:00Z"/>
        </w:trPr>
        <w:tc>
          <w:tcPr>
            <w:tcW w:w="4535" w:type="dxa"/>
            <w:gridSpan w:val="2"/>
          </w:tcPr>
          <w:p w14:paraId="2D62B558" w14:textId="77777777" w:rsidR="0077715B" w:rsidRPr="00D37832" w:rsidRDefault="0077715B" w:rsidP="00F86193">
            <w:pPr>
              <w:pStyle w:val="TAL"/>
              <w:rPr>
                <w:ins w:id="926" w:author="Huawei" w:date="2024-02-16T12:21:00Z"/>
                <w:lang w:eastAsia="zh-CN"/>
              </w:rPr>
            </w:pPr>
            <w:ins w:id="927" w:author="Huawei" w:date="2024-02-16T12:21:00Z">
              <w:r w:rsidRPr="00D37832">
                <w:rPr>
                  <w:lang w:eastAsia="zh-CN"/>
                </w:rPr>
                <w:t xml:space="preserve">        </w:t>
              </w:r>
              <w:r w:rsidRPr="00D37832">
                <w:t>SL-TxResourceReq-r16[1] SEQUENCE {</w:t>
              </w:r>
            </w:ins>
          </w:p>
        </w:tc>
        <w:tc>
          <w:tcPr>
            <w:tcW w:w="2267" w:type="dxa"/>
          </w:tcPr>
          <w:p w14:paraId="3ED3B65A" w14:textId="77777777" w:rsidR="0077715B" w:rsidRPr="00D37832" w:rsidRDefault="0077715B" w:rsidP="00F86193">
            <w:pPr>
              <w:pStyle w:val="TAL"/>
              <w:rPr>
                <w:ins w:id="928" w:author="Huawei" w:date="2024-02-16T12:21:00Z"/>
                <w:lang w:eastAsia="zh-CN"/>
              </w:rPr>
            </w:pPr>
          </w:p>
        </w:tc>
        <w:tc>
          <w:tcPr>
            <w:tcW w:w="1700" w:type="dxa"/>
          </w:tcPr>
          <w:p w14:paraId="5B077C2D" w14:textId="77777777" w:rsidR="0077715B" w:rsidRPr="00D37832" w:rsidRDefault="0077715B" w:rsidP="00F86193">
            <w:pPr>
              <w:pStyle w:val="TAL"/>
              <w:rPr>
                <w:ins w:id="929" w:author="Huawei" w:date="2024-02-16T12:21:00Z"/>
                <w:lang w:eastAsia="zh-CN"/>
              </w:rPr>
            </w:pPr>
            <w:ins w:id="930" w:author="Huawei" w:date="2024-02-16T12:21:00Z">
              <w:r w:rsidRPr="00D37832">
                <w:rPr>
                  <w:lang w:eastAsia="zh-CN"/>
                </w:rPr>
                <w:t>entry 1</w:t>
              </w:r>
            </w:ins>
          </w:p>
        </w:tc>
        <w:tc>
          <w:tcPr>
            <w:tcW w:w="1245" w:type="dxa"/>
          </w:tcPr>
          <w:p w14:paraId="4933B040" w14:textId="77777777" w:rsidR="0077715B" w:rsidRPr="00D37832" w:rsidRDefault="0077715B" w:rsidP="00F86193">
            <w:pPr>
              <w:pStyle w:val="TAL"/>
              <w:rPr>
                <w:ins w:id="931" w:author="Huawei" w:date="2024-02-16T12:21:00Z"/>
                <w:lang w:eastAsia="zh-CN"/>
              </w:rPr>
            </w:pPr>
          </w:p>
        </w:tc>
      </w:tr>
      <w:tr w:rsidR="0077715B" w:rsidRPr="00D37832" w14:paraId="3C41E9E0" w14:textId="77777777" w:rsidTr="00F86193">
        <w:tblPrEx>
          <w:tblCellMar>
            <w:left w:w="108" w:type="dxa"/>
            <w:right w:w="108" w:type="dxa"/>
          </w:tblCellMar>
        </w:tblPrEx>
        <w:trPr>
          <w:ins w:id="932" w:author="Huawei" w:date="2024-02-16T12:21:00Z"/>
        </w:trPr>
        <w:tc>
          <w:tcPr>
            <w:tcW w:w="4535" w:type="dxa"/>
            <w:gridSpan w:val="2"/>
          </w:tcPr>
          <w:p w14:paraId="39B07EF5" w14:textId="77777777" w:rsidR="0077715B" w:rsidRPr="00D37832" w:rsidRDefault="0077715B" w:rsidP="00F86193">
            <w:pPr>
              <w:pStyle w:val="TAL"/>
              <w:rPr>
                <w:ins w:id="933" w:author="Huawei" w:date="2024-02-16T12:21:00Z"/>
              </w:rPr>
            </w:pPr>
            <w:ins w:id="934" w:author="Huawei" w:date="2024-02-16T12:21:00Z">
              <w:r w:rsidRPr="00D37832">
                <w:t xml:space="preserve">          </w:t>
              </w:r>
              <w:r w:rsidRPr="00D37832">
                <w:rPr>
                  <w:rFonts w:eastAsia="Yu Mincho"/>
                </w:rPr>
                <w:t>sl</w:t>
              </w:r>
              <w:r w:rsidRPr="00D37832">
                <w:t>-DestinationIdentity-r16</w:t>
              </w:r>
            </w:ins>
          </w:p>
        </w:tc>
        <w:tc>
          <w:tcPr>
            <w:tcW w:w="2267" w:type="dxa"/>
          </w:tcPr>
          <w:p w14:paraId="4303612F" w14:textId="0A317472" w:rsidR="0077715B" w:rsidRPr="00D37832" w:rsidRDefault="0077715B" w:rsidP="00F86193">
            <w:pPr>
              <w:pStyle w:val="TAL"/>
              <w:rPr>
                <w:ins w:id="935" w:author="Huawei" w:date="2024-02-16T12:21:00Z"/>
              </w:rPr>
            </w:pPr>
            <w:ins w:id="936" w:author="Huawei" w:date="2024-02-16T12:26:00Z">
              <w:r>
                <w:t>Not Checked</w:t>
              </w:r>
            </w:ins>
          </w:p>
        </w:tc>
        <w:tc>
          <w:tcPr>
            <w:tcW w:w="1700" w:type="dxa"/>
          </w:tcPr>
          <w:p w14:paraId="73B41C4A" w14:textId="77777777" w:rsidR="0077715B" w:rsidRPr="00D37832" w:rsidRDefault="0077715B" w:rsidP="00F86193">
            <w:pPr>
              <w:pStyle w:val="TAL"/>
              <w:rPr>
                <w:ins w:id="937" w:author="Huawei" w:date="2024-02-16T12:21:00Z"/>
              </w:rPr>
            </w:pPr>
          </w:p>
        </w:tc>
        <w:tc>
          <w:tcPr>
            <w:tcW w:w="1245" w:type="dxa"/>
          </w:tcPr>
          <w:p w14:paraId="5FAE4961" w14:textId="77777777" w:rsidR="0077715B" w:rsidRPr="00D37832" w:rsidRDefault="0077715B" w:rsidP="00F86193">
            <w:pPr>
              <w:pStyle w:val="TAL"/>
              <w:rPr>
                <w:ins w:id="938" w:author="Huawei" w:date="2024-02-16T12:21:00Z"/>
              </w:rPr>
            </w:pPr>
          </w:p>
        </w:tc>
      </w:tr>
      <w:tr w:rsidR="0077715B" w:rsidRPr="00D37832" w14:paraId="27FCC547" w14:textId="77777777" w:rsidTr="00F86193">
        <w:tblPrEx>
          <w:tblCellMar>
            <w:left w:w="108" w:type="dxa"/>
            <w:right w:w="108" w:type="dxa"/>
          </w:tblCellMar>
        </w:tblPrEx>
        <w:trPr>
          <w:ins w:id="939" w:author="Huawei" w:date="2024-02-16T12:21:00Z"/>
        </w:trPr>
        <w:tc>
          <w:tcPr>
            <w:tcW w:w="4535" w:type="dxa"/>
            <w:gridSpan w:val="2"/>
          </w:tcPr>
          <w:p w14:paraId="47B615D5" w14:textId="77777777" w:rsidR="0077715B" w:rsidRPr="00D37832" w:rsidRDefault="0077715B" w:rsidP="00F86193">
            <w:pPr>
              <w:pStyle w:val="TAL"/>
              <w:rPr>
                <w:ins w:id="940" w:author="Huawei" w:date="2024-02-16T12:21:00Z"/>
                <w:rFonts w:eastAsia="Yu Mincho"/>
              </w:rPr>
            </w:pPr>
            <w:ins w:id="941" w:author="Huawei" w:date="2024-02-16T12:21:00Z">
              <w:r w:rsidRPr="00D37832">
                <w:t xml:space="preserve">          sl-CastType-r16</w:t>
              </w:r>
            </w:ins>
          </w:p>
        </w:tc>
        <w:tc>
          <w:tcPr>
            <w:tcW w:w="2267" w:type="dxa"/>
          </w:tcPr>
          <w:p w14:paraId="2F7075F4" w14:textId="197F0434" w:rsidR="0077715B" w:rsidRPr="00D37832" w:rsidRDefault="0077715B" w:rsidP="00F86193">
            <w:pPr>
              <w:pStyle w:val="TAL"/>
              <w:rPr>
                <w:ins w:id="942" w:author="Huawei" w:date="2024-02-16T12:21:00Z"/>
              </w:rPr>
            </w:pPr>
            <w:ins w:id="943" w:author="Huawei" w:date="2024-02-16T12:26:00Z">
              <w:r>
                <w:t>Not Checked</w:t>
              </w:r>
            </w:ins>
          </w:p>
        </w:tc>
        <w:tc>
          <w:tcPr>
            <w:tcW w:w="1700" w:type="dxa"/>
          </w:tcPr>
          <w:p w14:paraId="0869E8DC" w14:textId="77777777" w:rsidR="0077715B" w:rsidRPr="00D37832" w:rsidRDefault="0077715B" w:rsidP="00F86193">
            <w:pPr>
              <w:pStyle w:val="TAL"/>
              <w:rPr>
                <w:ins w:id="944" w:author="Huawei" w:date="2024-02-16T12:21:00Z"/>
              </w:rPr>
            </w:pPr>
          </w:p>
        </w:tc>
        <w:tc>
          <w:tcPr>
            <w:tcW w:w="1245" w:type="dxa"/>
          </w:tcPr>
          <w:p w14:paraId="621703E1" w14:textId="77777777" w:rsidR="0077715B" w:rsidRPr="00D37832" w:rsidRDefault="0077715B" w:rsidP="00F86193">
            <w:pPr>
              <w:pStyle w:val="TAL"/>
              <w:rPr>
                <w:ins w:id="945" w:author="Huawei" w:date="2024-02-16T12:21:00Z"/>
              </w:rPr>
            </w:pPr>
          </w:p>
        </w:tc>
      </w:tr>
      <w:tr w:rsidR="0077715B" w:rsidRPr="00D37832" w14:paraId="67A6CF2F" w14:textId="77777777" w:rsidTr="00F86193">
        <w:tblPrEx>
          <w:tblCellMar>
            <w:left w:w="108" w:type="dxa"/>
            <w:right w:w="108" w:type="dxa"/>
          </w:tblCellMar>
        </w:tblPrEx>
        <w:trPr>
          <w:ins w:id="946" w:author="Huawei" w:date="2024-02-16T12:21:00Z"/>
        </w:trPr>
        <w:tc>
          <w:tcPr>
            <w:tcW w:w="4535" w:type="dxa"/>
            <w:gridSpan w:val="2"/>
          </w:tcPr>
          <w:p w14:paraId="2728F5E8" w14:textId="77777777" w:rsidR="0077715B" w:rsidRPr="00D37832" w:rsidRDefault="0077715B" w:rsidP="00F86193">
            <w:pPr>
              <w:pStyle w:val="TAL"/>
              <w:rPr>
                <w:ins w:id="947" w:author="Huawei" w:date="2024-02-16T12:21:00Z"/>
                <w:rFonts w:eastAsia="Yu Mincho"/>
              </w:rPr>
            </w:pPr>
            <w:ins w:id="948" w:author="Huawei" w:date="2024-02-16T12:21:00Z">
              <w:r w:rsidRPr="00D37832">
                <w:t xml:space="preserve">          sl-RLC-ModeIndicationList-r16</w:t>
              </w:r>
            </w:ins>
          </w:p>
        </w:tc>
        <w:tc>
          <w:tcPr>
            <w:tcW w:w="2267" w:type="dxa"/>
          </w:tcPr>
          <w:p w14:paraId="696E9933" w14:textId="46A64703" w:rsidR="0077715B" w:rsidRPr="00D37832" w:rsidRDefault="0077715B" w:rsidP="00F86193">
            <w:pPr>
              <w:pStyle w:val="TAL"/>
              <w:rPr>
                <w:ins w:id="949" w:author="Huawei" w:date="2024-02-16T12:21:00Z"/>
                <w:lang w:eastAsia="zh-CN"/>
              </w:rPr>
            </w:pPr>
            <w:ins w:id="950" w:author="Huawei" w:date="2024-02-16T12:26:00Z">
              <w:r>
                <w:t>Not Checked</w:t>
              </w:r>
            </w:ins>
          </w:p>
        </w:tc>
        <w:tc>
          <w:tcPr>
            <w:tcW w:w="1700" w:type="dxa"/>
          </w:tcPr>
          <w:p w14:paraId="52F82426" w14:textId="77777777" w:rsidR="0077715B" w:rsidRPr="00D37832" w:rsidRDefault="0077715B" w:rsidP="00F86193">
            <w:pPr>
              <w:pStyle w:val="TAL"/>
              <w:rPr>
                <w:ins w:id="951" w:author="Huawei" w:date="2024-02-16T12:21:00Z"/>
              </w:rPr>
            </w:pPr>
          </w:p>
        </w:tc>
        <w:tc>
          <w:tcPr>
            <w:tcW w:w="1245" w:type="dxa"/>
          </w:tcPr>
          <w:p w14:paraId="148FB1DB" w14:textId="77777777" w:rsidR="0077715B" w:rsidRPr="00D37832" w:rsidRDefault="0077715B" w:rsidP="00F86193">
            <w:pPr>
              <w:pStyle w:val="TAL"/>
              <w:rPr>
                <w:ins w:id="952" w:author="Huawei" w:date="2024-02-16T12:21:00Z"/>
              </w:rPr>
            </w:pPr>
          </w:p>
        </w:tc>
      </w:tr>
      <w:tr w:rsidR="0077715B" w:rsidRPr="00D37832" w14:paraId="20FB14E5" w14:textId="77777777" w:rsidTr="00F86193">
        <w:tblPrEx>
          <w:tblCellMar>
            <w:left w:w="108" w:type="dxa"/>
            <w:right w:w="108" w:type="dxa"/>
          </w:tblCellMar>
        </w:tblPrEx>
        <w:trPr>
          <w:ins w:id="953" w:author="Huawei" w:date="2024-02-16T12:21:00Z"/>
        </w:trPr>
        <w:tc>
          <w:tcPr>
            <w:tcW w:w="4535" w:type="dxa"/>
            <w:gridSpan w:val="2"/>
          </w:tcPr>
          <w:p w14:paraId="056739DC" w14:textId="10380BB1" w:rsidR="0077715B" w:rsidRPr="00D37832" w:rsidRDefault="0077715B" w:rsidP="00F86193">
            <w:pPr>
              <w:pStyle w:val="TAL"/>
              <w:rPr>
                <w:ins w:id="954" w:author="Huawei" w:date="2024-02-16T12:21:00Z"/>
                <w:rFonts w:eastAsia="Yu Mincho"/>
              </w:rPr>
            </w:pPr>
            <w:ins w:id="955" w:author="Huawei" w:date="2024-02-16T12:21:00Z">
              <w:r w:rsidRPr="00D37832">
                <w:t xml:space="preserve">          sl-QoS-InfoList-r16</w:t>
              </w:r>
            </w:ins>
          </w:p>
        </w:tc>
        <w:tc>
          <w:tcPr>
            <w:tcW w:w="2267" w:type="dxa"/>
          </w:tcPr>
          <w:p w14:paraId="64236318" w14:textId="1D5EAC31" w:rsidR="0077715B" w:rsidRPr="00D37832" w:rsidRDefault="0077715B" w:rsidP="00F86193">
            <w:pPr>
              <w:pStyle w:val="TAL"/>
              <w:rPr>
                <w:ins w:id="956" w:author="Huawei" w:date="2024-02-16T12:21:00Z"/>
                <w:lang w:eastAsia="zh-CN"/>
              </w:rPr>
            </w:pPr>
            <w:ins w:id="957" w:author="Huawei" w:date="2024-02-16T12:26:00Z">
              <w:r>
                <w:t>Not Checked</w:t>
              </w:r>
            </w:ins>
          </w:p>
        </w:tc>
        <w:tc>
          <w:tcPr>
            <w:tcW w:w="1700" w:type="dxa"/>
          </w:tcPr>
          <w:p w14:paraId="3C9D7612" w14:textId="77777777" w:rsidR="0077715B" w:rsidRPr="00D37832" w:rsidRDefault="0077715B" w:rsidP="00F86193">
            <w:pPr>
              <w:pStyle w:val="TAL"/>
              <w:rPr>
                <w:ins w:id="958" w:author="Huawei" w:date="2024-02-16T12:21:00Z"/>
              </w:rPr>
            </w:pPr>
          </w:p>
        </w:tc>
        <w:tc>
          <w:tcPr>
            <w:tcW w:w="1245" w:type="dxa"/>
          </w:tcPr>
          <w:p w14:paraId="7FC76F05" w14:textId="77777777" w:rsidR="0077715B" w:rsidRPr="00D37832" w:rsidRDefault="0077715B" w:rsidP="00F86193">
            <w:pPr>
              <w:pStyle w:val="TAL"/>
              <w:rPr>
                <w:ins w:id="959" w:author="Huawei" w:date="2024-02-16T12:21:00Z"/>
              </w:rPr>
            </w:pPr>
          </w:p>
        </w:tc>
      </w:tr>
      <w:tr w:rsidR="0077715B" w:rsidRPr="00D37832" w14:paraId="227A882B" w14:textId="77777777" w:rsidTr="00F86193">
        <w:tblPrEx>
          <w:tblCellMar>
            <w:left w:w="108" w:type="dxa"/>
            <w:right w:w="108" w:type="dxa"/>
          </w:tblCellMar>
        </w:tblPrEx>
        <w:trPr>
          <w:ins w:id="960" w:author="Huawei" w:date="2024-02-16T12:21:00Z"/>
        </w:trPr>
        <w:tc>
          <w:tcPr>
            <w:tcW w:w="4535" w:type="dxa"/>
            <w:gridSpan w:val="2"/>
          </w:tcPr>
          <w:p w14:paraId="64F1F584" w14:textId="32A6083A" w:rsidR="0077715B" w:rsidRPr="00D37832" w:rsidRDefault="0077715B" w:rsidP="00F86193">
            <w:pPr>
              <w:pStyle w:val="TAL"/>
              <w:rPr>
                <w:ins w:id="961" w:author="Huawei" w:date="2024-02-16T12:21:00Z"/>
              </w:rPr>
            </w:pPr>
            <w:ins w:id="962" w:author="Huawei" w:date="2024-02-16T12:21:00Z">
              <w:r w:rsidRPr="00D37832">
                <w:t xml:space="preserve">          sl-TypeTxSyncList-r16</w:t>
              </w:r>
            </w:ins>
          </w:p>
        </w:tc>
        <w:tc>
          <w:tcPr>
            <w:tcW w:w="2267" w:type="dxa"/>
          </w:tcPr>
          <w:p w14:paraId="3164C8B5" w14:textId="71818BD1" w:rsidR="0077715B" w:rsidRPr="00D37832" w:rsidRDefault="0077715B" w:rsidP="00F86193">
            <w:pPr>
              <w:pStyle w:val="TAL"/>
              <w:rPr>
                <w:ins w:id="963" w:author="Huawei" w:date="2024-02-16T12:21:00Z"/>
                <w:lang w:eastAsia="zh-CN"/>
              </w:rPr>
            </w:pPr>
            <w:ins w:id="964" w:author="Huawei" w:date="2024-02-16T12:26:00Z">
              <w:r>
                <w:t>Not Checked</w:t>
              </w:r>
            </w:ins>
          </w:p>
        </w:tc>
        <w:tc>
          <w:tcPr>
            <w:tcW w:w="1700" w:type="dxa"/>
          </w:tcPr>
          <w:p w14:paraId="027495FC" w14:textId="77777777" w:rsidR="0077715B" w:rsidRPr="00D37832" w:rsidRDefault="0077715B" w:rsidP="00F86193">
            <w:pPr>
              <w:pStyle w:val="TAL"/>
              <w:rPr>
                <w:ins w:id="965" w:author="Huawei" w:date="2024-02-16T12:21:00Z"/>
              </w:rPr>
            </w:pPr>
          </w:p>
        </w:tc>
        <w:tc>
          <w:tcPr>
            <w:tcW w:w="1245" w:type="dxa"/>
          </w:tcPr>
          <w:p w14:paraId="4DAA89F0" w14:textId="77777777" w:rsidR="0077715B" w:rsidRPr="00D37832" w:rsidRDefault="0077715B" w:rsidP="00F86193">
            <w:pPr>
              <w:pStyle w:val="TAL"/>
              <w:rPr>
                <w:ins w:id="966" w:author="Huawei" w:date="2024-02-16T12:21:00Z"/>
              </w:rPr>
            </w:pPr>
          </w:p>
        </w:tc>
      </w:tr>
      <w:tr w:rsidR="0077715B" w:rsidRPr="00D37832" w14:paraId="785A6C21" w14:textId="77777777" w:rsidTr="00F86193">
        <w:tblPrEx>
          <w:tblCellMar>
            <w:left w:w="108" w:type="dxa"/>
            <w:right w:w="108" w:type="dxa"/>
          </w:tblCellMar>
        </w:tblPrEx>
        <w:trPr>
          <w:ins w:id="967" w:author="Huawei" w:date="2024-02-16T12:21:00Z"/>
        </w:trPr>
        <w:tc>
          <w:tcPr>
            <w:tcW w:w="4535" w:type="dxa"/>
            <w:gridSpan w:val="2"/>
          </w:tcPr>
          <w:p w14:paraId="6E7037B8" w14:textId="2BA8709F" w:rsidR="0077715B" w:rsidRPr="00D37832" w:rsidRDefault="0077715B" w:rsidP="00F86193">
            <w:pPr>
              <w:pStyle w:val="TAL"/>
              <w:rPr>
                <w:ins w:id="968" w:author="Huawei" w:date="2024-02-16T12:21:00Z"/>
              </w:rPr>
            </w:pPr>
            <w:ins w:id="969" w:author="Huawei" w:date="2024-02-16T12:21:00Z">
              <w:r w:rsidRPr="00D37832">
                <w:t xml:space="preserve">          sl-TxInterestedFreqList-r16</w:t>
              </w:r>
            </w:ins>
          </w:p>
        </w:tc>
        <w:tc>
          <w:tcPr>
            <w:tcW w:w="2267" w:type="dxa"/>
          </w:tcPr>
          <w:p w14:paraId="62168E32" w14:textId="35A8E6BB" w:rsidR="0077715B" w:rsidRPr="00D37832" w:rsidRDefault="0077715B" w:rsidP="00F86193">
            <w:pPr>
              <w:pStyle w:val="TAL"/>
              <w:rPr>
                <w:ins w:id="970" w:author="Huawei" w:date="2024-02-16T12:21:00Z"/>
              </w:rPr>
            </w:pPr>
            <w:ins w:id="971" w:author="Huawei" w:date="2024-02-16T12:27:00Z">
              <w:r>
                <w:t>Not Checked</w:t>
              </w:r>
            </w:ins>
          </w:p>
        </w:tc>
        <w:tc>
          <w:tcPr>
            <w:tcW w:w="1700" w:type="dxa"/>
          </w:tcPr>
          <w:p w14:paraId="1659F3DA" w14:textId="77777777" w:rsidR="0077715B" w:rsidRPr="00D37832" w:rsidRDefault="0077715B" w:rsidP="00F86193">
            <w:pPr>
              <w:pStyle w:val="TAL"/>
              <w:rPr>
                <w:ins w:id="972" w:author="Huawei" w:date="2024-02-16T12:21:00Z"/>
              </w:rPr>
            </w:pPr>
          </w:p>
        </w:tc>
        <w:tc>
          <w:tcPr>
            <w:tcW w:w="1245" w:type="dxa"/>
          </w:tcPr>
          <w:p w14:paraId="13ECA3F3" w14:textId="77777777" w:rsidR="0077715B" w:rsidRPr="00D37832" w:rsidRDefault="0077715B" w:rsidP="00F86193">
            <w:pPr>
              <w:pStyle w:val="TAL"/>
              <w:rPr>
                <w:ins w:id="973" w:author="Huawei" w:date="2024-02-16T12:21:00Z"/>
              </w:rPr>
            </w:pPr>
          </w:p>
        </w:tc>
      </w:tr>
      <w:tr w:rsidR="0077715B" w:rsidRPr="00D37832" w14:paraId="32949B37" w14:textId="77777777" w:rsidTr="00F86193">
        <w:tblPrEx>
          <w:tblCellMar>
            <w:left w:w="108" w:type="dxa"/>
            <w:right w:w="108" w:type="dxa"/>
          </w:tblCellMar>
        </w:tblPrEx>
        <w:trPr>
          <w:ins w:id="974" w:author="Huawei" w:date="2024-02-16T12:21:00Z"/>
        </w:trPr>
        <w:tc>
          <w:tcPr>
            <w:tcW w:w="4535" w:type="dxa"/>
            <w:gridSpan w:val="2"/>
          </w:tcPr>
          <w:p w14:paraId="5A3A3B66" w14:textId="792A2633" w:rsidR="0077715B" w:rsidRPr="00D37832" w:rsidRDefault="0077715B" w:rsidP="00F86193">
            <w:pPr>
              <w:pStyle w:val="TAL"/>
              <w:rPr>
                <w:ins w:id="975" w:author="Huawei" w:date="2024-02-16T12:21:00Z"/>
              </w:rPr>
            </w:pPr>
            <w:ins w:id="976" w:author="Huawei" w:date="2024-02-16T12:21:00Z">
              <w:r w:rsidRPr="00D37832">
                <w:t xml:space="preserve">          sl-CapabilityInformationSidelink-r1</w:t>
              </w:r>
            </w:ins>
            <w:ins w:id="977" w:author="Huawei" w:date="2024-02-16T12:27:00Z">
              <w:r>
                <w:t>6</w:t>
              </w:r>
            </w:ins>
          </w:p>
        </w:tc>
        <w:tc>
          <w:tcPr>
            <w:tcW w:w="2267" w:type="dxa"/>
          </w:tcPr>
          <w:p w14:paraId="07059711" w14:textId="613AFFBE" w:rsidR="0077715B" w:rsidRPr="00D37832" w:rsidRDefault="0077715B" w:rsidP="00F86193">
            <w:pPr>
              <w:pStyle w:val="TAL"/>
              <w:rPr>
                <w:ins w:id="978" w:author="Huawei" w:date="2024-02-16T12:21:00Z"/>
                <w:lang w:eastAsia="zh-CN"/>
              </w:rPr>
            </w:pPr>
            <w:ins w:id="979" w:author="Huawei" w:date="2024-02-16T12:28:00Z">
              <w:r>
                <w:rPr>
                  <w:lang w:eastAsia="zh-CN"/>
                </w:rPr>
                <w:t>Checked</w:t>
              </w:r>
            </w:ins>
          </w:p>
        </w:tc>
        <w:tc>
          <w:tcPr>
            <w:tcW w:w="1700" w:type="dxa"/>
          </w:tcPr>
          <w:p w14:paraId="7C8126F0" w14:textId="6AAFF907" w:rsidR="0077715B" w:rsidRPr="00D37832" w:rsidRDefault="0077715B" w:rsidP="00F86193">
            <w:pPr>
              <w:pStyle w:val="TAL"/>
              <w:rPr>
                <w:ins w:id="980" w:author="Huawei" w:date="2024-02-16T12:21:00Z"/>
                <w:lang w:eastAsia="zh-CN"/>
              </w:rPr>
            </w:pPr>
            <w:ins w:id="981" w:author="Huawei" w:date="2024-02-16T12:28:00Z">
              <w:r>
                <w:rPr>
                  <w:rFonts w:hint="eastAsia"/>
                  <w:lang w:eastAsia="zh-CN"/>
                </w:rPr>
                <w:t>S</w:t>
              </w:r>
              <w:r>
                <w:rPr>
                  <w:lang w:eastAsia="zh-CN"/>
                </w:rPr>
                <w:t xml:space="preserve">et </w:t>
              </w:r>
            </w:ins>
            <w:ins w:id="982" w:author="Huawei" w:date="2024-02-16T12:30:00Z">
              <w:r>
                <w:rPr>
                  <w:lang w:eastAsia="zh-CN"/>
                </w:rPr>
                <w:t xml:space="preserve">as </w:t>
              </w:r>
            </w:ins>
            <w:ins w:id="983" w:author="Huawei" w:date="2024-02-16T12:36:00Z">
              <w:r w:rsidR="007E02ED" w:rsidRPr="00040E29">
                <w:t xml:space="preserve">Table </w:t>
              </w:r>
              <w:r w:rsidR="007E02ED">
                <w:t>12.2.9</w:t>
              </w:r>
              <w:r w:rsidR="007E02ED" w:rsidRPr="00040E29">
                <w:t>.1.3.3-</w:t>
              </w:r>
              <w:r w:rsidR="007E02ED">
                <w:t>6</w:t>
              </w:r>
            </w:ins>
          </w:p>
        </w:tc>
        <w:tc>
          <w:tcPr>
            <w:tcW w:w="1245" w:type="dxa"/>
          </w:tcPr>
          <w:p w14:paraId="01BFB522" w14:textId="77777777" w:rsidR="0077715B" w:rsidRPr="00D37832" w:rsidRDefault="0077715B" w:rsidP="00F86193">
            <w:pPr>
              <w:pStyle w:val="TAL"/>
              <w:rPr>
                <w:ins w:id="984" w:author="Huawei" w:date="2024-02-16T12:21:00Z"/>
              </w:rPr>
            </w:pPr>
          </w:p>
        </w:tc>
      </w:tr>
      <w:tr w:rsidR="0077715B" w:rsidRPr="00D37832" w14:paraId="159C618F" w14:textId="77777777" w:rsidTr="00F86193">
        <w:tblPrEx>
          <w:tblCellMar>
            <w:left w:w="108" w:type="dxa"/>
            <w:right w:w="108" w:type="dxa"/>
          </w:tblCellMar>
        </w:tblPrEx>
        <w:trPr>
          <w:ins w:id="985" w:author="Huawei" w:date="2024-02-16T12:21:00Z"/>
        </w:trPr>
        <w:tc>
          <w:tcPr>
            <w:tcW w:w="4535" w:type="dxa"/>
            <w:gridSpan w:val="2"/>
          </w:tcPr>
          <w:p w14:paraId="0A1359DD" w14:textId="77777777" w:rsidR="0077715B" w:rsidRPr="00D37832" w:rsidRDefault="0077715B" w:rsidP="00F86193">
            <w:pPr>
              <w:pStyle w:val="TAL"/>
              <w:rPr>
                <w:ins w:id="986" w:author="Huawei" w:date="2024-02-16T12:21:00Z"/>
                <w:lang w:eastAsia="zh-CN"/>
              </w:rPr>
            </w:pPr>
            <w:ins w:id="987" w:author="Huawei" w:date="2024-02-16T12:21:00Z">
              <w:r w:rsidRPr="00D37832">
                <w:t xml:space="preserve">        </w:t>
              </w:r>
              <w:r w:rsidRPr="00D37832">
                <w:rPr>
                  <w:lang w:eastAsia="zh-CN"/>
                </w:rPr>
                <w:t>}</w:t>
              </w:r>
            </w:ins>
          </w:p>
        </w:tc>
        <w:tc>
          <w:tcPr>
            <w:tcW w:w="2267" w:type="dxa"/>
          </w:tcPr>
          <w:p w14:paraId="236B2557" w14:textId="77777777" w:rsidR="0077715B" w:rsidRPr="00D37832" w:rsidRDefault="0077715B" w:rsidP="00F86193">
            <w:pPr>
              <w:pStyle w:val="TAL"/>
              <w:rPr>
                <w:ins w:id="988" w:author="Huawei" w:date="2024-02-16T12:21:00Z"/>
              </w:rPr>
            </w:pPr>
          </w:p>
        </w:tc>
        <w:tc>
          <w:tcPr>
            <w:tcW w:w="1700" w:type="dxa"/>
          </w:tcPr>
          <w:p w14:paraId="60843AF8" w14:textId="77777777" w:rsidR="0077715B" w:rsidRPr="00D37832" w:rsidRDefault="0077715B" w:rsidP="00F86193">
            <w:pPr>
              <w:pStyle w:val="TAL"/>
              <w:rPr>
                <w:ins w:id="989" w:author="Huawei" w:date="2024-02-16T12:21:00Z"/>
              </w:rPr>
            </w:pPr>
          </w:p>
        </w:tc>
        <w:tc>
          <w:tcPr>
            <w:tcW w:w="1245" w:type="dxa"/>
          </w:tcPr>
          <w:p w14:paraId="4BD7170E" w14:textId="77777777" w:rsidR="0077715B" w:rsidRPr="00D37832" w:rsidRDefault="0077715B" w:rsidP="00F86193">
            <w:pPr>
              <w:pStyle w:val="TAL"/>
              <w:rPr>
                <w:ins w:id="990" w:author="Huawei" w:date="2024-02-16T12:21:00Z"/>
              </w:rPr>
            </w:pPr>
          </w:p>
        </w:tc>
      </w:tr>
      <w:tr w:rsidR="0077715B" w:rsidRPr="00D37832" w14:paraId="65089EE6" w14:textId="77777777" w:rsidTr="00F86193">
        <w:tblPrEx>
          <w:tblCellMar>
            <w:left w:w="108" w:type="dxa"/>
            <w:right w:w="108" w:type="dxa"/>
          </w:tblCellMar>
        </w:tblPrEx>
        <w:trPr>
          <w:ins w:id="991" w:author="Huawei" w:date="2024-02-16T12:21:00Z"/>
        </w:trPr>
        <w:tc>
          <w:tcPr>
            <w:tcW w:w="4535" w:type="dxa"/>
            <w:gridSpan w:val="2"/>
          </w:tcPr>
          <w:p w14:paraId="2B576CE3" w14:textId="77777777" w:rsidR="0077715B" w:rsidRPr="00D37832" w:rsidRDefault="0077715B" w:rsidP="00F86193">
            <w:pPr>
              <w:pStyle w:val="TAL"/>
              <w:rPr>
                <w:ins w:id="992" w:author="Huawei" w:date="2024-02-16T12:21:00Z"/>
                <w:lang w:eastAsia="zh-CN"/>
              </w:rPr>
            </w:pPr>
            <w:ins w:id="993" w:author="Huawei" w:date="2024-02-16T12:21:00Z">
              <w:r w:rsidRPr="00D37832">
                <w:rPr>
                  <w:lang w:eastAsia="zh-CN"/>
                </w:rPr>
                <w:t xml:space="preserve">      }</w:t>
              </w:r>
            </w:ins>
          </w:p>
        </w:tc>
        <w:tc>
          <w:tcPr>
            <w:tcW w:w="2267" w:type="dxa"/>
          </w:tcPr>
          <w:p w14:paraId="53F9144F" w14:textId="77777777" w:rsidR="0077715B" w:rsidRPr="00D37832" w:rsidRDefault="0077715B" w:rsidP="00F86193">
            <w:pPr>
              <w:pStyle w:val="TAL"/>
              <w:rPr>
                <w:ins w:id="994" w:author="Huawei" w:date="2024-02-16T12:21:00Z"/>
              </w:rPr>
            </w:pPr>
          </w:p>
        </w:tc>
        <w:tc>
          <w:tcPr>
            <w:tcW w:w="1700" w:type="dxa"/>
          </w:tcPr>
          <w:p w14:paraId="158CFE5B" w14:textId="77777777" w:rsidR="0077715B" w:rsidRPr="00D37832" w:rsidRDefault="0077715B" w:rsidP="00F86193">
            <w:pPr>
              <w:pStyle w:val="TAL"/>
              <w:rPr>
                <w:ins w:id="995" w:author="Huawei" w:date="2024-02-16T12:21:00Z"/>
              </w:rPr>
            </w:pPr>
          </w:p>
        </w:tc>
        <w:tc>
          <w:tcPr>
            <w:tcW w:w="1245" w:type="dxa"/>
          </w:tcPr>
          <w:p w14:paraId="5D06B2DD" w14:textId="77777777" w:rsidR="0077715B" w:rsidRPr="00D37832" w:rsidRDefault="0077715B" w:rsidP="00F86193">
            <w:pPr>
              <w:pStyle w:val="TAL"/>
              <w:rPr>
                <w:ins w:id="996" w:author="Huawei" w:date="2024-02-16T12:21:00Z"/>
              </w:rPr>
            </w:pPr>
          </w:p>
        </w:tc>
      </w:tr>
      <w:tr w:rsidR="0077715B" w:rsidRPr="00D37832" w14:paraId="0FFDBCAA" w14:textId="77777777" w:rsidTr="00F86193">
        <w:tblPrEx>
          <w:tblCellMar>
            <w:left w:w="108" w:type="dxa"/>
            <w:right w:w="108" w:type="dxa"/>
          </w:tblCellMar>
        </w:tblPrEx>
        <w:trPr>
          <w:ins w:id="997" w:author="Huawei" w:date="2024-02-16T12:21:00Z"/>
        </w:trPr>
        <w:tc>
          <w:tcPr>
            <w:tcW w:w="4535" w:type="dxa"/>
            <w:gridSpan w:val="2"/>
          </w:tcPr>
          <w:p w14:paraId="3065FB2D" w14:textId="77777777" w:rsidR="0077715B" w:rsidRPr="00D37832" w:rsidRDefault="0077715B" w:rsidP="00F86193">
            <w:pPr>
              <w:pStyle w:val="TAL"/>
              <w:rPr>
                <w:ins w:id="998" w:author="Huawei" w:date="2024-02-16T12:21:00Z"/>
              </w:rPr>
            </w:pPr>
            <w:ins w:id="999" w:author="Huawei" w:date="2024-02-16T12:21:00Z">
              <w:r w:rsidRPr="00D37832">
                <w:t xml:space="preserve">    </w:t>
              </w:r>
              <w:r w:rsidRPr="00D37832">
                <w:rPr>
                  <w:lang w:eastAsia="zh-CN"/>
                </w:rPr>
                <w:t>}</w:t>
              </w:r>
            </w:ins>
          </w:p>
        </w:tc>
        <w:tc>
          <w:tcPr>
            <w:tcW w:w="2267" w:type="dxa"/>
          </w:tcPr>
          <w:p w14:paraId="5361BA4C" w14:textId="77777777" w:rsidR="0077715B" w:rsidRPr="00D37832" w:rsidRDefault="0077715B" w:rsidP="00F86193">
            <w:pPr>
              <w:pStyle w:val="TAL"/>
              <w:rPr>
                <w:ins w:id="1000" w:author="Huawei" w:date="2024-02-16T12:21:00Z"/>
              </w:rPr>
            </w:pPr>
          </w:p>
        </w:tc>
        <w:tc>
          <w:tcPr>
            <w:tcW w:w="1700" w:type="dxa"/>
          </w:tcPr>
          <w:p w14:paraId="6734E45A" w14:textId="77777777" w:rsidR="0077715B" w:rsidRPr="00D37832" w:rsidRDefault="0077715B" w:rsidP="00F86193">
            <w:pPr>
              <w:pStyle w:val="TAL"/>
              <w:rPr>
                <w:ins w:id="1001" w:author="Huawei" w:date="2024-02-16T12:21:00Z"/>
              </w:rPr>
            </w:pPr>
          </w:p>
        </w:tc>
        <w:tc>
          <w:tcPr>
            <w:tcW w:w="1245" w:type="dxa"/>
          </w:tcPr>
          <w:p w14:paraId="73293C5D" w14:textId="77777777" w:rsidR="0077715B" w:rsidRPr="00D37832" w:rsidRDefault="0077715B" w:rsidP="00F86193">
            <w:pPr>
              <w:pStyle w:val="TAL"/>
              <w:rPr>
                <w:ins w:id="1002" w:author="Huawei" w:date="2024-02-16T12:21:00Z"/>
              </w:rPr>
            </w:pPr>
          </w:p>
        </w:tc>
      </w:tr>
      <w:tr w:rsidR="0077715B" w:rsidRPr="00D37832" w14:paraId="0FDF2463" w14:textId="77777777" w:rsidTr="00F86193">
        <w:tblPrEx>
          <w:tblCellMar>
            <w:left w:w="108" w:type="dxa"/>
            <w:right w:w="108" w:type="dxa"/>
          </w:tblCellMar>
        </w:tblPrEx>
        <w:trPr>
          <w:ins w:id="1003" w:author="Huawei" w:date="2024-02-16T12:21:00Z"/>
        </w:trPr>
        <w:tc>
          <w:tcPr>
            <w:tcW w:w="4535" w:type="dxa"/>
            <w:gridSpan w:val="2"/>
          </w:tcPr>
          <w:p w14:paraId="143B896C" w14:textId="77777777" w:rsidR="0077715B" w:rsidRPr="00D37832" w:rsidRDefault="0077715B" w:rsidP="00F86193">
            <w:pPr>
              <w:pStyle w:val="TAL"/>
              <w:rPr>
                <w:ins w:id="1004" w:author="Huawei" w:date="2024-02-16T12:21:00Z"/>
                <w:lang w:eastAsia="zh-CN"/>
              </w:rPr>
            </w:pPr>
            <w:ins w:id="1005" w:author="Huawei" w:date="2024-02-16T12:21:00Z">
              <w:r w:rsidRPr="00D37832">
                <w:t xml:space="preserve">  </w:t>
              </w:r>
              <w:r w:rsidRPr="00D37832">
                <w:rPr>
                  <w:lang w:eastAsia="zh-CN"/>
                </w:rPr>
                <w:t>}</w:t>
              </w:r>
            </w:ins>
          </w:p>
        </w:tc>
        <w:tc>
          <w:tcPr>
            <w:tcW w:w="2267" w:type="dxa"/>
          </w:tcPr>
          <w:p w14:paraId="4B13A889" w14:textId="77777777" w:rsidR="0077715B" w:rsidRPr="00D37832" w:rsidRDefault="0077715B" w:rsidP="00F86193">
            <w:pPr>
              <w:pStyle w:val="TAL"/>
              <w:rPr>
                <w:ins w:id="1006" w:author="Huawei" w:date="2024-02-16T12:21:00Z"/>
              </w:rPr>
            </w:pPr>
          </w:p>
        </w:tc>
        <w:tc>
          <w:tcPr>
            <w:tcW w:w="1700" w:type="dxa"/>
          </w:tcPr>
          <w:p w14:paraId="4C35615E" w14:textId="77777777" w:rsidR="0077715B" w:rsidRPr="00D37832" w:rsidRDefault="0077715B" w:rsidP="00F86193">
            <w:pPr>
              <w:pStyle w:val="TAL"/>
              <w:rPr>
                <w:ins w:id="1007" w:author="Huawei" w:date="2024-02-16T12:21:00Z"/>
              </w:rPr>
            </w:pPr>
          </w:p>
        </w:tc>
        <w:tc>
          <w:tcPr>
            <w:tcW w:w="1245" w:type="dxa"/>
          </w:tcPr>
          <w:p w14:paraId="36E52592" w14:textId="77777777" w:rsidR="0077715B" w:rsidRPr="00D37832" w:rsidRDefault="0077715B" w:rsidP="00F86193">
            <w:pPr>
              <w:pStyle w:val="TAL"/>
              <w:rPr>
                <w:ins w:id="1008" w:author="Huawei" w:date="2024-02-16T12:21:00Z"/>
              </w:rPr>
            </w:pPr>
          </w:p>
        </w:tc>
      </w:tr>
      <w:tr w:rsidR="0077715B" w:rsidRPr="00D37832" w14:paraId="0D73178E" w14:textId="77777777" w:rsidTr="00F86193">
        <w:tblPrEx>
          <w:tblCellMar>
            <w:left w:w="108" w:type="dxa"/>
            <w:right w:w="108" w:type="dxa"/>
          </w:tblCellMar>
        </w:tblPrEx>
        <w:trPr>
          <w:ins w:id="1009" w:author="Huawei" w:date="2024-02-16T12:21:00Z"/>
        </w:trPr>
        <w:tc>
          <w:tcPr>
            <w:tcW w:w="4535" w:type="dxa"/>
            <w:gridSpan w:val="2"/>
          </w:tcPr>
          <w:p w14:paraId="7E83B557" w14:textId="77777777" w:rsidR="0077715B" w:rsidRPr="00D37832" w:rsidRDefault="0077715B" w:rsidP="00F86193">
            <w:pPr>
              <w:pStyle w:val="TAL"/>
              <w:rPr>
                <w:ins w:id="1010" w:author="Huawei" w:date="2024-02-16T12:21:00Z"/>
              </w:rPr>
            </w:pPr>
            <w:ins w:id="1011" w:author="Huawei" w:date="2024-02-16T12:21:00Z">
              <w:r w:rsidRPr="00D37832">
                <w:t>}</w:t>
              </w:r>
            </w:ins>
          </w:p>
        </w:tc>
        <w:tc>
          <w:tcPr>
            <w:tcW w:w="2267" w:type="dxa"/>
          </w:tcPr>
          <w:p w14:paraId="1DD0C078" w14:textId="77777777" w:rsidR="0077715B" w:rsidRPr="00D37832" w:rsidRDefault="0077715B" w:rsidP="00F86193">
            <w:pPr>
              <w:pStyle w:val="TAL"/>
              <w:rPr>
                <w:ins w:id="1012" w:author="Huawei" w:date="2024-02-16T12:21:00Z"/>
              </w:rPr>
            </w:pPr>
          </w:p>
        </w:tc>
        <w:tc>
          <w:tcPr>
            <w:tcW w:w="1700" w:type="dxa"/>
          </w:tcPr>
          <w:p w14:paraId="6C748ACA" w14:textId="77777777" w:rsidR="0077715B" w:rsidRPr="00D37832" w:rsidRDefault="0077715B" w:rsidP="00F86193">
            <w:pPr>
              <w:pStyle w:val="TAL"/>
              <w:rPr>
                <w:ins w:id="1013" w:author="Huawei" w:date="2024-02-16T12:21:00Z"/>
              </w:rPr>
            </w:pPr>
          </w:p>
        </w:tc>
        <w:tc>
          <w:tcPr>
            <w:tcW w:w="1245" w:type="dxa"/>
          </w:tcPr>
          <w:p w14:paraId="4DFD675C" w14:textId="77777777" w:rsidR="0077715B" w:rsidRPr="00D37832" w:rsidRDefault="0077715B" w:rsidP="00F86193">
            <w:pPr>
              <w:pStyle w:val="TAL"/>
              <w:rPr>
                <w:ins w:id="1014" w:author="Huawei" w:date="2024-02-16T12:21:00Z"/>
              </w:rPr>
            </w:pPr>
          </w:p>
        </w:tc>
      </w:tr>
    </w:tbl>
    <w:p w14:paraId="135B61FA" w14:textId="77777777" w:rsidR="0077715B" w:rsidRPr="00D37832" w:rsidRDefault="0077715B" w:rsidP="0077715B">
      <w:pPr>
        <w:rPr>
          <w:ins w:id="1015" w:author="Huawei" w:date="2024-02-16T12:21:00Z"/>
        </w:rPr>
      </w:pPr>
    </w:p>
    <w:p w14:paraId="1F5130A9" w14:textId="77777777" w:rsidR="00357D82" w:rsidRPr="00040E29" w:rsidRDefault="00357D82" w:rsidP="006427E5">
      <w:pPr>
        <w:rPr>
          <w:ins w:id="1016" w:author="Huawei" w:date="2024-02-16T11:01:00Z"/>
        </w:rPr>
      </w:pPr>
    </w:p>
    <w:p w14:paraId="511A2ECC" w14:textId="5A7A8816" w:rsidR="006427E5" w:rsidRPr="00040E29" w:rsidRDefault="006427E5" w:rsidP="006427E5">
      <w:pPr>
        <w:pStyle w:val="TH"/>
        <w:rPr>
          <w:ins w:id="1017" w:author="Huawei" w:date="2024-02-16T11:01:00Z"/>
          <w:sz w:val="21"/>
          <w:szCs w:val="22"/>
        </w:rPr>
      </w:pPr>
      <w:bookmarkStart w:id="1018" w:name="_Hlk72943155"/>
      <w:ins w:id="1019" w:author="Huawei" w:date="2024-02-16T11:01:00Z">
        <w:r w:rsidRPr="00040E29">
          <w:lastRenderedPageBreak/>
          <w:t xml:space="preserve">Table </w:t>
        </w:r>
      </w:ins>
      <w:ins w:id="1020" w:author="Huawei" w:date="2024-02-16T11:02:00Z">
        <w:r>
          <w:t>12.2.9</w:t>
        </w:r>
      </w:ins>
      <w:ins w:id="1021" w:author="Huawei" w:date="2024-02-16T11:01:00Z">
        <w:r w:rsidRPr="00040E29">
          <w:t>.1.3.3-</w:t>
        </w:r>
      </w:ins>
      <w:ins w:id="1022" w:author="Huawei" w:date="2024-02-16T12:35:00Z">
        <w:r w:rsidR="007E02ED">
          <w:t>5</w:t>
        </w:r>
      </w:ins>
      <w:ins w:id="1023" w:author="Huawei" w:date="2024-02-16T11:01:00Z">
        <w:r w:rsidRPr="00040E29">
          <w:t xml:space="preserve">: </w:t>
        </w:r>
        <w:proofErr w:type="spellStart"/>
        <w:r w:rsidRPr="00040E29">
          <w:rPr>
            <w:i/>
          </w:rPr>
          <w:t>UECapabilityEnquirySidelink</w:t>
        </w:r>
        <w:proofErr w:type="spellEnd"/>
        <w:r w:rsidRPr="00040E29">
          <w:t xml:space="preserve"> (step </w:t>
        </w:r>
      </w:ins>
      <w:ins w:id="1024" w:author="Huawei" w:date="2024-02-16T12:34:00Z">
        <w:r w:rsidR="007E02ED">
          <w:t>7</w:t>
        </w:r>
      </w:ins>
      <w:ins w:id="1025" w:author="Huawei" w:date="2024-02-16T11:01:00Z">
        <w:r w:rsidRPr="00040E29">
          <w:t xml:space="preserve">, Table </w:t>
        </w:r>
      </w:ins>
      <w:ins w:id="1026" w:author="Huawei" w:date="2024-02-16T11:02:00Z">
        <w:r>
          <w:t>12.2.9</w:t>
        </w:r>
      </w:ins>
      <w:ins w:id="1027" w:author="Huawei" w:date="2024-02-16T11:01:00Z">
        <w:r w:rsidRPr="00040E29">
          <w:t>.1.3.2-1)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27E5" w:rsidRPr="00040E29" w14:paraId="3DAE0C59" w14:textId="77777777" w:rsidTr="006427E5">
        <w:trPr>
          <w:ins w:id="1028" w:author="Huawei" w:date="2024-02-16T11:01:00Z"/>
        </w:trPr>
        <w:tc>
          <w:tcPr>
            <w:tcW w:w="9747" w:type="dxa"/>
            <w:gridSpan w:val="4"/>
            <w:shd w:val="clear" w:color="auto" w:fill="auto"/>
          </w:tcPr>
          <w:p w14:paraId="748216B5" w14:textId="77777777" w:rsidR="006427E5" w:rsidRPr="00040E29" w:rsidRDefault="006427E5" w:rsidP="006427E5">
            <w:pPr>
              <w:pStyle w:val="TAL"/>
              <w:rPr>
                <w:ins w:id="1029" w:author="Huawei" w:date="2024-02-16T11:01:00Z"/>
              </w:rPr>
            </w:pPr>
            <w:ins w:id="1030" w:author="Huawei" w:date="2024-02-16T11:01:00Z">
              <w:r w:rsidRPr="00040E29">
                <w:t xml:space="preserve">Derivation Path: </w:t>
              </w:r>
              <w:r w:rsidRPr="00040E29">
                <w:rPr>
                  <w:szCs w:val="22"/>
                </w:rPr>
                <w:t>TS 38.508-1 [4]</w:t>
              </w:r>
              <w:r w:rsidRPr="00040E29">
                <w:t>, Table 4.6.1A-6 with condition TX</w:t>
              </w:r>
            </w:ins>
          </w:p>
        </w:tc>
      </w:tr>
      <w:tr w:rsidR="006427E5" w:rsidRPr="00040E29" w14:paraId="713431CE" w14:textId="77777777" w:rsidTr="006427E5">
        <w:trPr>
          <w:ins w:id="1031" w:author="Huawei" w:date="2024-02-16T11:01:00Z"/>
        </w:trPr>
        <w:tc>
          <w:tcPr>
            <w:tcW w:w="4535" w:type="dxa"/>
            <w:shd w:val="clear" w:color="auto" w:fill="auto"/>
          </w:tcPr>
          <w:p w14:paraId="591C9011" w14:textId="77777777" w:rsidR="006427E5" w:rsidRPr="00040E29" w:rsidRDefault="006427E5" w:rsidP="006427E5">
            <w:pPr>
              <w:pStyle w:val="TAH"/>
              <w:rPr>
                <w:ins w:id="1032" w:author="Huawei" w:date="2024-02-16T11:01:00Z"/>
              </w:rPr>
            </w:pPr>
            <w:ins w:id="1033" w:author="Huawei" w:date="2024-02-16T11:01:00Z">
              <w:r w:rsidRPr="00040E29">
                <w:t>Information Element</w:t>
              </w:r>
            </w:ins>
          </w:p>
        </w:tc>
        <w:tc>
          <w:tcPr>
            <w:tcW w:w="2267" w:type="dxa"/>
            <w:shd w:val="clear" w:color="auto" w:fill="auto"/>
          </w:tcPr>
          <w:p w14:paraId="37CFBEEF" w14:textId="77777777" w:rsidR="006427E5" w:rsidRPr="00040E29" w:rsidRDefault="006427E5" w:rsidP="006427E5">
            <w:pPr>
              <w:pStyle w:val="TAH"/>
              <w:rPr>
                <w:ins w:id="1034" w:author="Huawei" w:date="2024-02-16T11:01:00Z"/>
              </w:rPr>
            </w:pPr>
            <w:ins w:id="1035" w:author="Huawei" w:date="2024-02-16T11:01:00Z">
              <w:r w:rsidRPr="00040E29">
                <w:t>Value/remark</w:t>
              </w:r>
            </w:ins>
          </w:p>
        </w:tc>
        <w:tc>
          <w:tcPr>
            <w:tcW w:w="1700" w:type="dxa"/>
            <w:shd w:val="clear" w:color="auto" w:fill="auto"/>
          </w:tcPr>
          <w:p w14:paraId="37DC99BC" w14:textId="77777777" w:rsidR="006427E5" w:rsidRPr="00040E29" w:rsidRDefault="006427E5" w:rsidP="006427E5">
            <w:pPr>
              <w:pStyle w:val="TAH"/>
              <w:rPr>
                <w:ins w:id="1036" w:author="Huawei" w:date="2024-02-16T11:01:00Z"/>
              </w:rPr>
            </w:pPr>
            <w:ins w:id="1037" w:author="Huawei" w:date="2024-02-16T11:01:00Z">
              <w:r w:rsidRPr="00040E29">
                <w:t>Comment</w:t>
              </w:r>
            </w:ins>
          </w:p>
        </w:tc>
        <w:tc>
          <w:tcPr>
            <w:tcW w:w="1245" w:type="dxa"/>
            <w:shd w:val="clear" w:color="auto" w:fill="auto"/>
          </w:tcPr>
          <w:p w14:paraId="2502A301" w14:textId="77777777" w:rsidR="006427E5" w:rsidRPr="00040E29" w:rsidRDefault="006427E5" w:rsidP="006427E5">
            <w:pPr>
              <w:pStyle w:val="TAH"/>
              <w:rPr>
                <w:ins w:id="1038" w:author="Huawei" w:date="2024-02-16T11:01:00Z"/>
              </w:rPr>
            </w:pPr>
            <w:ins w:id="1039" w:author="Huawei" w:date="2024-02-16T11:01:00Z">
              <w:r w:rsidRPr="00040E29">
                <w:t>Condition</w:t>
              </w:r>
            </w:ins>
          </w:p>
        </w:tc>
      </w:tr>
      <w:tr w:rsidR="006427E5" w:rsidRPr="00040E29" w14:paraId="54B4590C" w14:textId="77777777" w:rsidTr="006427E5">
        <w:trPr>
          <w:ins w:id="1040" w:author="Huawei" w:date="2024-02-16T11:01:00Z"/>
        </w:trPr>
        <w:tc>
          <w:tcPr>
            <w:tcW w:w="4535" w:type="dxa"/>
            <w:shd w:val="clear" w:color="auto" w:fill="auto"/>
          </w:tcPr>
          <w:p w14:paraId="7A67A0DF" w14:textId="77777777" w:rsidR="006427E5" w:rsidRPr="00040E29" w:rsidRDefault="006427E5" w:rsidP="006427E5">
            <w:pPr>
              <w:pStyle w:val="TAL"/>
              <w:rPr>
                <w:ins w:id="1041" w:author="Huawei" w:date="2024-02-16T11:01:00Z"/>
              </w:rPr>
            </w:pPr>
            <w:proofErr w:type="spellStart"/>
            <w:proofErr w:type="gramStart"/>
            <w:ins w:id="1042" w:author="Huawei" w:date="2024-02-16T11:01:00Z">
              <w:r w:rsidRPr="00040E29">
                <w:t>UECapabilityEnquirySidelink</w:t>
              </w:r>
              <w:proofErr w:type="spellEnd"/>
              <w:r w:rsidRPr="00040E29">
                <w:t xml:space="preserve"> ::=</w:t>
              </w:r>
              <w:proofErr w:type="gramEnd"/>
              <w:r w:rsidRPr="00040E29">
                <w:t xml:space="preserve"> SEQUENCE {</w:t>
              </w:r>
            </w:ins>
          </w:p>
        </w:tc>
        <w:tc>
          <w:tcPr>
            <w:tcW w:w="2267" w:type="dxa"/>
            <w:shd w:val="clear" w:color="auto" w:fill="auto"/>
          </w:tcPr>
          <w:p w14:paraId="749380B9" w14:textId="77777777" w:rsidR="006427E5" w:rsidRPr="00040E29" w:rsidRDefault="006427E5" w:rsidP="006427E5">
            <w:pPr>
              <w:pStyle w:val="TAL"/>
              <w:rPr>
                <w:ins w:id="1043" w:author="Huawei" w:date="2024-02-16T11:01:00Z"/>
              </w:rPr>
            </w:pPr>
          </w:p>
        </w:tc>
        <w:tc>
          <w:tcPr>
            <w:tcW w:w="1700" w:type="dxa"/>
            <w:shd w:val="clear" w:color="auto" w:fill="auto"/>
          </w:tcPr>
          <w:p w14:paraId="59BE20D5" w14:textId="77777777" w:rsidR="006427E5" w:rsidRPr="00040E29" w:rsidRDefault="006427E5" w:rsidP="006427E5">
            <w:pPr>
              <w:pStyle w:val="TAL"/>
              <w:rPr>
                <w:ins w:id="1044" w:author="Huawei" w:date="2024-02-16T11:01:00Z"/>
              </w:rPr>
            </w:pPr>
          </w:p>
        </w:tc>
        <w:tc>
          <w:tcPr>
            <w:tcW w:w="1245" w:type="dxa"/>
            <w:shd w:val="clear" w:color="auto" w:fill="auto"/>
          </w:tcPr>
          <w:p w14:paraId="6DFE6D4F" w14:textId="77777777" w:rsidR="006427E5" w:rsidRPr="00040E29" w:rsidRDefault="006427E5" w:rsidP="006427E5">
            <w:pPr>
              <w:pStyle w:val="TAL"/>
              <w:rPr>
                <w:ins w:id="1045" w:author="Huawei" w:date="2024-02-16T11:01:00Z"/>
              </w:rPr>
            </w:pPr>
          </w:p>
        </w:tc>
      </w:tr>
      <w:tr w:rsidR="006427E5" w:rsidRPr="00040E29" w14:paraId="4C032A22" w14:textId="77777777" w:rsidTr="006427E5">
        <w:trPr>
          <w:ins w:id="1046" w:author="Huawei" w:date="2024-02-16T11:01:00Z"/>
        </w:trPr>
        <w:tc>
          <w:tcPr>
            <w:tcW w:w="4535" w:type="dxa"/>
            <w:shd w:val="clear" w:color="auto" w:fill="auto"/>
          </w:tcPr>
          <w:p w14:paraId="25C90A30" w14:textId="77777777" w:rsidR="006427E5" w:rsidRPr="00040E29" w:rsidRDefault="006427E5" w:rsidP="006427E5">
            <w:pPr>
              <w:pStyle w:val="TAL"/>
              <w:rPr>
                <w:ins w:id="1047" w:author="Huawei" w:date="2024-02-16T11:01:00Z"/>
              </w:rPr>
            </w:pPr>
            <w:ins w:id="1048" w:author="Huawei" w:date="2024-02-16T11:01:00Z">
              <w:r w:rsidRPr="00040E29">
                <w:t xml:space="preserve">  </w:t>
              </w:r>
              <w:proofErr w:type="spellStart"/>
              <w:r w:rsidRPr="00040E29">
                <w:t>criticalExtensions</w:t>
              </w:r>
              <w:proofErr w:type="spellEnd"/>
              <w:r w:rsidRPr="00040E29">
                <w:t xml:space="preserve"> CHOICE {</w:t>
              </w:r>
            </w:ins>
          </w:p>
        </w:tc>
        <w:tc>
          <w:tcPr>
            <w:tcW w:w="2267" w:type="dxa"/>
            <w:shd w:val="clear" w:color="auto" w:fill="auto"/>
          </w:tcPr>
          <w:p w14:paraId="2C988B56" w14:textId="77777777" w:rsidR="006427E5" w:rsidRPr="00040E29" w:rsidRDefault="006427E5" w:rsidP="006427E5">
            <w:pPr>
              <w:pStyle w:val="TAL"/>
              <w:rPr>
                <w:ins w:id="1049" w:author="Huawei" w:date="2024-02-16T11:01:00Z"/>
              </w:rPr>
            </w:pPr>
          </w:p>
        </w:tc>
        <w:tc>
          <w:tcPr>
            <w:tcW w:w="1700" w:type="dxa"/>
            <w:shd w:val="clear" w:color="auto" w:fill="auto"/>
          </w:tcPr>
          <w:p w14:paraId="7326290C" w14:textId="77777777" w:rsidR="006427E5" w:rsidRPr="00040E29" w:rsidRDefault="006427E5" w:rsidP="006427E5">
            <w:pPr>
              <w:pStyle w:val="TAL"/>
              <w:rPr>
                <w:ins w:id="1050" w:author="Huawei" w:date="2024-02-16T11:01:00Z"/>
              </w:rPr>
            </w:pPr>
          </w:p>
        </w:tc>
        <w:tc>
          <w:tcPr>
            <w:tcW w:w="1245" w:type="dxa"/>
            <w:shd w:val="clear" w:color="auto" w:fill="auto"/>
          </w:tcPr>
          <w:p w14:paraId="1A01A427" w14:textId="77777777" w:rsidR="006427E5" w:rsidRPr="00040E29" w:rsidRDefault="006427E5" w:rsidP="006427E5">
            <w:pPr>
              <w:pStyle w:val="TAL"/>
              <w:rPr>
                <w:ins w:id="1051" w:author="Huawei" w:date="2024-02-16T11:01:00Z"/>
              </w:rPr>
            </w:pPr>
          </w:p>
        </w:tc>
      </w:tr>
      <w:tr w:rsidR="006427E5" w:rsidRPr="00040E29" w14:paraId="069003AA" w14:textId="77777777" w:rsidTr="006427E5">
        <w:trPr>
          <w:ins w:id="1052" w:author="Huawei" w:date="2024-02-16T11:01:00Z"/>
        </w:trPr>
        <w:tc>
          <w:tcPr>
            <w:tcW w:w="4535" w:type="dxa"/>
            <w:shd w:val="clear" w:color="auto" w:fill="auto"/>
          </w:tcPr>
          <w:p w14:paraId="30743C82" w14:textId="77777777" w:rsidR="006427E5" w:rsidRPr="00040E29" w:rsidRDefault="006427E5" w:rsidP="006427E5">
            <w:pPr>
              <w:pStyle w:val="TAL"/>
              <w:rPr>
                <w:ins w:id="1053" w:author="Huawei" w:date="2024-02-16T11:01:00Z"/>
              </w:rPr>
            </w:pPr>
            <w:ins w:id="1054" w:author="Huawei" w:date="2024-02-16T11:01:00Z">
              <w:r w:rsidRPr="00040E29">
                <w:t xml:space="preserve">    ueCapabilityEnquirySidelink-r16 SEQUENCE {</w:t>
              </w:r>
            </w:ins>
          </w:p>
        </w:tc>
        <w:tc>
          <w:tcPr>
            <w:tcW w:w="2267" w:type="dxa"/>
            <w:shd w:val="clear" w:color="auto" w:fill="auto"/>
          </w:tcPr>
          <w:p w14:paraId="76421F1D" w14:textId="77777777" w:rsidR="006427E5" w:rsidRPr="00040E29" w:rsidRDefault="006427E5" w:rsidP="006427E5">
            <w:pPr>
              <w:pStyle w:val="TAL"/>
              <w:rPr>
                <w:ins w:id="1055" w:author="Huawei" w:date="2024-02-16T11:01:00Z"/>
              </w:rPr>
            </w:pPr>
          </w:p>
        </w:tc>
        <w:tc>
          <w:tcPr>
            <w:tcW w:w="1700" w:type="dxa"/>
            <w:shd w:val="clear" w:color="auto" w:fill="auto"/>
          </w:tcPr>
          <w:p w14:paraId="61B09E35" w14:textId="77777777" w:rsidR="006427E5" w:rsidRPr="00040E29" w:rsidRDefault="006427E5" w:rsidP="006427E5">
            <w:pPr>
              <w:pStyle w:val="TAL"/>
              <w:rPr>
                <w:ins w:id="1056" w:author="Huawei" w:date="2024-02-16T11:01:00Z"/>
              </w:rPr>
            </w:pPr>
          </w:p>
        </w:tc>
        <w:tc>
          <w:tcPr>
            <w:tcW w:w="1245" w:type="dxa"/>
            <w:shd w:val="clear" w:color="auto" w:fill="auto"/>
          </w:tcPr>
          <w:p w14:paraId="4FB24F10" w14:textId="77777777" w:rsidR="006427E5" w:rsidRPr="00040E29" w:rsidRDefault="006427E5" w:rsidP="006427E5">
            <w:pPr>
              <w:pStyle w:val="TAL"/>
              <w:rPr>
                <w:ins w:id="1057" w:author="Huawei" w:date="2024-02-16T11:01:00Z"/>
              </w:rPr>
            </w:pPr>
          </w:p>
        </w:tc>
      </w:tr>
      <w:tr w:rsidR="006427E5" w:rsidRPr="00040E29" w14:paraId="32BE0B8F" w14:textId="77777777" w:rsidTr="006427E5">
        <w:trPr>
          <w:ins w:id="1058" w:author="Huawei" w:date="2024-02-16T11:01:00Z"/>
        </w:trPr>
        <w:tc>
          <w:tcPr>
            <w:tcW w:w="4535" w:type="dxa"/>
            <w:shd w:val="clear" w:color="auto" w:fill="auto"/>
          </w:tcPr>
          <w:p w14:paraId="5DE944FB" w14:textId="77777777" w:rsidR="006427E5" w:rsidRPr="00040E29" w:rsidRDefault="006427E5" w:rsidP="006427E5">
            <w:pPr>
              <w:pStyle w:val="TAL"/>
              <w:rPr>
                <w:ins w:id="1059" w:author="Huawei" w:date="2024-02-16T11:01:00Z"/>
              </w:rPr>
            </w:pPr>
            <w:ins w:id="1060" w:author="Huawei" w:date="2024-02-16T11:01:00Z">
              <w:r w:rsidRPr="00040E29">
                <w:t xml:space="preserve">      frequencyBandListFilterSidelink-r16 SEQUENCE</w:t>
              </w:r>
            </w:ins>
          </w:p>
          <w:p w14:paraId="5908422D" w14:textId="77777777" w:rsidR="006427E5" w:rsidRPr="00040E29" w:rsidRDefault="006427E5" w:rsidP="006427E5">
            <w:pPr>
              <w:pStyle w:val="TAL"/>
              <w:rPr>
                <w:ins w:id="1061" w:author="Huawei" w:date="2024-02-16T11:01:00Z"/>
              </w:rPr>
            </w:pPr>
            <w:ins w:id="1062" w:author="Huawei" w:date="2024-02-16T11:01:00Z">
              <w:r w:rsidRPr="00040E29">
                <w:t>(SIZE (</w:t>
              </w:r>
              <w:proofErr w:type="gramStart"/>
              <w:r w:rsidRPr="00040E29">
                <w:t>1..</w:t>
              </w:r>
              <w:proofErr w:type="gramEnd"/>
              <w:r w:rsidRPr="00040E29">
                <w:t>maxBandsMRDC)) OF</w:t>
              </w:r>
            </w:ins>
          </w:p>
          <w:p w14:paraId="2CDF8EE4" w14:textId="77777777" w:rsidR="006427E5" w:rsidRPr="00040E29" w:rsidRDefault="006427E5" w:rsidP="006427E5">
            <w:pPr>
              <w:pStyle w:val="TAL"/>
              <w:rPr>
                <w:ins w:id="1063" w:author="Huawei" w:date="2024-02-16T11:01:00Z"/>
              </w:rPr>
            </w:pPr>
            <w:proofErr w:type="spellStart"/>
            <w:ins w:id="1064" w:author="Huawei" w:date="2024-02-16T11:01:00Z">
              <w:r w:rsidRPr="00040E29">
                <w:t>FreqBandInformation</w:t>
              </w:r>
              <w:proofErr w:type="spellEnd"/>
              <w:r w:rsidRPr="00040E29">
                <w:t xml:space="preserve"> {</w:t>
              </w:r>
            </w:ins>
          </w:p>
        </w:tc>
        <w:tc>
          <w:tcPr>
            <w:tcW w:w="2267" w:type="dxa"/>
            <w:shd w:val="clear" w:color="auto" w:fill="auto"/>
          </w:tcPr>
          <w:p w14:paraId="177992CD" w14:textId="77777777" w:rsidR="006427E5" w:rsidRPr="00040E29" w:rsidRDefault="006427E5" w:rsidP="006427E5">
            <w:pPr>
              <w:pStyle w:val="TAL"/>
              <w:rPr>
                <w:ins w:id="1065" w:author="Huawei" w:date="2024-02-16T11:01:00Z"/>
              </w:rPr>
            </w:pPr>
          </w:p>
          <w:p w14:paraId="2E019160" w14:textId="77777777" w:rsidR="006427E5" w:rsidRPr="00040E29" w:rsidRDefault="006427E5" w:rsidP="006427E5">
            <w:pPr>
              <w:pStyle w:val="TAL"/>
              <w:rPr>
                <w:ins w:id="1066" w:author="Huawei" w:date="2024-02-16T11:01:00Z"/>
              </w:rPr>
            </w:pPr>
            <w:ins w:id="1067" w:author="Huawei" w:date="2024-02-16T11:01:00Z">
              <w:r w:rsidRPr="00040E29">
                <w:t>1 entry</w:t>
              </w:r>
            </w:ins>
          </w:p>
        </w:tc>
        <w:tc>
          <w:tcPr>
            <w:tcW w:w="1700" w:type="dxa"/>
            <w:shd w:val="clear" w:color="auto" w:fill="auto"/>
          </w:tcPr>
          <w:p w14:paraId="0D32CD9F" w14:textId="77777777" w:rsidR="006427E5" w:rsidRPr="00040E29" w:rsidRDefault="006427E5" w:rsidP="006427E5">
            <w:pPr>
              <w:pStyle w:val="TAL"/>
              <w:rPr>
                <w:ins w:id="1068" w:author="Huawei" w:date="2024-02-16T11:01:00Z"/>
              </w:rPr>
            </w:pPr>
            <w:ins w:id="1069" w:author="Huawei" w:date="2024-02-16T11:01:00Z">
              <w:r w:rsidRPr="00040E29">
                <w:t xml:space="preserve">Includes only the NR </w:t>
              </w:r>
              <w:proofErr w:type="spellStart"/>
              <w:r w:rsidRPr="00040E29">
                <w:t>Sidelink</w:t>
              </w:r>
              <w:proofErr w:type="spellEnd"/>
              <w:r w:rsidRPr="00040E29">
                <w:t xml:space="preserve"> operating band which is currently used in this TC </w:t>
              </w:r>
            </w:ins>
          </w:p>
        </w:tc>
        <w:tc>
          <w:tcPr>
            <w:tcW w:w="1245" w:type="dxa"/>
            <w:shd w:val="clear" w:color="auto" w:fill="auto"/>
          </w:tcPr>
          <w:p w14:paraId="7106F3A6" w14:textId="77777777" w:rsidR="006427E5" w:rsidRPr="00040E29" w:rsidRDefault="006427E5" w:rsidP="006427E5">
            <w:pPr>
              <w:pStyle w:val="TAL"/>
              <w:rPr>
                <w:ins w:id="1070" w:author="Huawei" w:date="2024-02-16T11:01:00Z"/>
              </w:rPr>
            </w:pPr>
          </w:p>
        </w:tc>
      </w:tr>
      <w:tr w:rsidR="006427E5" w:rsidRPr="00040E29" w14:paraId="690832FD" w14:textId="77777777" w:rsidTr="006427E5">
        <w:trPr>
          <w:ins w:id="1071" w:author="Huawei" w:date="2024-02-16T11:01:00Z"/>
        </w:trPr>
        <w:tc>
          <w:tcPr>
            <w:tcW w:w="4535" w:type="dxa"/>
            <w:shd w:val="clear" w:color="auto" w:fill="auto"/>
          </w:tcPr>
          <w:p w14:paraId="3FCE484A" w14:textId="77777777" w:rsidR="006427E5" w:rsidRPr="00040E29" w:rsidRDefault="006427E5" w:rsidP="006427E5">
            <w:pPr>
              <w:pStyle w:val="TAL"/>
              <w:rPr>
                <w:ins w:id="1072" w:author="Huawei" w:date="2024-02-16T11:01:00Z"/>
              </w:rPr>
            </w:pPr>
            <w:ins w:id="1073" w:author="Huawei" w:date="2024-02-16T11:01:00Z">
              <w:r w:rsidRPr="00040E29">
                <w:t xml:space="preserve">        </w:t>
              </w:r>
              <w:proofErr w:type="spellStart"/>
              <w:proofErr w:type="gramStart"/>
              <w:r w:rsidRPr="00040E29">
                <w:rPr>
                  <w:rFonts w:eastAsia="宋体" w:cs="Arial"/>
                  <w:szCs w:val="18"/>
                </w:rPr>
                <w:t>FreqBandInformation</w:t>
              </w:r>
              <w:proofErr w:type="spellEnd"/>
              <w:r w:rsidRPr="00040E29">
                <w:rPr>
                  <w:rFonts w:eastAsia="宋体" w:cs="Arial"/>
                  <w:szCs w:val="18"/>
                </w:rPr>
                <w:t>[</w:t>
              </w:r>
              <w:proofErr w:type="gramEnd"/>
              <w:r w:rsidRPr="00040E29">
                <w:rPr>
                  <w:rFonts w:eastAsia="宋体" w:cs="Arial"/>
                  <w:szCs w:val="18"/>
                </w:rPr>
                <w:t>1] CHOICE {</w:t>
              </w:r>
            </w:ins>
          </w:p>
        </w:tc>
        <w:tc>
          <w:tcPr>
            <w:tcW w:w="2267" w:type="dxa"/>
            <w:shd w:val="clear" w:color="auto" w:fill="auto"/>
          </w:tcPr>
          <w:p w14:paraId="67B80277" w14:textId="77777777" w:rsidR="006427E5" w:rsidRPr="00040E29" w:rsidDel="00FD0D58" w:rsidRDefault="006427E5" w:rsidP="006427E5">
            <w:pPr>
              <w:pStyle w:val="TAL"/>
              <w:rPr>
                <w:ins w:id="1074" w:author="Huawei" w:date="2024-02-16T11:01:00Z"/>
              </w:rPr>
            </w:pPr>
          </w:p>
        </w:tc>
        <w:tc>
          <w:tcPr>
            <w:tcW w:w="1700" w:type="dxa"/>
            <w:shd w:val="clear" w:color="auto" w:fill="auto"/>
          </w:tcPr>
          <w:p w14:paraId="1943894B" w14:textId="77777777" w:rsidR="006427E5" w:rsidRPr="00040E29" w:rsidRDefault="006427E5" w:rsidP="006427E5">
            <w:pPr>
              <w:pStyle w:val="TAL"/>
              <w:rPr>
                <w:ins w:id="1075" w:author="Huawei" w:date="2024-02-16T11:01:00Z"/>
              </w:rPr>
            </w:pPr>
            <w:ins w:id="1076" w:author="Huawei" w:date="2024-02-16T11:01:00Z">
              <w:r w:rsidRPr="00040E29">
                <w:t>entry 1</w:t>
              </w:r>
            </w:ins>
          </w:p>
        </w:tc>
        <w:tc>
          <w:tcPr>
            <w:tcW w:w="1245" w:type="dxa"/>
            <w:shd w:val="clear" w:color="auto" w:fill="auto"/>
          </w:tcPr>
          <w:p w14:paraId="4EF6B19A" w14:textId="77777777" w:rsidR="006427E5" w:rsidRPr="00040E29" w:rsidDel="00FD0D58" w:rsidRDefault="006427E5" w:rsidP="006427E5">
            <w:pPr>
              <w:pStyle w:val="TAL"/>
              <w:rPr>
                <w:ins w:id="1077" w:author="Huawei" w:date="2024-02-16T11:01:00Z"/>
              </w:rPr>
            </w:pPr>
          </w:p>
        </w:tc>
      </w:tr>
      <w:tr w:rsidR="006427E5" w:rsidRPr="00040E29" w14:paraId="277F38B6" w14:textId="77777777" w:rsidTr="006427E5">
        <w:trPr>
          <w:ins w:id="1078" w:author="Huawei" w:date="2024-02-16T11:01:00Z"/>
        </w:trPr>
        <w:tc>
          <w:tcPr>
            <w:tcW w:w="4535" w:type="dxa"/>
            <w:shd w:val="clear" w:color="auto" w:fill="auto"/>
          </w:tcPr>
          <w:p w14:paraId="7A991023" w14:textId="77777777" w:rsidR="006427E5" w:rsidRPr="00040E29" w:rsidRDefault="006427E5" w:rsidP="006427E5">
            <w:pPr>
              <w:pStyle w:val="TAL"/>
              <w:rPr>
                <w:ins w:id="1079" w:author="Huawei" w:date="2024-02-16T11:01:00Z"/>
              </w:rPr>
            </w:pPr>
            <w:ins w:id="1080" w:author="Huawei" w:date="2024-02-16T11:01:00Z">
              <w:r w:rsidRPr="00040E29">
                <w:t xml:space="preserve">          </w:t>
              </w:r>
              <w:proofErr w:type="spellStart"/>
              <w:r w:rsidRPr="00040E29">
                <w:rPr>
                  <w:rFonts w:eastAsia="宋体" w:cs="Arial"/>
                  <w:szCs w:val="18"/>
                </w:rPr>
                <w:t>bandInformationNR</w:t>
              </w:r>
              <w:proofErr w:type="spellEnd"/>
              <w:r w:rsidRPr="00040E29">
                <w:rPr>
                  <w:rFonts w:eastAsia="宋体" w:cs="Arial"/>
                  <w:szCs w:val="18"/>
                </w:rPr>
                <w:t xml:space="preserve"> SEQUENCE {</w:t>
              </w:r>
            </w:ins>
          </w:p>
        </w:tc>
        <w:tc>
          <w:tcPr>
            <w:tcW w:w="2267" w:type="dxa"/>
            <w:shd w:val="clear" w:color="auto" w:fill="auto"/>
          </w:tcPr>
          <w:p w14:paraId="5D0D150F" w14:textId="77777777" w:rsidR="006427E5" w:rsidRPr="00040E29" w:rsidDel="00FD0D58" w:rsidRDefault="006427E5" w:rsidP="006427E5">
            <w:pPr>
              <w:pStyle w:val="TAL"/>
              <w:rPr>
                <w:ins w:id="1081" w:author="Huawei" w:date="2024-02-16T11:01:00Z"/>
              </w:rPr>
            </w:pPr>
          </w:p>
        </w:tc>
        <w:tc>
          <w:tcPr>
            <w:tcW w:w="1700" w:type="dxa"/>
            <w:shd w:val="clear" w:color="auto" w:fill="auto"/>
          </w:tcPr>
          <w:p w14:paraId="59EDD483" w14:textId="77777777" w:rsidR="006427E5" w:rsidRPr="00040E29" w:rsidRDefault="006427E5" w:rsidP="006427E5">
            <w:pPr>
              <w:pStyle w:val="TAL"/>
              <w:rPr>
                <w:ins w:id="1082" w:author="Huawei" w:date="2024-02-16T11:01:00Z"/>
              </w:rPr>
            </w:pPr>
          </w:p>
        </w:tc>
        <w:tc>
          <w:tcPr>
            <w:tcW w:w="1245" w:type="dxa"/>
            <w:shd w:val="clear" w:color="auto" w:fill="auto"/>
          </w:tcPr>
          <w:p w14:paraId="13FE8D4B" w14:textId="77777777" w:rsidR="006427E5" w:rsidRPr="00040E29" w:rsidDel="00FD0D58" w:rsidRDefault="006427E5" w:rsidP="006427E5">
            <w:pPr>
              <w:pStyle w:val="TAL"/>
              <w:rPr>
                <w:ins w:id="1083" w:author="Huawei" w:date="2024-02-16T11:01:00Z"/>
              </w:rPr>
            </w:pPr>
          </w:p>
        </w:tc>
      </w:tr>
      <w:tr w:rsidR="006427E5" w:rsidRPr="00040E29" w14:paraId="1A778A35" w14:textId="77777777" w:rsidTr="006427E5">
        <w:trPr>
          <w:ins w:id="1084" w:author="Huawei" w:date="2024-02-16T11:01:00Z"/>
        </w:trPr>
        <w:tc>
          <w:tcPr>
            <w:tcW w:w="4535" w:type="dxa"/>
            <w:shd w:val="clear" w:color="auto" w:fill="auto"/>
          </w:tcPr>
          <w:p w14:paraId="56AF5603" w14:textId="77777777" w:rsidR="006427E5" w:rsidRPr="00040E29" w:rsidRDefault="006427E5" w:rsidP="006427E5">
            <w:pPr>
              <w:pStyle w:val="TAL"/>
              <w:rPr>
                <w:ins w:id="1085" w:author="Huawei" w:date="2024-02-16T11:01:00Z"/>
              </w:rPr>
            </w:pPr>
            <w:ins w:id="1086" w:author="Huawei" w:date="2024-02-16T11:01:00Z">
              <w:r w:rsidRPr="00040E29">
                <w:t xml:space="preserve">            </w:t>
              </w:r>
              <w:proofErr w:type="spellStart"/>
              <w:r w:rsidRPr="00040E29">
                <w:rPr>
                  <w:rFonts w:eastAsia="宋体" w:cs="Arial"/>
                  <w:szCs w:val="18"/>
                </w:rPr>
                <w:t>bandNR</w:t>
              </w:r>
              <w:proofErr w:type="spellEnd"/>
            </w:ins>
          </w:p>
        </w:tc>
        <w:tc>
          <w:tcPr>
            <w:tcW w:w="2267" w:type="dxa"/>
            <w:shd w:val="clear" w:color="auto" w:fill="auto"/>
          </w:tcPr>
          <w:p w14:paraId="1F839E43" w14:textId="77777777" w:rsidR="006427E5" w:rsidRPr="00040E29" w:rsidRDefault="006427E5" w:rsidP="006427E5">
            <w:pPr>
              <w:pStyle w:val="TAL"/>
              <w:rPr>
                <w:ins w:id="1087" w:author="Huawei" w:date="2024-02-16T11:01:00Z"/>
              </w:rPr>
            </w:pPr>
            <w:proofErr w:type="spellStart"/>
            <w:ins w:id="1088" w:author="Huawei" w:date="2024-02-16T11:01:00Z">
              <w:r w:rsidRPr="00040E29">
                <w:t>FreqBandIndicatorNR</w:t>
              </w:r>
              <w:proofErr w:type="spellEnd"/>
              <w:r w:rsidRPr="00040E29">
                <w:t xml:space="preserve"> of</w:t>
              </w:r>
            </w:ins>
          </w:p>
          <w:p w14:paraId="175B3CC5" w14:textId="77777777" w:rsidR="006427E5" w:rsidRPr="00040E29" w:rsidDel="00FD0D58" w:rsidRDefault="006427E5" w:rsidP="006427E5">
            <w:pPr>
              <w:pStyle w:val="TAL"/>
              <w:rPr>
                <w:ins w:id="1089" w:author="Huawei" w:date="2024-02-16T11:01:00Z"/>
              </w:rPr>
            </w:pPr>
            <w:ins w:id="1090" w:author="Huawei" w:date="2024-02-16T11:01:00Z">
              <w:r w:rsidRPr="00040E29">
                <w:t>the PC5 operating band</w:t>
              </w:r>
            </w:ins>
          </w:p>
        </w:tc>
        <w:tc>
          <w:tcPr>
            <w:tcW w:w="1700" w:type="dxa"/>
            <w:shd w:val="clear" w:color="auto" w:fill="auto"/>
          </w:tcPr>
          <w:p w14:paraId="22370F89" w14:textId="77777777" w:rsidR="006427E5" w:rsidRPr="00040E29" w:rsidRDefault="006427E5" w:rsidP="006427E5">
            <w:pPr>
              <w:pStyle w:val="TAL"/>
              <w:rPr>
                <w:ins w:id="1091" w:author="Huawei" w:date="2024-02-16T11:01:00Z"/>
              </w:rPr>
            </w:pPr>
          </w:p>
        </w:tc>
        <w:tc>
          <w:tcPr>
            <w:tcW w:w="1245" w:type="dxa"/>
            <w:shd w:val="clear" w:color="auto" w:fill="auto"/>
          </w:tcPr>
          <w:p w14:paraId="355BB690" w14:textId="77777777" w:rsidR="006427E5" w:rsidRPr="00040E29" w:rsidDel="00FD0D58" w:rsidRDefault="006427E5" w:rsidP="006427E5">
            <w:pPr>
              <w:pStyle w:val="TAL"/>
              <w:rPr>
                <w:ins w:id="1092" w:author="Huawei" w:date="2024-02-16T11:01:00Z"/>
              </w:rPr>
            </w:pPr>
          </w:p>
        </w:tc>
      </w:tr>
      <w:tr w:rsidR="006427E5" w:rsidRPr="00040E29" w14:paraId="665B02E5" w14:textId="77777777" w:rsidTr="006427E5">
        <w:trPr>
          <w:ins w:id="1093" w:author="Huawei" w:date="2024-02-16T11:01:00Z"/>
        </w:trPr>
        <w:tc>
          <w:tcPr>
            <w:tcW w:w="4535" w:type="dxa"/>
            <w:shd w:val="clear" w:color="auto" w:fill="auto"/>
          </w:tcPr>
          <w:p w14:paraId="76FDC933" w14:textId="77777777" w:rsidR="006427E5" w:rsidRPr="00040E29" w:rsidRDefault="006427E5" w:rsidP="006427E5">
            <w:pPr>
              <w:pStyle w:val="TAL"/>
              <w:rPr>
                <w:ins w:id="1094" w:author="Huawei" w:date="2024-02-16T11:01:00Z"/>
              </w:rPr>
            </w:pPr>
            <w:ins w:id="1095" w:author="Huawei" w:date="2024-02-16T11:01:00Z">
              <w:r w:rsidRPr="00040E29">
                <w:t xml:space="preserve">            </w:t>
              </w:r>
              <w:proofErr w:type="spellStart"/>
              <w:r w:rsidRPr="00040E29">
                <w:t>maxBandwidthRequestedDL</w:t>
              </w:r>
              <w:proofErr w:type="spellEnd"/>
            </w:ins>
          </w:p>
        </w:tc>
        <w:tc>
          <w:tcPr>
            <w:tcW w:w="2267" w:type="dxa"/>
            <w:shd w:val="clear" w:color="auto" w:fill="auto"/>
          </w:tcPr>
          <w:p w14:paraId="011CA158" w14:textId="77777777" w:rsidR="006427E5" w:rsidRPr="00040E29" w:rsidDel="00FD0D58" w:rsidRDefault="006427E5" w:rsidP="006427E5">
            <w:pPr>
              <w:pStyle w:val="TAL"/>
              <w:rPr>
                <w:ins w:id="1096" w:author="Huawei" w:date="2024-02-16T11:01:00Z"/>
              </w:rPr>
            </w:pPr>
            <w:ins w:id="1097" w:author="Huawei" w:date="2024-02-16T11:01:00Z">
              <w:r w:rsidRPr="00040E29">
                <w:t>Not checked</w:t>
              </w:r>
            </w:ins>
          </w:p>
        </w:tc>
        <w:tc>
          <w:tcPr>
            <w:tcW w:w="1700" w:type="dxa"/>
            <w:shd w:val="clear" w:color="auto" w:fill="auto"/>
          </w:tcPr>
          <w:p w14:paraId="42664B2A" w14:textId="77777777" w:rsidR="006427E5" w:rsidRPr="00040E29" w:rsidRDefault="006427E5" w:rsidP="006427E5">
            <w:pPr>
              <w:pStyle w:val="TAL"/>
              <w:rPr>
                <w:ins w:id="1098" w:author="Huawei" w:date="2024-02-16T11:01:00Z"/>
              </w:rPr>
            </w:pPr>
          </w:p>
        </w:tc>
        <w:tc>
          <w:tcPr>
            <w:tcW w:w="1245" w:type="dxa"/>
            <w:shd w:val="clear" w:color="auto" w:fill="auto"/>
          </w:tcPr>
          <w:p w14:paraId="695E6BD0" w14:textId="77777777" w:rsidR="006427E5" w:rsidRPr="00040E29" w:rsidDel="00FD0D58" w:rsidRDefault="006427E5" w:rsidP="006427E5">
            <w:pPr>
              <w:pStyle w:val="TAL"/>
              <w:rPr>
                <w:ins w:id="1099" w:author="Huawei" w:date="2024-02-16T11:01:00Z"/>
              </w:rPr>
            </w:pPr>
          </w:p>
        </w:tc>
      </w:tr>
      <w:tr w:rsidR="006427E5" w:rsidRPr="00040E29" w14:paraId="5ED36B48" w14:textId="77777777" w:rsidTr="006427E5">
        <w:trPr>
          <w:ins w:id="1100" w:author="Huawei" w:date="2024-02-16T11:01:00Z"/>
        </w:trPr>
        <w:tc>
          <w:tcPr>
            <w:tcW w:w="4535" w:type="dxa"/>
            <w:shd w:val="clear" w:color="auto" w:fill="auto"/>
          </w:tcPr>
          <w:p w14:paraId="4C8B0074" w14:textId="77777777" w:rsidR="006427E5" w:rsidRPr="00040E29" w:rsidRDefault="006427E5" w:rsidP="006427E5">
            <w:pPr>
              <w:pStyle w:val="TAL"/>
              <w:rPr>
                <w:ins w:id="1101" w:author="Huawei" w:date="2024-02-16T11:01:00Z"/>
              </w:rPr>
            </w:pPr>
            <w:ins w:id="1102" w:author="Huawei" w:date="2024-02-16T11:01:00Z">
              <w:r w:rsidRPr="00040E29">
                <w:t xml:space="preserve">            </w:t>
              </w:r>
              <w:proofErr w:type="spellStart"/>
              <w:r w:rsidRPr="00040E29">
                <w:t>maxBandwidthRequestedUL</w:t>
              </w:r>
              <w:proofErr w:type="spellEnd"/>
            </w:ins>
          </w:p>
        </w:tc>
        <w:tc>
          <w:tcPr>
            <w:tcW w:w="2267" w:type="dxa"/>
            <w:shd w:val="clear" w:color="auto" w:fill="auto"/>
          </w:tcPr>
          <w:p w14:paraId="0B9D4640" w14:textId="77777777" w:rsidR="006427E5" w:rsidRPr="00040E29" w:rsidDel="00FD0D58" w:rsidRDefault="006427E5" w:rsidP="006427E5">
            <w:pPr>
              <w:pStyle w:val="TAL"/>
              <w:rPr>
                <w:ins w:id="1103" w:author="Huawei" w:date="2024-02-16T11:01:00Z"/>
              </w:rPr>
            </w:pPr>
            <w:ins w:id="1104" w:author="Huawei" w:date="2024-02-16T11:01:00Z">
              <w:r w:rsidRPr="00040E29">
                <w:t>Not checked</w:t>
              </w:r>
            </w:ins>
          </w:p>
        </w:tc>
        <w:tc>
          <w:tcPr>
            <w:tcW w:w="1700" w:type="dxa"/>
            <w:shd w:val="clear" w:color="auto" w:fill="auto"/>
          </w:tcPr>
          <w:p w14:paraId="2B9CAC24" w14:textId="77777777" w:rsidR="006427E5" w:rsidRPr="00040E29" w:rsidRDefault="006427E5" w:rsidP="006427E5">
            <w:pPr>
              <w:pStyle w:val="TAL"/>
              <w:rPr>
                <w:ins w:id="1105" w:author="Huawei" w:date="2024-02-16T11:01:00Z"/>
              </w:rPr>
            </w:pPr>
          </w:p>
        </w:tc>
        <w:tc>
          <w:tcPr>
            <w:tcW w:w="1245" w:type="dxa"/>
            <w:shd w:val="clear" w:color="auto" w:fill="auto"/>
          </w:tcPr>
          <w:p w14:paraId="34849EF8" w14:textId="77777777" w:rsidR="006427E5" w:rsidRPr="00040E29" w:rsidDel="00FD0D58" w:rsidRDefault="006427E5" w:rsidP="006427E5">
            <w:pPr>
              <w:pStyle w:val="TAL"/>
              <w:rPr>
                <w:ins w:id="1106" w:author="Huawei" w:date="2024-02-16T11:01:00Z"/>
              </w:rPr>
            </w:pPr>
          </w:p>
        </w:tc>
      </w:tr>
      <w:tr w:rsidR="006427E5" w:rsidRPr="00040E29" w14:paraId="1DC9A97A" w14:textId="77777777" w:rsidTr="006427E5">
        <w:trPr>
          <w:ins w:id="1107" w:author="Huawei" w:date="2024-02-16T11:01:00Z"/>
        </w:trPr>
        <w:tc>
          <w:tcPr>
            <w:tcW w:w="4535" w:type="dxa"/>
            <w:shd w:val="clear" w:color="auto" w:fill="auto"/>
          </w:tcPr>
          <w:p w14:paraId="6FC7852A" w14:textId="77777777" w:rsidR="006427E5" w:rsidRPr="00040E29" w:rsidRDefault="006427E5" w:rsidP="006427E5">
            <w:pPr>
              <w:pStyle w:val="TAL"/>
              <w:rPr>
                <w:ins w:id="1108" w:author="Huawei" w:date="2024-02-16T11:01:00Z"/>
              </w:rPr>
            </w:pPr>
            <w:ins w:id="1109" w:author="Huawei" w:date="2024-02-16T11:01:00Z">
              <w:r w:rsidRPr="00040E29">
                <w:t xml:space="preserve">            </w:t>
              </w:r>
              <w:proofErr w:type="spellStart"/>
              <w:r w:rsidRPr="00040E29">
                <w:t>maxCarriersRequestedDL</w:t>
              </w:r>
              <w:proofErr w:type="spellEnd"/>
            </w:ins>
          </w:p>
        </w:tc>
        <w:tc>
          <w:tcPr>
            <w:tcW w:w="2267" w:type="dxa"/>
            <w:shd w:val="clear" w:color="auto" w:fill="auto"/>
          </w:tcPr>
          <w:p w14:paraId="544C9E8F" w14:textId="77777777" w:rsidR="006427E5" w:rsidRPr="00040E29" w:rsidDel="00FD0D58" w:rsidRDefault="006427E5" w:rsidP="006427E5">
            <w:pPr>
              <w:pStyle w:val="TAL"/>
              <w:rPr>
                <w:ins w:id="1110" w:author="Huawei" w:date="2024-02-16T11:01:00Z"/>
              </w:rPr>
            </w:pPr>
            <w:ins w:id="1111" w:author="Huawei" w:date="2024-02-16T11:01:00Z">
              <w:r w:rsidRPr="00040E29">
                <w:t>Not checked</w:t>
              </w:r>
            </w:ins>
          </w:p>
        </w:tc>
        <w:tc>
          <w:tcPr>
            <w:tcW w:w="1700" w:type="dxa"/>
            <w:shd w:val="clear" w:color="auto" w:fill="auto"/>
          </w:tcPr>
          <w:p w14:paraId="1A6BA8FF" w14:textId="77777777" w:rsidR="006427E5" w:rsidRPr="00040E29" w:rsidRDefault="006427E5" w:rsidP="006427E5">
            <w:pPr>
              <w:pStyle w:val="TAL"/>
              <w:rPr>
                <w:ins w:id="1112" w:author="Huawei" w:date="2024-02-16T11:01:00Z"/>
              </w:rPr>
            </w:pPr>
          </w:p>
        </w:tc>
        <w:tc>
          <w:tcPr>
            <w:tcW w:w="1245" w:type="dxa"/>
            <w:shd w:val="clear" w:color="auto" w:fill="auto"/>
          </w:tcPr>
          <w:p w14:paraId="2F3EF855" w14:textId="77777777" w:rsidR="006427E5" w:rsidRPr="00040E29" w:rsidDel="00FD0D58" w:rsidRDefault="006427E5" w:rsidP="006427E5">
            <w:pPr>
              <w:pStyle w:val="TAL"/>
              <w:rPr>
                <w:ins w:id="1113" w:author="Huawei" w:date="2024-02-16T11:01:00Z"/>
              </w:rPr>
            </w:pPr>
          </w:p>
        </w:tc>
      </w:tr>
      <w:tr w:rsidR="006427E5" w:rsidRPr="00040E29" w14:paraId="3A8149A4" w14:textId="77777777" w:rsidTr="006427E5">
        <w:trPr>
          <w:ins w:id="1114" w:author="Huawei" w:date="2024-02-16T11:01:00Z"/>
        </w:trPr>
        <w:tc>
          <w:tcPr>
            <w:tcW w:w="4535" w:type="dxa"/>
            <w:shd w:val="clear" w:color="auto" w:fill="auto"/>
          </w:tcPr>
          <w:p w14:paraId="5C776391" w14:textId="77777777" w:rsidR="006427E5" w:rsidRPr="00040E29" w:rsidRDefault="006427E5" w:rsidP="006427E5">
            <w:pPr>
              <w:pStyle w:val="TAL"/>
              <w:rPr>
                <w:ins w:id="1115" w:author="Huawei" w:date="2024-02-16T11:01:00Z"/>
              </w:rPr>
            </w:pPr>
            <w:ins w:id="1116" w:author="Huawei" w:date="2024-02-16T11:01:00Z">
              <w:r w:rsidRPr="00040E29">
                <w:t xml:space="preserve">            </w:t>
              </w:r>
              <w:proofErr w:type="spellStart"/>
              <w:r w:rsidRPr="00040E29">
                <w:t>maxCarriersRequestedUL</w:t>
              </w:r>
              <w:proofErr w:type="spellEnd"/>
            </w:ins>
          </w:p>
        </w:tc>
        <w:tc>
          <w:tcPr>
            <w:tcW w:w="2267" w:type="dxa"/>
            <w:shd w:val="clear" w:color="auto" w:fill="auto"/>
          </w:tcPr>
          <w:p w14:paraId="6B339EFE" w14:textId="77777777" w:rsidR="006427E5" w:rsidRPr="00040E29" w:rsidDel="00FD0D58" w:rsidRDefault="006427E5" w:rsidP="006427E5">
            <w:pPr>
              <w:pStyle w:val="TAL"/>
              <w:rPr>
                <w:ins w:id="1117" w:author="Huawei" w:date="2024-02-16T11:01:00Z"/>
              </w:rPr>
            </w:pPr>
            <w:ins w:id="1118" w:author="Huawei" w:date="2024-02-16T11:01:00Z">
              <w:r w:rsidRPr="00040E29">
                <w:t>Not checked</w:t>
              </w:r>
            </w:ins>
          </w:p>
        </w:tc>
        <w:tc>
          <w:tcPr>
            <w:tcW w:w="1700" w:type="dxa"/>
            <w:shd w:val="clear" w:color="auto" w:fill="auto"/>
          </w:tcPr>
          <w:p w14:paraId="36677700" w14:textId="77777777" w:rsidR="006427E5" w:rsidRPr="00040E29" w:rsidRDefault="006427E5" w:rsidP="006427E5">
            <w:pPr>
              <w:pStyle w:val="TAL"/>
              <w:rPr>
                <w:ins w:id="1119" w:author="Huawei" w:date="2024-02-16T11:01:00Z"/>
              </w:rPr>
            </w:pPr>
          </w:p>
        </w:tc>
        <w:tc>
          <w:tcPr>
            <w:tcW w:w="1245" w:type="dxa"/>
            <w:shd w:val="clear" w:color="auto" w:fill="auto"/>
          </w:tcPr>
          <w:p w14:paraId="3A4D173D" w14:textId="77777777" w:rsidR="006427E5" w:rsidRPr="00040E29" w:rsidDel="00FD0D58" w:rsidRDefault="006427E5" w:rsidP="006427E5">
            <w:pPr>
              <w:pStyle w:val="TAL"/>
              <w:rPr>
                <w:ins w:id="1120" w:author="Huawei" w:date="2024-02-16T11:01:00Z"/>
              </w:rPr>
            </w:pPr>
          </w:p>
        </w:tc>
      </w:tr>
      <w:tr w:rsidR="006427E5" w:rsidRPr="00040E29" w14:paraId="0893C630" w14:textId="77777777" w:rsidTr="006427E5">
        <w:trPr>
          <w:ins w:id="1121" w:author="Huawei" w:date="2024-02-16T11:01:00Z"/>
        </w:trPr>
        <w:tc>
          <w:tcPr>
            <w:tcW w:w="4535" w:type="dxa"/>
            <w:shd w:val="clear" w:color="auto" w:fill="auto"/>
          </w:tcPr>
          <w:p w14:paraId="0CF2E130" w14:textId="77777777" w:rsidR="006427E5" w:rsidRPr="00040E29" w:rsidRDefault="006427E5" w:rsidP="006427E5">
            <w:pPr>
              <w:pStyle w:val="TAL"/>
              <w:rPr>
                <w:ins w:id="1122" w:author="Huawei" w:date="2024-02-16T11:01:00Z"/>
              </w:rPr>
            </w:pPr>
            <w:ins w:id="1123" w:author="Huawei" w:date="2024-02-16T11:01:00Z">
              <w:r w:rsidRPr="00040E29">
                <w:t xml:space="preserve">          }</w:t>
              </w:r>
            </w:ins>
          </w:p>
        </w:tc>
        <w:tc>
          <w:tcPr>
            <w:tcW w:w="2267" w:type="dxa"/>
            <w:shd w:val="clear" w:color="auto" w:fill="auto"/>
          </w:tcPr>
          <w:p w14:paraId="5CB5A249" w14:textId="77777777" w:rsidR="006427E5" w:rsidRPr="00040E29" w:rsidDel="00FD0D58" w:rsidRDefault="006427E5" w:rsidP="006427E5">
            <w:pPr>
              <w:pStyle w:val="TAL"/>
              <w:rPr>
                <w:ins w:id="1124" w:author="Huawei" w:date="2024-02-16T11:01:00Z"/>
              </w:rPr>
            </w:pPr>
          </w:p>
        </w:tc>
        <w:tc>
          <w:tcPr>
            <w:tcW w:w="1700" w:type="dxa"/>
            <w:shd w:val="clear" w:color="auto" w:fill="auto"/>
          </w:tcPr>
          <w:p w14:paraId="3F1FBF09" w14:textId="77777777" w:rsidR="006427E5" w:rsidRPr="00040E29" w:rsidRDefault="006427E5" w:rsidP="006427E5">
            <w:pPr>
              <w:pStyle w:val="TAL"/>
              <w:rPr>
                <w:ins w:id="1125" w:author="Huawei" w:date="2024-02-16T11:01:00Z"/>
              </w:rPr>
            </w:pPr>
          </w:p>
        </w:tc>
        <w:tc>
          <w:tcPr>
            <w:tcW w:w="1245" w:type="dxa"/>
            <w:shd w:val="clear" w:color="auto" w:fill="auto"/>
          </w:tcPr>
          <w:p w14:paraId="3FF0810E" w14:textId="77777777" w:rsidR="006427E5" w:rsidRPr="00040E29" w:rsidDel="00FD0D58" w:rsidRDefault="006427E5" w:rsidP="006427E5">
            <w:pPr>
              <w:pStyle w:val="TAL"/>
              <w:rPr>
                <w:ins w:id="1126" w:author="Huawei" w:date="2024-02-16T11:01:00Z"/>
              </w:rPr>
            </w:pPr>
          </w:p>
        </w:tc>
      </w:tr>
      <w:tr w:rsidR="006427E5" w:rsidRPr="00040E29" w14:paraId="17134552" w14:textId="77777777" w:rsidTr="006427E5">
        <w:trPr>
          <w:ins w:id="1127" w:author="Huawei" w:date="2024-02-16T11:01:00Z"/>
        </w:trPr>
        <w:tc>
          <w:tcPr>
            <w:tcW w:w="4535" w:type="dxa"/>
            <w:shd w:val="clear" w:color="auto" w:fill="auto"/>
          </w:tcPr>
          <w:p w14:paraId="2826D995" w14:textId="77777777" w:rsidR="006427E5" w:rsidRPr="00040E29" w:rsidRDefault="006427E5" w:rsidP="006427E5">
            <w:pPr>
              <w:pStyle w:val="TAL"/>
              <w:rPr>
                <w:ins w:id="1128" w:author="Huawei" w:date="2024-02-16T11:01:00Z"/>
              </w:rPr>
            </w:pPr>
            <w:ins w:id="1129" w:author="Huawei" w:date="2024-02-16T11:01:00Z">
              <w:r w:rsidRPr="00040E29">
                <w:t xml:space="preserve">        }</w:t>
              </w:r>
            </w:ins>
          </w:p>
        </w:tc>
        <w:tc>
          <w:tcPr>
            <w:tcW w:w="2267" w:type="dxa"/>
            <w:shd w:val="clear" w:color="auto" w:fill="auto"/>
          </w:tcPr>
          <w:p w14:paraId="7576012B" w14:textId="77777777" w:rsidR="006427E5" w:rsidRPr="00040E29" w:rsidDel="00FD0D58" w:rsidRDefault="006427E5" w:rsidP="006427E5">
            <w:pPr>
              <w:pStyle w:val="TAL"/>
              <w:rPr>
                <w:ins w:id="1130" w:author="Huawei" w:date="2024-02-16T11:01:00Z"/>
              </w:rPr>
            </w:pPr>
          </w:p>
        </w:tc>
        <w:tc>
          <w:tcPr>
            <w:tcW w:w="1700" w:type="dxa"/>
            <w:shd w:val="clear" w:color="auto" w:fill="auto"/>
          </w:tcPr>
          <w:p w14:paraId="4B17B8DE" w14:textId="77777777" w:rsidR="006427E5" w:rsidRPr="00040E29" w:rsidRDefault="006427E5" w:rsidP="006427E5">
            <w:pPr>
              <w:pStyle w:val="TAL"/>
              <w:rPr>
                <w:ins w:id="1131" w:author="Huawei" w:date="2024-02-16T11:01:00Z"/>
              </w:rPr>
            </w:pPr>
          </w:p>
        </w:tc>
        <w:tc>
          <w:tcPr>
            <w:tcW w:w="1245" w:type="dxa"/>
            <w:shd w:val="clear" w:color="auto" w:fill="auto"/>
          </w:tcPr>
          <w:p w14:paraId="681C0C5D" w14:textId="77777777" w:rsidR="006427E5" w:rsidRPr="00040E29" w:rsidDel="00FD0D58" w:rsidRDefault="006427E5" w:rsidP="006427E5">
            <w:pPr>
              <w:pStyle w:val="TAL"/>
              <w:rPr>
                <w:ins w:id="1132" w:author="Huawei" w:date="2024-02-16T11:01:00Z"/>
              </w:rPr>
            </w:pPr>
          </w:p>
        </w:tc>
      </w:tr>
      <w:tr w:rsidR="006427E5" w:rsidRPr="00040E29" w14:paraId="1D72B76D" w14:textId="77777777" w:rsidTr="006427E5">
        <w:trPr>
          <w:ins w:id="1133" w:author="Huawei" w:date="2024-02-16T11:01:00Z"/>
        </w:trPr>
        <w:tc>
          <w:tcPr>
            <w:tcW w:w="4535" w:type="dxa"/>
            <w:shd w:val="clear" w:color="auto" w:fill="auto"/>
          </w:tcPr>
          <w:p w14:paraId="59572617" w14:textId="77777777" w:rsidR="006427E5" w:rsidRPr="00040E29" w:rsidRDefault="006427E5" w:rsidP="006427E5">
            <w:pPr>
              <w:pStyle w:val="TAL"/>
              <w:rPr>
                <w:ins w:id="1134" w:author="Huawei" w:date="2024-02-16T11:01:00Z"/>
              </w:rPr>
            </w:pPr>
            <w:ins w:id="1135" w:author="Huawei" w:date="2024-02-16T11:01:00Z">
              <w:r w:rsidRPr="00040E29">
                <w:t xml:space="preserve">      }</w:t>
              </w:r>
            </w:ins>
          </w:p>
        </w:tc>
        <w:tc>
          <w:tcPr>
            <w:tcW w:w="2267" w:type="dxa"/>
            <w:shd w:val="clear" w:color="auto" w:fill="auto"/>
          </w:tcPr>
          <w:p w14:paraId="7F5D2F3F" w14:textId="77777777" w:rsidR="006427E5" w:rsidRPr="00040E29" w:rsidDel="00FD0D58" w:rsidRDefault="006427E5" w:rsidP="006427E5">
            <w:pPr>
              <w:pStyle w:val="TAL"/>
              <w:rPr>
                <w:ins w:id="1136" w:author="Huawei" w:date="2024-02-16T11:01:00Z"/>
              </w:rPr>
            </w:pPr>
          </w:p>
        </w:tc>
        <w:tc>
          <w:tcPr>
            <w:tcW w:w="1700" w:type="dxa"/>
            <w:shd w:val="clear" w:color="auto" w:fill="auto"/>
          </w:tcPr>
          <w:p w14:paraId="34EA7D7F" w14:textId="77777777" w:rsidR="006427E5" w:rsidRPr="00040E29" w:rsidRDefault="006427E5" w:rsidP="006427E5">
            <w:pPr>
              <w:pStyle w:val="TAL"/>
              <w:rPr>
                <w:ins w:id="1137" w:author="Huawei" w:date="2024-02-16T11:01:00Z"/>
              </w:rPr>
            </w:pPr>
          </w:p>
        </w:tc>
        <w:tc>
          <w:tcPr>
            <w:tcW w:w="1245" w:type="dxa"/>
            <w:shd w:val="clear" w:color="auto" w:fill="auto"/>
          </w:tcPr>
          <w:p w14:paraId="22DD437C" w14:textId="77777777" w:rsidR="006427E5" w:rsidRPr="00040E29" w:rsidDel="00FD0D58" w:rsidRDefault="006427E5" w:rsidP="006427E5">
            <w:pPr>
              <w:pStyle w:val="TAL"/>
              <w:rPr>
                <w:ins w:id="1138" w:author="Huawei" w:date="2024-02-16T11:01:00Z"/>
              </w:rPr>
            </w:pPr>
          </w:p>
        </w:tc>
      </w:tr>
      <w:tr w:rsidR="006427E5" w:rsidRPr="00040E29" w14:paraId="78216B36" w14:textId="77777777" w:rsidTr="006427E5">
        <w:trPr>
          <w:ins w:id="1139" w:author="Huawei" w:date="2024-02-16T11:01:00Z"/>
        </w:trPr>
        <w:tc>
          <w:tcPr>
            <w:tcW w:w="4535" w:type="dxa"/>
            <w:shd w:val="clear" w:color="auto" w:fill="auto"/>
          </w:tcPr>
          <w:p w14:paraId="54F3A018" w14:textId="77777777" w:rsidR="006427E5" w:rsidRPr="00040E29" w:rsidRDefault="006427E5" w:rsidP="006427E5">
            <w:pPr>
              <w:pStyle w:val="TAL"/>
              <w:rPr>
                <w:ins w:id="1140" w:author="Huawei" w:date="2024-02-16T11:01:00Z"/>
              </w:rPr>
            </w:pPr>
            <w:ins w:id="1141" w:author="Huawei" w:date="2024-02-16T11:01:00Z">
              <w:r w:rsidRPr="00040E29">
                <w:t xml:space="preserve">    }</w:t>
              </w:r>
            </w:ins>
          </w:p>
        </w:tc>
        <w:tc>
          <w:tcPr>
            <w:tcW w:w="2267" w:type="dxa"/>
            <w:shd w:val="clear" w:color="auto" w:fill="auto"/>
          </w:tcPr>
          <w:p w14:paraId="2151AE35" w14:textId="77777777" w:rsidR="006427E5" w:rsidRPr="00040E29" w:rsidRDefault="006427E5" w:rsidP="006427E5">
            <w:pPr>
              <w:pStyle w:val="TAL"/>
              <w:rPr>
                <w:ins w:id="1142" w:author="Huawei" w:date="2024-02-16T11:01:00Z"/>
              </w:rPr>
            </w:pPr>
          </w:p>
        </w:tc>
        <w:tc>
          <w:tcPr>
            <w:tcW w:w="1700" w:type="dxa"/>
            <w:shd w:val="clear" w:color="auto" w:fill="auto"/>
          </w:tcPr>
          <w:p w14:paraId="5594F9E6" w14:textId="77777777" w:rsidR="006427E5" w:rsidRPr="00040E29" w:rsidRDefault="006427E5" w:rsidP="006427E5">
            <w:pPr>
              <w:pStyle w:val="TAL"/>
              <w:rPr>
                <w:ins w:id="1143" w:author="Huawei" w:date="2024-02-16T11:01:00Z"/>
              </w:rPr>
            </w:pPr>
          </w:p>
        </w:tc>
        <w:tc>
          <w:tcPr>
            <w:tcW w:w="1245" w:type="dxa"/>
            <w:shd w:val="clear" w:color="auto" w:fill="auto"/>
          </w:tcPr>
          <w:p w14:paraId="4F43D3CE" w14:textId="77777777" w:rsidR="006427E5" w:rsidRPr="00040E29" w:rsidRDefault="006427E5" w:rsidP="006427E5">
            <w:pPr>
              <w:pStyle w:val="TAL"/>
              <w:rPr>
                <w:ins w:id="1144" w:author="Huawei" w:date="2024-02-16T11:01:00Z"/>
              </w:rPr>
            </w:pPr>
          </w:p>
        </w:tc>
      </w:tr>
      <w:tr w:rsidR="006427E5" w:rsidRPr="00040E29" w14:paraId="189ED3C2" w14:textId="77777777" w:rsidTr="006427E5">
        <w:trPr>
          <w:ins w:id="1145" w:author="Huawei" w:date="2024-02-16T11:01:00Z"/>
        </w:trPr>
        <w:tc>
          <w:tcPr>
            <w:tcW w:w="4535" w:type="dxa"/>
            <w:shd w:val="clear" w:color="auto" w:fill="auto"/>
          </w:tcPr>
          <w:p w14:paraId="351AED9B" w14:textId="77777777" w:rsidR="006427E5" w:rsidRPr="00040E29" w:rsidRDefault="006427E5" w:rsidP="006427E5">
            <w:pPr>
              <w:pStyle w:val="TAL"/>
              <w:rPr>
                <w:ins w:id="1146" w:author="Huawei" w:date="2024-02-16T11:01:00Z"/>
              </w:rPr>
            </w:pPr>
            <w:ins w:id="1147" w:author="Huawei" w:date="2024-02-16T11:01:00Z">
              <w:r w:rsidRPr="00040E29">
                <w:t xml:space="preserve">  }</w:t>
              </w:r>
            </w:ins>
          </w:p>
        </w:tc>
        <w:tc>
          <w:tcPr>
            <w:tcW w:w="2267" w:type="dxa"/>
            <w:shd w:val="clear" w:color="auto" w:fill="auto"/>
          </w:tcPr>
          <w:p w14:paraId="651A17DE" w14:textId="77777777" w:rsidR="006427E5" w:rsidRPr="00040E29" w:rsidRDefault="006427E5" w:rsidP="006427E5">
            <w:pPr>
              <w:pStyle w:val="TAL"/>
              <w:rPr>
                <w:ins w:id="1148" w:author="Huawei" w:date="2024-02-16T11:01:00Z"/>
              </w:rPr>
            </w:pPr>
          </w:p>
        </w:tc>
        <w:tc>
          <w:tcPr>
            <w:tcW w:w="1700" w:type="dxa"/>
            <w:shd w:val="clear" w:color="auto" w:fill="auto"/>
          </w:tcPr>
          <w:p w14:paraId="35128135" w14:textId="77777777" w:rsidR="006427E5" w:rsidRPr="00040E29" w:rsidRDefault="006427E5" w:rsidP="006427E5">
            <w:pPr>
              <w:pStyle w:val="TAL"/>
              <w:rPr>
                <w:ins w:id="1149" w:author="Huawei" w:date="2024-02-16T11:01:00Z"/>
              </w:rPr>
            </w:pPr>
          </w:p>
        </w:tc>
        <w:tc>
          <w:tcPr>
            <w:tcW w:w="1245" w:type="dxa"/>
            <w:shd w:val="clear" w:color="auto" w:fill="auto"/>
          </w:tcPr>
          <w:p w14:paraId="21F394C3" w14:textId="77777777" w:rsidR="006427E5" w:rsidRPr="00040E29" w:rsidRDefault="006427E5" w:rsidP="006427E5">
            <w:pPr>
              <w:pStyle w:val="TAL"/>
              <w:rPr>
                <w:ins w:id="1150" w:author="Huawei" w:date="2024-02-16T11:01:00Z"/>
              </w:rPr>
            </w:pPr>
          </w:p>
        </w:tc>
      </w:tr>
      <w:tr w:rsidR="006427E5" w:rsidRPr="00040E29" w14:paraId="5EC04ABD" w14:textId="77777777" w:rsidTr="006427E5">
        <w:trPr>
          <w:ins w:id="1151" w:author="Huawei" w:date="2024-02-16T11:01:00Z"/>
        </w:trPr>
        <w:tc>
          <w:tcPr>
            <w:tcW w:w="4535" w:type="dxa"/>
            <w:shd w:val="clear" w:color="auto" w:fill="auto"/>
          </w:tcPr>
          <w:p w14:paraId="202E87EE" w14:textId="77777777" w:rsidR="006427E5" w:rsidRPr="00040E29" w:rsidRDefault="006427E5" w:rsidP="006427E5">
            <w:pPr>
              <w:pStyle w:val="TAL"/>
              <w:rPr>
                <w:ins w:id="1152" w:author="Huawei" w:date="2024-02-16T11:01:00Z"/>
              </w:rPr>
            </w:pPr>
            <w:ins w:id="1153" w:author="Huawei" w:date="2024-02-16T11:01:00Z">
              <w:r w:rsidRPr="00040E29">
                <w:t>}</w:t>
              </w:r>
            </w:ins>
          </w:p>
        </w:tc>
        <w:tc>
          <w:tcPr>
            <w:tcW w:w="2267" w:type="dxa"/>
            <w:shd w:val="clear" w:color="auto" w:fill="auto"/>
          </w:tcPr>
          <w:p w14:paraId="34216FC2" w14:textId="77777777" w:rsidR="006427E5" w:rsidRPr="00040E29" w:rsidRDefault="006427E5" w:rsidP="006427E5">
            <w:pPr>
              <w:pStyle w:val="TAL"/>
              <w:rPr>
                <w:ins w:id="1154" w:author="Huawei" w:date="2024-02-16T11:01:00Z"/>
              </w:rPr>
            </w:pPr>
          </w:p>
        </w:tc>
        <w:tc>
          <w:tcPr>
            <w:tcW w:w="1700" w:type="dxa"/>
            <w:shd w:val="clear" w:color="auto" w:fill="auto"/>
          </w:tcPr>
          <w:p w14:paraId="01C92518" w14:textId="77777777" w:rsidR="006427E5" w:rsidRPr="00040E29" w:rsidRDefault="006427E5" w:rsidP="006427E5">
            <w:pPr>
              <w:pStyle w:val="TAL"/>
              <w:rPr>
                <w:ins w:id="1155" w:author="Huawei" w:date="2024-02-16T11:01:00Z"/>
              </w:rPr>
            </w:pPr>
          </w:p>
        </w:tc>
        <w:tc>
          <w:tcPr>
            <w:tcW w:w="1245" w:type="dxa"/>
            <w:shd w:val="clear" w:color="auto" w:fill="auto"/>
          </w:tcPr>
          <w:p w14:paraId="1CA0C55D" w14:textId="77777777" w:rsidR="006427E5" w:rsidRPr="00040E29" w:rsidRDefault="006427E5" w:rsidP="006427E5">
            <w:pPr>
              <w:pStyle w:val="TAL"/>
              <w:rPr>
                <w:ins w:id="1156" w:author="Huawei" w:date="2024-02-16T11:01:00Z"/>
              </w:rPr>
            </w:pPr>
          </w:p>
        </w:tc>
      </w:tr>
    </w:tbl>
    <w:p w14:paraId="12003038" w14:textId="77777777" w:rsidR="006427E5" w:rsidRPr="00040E29" w:rsidRDefault="006427E5" w:rsidP="006427E5">
      <w:pPr>
        <w:rPr>
          <w:ins w:id="1157" w:author="Huawei" w:date="2024-02-16T11:01:00Z"/>
        </w:rPr>
      </w:pPr>
    </w:p>
    <w:bookmarkEnd w:id="1018"/>
    <w:p w14:paraId="2C469BFA" w14:textId="4836807A" w:rsidR="006427E5" w:rsidRPr="00040E29" w:rsidRDefault="006427E5" w:rsidP="006427E5">
      <w:pPr>
        <w:pStyle w:val="TH"/>
        <w:rPr>
          <w:ins w:id="1158" w:author="Huawei" w:date="2024-02-16T11:01:00Z"/>
          <w:sz w:val="21"/>
          <w:szCs w:val="22"/>
        </w:rPr>
      </w:pPr>
      <w:ins w:id="1159" w:author="Huawei" w:date="2024-02-16T11:01:00Z">
        <w:r w:rsidRPr="00040E29">
          <w:t xml:space="preserve">Table </w:t>
        </w:r>
      </w:ins>
      <w:ins w:id="1160" w:author="Huawei" w:date="2024-02-16T11:02:00Z">
        <w:r>
          <w:t>12.2.9</w:t>
        </w:r>
      </w:ins>
      <w:ins w:id="1161" w:author="Huawei" w:date="2024-02-16T11:01:00Z">
        <w:r w:rsidRPr="00040E29">
          <w:t>.1.3.3-</w:t>
        </w:r>
      </w:ins>
      <w:ins w:id="1162" w:author="Huawei" w:date="2024-02-16T12:35:00Z">
        <w:r w:rsidR="007E02ED">
          <w:t>6</w:t>
        </w:r>
      </w:ins>
      <w:ins w:id="1163" w:author="Huawei" w:date="2024-02-16T11:01:00Z">
        <w:r w:rsidRPr="00040E29">
          <w:t xml:space="preserve">: </w:t>
        </w:r>
        <w:proofErr w:type="spellStart"/>
        <w:r w:rsidRPr="00040E29">
          <w:rPr>
            <w:i/>
          </w:rPr>
          <w:t>UECapabilityInformationSidelink</w:t>
        </w:r>
        <w:proofErr w:type="spellEnd"/>
        <w:r w:rsidRPr="00040E29">
          <w:t xml:space="preserve"> (steps 8, Table </w:t>
        </w:r>
      </w:ins>
      <w:ins w:id="1164" w:author="Huawei" w:date="2024-02-16T11:02:00Z">
        <w:r>
          <w:t>12.2.9</w:t>
        </w:r>
      </w:ins>
      <w:ins w:id="1165" w:author="Huawei" w:date="2024-02-16T11:01:00Z">
        <w:r w:rsidRPr="00040E29">
          <w:t>.1.3.2-1)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27E5" w:rsidRPr="00040E29" w14:paraId="7B267F57" w14:textId="77777777" w:rsidTr="006427E5">
        <w:trPr>
          <w:ins w:id="1166" w:author="Huawei" w:date="2024-02-16T11:01:00Z"/>
        </w:trPr>
        <w:tc>
          <w:tcPr>
            <w:tcW w:w="9747" w:type="dxa"/>
            <w:shd w:val="clear" w:color="auto" w:fill="auto"/>
          </w:tcPr>
          <w:p w14:paraId="2BDA922C" w14:textId="77777777" w:rsidR="006427E5" w:rsidRPr="00040E29" w:rsidRDefault="006427E5" w:rsidP="006427E5">
            <w:pPr>
              <w:pStyle w:val="TAL"/>
              <w:rPr>
                <w:ins w:id="1167" w:author="Huawei" w:date="2024-02-16T11:01:00Z"/>
              </w:rPr>
            </w:pPr>
            <w:ins w:id="1168" w:author="Huawei" w:date="2024-02-16T11:01:00Z">
              <w:r w:rsidRPr="00040E29">
                <w:t>Derivation Path:  TS 38.508-1 [4], Table 4.6.1A-7 with condition RX</w:t>
              </w:r>
            </w:ins>
          </w:p>
        </w:tc>
      </w:tr>
    </w:tbl>
    <w:p w14:paraId="0BB29699" w14:textId="77777777" w:rsidR="006427E5" w:rsidRPr="006427E5" w:rsidRDefault="006427E5" w:rsidP="006427E5"/>
    <w:bookmarkEnd w:id="2"/>
    <w:p w14:paraId="6B98A25B" w14:textId="541605FF"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C1974">
        <w:rPr>
          <w:b/>
          <w:noProof/>
          <w:color w:val="00B0F0"/>
        </w:rPr>
        <w:t>1</w:t>
      </w:r>
      <w:r w:rsidRPr="00F92638">
        <w:rPr>
          <w:b/>
          <w:noProof/>
          <w:color w:val="00B0F0"/>
        </w:rPr>
        <w:t>&gt;</w:t>
      </w:r>
    </w:p>
    <w:p w14:paraId="38713F5D" w14:textId="77777777" w:rsidR="00364A23" w:rsidRPr="00364A23" w:rsidRDefault="00364A23">
      <w:pPr>
        <w:rPr>
          <w:noProof/>
        </w:rPr>
      </w:pPr>
    </w:p>
    <w:sectPr w:rsidR="00364A23" w:rsidRPr="00364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8CB6D" w14:textId="77777777" w:rsidR="00A647B2" w:rsidRDefault="00A647B2">
      <w:r>
        <w:separator/>
      </w:r>
    </w:p>
  </w:endnote>
  <w:endnote w:type="continuationSeparator" w:id="0">
    <w:p w14:paraId="1EBF306F" w14:textId="77777777" w:rsidR="00A647B2" w:rsidRDefault="00A6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0D11C" w14:textId="77777777" w:rsidR="00A647B2" w:rsidRDefault="00A647B2">
      <w:r>
        <w:separator/>
      </w:r>
    </w:p>
  </w:footnote>
  <w:footnote w:type="continuationSeparator" w:id="0">
    <w:p w14:paraId="469328B1" w14:textId="77777777" w:rsidR="00A647B2" w:rsidRDefault="00A64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27E5" w:rsidRDefault="00642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27E5" w:rsidRDefault="006427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27E5" w:rsidRDefault="006427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27E5" w:rsidRDefault="006427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9C649D"/>
    <w:multiLevelType w:val="hybridMultilevel"/>
    <w:tmpl w:val="4CD4BC86"/>
    <w:lvl w:ilvl="0" w:tplc="D540846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1"/>
  </w:num>
  <w:num w:numId="4">
    <w:abstractNumId w:val="17"/>
  </w:num>
  <w:num w:numId="5">
    <w:abstractNumId w:val="24"/>
  </w:num>
  <w:num w:numId="6">
    <w:abstractNumId w:val="3"/>
  </w:num>
  <w:num w:numId="7">
    <w:abstractNumId w:val="37"/>
  </w:num>
  <w:num w:numId="8">
    <w:abstractNumId w:val="29"/>
  </w:num>
  <w:num w:numId="9">
    <w:abstractNumId w:val="23"/>
  </w:num>
  <w:num w:numId="10">
    <w:abstractNumId w:val="28"/>
  </w:num>
  <w:num w:numId="11">
    <w:abstractNumId w:val="33"/>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2"/>
  </w:num>
  <w:num w:numId="22">
    <w:abstractNumId w:val="38"/>
  </w:num>
  <w:num w:numId="23">
    <w:abstractNumId w:val="39"/>
  </w:num>
  <w:num w:numId="24">
    <w:abstractNumId w:val="15"/>
  </w:num>
  <w:num w:numId="25">
    <w:abstractNumId w:val="19"/>
  </w:num>
  <w:num w:numId="26">
    <w:abstractNumId w:val="11"/>
  </w:num>
  <w:num w:numId="27">
    <w:abstractNumId w:val="30"/>
  </w:num>
  <w:num w:numId="28">
    <w:abstractNumId w:val="34"/>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 w:numId="39">
    <w:abstractNumId w:val="31"/>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0277"/>
    <w:rsid w:val="00145D43"/>
    <w:rsid w:val="00170303"/>
    <w:rsid w:val="00172A16"/>
    <w:rsid w:val="00192C46"/>
    <w:rsid w:val="00193AC3"/>
    <w:rsid w:val="001A08B3"/>
    <w:rsid w:val="001A7B60"/>
    <w:rsid w:val="001B52F0"/>
    <w:rsid w:val="001B7A65"/>
    <w:rsid w:val="001C3443"/>
    <w:rsid w:val="001E41F3"/>
    <w:rsid w:val="002035BD"/>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57D82"/>
    <w:rsid w:val="003609EF"/>
    <w:rsid w:val="003614D0"/>
    <w:rsid w:val="0036231A"/>
    <w:rsid w:val="00364A23"/>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27E5"/>
    <w:rsid w:val="00646D98"/>
    <w:rsid w:val="00653DE4"/>
    <w:rsid w:val="00665C47"/>
    <w:rsid w:val="00672D55"/>
    <w:rsid w:val="00695808"/>
    <w:rsid w:val="006B46FB"/>
    <w:rsid w:val="006E21FB"/>
    <w:rsid w:val="006F7EE2"/>
    <w:rsid w:val="007139FF"/>
    <w:rsid w:val="00762C25"/>
    <w:rsid w:val="00764958"/>
    <w:rsid w:val="0077715B"/>
    <w:rsid w:val="00792342"/>
    <w:rsid w:val="0079387B"/>
    <w:rsid w:val="007977A8"/>
    <w:rsid w:val="007A05FA"/>
    <w:rsid w:val="007B512A"/>
    <w:rsid w:val="007C2097"/>
    <w:rsid w:val="007C3028"/>
    <w:rsid w:val="007C73F9"/>
    <w:rsid w:val="007D6A07"/>
    <w:rsid w:val="007E02ED"/>
    <w:rsid w:val="007E3327"/>
    <w:rsid w:val="007F7259"/>
    <w:rsid w:val="008040A8"/>
    <w:rsid w:val="00805C19"/>
    <w:rsid w:val="008279FA"/>
    <w:rsid w:val="008626E7"/>
    <w:rsid w:val="00870EE7"/>
    <w:rsid w:val="008863B9"/>
    <w:rsid w:val="008961BE"/>
    <w:rsid w:val="008A0502"/>
    <w:rsid w:val="008A45A6"/>
    <w:rsid w:val="008D3CCC"/>
    <w:rsid w:val="008F3789"/>
    <w:rsid w:val="008F686C"/>
    <w:rsid w:val="00913ED6"/>
    <w:rsid w:val="009148DE"/>
    <w:rsid w:val="00941E30"/>
    <w:rsid w:val="0095747B"/>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647B2"/>
    <w:rsid w:val="00A7671C"/>
    <w:rsid w:val="00AA2CBC"/>
    <w:rsid w:val="00AC2113"/>
    <w:rsid w:val="00AC4A98"/>
    <w:rsid w:val="00AC5820"/>
    <w:rsid w:val="00AD1CD8"/>
    <w:rsid w:val="00AF0DD4"/>
    <w:rsid w:val="00AF5DF7"/>
    <w:rsid w:val="00B029BA"/>
    <w:rsid w:val="00B07B77"/>
    <w:rsid w:val="00B258BB"/>
    <w:rsid w:val="00B33807"/>
    <w:rsid w:val="00B67B97"/>
    <w:rsid w:val="00B81C26"/>
    <w:rsid w:val="00B968C8"/>
    <w:rsid w:val="00BA3EC5"/>
    <w:rsid w:val="00BA51D9"/>
    <w:rsid w:val="00BB5DFC"/>
    <w:rsid w:val="00BC1974"/>
    <w:rsid w:val="00BC75D2"/>
    <w:rsid w:val="00BD279D"/>
    <w:rsid w:val="00BD6BB8"/>
    <w:rsid w:val="00C365C8"/>
    <w:rsid w:val="00C66BA2"/>
    <w:rsid w:val="00C831A7"/>
    <w:rsid w:val="00C870F6"/>
    <w:rsid w:val="00C95985"/>
    <w:rsid w:val="00CC5026"/>
    <w:rsid w:val="00CC68D0"/>
    <w:rsid w:val="00CE1312"/>
    <w:rsid w:val="00D03F9A"/>
    <w:rsid w:val="00D06D51"/>
    <w:rsid w:val="00D13C58"/>
    <w:rsid w:val="00D24991"/>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13720"/>
    <w:rsid w:val="00F2194E"/>
    <w:rsid w:val="00F25D98"/>
    <w:rsid w:val="00F300FB"/>
    <w:rsid w:val="00F443DB"/>
    <w:rsid w:val="00F847F5"/>
    <w:rsid w:val="00F865A5"/>
    <w:rsid w:val="00F9748E"/>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57D82"/>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CA58-0CCB-4941-A364-0427A5E8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5843</TotalTime>
  <Pages>10</Pages>
  <Words>2732</Words>
  <Characters>15577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2024-01-12T09:20:00Z</dcterms:created>
  <dcterms:modified xsi:type="dcterms:W3CDTF">2024-02-16T04:57:00Z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(3)MsUURuQxoeE8GrNrUmf7MK/sLr+edNljNbSPvpvWR0ZRjEWvKNb5gI1T6b8Q5Xlla9DH5gF2
Y3LHmOJHxrTYh5SRp/FId86Yfe86EBGk+hQgeqkeK3beeyH9x8pdMNxM6oPOQMJXPfDdLQ3C
7t7ura6bencWpLE4wXIBhHuGb7iJRDagfJfyDpWO/dtNJgX5YowT+d52pdbuOt0Zo+F9ICt9
TgqyRBJLGI1aE2fU7S</vt:lpwstr>
  </property>
  <property fmtid="{D5CDD505-2E9C-101B-9397-08002B2CF9AE}" pid="22" name="_2015_ms_pID_7253431">
    <vt:lpwstr>Q66jAY3GsbETyXvyhRI/cHo3wGy8XMEGkIGNmOLl5Q7c+JTDQyvF4B
4ETKQ8+Q5eP+yN1Yus/hSrIS5/so+hqEsfEND0SLYwxZlEErOkw7hkAiHORFEZ2xY80YJecC
pwU+FJa9aD/2ajEbZ30QGXQn/nOPtSCwFP7lMr7cw/MPLFgtDphyhMlC1QGuThg5RVC2jSx4
P5rUUYMob1KsEWLn04UMYP2DYPcI33BLxFUr</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1708050288</vt:lpwstr>
  </property>
</Properties>
</file>