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CE5E2D">
        <w:rPr>
          <w:b/>
          <w:i/>
          <w:noProof/>
          <w:sz w:val="28"/>
        </w:rPr>
        <w:t>0749</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E5E2D" w:rsidP="003916B4">
            <w:pPr>
              <w:pStyle w:val="CRCoverPage"/>
              <w:spacing w:after="0"/>
              <w:jc w:val="center"/>
              <w:rPr>
                <w:noProof/>
              </w:rPr>
            </w:pPr>
            <w:r>
              <w:rPr>
                <w:b/>
                <w:noProof/>
                <w:sz w:val="28"/>
              </w:rPr>
              <w:t>0672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B7749" w:rsidP="002A6414">
            <w:pPr>
              <w:pStyle w:val="CRCoverPage"/>
              <w:spacing w:after="0"/>
              <w:ind w:left="100"/>
              <w:rPr>
                <w:noProof/>
              </w:rPr>
            </w:pPr>
            <w:r w:rsidRPr="008B7749">
              <w:rPr>
                <w:noProof/>
              </w:rPr>
              <w:t>TT analysis for RedCap RRM test case 16.7.4.1.2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1F7B3B"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F7B3B" w:rsidRPr="009B4AA7" w:rsidRDefault="00762BD6" w:rsidP="00F175B5">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562B9D">
              <w:rPr>
                <w:lang w:eastAsia="zh-CN"/>
              </w:rPr>
              <w:t>4</w:t>
            </w:r>
            <w:r>
              <w:rPr>
                <w:lang w:eastAsia="zh-CN"/>
              </w:rPr>
              <w:t>.</w:t>
            </w:r>
            <w:r w:rsidR="00562B9D">
              <w:rPr>
                <w:lang w:eastAsia="zh-CN"/>
              </w:rPr>
              <w:t>1</w:t>
            </w:r>
            <w:r w:rsidR="00250E3D">
              <w:rPr>
                <w:lang w:eastAsia="zh-CN"/>
              </w:rPr>
              <w:t>.</w:t>
            </w:r>
            <w:r w:rsidR="008B7749">
              <w:rPr>
                <w:lang w:eastAsia="zh-CN"/>
              </w:rPr>
              <w:t>2</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8D45B4" w:rsidRPr="00A31ABC" w:rsidRDefault="00762BD6" w:rsidP="00F175B5">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w:t>
            </w:r>
            <w:r w:rsidR="00562B9D">
              <w:rPr>
                <w:lang w:eastAsia="zh-CN"/>
              </w:rPr>
              <w:t>4</w:t>
            </w:r>
            <w:r>
              <w:rPr>
                <w:lang w:eastAsia="zh-CN"/>
              </w:rPr>
              <w:t>.</w:t>
            </w:r>
            <w:r w:rsidR="00562B9D">
              <w:rPr>
                <w:lang w:eastAsia="zh-CN"/>
              </w:rPr>
              <w:t>1</w:t>
            </w:r>
            <w:r w:rsidR="00250E3D">
              <w:rPr>
                <w:lang w:eastAsia="zh-CN"/>
              </w:rPr>
              <w:t>.</w:t>
            </w:r>
            <w:r w:rsidR="008B7749">
              <w:rPr>
                <w:lang w:eastAsia="zh-CN"/>
              </w:rPr>
              <w:t>2</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00562B9D" w:rsidRPr="00562B9D">
        <w:t>38.533 16.7.4.1.</w:t>
      </w:r>
      <w:r w:rsidR="008B7749">
        <w:t>2</w:t>
      </w:r>
      <w:r w:rsidR="00562B9D" w:rsidRPr="00562B9D">
        <w:t xml:space="preserve"> TT</w:t>
      </w:r>
      <w:r w:rsidR="002F750B" w:rsidRPr="009709C5">
        <w:t>.zip</w:t>
      </w:r>
      <w:r>
        <w:rPr>
          <w:lang w:eastAsia="zh-CN"/>
        </w:rPr>
        <w:t>”</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4A8D" w:rsidRDefault="00C84A8D">
      <w:r>
        <w:separator/>
      </w:r>
    </w:p>
  </w:endnote>
  <w:endnote w:type="continuationSeparator" w:id="0">
    <w:p w:rsidR="00C84A8D" w:rsidRDefault="00C84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4A8D" w:rsidRDefault="00C84A8D">
      <w:r>
        <w:separator/>
      </w:r>
    </w:p>
  </w:footnote>
  <w:footnote w:type="continuationSeparator" w:id="0">
    <w:p w:rsidR="00C84A8D" w:rsidRDefault="00C84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3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314B"/>
    <w:rsid w:val="00095207"/>
    <w:rsid w:val="000979E3"/>
    <w:rsid w:val="000A6394"/>
    <w:rsid w:val="000B2ECB"/>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3E4D"/>
    <w:rsid w:val="001D4AD5"/>
    <w:rsid w:val="001E2D63"/>
    <w:rsid w:val="001E41F3"/>
    <w:rsid w:val="001E6198"/>
    <w:rsid w:val="001E6546"/>
    <w:rsid w:val="001E6674"/>
    <w:rsid w:val="001F2A7E"/>
    <w:rsid w:val="001F7B3B"/>
    <w:rsid w:val="002006D8"/>
    <w:rsid w:val="002029B0"/>
    <w:rsid w:val="00203FB5"/>
    <w:rsid w:val="00206F5B"/>
    <w:rsid w:val="0021556A"/>
    <w:rsid w:val="00225FFB"/>
    <w:rsid w:val="0022667B"/>
    <w:rsid w:val="00231937"/>
    <w:rsid w:val="00231C83"/>
    <w:rsid w:val="002320E5"/>
    <w:rsid w:val="002405B6"/>
    <w:rsid w:val="002449A6"/>
    <w:rsid w:val="002506F5"/>
    <w:rsid w:val="00250E3D"/>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2F750B"/>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27C76"/>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2B9D"/>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5776"/>
    <w:rsid w:val="0077731F"/>
    <w:rsid w:val="00782AB2"/>
    <w:rsid w:val="00792342"/>
    <w:rsid w:val="00793C4D"/>
    <w:rsid w:val="007977A8"/>
    <w:rsid w:val="007A1A30"/>
    <w:rsid w:val="007A3510"/>
    <w:rsid w:val="007A5D46"/>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2457"/>
    <w:rsid w:val="00875548"/>
    <w:rsid w:val="008758BD"/>
    <w:rsid w:val="00875EB7"/>
    <w:rsid w:val="0087710B"/>
    <w:rsid w:val="0087774A"/>
    <w:rsid w:val="008819AA"/>
    <w:rsid w:val="00884E75"/>
    <w:rsid w:val="008863B9"/>
    <w:rsid w:val="00892F92"/>
    <w:rsid w:val="00895CB3"/>
    <w:rsid w:val="00895DFD"/>
    <w:rsid w:val="008A45A6"/>
    <w:rsid w:val="008B3067"/>
    <w:rsid w:val="008B7749"/>
    <w:rsid w:val="008C1913"/>
    <w:rsid w:val="008C2447"/>
    <w:rsid w:val="008C2931"/>
    <w:rsid w:val="008C5435"/>
    <w:rsid w:val="008C75B1"/>
    <w:rsid w:val="008D45B4"/>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14F"/>
    <w:rsid w:val="00AD1CD8"/>
    <w:rsid w:val="00AE0EFA"/>
    <w:rsid w:val="00AE4F3C"/>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A8"/>
    <w:rsid w:val="00BA3EC5"/>
    <w:rsid w:val="00BA51D9"/>
    <w:rsid w:val="00BA64C1"/>
    <w:rsid w:val="00BB3E37"/>
    <w:rsid w:val="00BB5DFC"/>
    <w:rsid w:val="00BB6D7E"/>
    <w:rsid w:val="00BC24C5"/>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84A8D"/>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5E2D"/>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65DD"/>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109B"/>
    <w:rsid w:val="00DD2363"/>
    <w:rsid w:val="00DD5491"/>
    <w:rsid w:val="00DD5E57"/>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36CE"/>
    <w:rsid w:val="00F14025"/>
    <w:rsid w:val="00F175B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A966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00B6D-319B-453F-958C-0FB5D9572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633</TotalTime>
  <Pages>2</Pages>
  <Words>320</Words>
  <Characters>1825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2022-08-22T02:54:00Z</dcterms:created>
  <dcterms:modified xsi:type="dcterms:W3CDTF">2024-02-15T16:00:00Z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(3)67NfqpkQTLEZhM2glctEi9AzceT5AvsmI2A1LySf7mouqSmTCRpku+gTbfyhTBIg84q2BCM0
QCg3Ykm/UudLGX8o11bQf866ziwARzz3I+6ifKmU2qQHNPYR1k6d3aE44f0R0+NA46s64RlW
jD9MzNIBxHzhJ/H0c9cr6Ao2A9sgtuZdLr1nVlanKeLd6gOB0Nozh3RQpJ9yRS97W9ctTq/w
B6cmXX1Ftrq49Un4tH</vt:lpwstr>
  </property>
  <property fmtid="{D5CDD505-2E9C-101B-9397-08002B2CF9AE}" pid="22" name="_2015_ms_pID_7253431">
    <vt:lpwstr>0tOdypdp4pTtio8Am8mBUKzkr8HgN4pj82RzdYc45bzkeTPbefJRry
RfHNLOL5B+bEnnSbi2KobQ3XfSM+qnhq+8Z42d134kOmXFvipV35u0c7g1LReOVCYzCHRNGl
49y1XcHTCuR6xJ79XLBpYWdSsqPWQWkuIQN9N033PTaKouW/vT8GP2k4gFoltXOsP4NBIleR
w6CXjpElG3aI9TxZDnapFpi8yNK0q8vpJr1X</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1708012808</vt:lpwstr>
  </property>
</Properties>
</file>