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BD20F9">
        <w:rPr>
          <w:b/>
          <w:i/>
          <w:noProof/>
          <w:sz w:val="28"/>
        </w:rPr>
        <w:t>0738</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D20F9" w:rsidP="003916B4">
            <w:pPr>
              <w:pStyle w:val="CRCoverPage"/>
              <w:spacing w:after="0"/>
              <w:jc w:val="center"/>
              <w:rPr>
                <w:noProof/>
              </w:rPr>
            </w:pPr>
            <w:r>
              <w:rPr>
                <w:b/>
                <w:noProof/>
                <w:sz w:val="28"/>
              </w:rPr>
              <w:t>0661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3446B5" w:rsidP="002A6414">
            <w:pPr>
              <w:pStyle w:val="CRCoverPage"/>
              <w:spacing w:after="0"/>
              <w:ind w:left="100"/>
              <w:rPr>
                <w:noProof/>
              </w:rPr>
            </w:pPr>
            <w:r w:rsidRPr="003446B5">
              <w:rPr>
                <w:noProof/>
              </w:rPr>
              <w:t>TT analysis for RedCap RRM test case 16.6.5.</w:t>
            </w:r>
            <w:r w:rsidR="00405CF7">
              <w:rPr>
                <w:noProof/>
              </w:rPr>
              <w:t>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C240D" w:rsidRPr="009B4AA7" w:rsidRDefault="00762BD6" w:rsidP="00780720">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w:t>
            </w:r>
            <w:r w:rsidR="003446B5">
              <w:rPr>
                <w:lang w:eastAsia="zh-CN"/>
              </w:rPr>
              <w:t>6.5.</w:t>
            </w:r>
            <w:r w:rsidR="00405CF7">
              <w:rPr>
                <w:lang w:eastAsia="zh-CN"/>
              </w:rPr>
              <w:t>4</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Pr="00A31ABC" w:rsidRDefault="00762BD6" w:rsidP="00780720">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w:t>
            </w:r>
            <w:r w:rsidR="003446B5">
              <w:rPr>
                <w:lang w:eastAsia="zh-CN"/>
              </w:rPr>
              <w:t>6.5.</w:t>
            </w:r>
            <w:r w:rsidR="00405CF7">
              <w:rPr>
                <w:lang w:eastAsia="zh-CN"/>
              </w:rPr>
              <w:t>4</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Pr="00762BD6">
        <w:rPr>
          <w:lang w:eastAsia="zh-CN"/>
        </w:rPr>
        <w:t>38.533 16.</w:t>
      </w:r>
      <w:r w:rsidR="003446B5">
        <w:rPr>
          <w:lang w:eastAsia="zh-CN"/>
        </w:rPr>
        <w:t>6.5.</w:t>
      </w:r>
      <w:r w:rsidR="00405CF7">
        <w:rPr>
          <w:lang w:eastAsia="zh-CN"/>
        </w:rPr>
        <w:t>4</w:t>
      </w:r>
      <w:r w:rsidRPr="00762BD6">
        <w:rPr>
          <w:lang w:eastAsia="zh-CN"/>
        </w:rPr>
        <w:t xml:space="preserve"> TT</w:t>
      </w:r>
      <w:r>
        <w:rPr>
          <w:lang w:eastAsia="zh-CN"/>
        </w:rPr>
        <w:t>.zip”</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70C0" w:rsidRDefault="00B570C0">
      <w:r>
        <w:separator/>
      </w:r>
    </w:p>
  </w:endnote>
  <w:endnote w:type="continuationSeparator" w:id="0">
    <w:p w:rsidR="00B570C0" w:rsidRDefault="00B57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70C0" w:rsidRDefault="00B570C0">
      <w:r>
        <w:separator/>
      </w:r>
    </w:p>
  </w:footnote>
  <w:footnote w:type="continuationSeparator" w:id="0">
    <w:p w:rsidR="00B570C0" w:rsidRDefault="00B57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15AB"/>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46210"/>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46B5"/>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8711F"/>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05CF7"/>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3139"/>
    <w:rsid w:val="004B6434"/>
    <w:rsid w:val="004B75B7"/>
    <w:rsid w:val="004C0991"/>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0720"/>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0E80"/>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570C0"/>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0F9"/>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20C6"/>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FA7DB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133D1-5B47-457D-9B14-900896F8E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597</TotalTime>
  <Pages>2</Pages>
  <Words>318</Words>
  <Characters>1819</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2022-08-22T02:54:00Z</dcterms:created>
  <dcterms:modified xsi:type="dcterms:W3CDTF">2024-02-15T15:48:00Z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(3)Q0N2elCTEDNBfuT0fYwSH7rdUj/LNo9yDMjpx6fXiMkbT5HNDBti1TyjwJi+p/Npz8MrNQEI
0MbRCJfM6FaDOViWP15VmFO9gqEx0tom3JYUfl/G/CXCmzFmfspmulxylov1+3kxXfBxTS0n
J2t9bGmsQEmFHPyKBDDxHle81PTgp7XzBFcYeZmBuNd0QyHBGC94PgK/cQJlathkw2838aX3
0jgSyut01oc3tQeFzq</vt:lpwstr>
  </property>
  <property fmtid="{D5CDD505-2E9C-101B-9397-08002B2CF9AE}" pid="22" name="_2015_ms_pID_7253431">
    <vt:lpwstr>jQ7RIrpxCP189I0mJcO0rqK56MpuKKqHBM2LlxSd/VS8XibQqRftLw
GG9HKZXqtM+un6eXFYSDyBC1QZajt54RVMqZ9753RIcRbh1Pv3yLpj6lPo+Qmn1PeCntdI3e
761IyI3iEWpi+6F2Z6RZq6a2efyKX0f7s9+pH4OqxTS5ZKpPs2/90oIC2zkVFdhkA1fTRRKb
fWAU/AahbcYB0u0wFKkqRv8CJubmq8IbgrkR</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1708012075</vt:lpwstr>
  </property>
</Properties>
</file>