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2A1A29">
        <w:rPr>
          <w:b/>
          <w:noProof/>
          <w:sz w:val="24"/>
        </w:rPr>
        <w:t>2</w:t>
      </w:r>
      <w:r>
        <w:rPr>
          <w:b/>
          <w:i/>
          <w:noProof/>
          <w:sz w:val="28"/>
        </w:rPr>
        <w:tab/>
      </w:r>
      <w:r w:rsidR="00EC7678" w:rsidRPr="00EC7678">
        <w:rPr>
          <w:b/>
          <w:i/>
          <w:noProof/>
          <w:sz w:val="28"/>
        </w:rPr>
        <w:t>R5-2</w:t>
      </w:r>
      <w:r w:rsidR="002A1A29">
        <w:rPr>
          <w:b/>
          <w:i/>
          <w:noProof/>
          <w:sz w:val="28"/>
        </w:rPr>
        <w:t>4</w:t>
      </w:r>
      <w:r w:rsidR="00566754">
        <w:rPr>
          <w:b/>
          <w:i/>
          <w:noProof/>
          <w:sz w:val="28"/>
        </w:rPr>
        <w:t>0737</w:t>
      </w:r>
    </w:p>
    <w:p w:rsidR="00E7474D" w:rsidRPr="00F4311F" w:rsidRDefault="002A1A29" w:rsidP="00E7474D">
      <w:pPr>
        <w:pStyle w:val="CRCoverPage"/>
        <w:outlineLvl w:val="0"/>
        <w:rPr>
          <w:b/>
          <w:noProof/>
          <w:sz w:val="24"/>
        </w:rPr>
      </w:pPr>
      <w:r>
        <w:rPr>
          <w:b/>
          <w:noProof/>
          <w:sz w:val="24"/>
          <w:lang w:eastAsia="zh-CN"/>
        </w:rPr>
        <w:t>Athens</w:t>
      </w:r>
      <w:r w:rsidR="00E7474D">
        <w:rPr>
          <w:rFonts w:hint="eastAsia"/>
          <w:b/>
          <w:noProof/>
          <w:sz w:val="24"/>
        </w:rPr>
        <w:t>,</w:t>
      </w:r>
      <w:r w:rsidR="00E7474D">
        <w:rPr>
          <w:b/>
          <w:noProof/>
          <w:sz w:val="24"/>
        </w:rPr>
        <w:t xml:space="preserve"> </w:t>
      </w:r>
      <w:r>
        <w:rPr>
          <w:b/>
          <w:noProof/>
          <w:sz w:val="24"/>
        </w:rPr>
        <w:t>Greece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Feb</w:t>
      </w:r>
      <w:r w:rsidR="00A81F46">
        <w:rPr>
          <w:b/>
          <w:noProof/>
          <w:sz w:val="24"/>
        </w:rPr>
        <w:t xml:space="preserve"> </w:t>
      </w:r>
      <w:r>
        <w:rPr>
          <w:b/>
          <w:noProof/>
          <w:sz w:val="24"/>
        </w:rPr>
        <w:t>26</w:t>
      </w:r>
      <w:r w:rsidR="00A81F46">
        <w:rPr>
          <w:b/>
          <w:noProof/>
          <w:sz w:val="24"/>
          <w:vertAlign w:val="superscript"/>
        </w:rPr>
        <w:t>th</w:t>
      </w:r>
      <w:r w:rsidR="00E7474D">
        <w:rPr>
          <w:b/>
          <w:noProof/>
          <w:sz w:val="24"/>
        </w:rPr>
        <w:t xml:space="preserve"> </w:t>
      </w:r>
      <w:r>
        <w:rPr>
          <w:b/>
          <w:noProof/>
          <w:sz w:val="24"/>
        </w:rPr>
        <w:t>–</w:t>
      </w:r>
      <w:r w:rsidR="00E7474D">
        <w:rPr>
          <w:b/>
          <w:noProof/>
          <w:sz w:val="24"/>
        </w:rPr>
        <w:t xml:space="preserve"> </w:t>
      </w:r>
      <w:r>
        <w:rPr>
          <w:b/>
          <w:noProof/>
          <w:sz w:val="24"/>
        </w:rPr>
        <w:t>Mar 1</w:t>
      </w:r>
      <w:r w:rsidRPr="002A1A29">
        <w:rPr>
          <w:b/>
          <w:noProof/>
          <w:sz w:val="24"/>
          <w:vertAlign w:val="superscript"/>
        </w:rPr>
        <w:t>st</w:t>
      </w:r>
      <w:r w:rsidR="00E7474D" w:rsidRPr="00203FB5">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62BD6">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66754" w:rsidP="003916B4">
            <w:pPr>
              <w:pStyle w:val="CRCoverPage"/>
              <w:spacing w:after="0"/>
              <w:jc w:val="center"/>
              <w:rPr>
                <w:noProof/>
              </w:rPr>
            </w:pPr>
            <w:r>
              <w:rPr>
                <w:b/>
                <w:noProof/>
                <w:sz w:val="28"/>
              </w:rPr>
              <w:t>0660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4926A2">
              <w:rPr>
                <w:b/>
                <w:noProof/>
                <w:sz w:val="28"/>
              </w:rPr>
              <w:t>8</w:t>
            </w:r>
            <w:r>
              <w:rPr>
                <w:b/>
                <w:noProof/>
                <w:sz w:val="28"/>
              </w:rPr>
              <w:t>.</w:t>
            </w:r>
            <w:r w:rsidR="002A1A2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3446B5" w:rsidP="002A6414">
            <w:pPr>
              <w:pStyle w:val="CRCoverPage"/>
              <w:spacing w:after="0"/>
              <w:ind w:left="100"/>
              <w:rPr>
                <w:noProof/>
              </w:rPr>
            </w:pPr>
            <w:r w:rsidRPr="003446B5">
              <w:rPr>
                <w:noProof/>
              </w:rPr>
              <w:t>TT analysis for RedCap RRM test case 16.6.5.3</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1A29">
              <w:rPr>
                <w:noProof/>
              </w:rPr>
              <w:t>4</w:t>
            </w:r>
            <w:r w:rsidR="005F6D86">
              <w:rPr>
                <w:noProof/>
              </w:rPr>
              <w:t>-</w:t>
            </w:r>
            <w:r w:rsidR="002A1A29">
              <w:rPr>
                <w:noProof/>
              </w:rPr>
              <w:t>02</w:t>
            </w:r>
            <w:r w:rsidR="002A6414">
              <w:rPr>
                <w:noProof/>
              </w:rPr>
              <w:t>-</w:t>
            </w:r>
            <w:r w:rsidR="002A1A29">
              <w:rPr>
                <w:noProof/>
              </w:rPr>
              <w:t>17</w:t>
            </w:r>
            <w:r w:rsidRPr="004A220A">
              <w:rPr>
                <w:noProof/>
              </w:rPr>
              <w:fldChar w:fldCharType="end"/>
            </w:r>
          </w:p>
        </w:tc>
      </w:tr>
      <w:tr w:rsidR="00E21E1B"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926A2">
              <w:rPr>
                <w:noProof/>
              </w:rPr>
              <w:t>8</w:t>
            </w:r>
          </w:p>
        </w:tc>
      </w:tr>
      <w:tr w:rsidR="00E21E1B"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5C240D" w:rsidRPr="009B4AA7" w:rsidRDefault="00762BD6" w:rsidP="001F496F">
            <w:pPr>
              <w:pStyle w:val="CRCoverPage"/>
              <w:numPr>
                <w:ilvl w:val="0"/>
                <w:numId w:val="14"/>
              </w:numPr>
              <w:spacing w:after="0"/>
              <w:rPr>
                <w:lang w:eastAsia="zh-CN"/>
              </w:rPr>
            </w:pPr>
            <w:r>
              <w:rPr>
                <w:rFonts w:hint="eastAsia"/>
                <w:lang w:eastAsia="zh-CN"/>
              </w:rPr>
              <w:t>T</w:t>
            </w:r>
            <w:r>
              <w:rPr>
                <w:lang w:eastAsia="zh-CN"/>
              </w:rPr>
              <w:t xml:space="preserve">o provide TT analysis for </w:t>
            </w:r>
            <w:proofErr w:type="spellStart"/>
            <w:r>
              <w:rPr>
                <w:lang w:eastAsia="zh-CN"/>
              </w:rPr>
              <w:t>RedCap</w:t>
            </w:r>
            <w:proofErr w:type="spellEnd"/>
            <w:r>
              <w:rPr>
                <w:lang w:eastAsia="zh-CN"/>
              </w:rPr>
              <w:t xml:space="preserve"> RRM TC 16.</w:t>
            </w:r>
            <w:r w:rsidR="003446B5">
              <w:rPr>
                <w:lang w:eastAsia="zh-CN"/>
              </w:rPr>
              <w:t>6.5.3</w:t>
            </w:r>
            <w:r>
              <w:rPr>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762BD6" w:rsidRPr="00A31ABC" w:rsidRDefault="00762BD6" w:rsidP="001F496F">
            <w:pPr>
              <w:pStyle w:val="CRCoverPage"/>
              <w:numPr>
                <w:ilvl w:val="0"/>
                <w:numId w:val="15"/>
              </w:numPr>
              <w:spacing w:after="0"/>
              <w:rPr>
                <w:lang w:eastAsia="ja-JP"/>
              </w:rPr>
            </w:pPr>
            <w:r>
              <w:rPr>
                <w:lang w:eastAsia="zh-CN"/>
              </w:rPr>
              <w:t xml:space="preserve">TT analysis for </w:t>
            </w:r>
            <w:proofErr w:type="spellStart"/>
            <w:r>
              <w:rPr>
                <w:lang w:eastAsia="zh-CN"/>
              </w:rPr>
              <w:t>RedCap</w:t>
            </w:r>
            <w:proofErr w:type="spellEnd"/>
            <w:r>
              <w:rPr>
                <w:lang w:eastAsia="zh-CN"/>
              </w:rPr>
              <w:t xml:space="preserve"> RRM TC 16.</w:t>
            </w:r>
            <w:r w:rsidR="003446B5">
              <w:rPr>
                <w:lang w:eastAsia="zh-CN"/>
              </w:rPr>
              <w:t>6.5.3</w:t>
            </w:r>
            <w:r>
              <w:rPr>
                <w:lang w:eastAsia="zh-CN"/>
              </w:rPr>
              <w:t xml:space="preserve"> is added to the </w:t>
            </w:r>
            <w:proofErr w:type="spellStart"/>
            <w:r>
              <w:rPr>
                <w:lang w:eastAsia="zh-CN"/>
              </w:rPr>
              <w:t>attachement</w:t>
            </w:r>
            <w:proofErr w:type="spellEnd"/>
            <w:r>
              <w:rPr>
                <w:lang w:eastAsia="zh-CN"/>
              </w:rPr>
              <w:t xml:space="preserve"> of TS 38.903</w:t>
            </w:r>
            <w:r w:rsidR="00FE4205">
              <w:rPr>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762BD6" w:rsidP="00653DEF">
            <w:pPr>
              <w:pStyle w:val="CRCoverPage"/>
              <w:spacing w:after="0"/>
              <w:ind w:left="100"/>
              <w:rPr>
                <w:noProof/>
                <w:lang w:eastAsia="zh-CN"/>
              </w:rPr>
            </w:pPr>
            <w:r>
              <w:rPr>
                <w:noProof/>
                <w:lang w:eastAsia="zh-CN"/>
              </w:rPr>
              <w:t>Workplan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62BD6" w:rsidP="00895DFD">
            <w:pPr>
              <w:pStyle w:val="CRCoverPage"/>
              <w:spacing w:after="0"/>
              <w:ind w:left="100"/>
              <w:rPr>
                <w:noProof/>
                <w:lang w:eastAsia="zh-CN"/>
              </w:rPr>
            </w:pPr>
            <w:r>
              <w:rPr>
                <w:rFonts w:hint="eastAsia"/>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E21E1B"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762BD6">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762BD6">
              <w:rPr>
                <w:noProof/>
              </w:rPr>
              <w:t>38.533</w:t>
            </w:r>
            <w:bookmarkStart w:id="1" w:name="_GoBack"/>
            <w:bookmarkEnd w:id="1"/>
          </w:p>
        </w:tc>
      </w:tr>
      <w:tr w:rsidR="00E21E1B"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762BD6" w:rsidRDefault="00762BD6" w:rsidP="00762BD6">
      <w:pPr>
        <w:rPr>
          <w:lang w:eastAsia="zh-CN"/>
        </w:rPr>
      </w:pPr>
      <w:r>
        <w:rPr>
          <w:rFonts w:hint="eastAsia"/>
          <w:lang w:eastAsia="zh-CN"/>
        </w:rPr>
        <w:t>A</w:t>
      </w:r>
      <w:r>
        <w:rPr>
          <w:lang w:eastAsia="zh-CN"/>
        </w:rPr>
        <w:t xml:space="preserve">dd the following .zip file to the </w:t>
      </w:r>
      <w:proofErr w:type="spellStart"/>
      <w:r>
        <w:rPr>
          <w:lang w:eastAsia="zh-CN"/>
        </w:rPr>
        <w:t>attachements</w:t>
      </w:r>
      <w:proofErr w:type="spellEnd"/>
      <w:r>
        <w:rPr>
          <w:lang w:eastAsia="zh-CN"/>
        </w:rPr>
        <w:t xml:space="preserve"> of TS 38.903:</w:t>
      </w:r>
    </w:p>
    <w:p w:rsidR="00762BD6" w:rsidRPr="00762BD6" w:rsidRDefault="00762BD6" w:rsidP="00762BD6">
      <w:pPr>
        <w:rPr>
          <w:lang w:eastAsia="zh-CN"/>
        </w:rPr>
      </w:pPr>
      <w:r>
        <w:rPr>
          <w:lang w:eastAsia="zh-CN"/>
        </w:rPr>
        <w:t>“</w:t>
      </w:r>
      <w:r w:rsidRPr="00762BD6">
        <w:rPr>
          <w:lang w:eastAsia="zh-CN"/>
        </w:rPr>
        <w:t>38.533 16.</w:t>
      </w:r>
      <w:r w:rsidR="003446B5">
        <w:rPr>
          <w:lang w:eastAsia="zh-CN"/>
        </w:rPr>
        <w:t>6.5.3</w:t>
      </w:r>
      <w:r w:rsidRPr="00762BD6">
        <w:rPr>
          <w:lang w:eastAsia="zh-CN"/>
        </w:rPr>
        <w:t xml:space="preserve"> TT</w:t>
      </w:r>
      <w:r>
        <w:rPr>
          <w:lang w:eastAsia="zh-CN"/>
        </w:rPr>
        <w:t>.zip”</w:t>
      </w:r>
    </w:p>
    <w:p w:rsidR="00FF256F" w:rsidRDefault="00CC2B78" w:rsidP="00C9763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FF256F" w:rsidSect="00FE42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59D3" w:rsidRDefault="00F259D3">
      <w:r>
        <w:separator/>
      </w:r>
    </w:p>
  </w:endnote>
  <w:endnote w:type="continuationSeparator" w:id="0">
    <w:p w:rsidR="00F259D3" w:rsidRDefault="00F25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59D3" w:rsidRDefault="00F259D3">
      <w:r>
        <w:separator/>
      </w:r>
    </w:p>
  </w:footnote>
  <w:footnote w:type="continuationSeparator" w:id="0">
    <w:p w:rsidR="00F259D3" w:rsidRDefault="00F25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162E"/>
    <w:rsid w:val="001015AB"/>
    <w:rsid w:val="00102F75"/>
    <w:rsid w:val="00105FA2"/>
    <w:rsid w:val="001130D4"/>
    <w:rsid w:val="00113A77"/>
    <w:rsid w:val="00117731"/>
    <w:rsid w:val="0012289C"/>
    <w:rsid w:val="001328C6"/>
    <w:rsid w:val="00132FBD"/>
    <w:rsid w:val="001410D6"/>
    <w:rsid w:val="00141A6E"/>
    <w:rsid w:val="00142AFF"/>
    <w:rsid w:val="00144DDC"/>
    <w:rsid w:val="00145D43"/>
    <w:rsid w:val="00154A77"/>
    <w:rsid w:val="00157ABE"/>
    <w:rsid w:val="00160605"/>
    <w:rsid w:val="00163AF9"/>
    <w:rsid w:val="00163C39"/>
    <w:rsid w:val="001653DE"/>
    <w:rsid w:val="00170EC7"/>
    <w:rsid w:val="001735A3"/>
    <w:rsid w:val="00187FD8"/>
    <w:rsid w:val="0019120B"/>
    <w:rsid w:val="00192C46"/>
    <w:rsid w:val="00194F53"/>
    <w:rsid w:val="001A08B3"/>
    <w:rsid w:val="001A4606"/>
    <w:rsid w:val="001A7B60"/>
    <w:rsid w:val="001B2559"/>
    <w:rsid w:val="001B2FA0"/>
    <w:rsid w:val="001B460E"/>
    <w:rsid w:val="001B52F0"/>
    <w:rsid w:val="001B7A65"/>
    <w:rsid w:val="001C0861"/>
    <w:rsid w:val="001D152D"/>
    <w:rsid w:val="001D4AD5"/>
    <w:rsid w:val="001E2D63"/>
    <w:rsid w:val="001E41F3"/>
    <w:rsid w:val="001E6198"/>
    <w:rsid w:val="001E6546"/>
    <w:rsid w:val="001E6674"/>
    <w:rsid w:val="001F2A7E"/>
    <w:rsid w:val="001F496F"/>
    <w:rsid w:val="002006D8"/>
    <w:rsid w:val="002029B0"/>
    <w:rsid w:val="00203FB5"/>
    <w:rsid w:val="00206F5B"/>
    <w:rsid w:val="0021556A"/>
    <w:rsid w:val="00225FFB"/>
    <w:rsid w:val="0022667B"/>
    <w:rsid w:val="00231937"/>
    <w:rsid w:val="00231C83"/>
    <w:rsid w:val="002320E5"/>
    <w:rsid w:val="002405B6"/>
    <w:rsid w:val="002449A6"/>
    <w:rsid w:val="00246210"/>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1A29"/>
    <w:rsid w:val="002A3975"/>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46B5"/>
    <w:rsid w:val="00345BC6"/>
    <w:rsid w:val="00346F2E"/>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85528"/>
    <w:rsid w:val="00386C7B"/>
    <w:rsid w:val="003916B4"/>
    <w:rsid w:val="00394E86"/>
    <w:rsid w:val="003A47B1"/>
    <w:rsid w:val="003B2FA5"/>
    <w:rsid w:val="003B7AFD"/>
    <w:rsid w:val="003C05ED"/>
    <w:rsid w:val="003C0751"/>
    <w:rsid w:val="003C0C9E"/>
    <w:rsid w:val="003D1485"/>
    <w:rsid w:val="003D37A8"/>
    <w:rsid w:val="003D4A19"/>
    <w:rsid w:val="003D4BD1"/>
    <w:rsid w:val="003D5172"/>
    <w:rsid w:val="003D684A"/>
    <w:rsid w:val="003D77EE"/>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26A2"/>
    <w:rsid w:val="004962A8"/>
    <w:rsid w:val="004A220A"/>
    <w:rsid w:val="004B6434"/>
    <w:rsid w:val="004B75B7"/>
    <w:rsid w:val="004C0991"/>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6252E"/>
    <w:rsid w:val="00566203"/>
    <w:rsid w:val="00566754"/>
    <w:rsid w:val="00567140"/>
    <w:rsid w:val="0057503A"/>
    <w:rsid w:val="00587CC8"/>
    <w:rsid w:val="00592D74"/>
    <w:rsid w:val="00596E0E"/>
    <w:rsid w:val="005A3CEF"/>
    <w:rsid w:val="005A5C18"/>
    <w:rsid w:val="005B41CA"/>
    <w:rsid w:val="005C240D"/>
    <w:rsid w:val="005D0C50"/>
    <w:rsid w:val="005D179A"/>
    <w:rsid w:val="005D1870"/>
    <w:rsid w:val="005D1A84"/>
    <w:rsid w:val="005D4CB0"/>
    <w:rsid w:val="005D5C58"/>
    <w:rsid w:val="005E2C44"/>
    <w:rsid w:val="005E2DD0"/>
    <w:rsid w:val="005E6649"/>
    <w:rsid w:val="005F40A9"/>
    <w:rsid w:val="005F6D86"/>
    <w:rsid w:val="005F7895"/>
    <w:rsid w:val="0060364E"/>
    <w:rsid w:val="00605516"/>
    <w:rsid w:val="00607F8F"/>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7A45"/>
    <w:rsid w:val="006E21FB"/>
    <w:rsid w:val="006E4355"/>
    <w:rsid w:val="006E7972"/>
    <w:rsid w:val="007048C4"/>
    <w:rsid w:val="00720921"/>
    <w:rsid w:val="007240E9"/>
    <w:rsid w:val="007243DD"/>
    <w:rsid w:val="00725B8F"/>
    <w:rsid w:val="00727EBB"/>
    <w:rsid w:val="007352F6"/>
    <w:rsid w:val="007360A9"/>
    <w:rsid w:val="007378F7"/>
    <w:rsid w:val="00737FB9"/>
    <w:rsid w:val="00742DC8"/>
    <w:rsid w:val="00760A2F"/>
    <w:rsid w:val="00762BD6"/>
    <w:rsid w:val="007674AA"/>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B6DCA"/>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0D5"/>
    <w:rsid w:val="008279FA"/>
    <w:rsid w:val="00841A46"/>
    <w:rsid w:val="00842D23"/>
    <w:rsid w:val="00850649"/>
    <w:rsid w:val="00861F5D"/>
    <w:rsid w:val="008626E7"/>
    <w:rsid w:val="008656AF"/>
    <w:rsid w:val="0087078B"/>
    <w:rsid w:val="00870EE7"/>
    <w:rsid w:val="0087181F"/>
    <w:rsid w:val="00875548"/>
    <w:rsid w:val="008758BD"/>
    <w:rsid w:val="00875EB7"/>
    <w:rsid w:val="0087710B"/>
    <w:rsid w:val="0087774A"/>
    <w:rsid w:val="008819AA"/>
    <w:rsid w:val="00884E75"/>
    <w:rsid w:val="008863B9"/>
    <w:rsid w:val="00890E80"/>
    <w:rsid w:val="00892F92"/>
    <w:rsid w:val="00895CB3"/>
    <w:rsid w:val="00895DFD"/>
    <w:rsid w:val="008A45A6"/>
    <w:rsid w:val="008B3067"/>
    <w:rsid w:val="008C1913"/>
    <w:rsid w:val="008C2447"/>
    <w:rsid w:val="008C2931"/>
    <w:rsid w:val="008C5435"/>
    <w:rsid w:val="008C75B1"/>
    <w:rsid w:val="008D733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05C20"/>
    <w:rsid w:val="00B14E91"/>
    <w:rsid w:val="00B16956"/>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3E37"/>
    <w:rsid w:val="00BB5DFC"/>
    <w:rsid w:val="00BB6D7E"/>
    <w:rsid w:val="00BC2D94"/>
    <w:rsid w:val="00BC3368"/>
    <w:rsid w:val="00BD279D"/>
    <w:rsid w:val="00BD6BB8"/>
    <w:rsid w:val="00BE21A9"/>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63B"/>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152C"/>
    <w:rsid w:val="00D24991"/>
    <w:rsid w:val="00D359E4"/>
    <w:rsid w:val="00D40D6F"/>
    <w:rsid w:val="00D41CA3"/>
    <w:rsid w:val="00D42BE1"/>
    <w:rsid w:val="00D47664"/>
    <w:rsid w:val="00D50255"/>
    <w:rsid w:val="00D520C6"/>
    <w:rsid w:val="00D5783F"/>
    <w:rsid w:val="00D5796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D2363"/>
    <w:rsid w:val="00DD5491"/>
    <w:rsid w:val="00DE0E48"/>
    <w:rsid w:val="00DE1590"/>
    <w:rsid w:val="00DE2F10"/>
    <w:rsid w:val="00DE34CF"/>
    <w:rsid w:val="00DE42DB"/>
    <w:rsid w:val="00DE6A82"/>
    <w:rsid w:val="00E0303E"/>
    <w:rsid w:val="00E07DB8"/>
    <w:rsid w:val="00E13F3D"/>
    <w:rsid w:val="00E21E1B"/>
    <w:rsid w:val="00E26D3B"/>
    <w:rsid w:val="00E34898"/>
    <w:rsid w:val="00E356B0"/>
    <w:rsid w:val="00E3620F"/>
    <w:rsid w:val="00E45791"/>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C7678"/>
    <w:rsid w:val="00ED1008"/>
    <w:rsid w:val="00ED505B"/>
    <w:rsid w:val="00ED5CE0"/>
    <w:rsid w:val="00ED5ED3"/>
    <w:rsid w:val="00EE7D7C"/>
    <w:rsid w:val="00EF6C0D"/>
    <w:rsid w:val="00EF7377"/>
    <w:rsid w:val="00F063C3"/>
    <w:rsid w:val="00F1294D"/>
    <w:rsid w:val="00F14025"/>
    <w:rsid w:val="00F259D3"/>
    <w:rsid w:val="00F25D98"/>
    <w:rsid w:val="00F300FB"/>
    <w:rsid w:val="00F35433"/>
    <w:rsid w:val="00F35E05"/>
    <w:rsid w:val="00F36F42"/>
    <w:rsid w:val="00F41331"/>
    <w:rsid w:val="00F421B7"/>
    <w:rsid w:val="00F52045"/>
    <w:rsid w:val="00F53C0F"/>
    <w:rsid w:val="00F55866"/>
    <w:rsid w:val="00F56148"/>
    <w:rsid w:val="00F61EF8"/>
    <w:rsid w:val="00F671BC"/>
    <w:rsid w:val="00F67B60"/>
    <w:rsid w:val="00F70CC7"/>
    <w:rsid w:val="00F72A68"/>
    <w:rsid w:val="00F74C8F"/>
    <w:rsid w:val="00F77295"/>
    <w:rsid w:val="00F840BC"/>
    <w:rsid w:val="00F84A6D"/>
    <w:rsid w:val="00F92EF5"/>
    <w:rsid w:val="00F9439F"/>
    <w:rsid w:val="00FA0947"/>
    <w:rsid w:val="00FB2B3F"/>
    <w:rsid w:val="00FB336E"/>
    <w:rsid w:val="00FB3473"/>
    <w:rsid w:val="00FB387D"/>
    <w:rsid w:val="00FB5E84"/>
    <w:rsid w:val="00FB6386"/>
    <w:rsid w:val="00FC65C8"/>
    <w:rsid w:val="00FD1760"/>
    <w:rsid w:val="00FD45EF"/>
    <w:rsid w:val="00FE4205"/>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E637AE"/>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E0CB5-F077-4B58-9383-51647D816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599</TotalTime>
  <Pages>2</Pages>
  <Words>318</Words>
  <Characters>1819</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90</cp:revision>
  <cp:lastPrinted>1899-12-31T23:00:00Z</cp:lastPrinted>
  <dcterms:created xsi:type="dcterms:W3CDTF">2022-08-22T02:54:00Z</dcterms:created>
  <dcterms:modified xsi:type="dcterms:W3CDTF">2024-02-15T15:47:00Z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(3)REf5QiyyRPgvpwOogec565hbDn62QUvBFqw85caK+uU5MwbXIh3Dpc7p2TL32jC5HfAkBwkq
n85+kmeqdGMOywhfAnuCeqJYY+1K8S991ob6MKs6vvMU3/IH90lWNLJjxZ4dwrRhU9QYXKQT
R+qsIXdb7Y2QOuu7fngVvr+TGP+hWwRrezxif8+WMAzZ/CSdeDkHcH5aVXqOvRHUPIkuAY+z
As9L+5P1O+a6ihd3iq</vt:lpwstr>
  </property>
  <property fmtid="{D5CDD505-2E9C-101B-9397-08002B2CF9AE}" pid="22" name="_2015_ms_pID_7253431">
    <vt:lpwstr>QdYSqwFhpcD+7KxJpMoE5gUsYBbeA29gdl4o+OF5W2no71MYv6RfH5
/Ibz17e3qTTgxLHvZC6M6nYmwO40fq/fNdehci4HukOt7btNHVZLr/CdKwTQj0ewCoO9L2aU
EOFZTt26on/eIOMt7K6vuv5X50/y/e7E8QJGb9XRZwUlF5vSB0ca6pZVocnSpQx8vs8NKPvr
WzU0ws7W++t6iAXgVF6lCgsuj9Fh8q+/kzgh</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1708012038</vt:lpwstr>
  </property>
</Properties>
</file>