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226">
        <w:fldChar w:fldCharType="begin"/>
      </w:r>
      <w:r w:rsidR="00420226">
        <w:instrText xml:space="preserve"> DOCPROPERTY  TSG/WGRef  \* MERGEFORMAT </w:instrText>
      </w:r>
      <w:r w:rsidR="00420226">
        <w:fldChar w:fldCharType="separate"/>
      </w:r>
      <w:r w:rsidR="003609EF">
        <w:rPr>
          <w:b/>
          <w:noProof/>
          <w:sz w:val="24"/>
        </w:rPr>
        <w:t>RAN5</w:t>
      </w:r>
      <w:r w:rsidR="004202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0226">
        <w:fldChar w:fldCharType="begin"/>
      </w:r>
      <w:r w:rsidR="00420226">
        <w:instrText xml:space="preserve"> DOCPROPERTY  MtgSeq  \* MERGEFORMAT </w:instrText>
      </w:r>
      <w:r w:rsidR="00420226">
        <w:fldChar w:fldCharType="separate"/>
      </w:r>
      <w:r w:rsidR="00EB09B7" w:rsidRPr="00EB09B7">
        <w:rPr>
          <w:b/>
          <w:noProof/>
          <w:sz w:val="24"/>
        </w:rPr>
        <w:t>102</w:t>
      </w:r>
      <w:r w:rsidR="0042022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20226">
        <w:fldChar w:fldCharType="begin"/>
      </w:r>
      <w:r w:rsidR="00420226">
        <w:instrText xml:space="preserve"> DOCPROPERTY  Tdoc#  \* MERGEFORMAT </w:instrText>
      </w:r>
      <w:r w:rsidR="00420226">
        <w:fldChar w:fldCharType="separate"/>
      </w:r>
      <w:r w:rsidR="00E13F3D" w:rsidRPr="00E13F3D">
        <w:rPr>
          <w:b/>
          <w:i/>
          <w:noProof/>
          <w:sz w:val="28"/>
        </w:rPr>
        <w:t>R5-240025</w:t>
      </w:r>
      <w:r w:rsidR="00420226">
        <w:rPr>
          <w:b/>
          <w:i/>
          <w:noProof/>
          <w:sz w:val="28"/>
        </w:rPr>
        <w:fldChar w:fldCharType="end"/>
      </w:r>
    </w:p>
    <w:p w14:paraId="7CB45193" w14:textId="77777777" w:rsidR="001E41F3" w:rsidRDefault="004202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0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02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202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0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20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NB-IoT NTN UL timing accuracy cases TT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0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10A4" w:rsidR="001E41F3" w:rsidRDefault="00EF3D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0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20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0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0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686FF" w:rsidR="001E41F3" w:rsidRPr="004629B8" w:rsidRDefault="007A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36.133</w:t>
            </w:r>
            <w:r w:rsidR="00803EF6">
              <w:rPr>
                <w:noProof/>
              </w:rPr>
              <w:t xml:space="preserve"> test </w:t>
            </w:r>
            <w:r>
              <w:rPr>
                <w:noProof/>
              </w:rPr>
              <w:t>requirements ha</w:t>
            </w:r>
            <w:r w:rsidR="00E84A1E">
              <w:rPr>
                <w:noProof/>
              </w:rPr>
              <w:t xml:space="preserve">ve </w:t>
            </w:r>
            <w:r>
              <w:rPr>
                <w:noProof/>
              </w:rPr>
              <w:t>some udpates, so the r</w:t>
            </w:r>
            <w:r w:rsidR="00171AD5">
              <w:rPr>
                <w:noProof/>
              </w:rPr>
              <w:t>e</w:t>
            </w:r>
            <w:r>
              <w:rPr>
                <w:noProof/>
              </w:rPr>
              <w:t>l</w:t>
            </w:r>
            <w:r w:rsidR="00171AD5">
              <w:rPr>
                <w:noProof/>
              </w:rPr>
              <w:t>a</w:t>
            </w:r>
            <w:r>
              <w:rPr>
                <w:noProof/>
              </w:rPr>
              <w:t>tive TT is needed to update</w:t>
            </w:r>
            <w:r w:rsidR="004629B8">
              <w:rPr>
                <w:noProof/>
              </w:rPr>
              <w:t xml:space="preserve"> correspondingly.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268FA" w14:textId="3E579582" w:rsidR="00154C1C" w:rsidRDefault="00803EF6" w:rsidP="00803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has the following updates:</w:t>
            </w:r>
          </w:p>
          <w:p w14:paraId="12F3DBD6" w14:textId="1529315D" w:rsidR="001E41F3" w:rsidRDefault="005512ED" w:rsidP="001775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803EF6">
              <w:rPr>
                <w:noProof/>
                <w:lang w:eastAsia="zh-CN"/>
              </w:rPr>
              <w:t xml:space="preserve"> TS </w:t>
            </w:r>
            <w:r>
              <w:rPr>
                <w:noProof/>
                <w:lang w:eastAsia="zh-CN"/>
              </w:rPr>
              <w:t>36.133</w:t>
            </w:r>
            <w:r w:rsidR="00803EF6">
              <w:rPr>
                <w:noProof/>
                <w:lang w:eastAsia="zh-CN"/>
              </w:rPr>
              <w:t xml:space="preserve"> version </w:t>
            </w:r>
            <w:r w:rsidR="00025448">
              <w:rPr>
                <w:noProof/>
                <w:lang w:eastAsia="zh-CN"/>
              </w:rPr>
              <w:t>to</w:t>
            </w:r>
            <w:r w:rsidR="00803EF6">
              <w:rPr>
                <w:noProof/>
                <w:lang w:eastAsia="zh-CN"/>
              </w:rPr>
              <w:t xml:space="preserve"> </w:t>
            </w:r>
            <w:r w:rsidR="00025448">
              <w:rPr>
                <w:noProof/>
                <w:lang w:eastAsia="zh-CN"/>
              </w:rPr>
              <w:t>v18.4.0</w:t>
            </w:r>
          </w:p>
          <w:p w14:paraId="654CAB87" w14:textId="77777777" w:rsidR="005512ED" w:rsidRDefault="00803EF6" w:rsidP="00134D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36.133 test requirement</w:t>
            </w:r>
            <w:r w:rsidR="0055314E">
              <w:rPr>
                <w:noProof/>
                <w:lang w:val="en-US" w:eastAsia="zh-CN"/>
              </w:rPr>
              <w:t xml:space="preserve">, tighten </w:t>
            </w:r>
            <w:r w:rsidR="0007153B">
              <w:rPr>
                <w:noProof/>
                <w:lang w:eastAsia="zh-CN"/>
              </w:rPr>
              <w:t>initial transmit timing</w:t>
            </w:r>
            <w:r w:rsidR="00F41682">
              <w:rPr>
                <w:noProof/>
                <w:lang w:eastAsia="zh-CN"/>
              </w:rPr>
              <w:t xml:space="preserve"> error</w:t>
            </w:r>
            <w:r>
              <w:rPr>
                <w:noProof/>
                <w:lang w:eastAsia="zh-CN"/>
              </w:rPr>
              <w:t xml:space="preserve"> requirement</w:t>
            </w:r>
            <w:r w:rsidR="0055314E">
              <w:rPr>
                <w:noProof/>
                <w:lang w:eastAsia="zh-CN"/>
              </w:rPr>
              <w:t xml:space="preserve">, </w:t>
            </w:r>
            <w:r w:rsidR="0007153B">
              <w:rPr>
                <w:noProof/>
                <w:lang w:eastAsia="zh-CN"/>
              </w:rPr>
              <w:t>because GNSS margin is substracted from the core requirement.</w:t>
            </w:r>
          </w:p>
          <w:p w14:paraId="31C656EC" w14:textId="61C2981B" w:rsidR="00A81FFF" w:rsidRDefault="006B0B67" w:rsidP="00A81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Remove the existing zip file “</w:t>
            </w:r>
            <w:r>
              <w:rPr>
                <w:rFonts w:eastAsia="??"/>
                <w:szCs w:val="32"/>
              </w:rPr>
              <w:t>13.4.1.1+13.4.1.2+13.4.1.3 TT</w:t>
            </w:r>
            <w:r>
              <w:rPr>
                <w:lang w:val="en-US" w:eastAsia="zh-CN"/>
              </w:rPr>
              <w:t>” from TR 36.903 and replace with the zip file “</w:t>
            </w:r>
            <w:r>
              <w:rPr>
                <w:rFonts w:eastAsia="??"/>
                <w:szCs w:val="32"/>
              </w:rPr>
              <w:t>13.4.1.1+13.4.1.2+13.4.1.3 TT</w:t>
            </w:r>
            <w:r w:rsidR="000315A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v1”.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D4E82" w:rsidR="001E41F3" w:rsidRPr="00B34816" w:rsidRDefault="00B348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T</w:t>
            </w:r>
            <w:r w:rsidR="0058769E">
              <w:rPr>
                <w:noProof/>
                <w:lang w:val="en-US" w:eastAsia="zh-CN"/>
              </w:rPr>
              <w:t>T</w:t>
            </w:r>
            <w:r w:rsidR="00080273">
              <w:rPr>
                <w:noProof/>
                <w:lang w:val="en-US" w:eastAsia="zh-CN"/>
              </w:rPr>
              <w:t xml:space="preserve"> </w:t>
            </w:r>
            <w:r w:rsidR="00041373">
              <w:rPr>
                <w:noProof/>
                <w:lang w:val="en-US" w:eastAsia="zh-CN"/>
              </w:rPr>
              <w:t>doesn’t align</w:t>
            </w:r>
            <w:r w:rsidR="00846A13">
              <w:rPr>
                <w:noProof/>
                <w:lang w:val="en-US" w:eastAsia="zh-CN"/>
              </w:rPr>
              <w:t xml:space="preserve"> </w:t>
            </w:r>
            <w:r w:rsidR="00041373">
              <w:rPr>
                <w:noProof/>
                <w:lang w:val="en-US" w:eastAsia="zh-CN"/>
              </w:rPr>
              <w:t>with</w:t>
            </w:r>
            <w:r w:rsidR="00803EF6">
              <w:rPr>
                <w:noProof/>
                <w:lang w:val="en-US" w:eastAsia="zh-CN"/>
              </w:rPr>
              <w:t xml:space="preserve"> test requirement in</w:t>
            </w:r>
            <w:r w:rsidR="00A445A0">
              <w:rPr>
                <w:noProof/>
                <w:lang w:val="en-US" w:eastAsia="zh-CN"/>
              </w:rPr>
              <w:t xml:space="preserve"> the latest core spec</w:t>
            </w:r>
            <w:r w:rsidR="00FC45EE">
              <w:rPr>
                <w:noProof/>
                <w:lang w:val="en-US" w:eastAsia="zh-CN"/>
              </w:rPr>
              <w:t xml:space="preserve"> </w:t>
            </w:r>
            <w:r w:rsidR="00080273">
              <w:rPr>
                <w:noProof/>
                <w:lang w:val="en-US" w:eastAsia="zh-CN"/>
              </w:rPr>
              <w:t>36.133 v18.4.0</w:t>
            </w:r>
            <w:r w:rsidR="00041373"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80CE5" w:rsidR="001E41F3" w:rsidRDefault="0064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analysis zip files are updated 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E8C6DD" w:rsidR="001E41F3" w:rsidRDefault="0019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867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51FF">
              <w:rPr>
                <w:noProof/>
              </w:rPr>
              <w:t xml:space="preserve"> 36.521-3 </w:t>
            </w:r>
            <w:r>
              <w:rPr>
                <w:noProof/>
              </w:rPr>
              <w:t>CR</w:t>
            </w:r>
            <w:r w:rsidR="00641087">
              <w:rPr>
                <w:noProof/>
              </w:rPr>
              <w:t xml:space="preserve"> </w:t>
            </w:r>
            <w:r w:rsidR="00147689">
              <w:rPr>
                <w:noProof/>
              </w:rPr>
              <w:t>2999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B4968" w14:textId="77777777" w:rsidR="00BD6901" w:rsidRDefault="00BD6901" w:rsidP="00BD6901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&gt;&gt;</w:t>
      </w:r>
    </w:p>
    <w:p w14:paraId="398C01F5" w14:textId="77777777" w:rsidR="00BD6901" w:rsidRDefault="00BD6901" w:rsidP="00BD6901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files to TR 36.903:</w:t>
      </w:r>
    </w:p>
    <w:p w14:paraId="4B33F26A" w14:textId="582973BC" w:rsidR="00BD6901" w:rsidRDefault="00BD6901" w:rsidP="00BD6901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="00DC28F8" w:rsidRPr="00DC28F8">
        <w:rPr>
          <w:rFonts w:eastAsia="??"/>
          <w:sz w:val="20"/>
          <w:szCs w:val="32"/>
        </w:rPr>
        <w:t>13.4.1.1+13.4.1.2+13.4.1.3</w:t>
      </w:r>
      <w:r w:rsidR="00DC28F8">
        <w:rPr>
          <w:rFonts w:eastAsia="??"/>
          <w:sz w:val="20"/>
          <w:szCs w:val="32"/>
        </w:rPr>
        <w:t xml:space="preserve"> </w:t>
      </w:r>
      <w:r w:rsidR="00DC28F8" w:rsidRPr="00DC28F8">
        <w:rPr>
          <w:rFonts w:eastAsia="??"/>
          <w:sz w:val="20"/>
          <w:szCs w:val="32"/>
        </w:rPr>
        <w:t>TT</w:t>
      </w:r>
      <w:r w:rsidR="00DC28F8">
        <w:rPr>
          <w:rFonts w:eastAsia="??"/>
          <w:sz w:val="20"/>
          <w:szCs w:val="32"/>
        </w:rPr>
        <w:t xml:space="preserve"> </w:t>
      </w:r>
      <w:r>
        <w:rPr>
          <w:rFonts w:eastAsia="??"/>
          <w:sz w:val="20"/>
          <w:szCs w:val="32"/>
        </w:rPr>
        <w:t>v1”</w:t>
      </w:r>
    </w:p>
    <w:p w14:paraId="22E7A141" w14:textId="77777777" w:rsidR="00BD6901" w:rsidRDefault="00BD6901" w:rsidP="00BD6901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Please remove the existing .zip file:</w:t>
      </w:r>
    </w:p>
    <w:p w14:paraId="2B21FECD" w14:textId="4024CAEB" w:rsidR="00BD6901" w:rsidRDefault="00BD6901" w:rsidP="00BD6901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="00CD3055" w:rsidRPr="00CD3055">
        <w:rPr>
          <w:rFonts w:eastAsia="??"/>
          <w:sz w:val="20"/>
          <w:szCs w:val="32"/>
        </w:rPr>
        <w:t>13.4.1.1+13.4.1.2+13.4.1.3 TT</w:t>
      </w:r>
      <w:r>
        <w:rPr>
          <w:rFonts w:eastAsia="??"/>
          <w:sz w:val="20"/>
          <w:szCs w:val="32"/>
        </w:rPr>
        <w:t>”</w:t>
      </w:r>
    </w:p>
    <w:p w14:paraId="68C9CD36" w14:textId="3A4E8BC3" w:rsidR="001E41F3" w:rsidRPr="00BD6901" w:rsidRDefault="00BD6901" w:rsidP="00BD6901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&gt;&gt;</w:t>
      </w:r>
    </w:p>
    <w:sectPr w:rsidR="001E41F3" w:rsidRPr="00BD690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7AD92" w14:textId="77777777" w:rsidR="00420226" w:rsidRDefault="00420226">
      <w:r>
        <w:separator/>
      </w:r>
    </w:p>
  </w:endnote>
  <w:endnote w:type="continuationSeparator" w:id="0">
    <w:p w14:paraId="0CF38073" w14:textId="77777777" w:rsidR="00420226" w:rsidRDefault="0042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952A0" w14:textId="77777777" w:rsidR="0064194E" w:rsidRDefault="00641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65696" w14:textId="77777777" w:rsidR="0064194E" w:rsidRDefault="006419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89709" w14:textId="77777777" w:rsidR="0064194E" w:rsidRDefault="00641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9AE46" w14:textId="77777777" w:rsidR="00420226" w:rsidRDefault="00420226">
      <w:r>
        <w:separator/>
      </w:r>
    </w:p>
  </w:footnote>
  <w:footnote w:type="continuationSeparator" w:id="0">
    <w:p w14:paraId="5DA0AD73" w14:textId="77777777" w:rsidR="00420226" w:rsidRDefault="0042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CC8F9" w14:textId="77777777" w:rsidR="0064194E" w:rsidRDefault="006419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EB383" w14:textId="77777777" w:rsidR="0064194E" w:rsidRDefault="006419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255683"/>
    <w:multiLevelType w:val="hybridMultilevel"/>
    <w:tmpl w:val="1006FBFE"/>
    <w:lvl w:ilvl="0" w:tplc="9988A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48"/>
    <w:rsid w:val="000315A0"/>
    <w:rsid w:val="00041373"/>
    <w:rsid w:val="0007153B"/>
    <w:rsid w:val="00080273"/>
    <w:rsid w:val="000A6394"/>
    <w:rsid w:val="000B7FED"/>
    <w:rsid w:val="000C038A"/>
    <w:rsid w:val="000C6598"/>
    <w:rsid w:val="000D44B3"/>
    <w:rsid w:val="00134D2A"/>
    <w:rsid w:val="00145D43"/>
    <w:rsid w:val="00147689"/>
    <w:rsid w:val="00154C1C"/>
    <w:rsid w:val="00171AD5"/>
    <w:rsid w:val="001775FD"/>
    <w:rsid w:val="00192C46"/>
    <w:rsid w:val="001951FF"/>
    <w:rsid w:val="001A08B3"/>
    <w:rsid w:val="001A2CA0"/>
    <w:rsid w:val="001A7B60"/>
    <w:rsid w:val="001B52F0"/>
    <w:rsid w:val="001B7A65"/>
    <w:rsid w:val="001E41F3"/>
    <w:rsid w:val="00233A3E"/>
    <w:rsid w:val="00240010"/>
    <w:rsid w:val="00256869"/>
    <w:rsid w:val="0026004D"/>
    <w:rsid w:val="002640DD"/>
    <w:rsid w:val="00275D12"/>
    <w:rsid w:val="00284FEB"/>
    <w:rsid w:val="002860C4"/>
    <w:rsid w:val="002B5741"/>
    <w:rsid w:val="002E472E"/>
    <w:rsid w:val="002F27AE"/>
    <w:rsid w:val="00305409"/>
    <w:rsid w:val="0032422B"/>
    <w:rsid w:val="003609EF"/>
    <w:rsid w:val="0036231A"/>
    <w:rsid w:val="00374DD4"/>
    <w:rsid w:val="003C2A03"/>
    <w:rsid w:val="003E1A36"/>
    <w:rsid w:val="00410371"/>
    <w:rsid w:val="00420226"/>
    <w:rsid w:val="004242F1"/>
    <w:rsid w:val="004629B8"/>
    <w:rsid w:val="004B75B7"/>
    <w:rsid w:val="0051580D"/>
    <w:rsid w:val="00547111"/>
    <w:rsid w:val="005512ED"/>
    <w:rsid w:val="0055314E"/>
    <w:rsid w:val="0058769E"/>
    <w:rsid w:val="00592D74"/>
    <w:rsid w:val="005E2C44"/>
    <w:rsid w:val="00601F58"/>
    <w:rsid w:val="00621188"/>
    <w:rsid w:val="006257ED"/>
    <w:rsid w:val="00641087"/>
    <w:rsid w:val="0064194E"/>
    <w:rsid w:val="00665C47"/>
    <w:rsid w:val="00695808"/>
    <w:rsid w:val="006B0B67"/>
    <w:rsid w:val="006B46FB"/>
    <w:rsid w:val="006C0849"/>
    <w:rsid w:val="006E21FB"/>
    <w:rsid w:val="007176FF"/>
    <w:rsid w:val="00792342"/>
    <w:rsid w:val="007977A8"/>
    <w:rsid w:val="007A4AA6"/>
    <w:rsid w:val="007B512A"/>
    <w:rsid w:val="007C020E"/>
    <w:rsid w:val="007C2097"/>
    <w:rsid w:val="007D6A07"/>
    <w:rsid w:val="007F7259"/>
    <w:rsid w:val="00803EF6"/>
    <w:rsid w:val="008040A8"/>
    <w:rsid w:val="008279FA"/>
    <w:rsid w:val="00846A1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CCB"/>
    <w:rsid w:val="009E3297"/>
    <w:rsid w:val="009F734F"/>
    <w:rsid w:val="00A246B6"/>
    <w:rsid w:val="00A445A0"/>
    <w:rsid w:val="00A47E70"/>
    <w:rsid w:val="00A50CF0"/>
    <w:rsid w:val="00A7671C"/>
    <w:rsid w:val="00A81FFF"/>
    <w:rsid w:val="00A92807"/>
    <w:rsid w:val="00AA2CBC"/>
    <w:rsid w:val="00AC5820"/>
    <w:rsid w:val="00AD1CD8"/>
    <w:rsid w:val="00B258BB"/>
    <w:rsid w:val="00B34816"/>
    <w:rsid w:val="00B67B97"/>
    <w:rsid w:val="00B968C8"/>
    <w:rsid w:val="00BA3EC5"/>
    <w:rsid w:val="00BA51D9"/>
    <w:rsid w:val="00BB5DFC"/>
    <w:rsid w:val="00BD279D"/>
    <w:rsid w:val="00BD6901"/>
    <w:rsid w:val="00BD6BB8"/>
    <w:rsid w:val="00C66BA2"/>
    <w:rsid w:val="00C95985"/>
    <w:rsid w:val="00CC5026"/>
    <w:rsid w:val="00CC68D0"/>
    <w:rsid w:val="00CD3055"/>
    <w:rsid w:val="00D03F9A"/>
    <w:rsid w:val="00D06D51"/>
    <w:rsid w:val="00D24991"/>
    <w:rsid w:val="00D50255"/>
    <w:rsid w:val="00D66520"/>
    <w:rsid w:val="00D70207"/>
    <w:rsid w:val="00DC28F8"/>
    <w:rsid w:val="00DD5F27"/>
    <w:rsid w:val="00DE34CF"/>
    <w:rsid w:val="00E13F3D"/>
    <w:rsid w:val="00E34898"/>
    <w:rsid w:val="00E84A1E"/>
    <w:rsid w:val="00EB09B7"/>
    <w:rsid w:val="00EE7D7C"/>
    <w:rsid w:val="00EF3D18"/>
    <w:rsid w:val="00F25D98"/>
    <w:rsid w:val="00F300FB"/>
    <w:rsid w:val="00F41682"/>
    <w:rsid w:val="00FB6386"/>
    <w:rsid w:val="00FC45EE"/>
    <w:rsid w:val="00FD5C68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1098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58</cp:revision>
  <cp:lastPrinted>1899-12-31T23:00:00Z</cp:lastPrinted>
  <dcterms:created xsi:type="dcterms:W3CDTF">2020-02-03T08:32:00Z</dcterms:created>
  <dcterms:modified xsi:type="dcterms:W3CDTF">2024-01-29T03:07:00Z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R5-240025</vt:lpwstr>
  </property>
  <property fmtid="{D5CDD505-2E9C-101B-9397-08002B2CF9AE}" pid="10" name="Spec#">
    <vt:lpwstr>36.903</vt:lpwstr>
  </property>
  <property fmtid="{D5CDD505-2E9C-101B-9397-08002B2CF9AE}" pid="11" name="Cr#">
    <vt:lpwstr>0460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NB-IoT NTN UL timing accuracy cases TT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2024-01-24T09:20:40Z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c5fda111-f307-4055-b6c2-209034250ddc</vt:lpwstr>
  </property>
  <property fmtid="{D5CDD505-2E9C-101B-9397-08002B2CF9AE}" pid="27" name="MSIP_Label_83bcef13-7cac-433f-ba1d-47a323951816_ContentBits">
    <vt:lpwstr>0</vt:lpwstr>
  </property>
</Properties>
</file>