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424A7" w14:textId="01D34670" w:rsidR="00C00195" w:rsidRDefault="00C00195" w:rsidP="00147B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#101</w:t>
      </w:r>
      <w:r>
        <w:rPr>
          <w:b/>
          <w:i/>
          <w:sz w:val="28"/>
        </w:rPr>
        <w:tab/>
        <w:t>R5-23745</w:t>
      </w:r>
      <w:r w:rsidR="00554064">
        <w:rPr>
          <w:b/>
          <w:i/>
          <w:sz w:val="28"/>
        </w:rPr>
        <w:t>6</w:t>
      </w:r>
    </w:p>
    <w:p w14:paraId="67807EA6" w14:textId="77777777" w:rsidR="00AD2667" w:rsidRDefault="00AD2667" w:rsidP="00AD266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Chicago, United States</w:t>
        </w:r>
      </w:fldSimple>
      <w:r>
        <w:rPr>
          <w:b/>
          <w:noProof/>
          <w:sz w:val="24"/>
        </w:rPr>
        <w:t>, 13</w:t>
      </w:r>
      <w:r w:rsidRPr="00B5093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 – 17</w:t>
      </w:r>
      <w:r w:rsidRPr="004B08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4C7DEE" w14:paraId="132A7178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F9601" w14:textId="77777777" w:rsidR="004C7DEE" w:rsidRDefault="00FC1FD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6</w:t>
            </w:r>
            <w:r>
              <w:rPr>
                <w:i/>
                <w:sz w:val="14"/>
              </w:rPr>
              <w:t>.0</w:t>
            </w:r>
          </w:p>
        </w:tc>
      </w:tr>
      <w:tr w:rsidR="004C7DEE" w14:paraId="3367B64A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B88C" w14:textId="77777777" w:rsidR="004C7DEE" w:rsidRDefault="00FC1FD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4C7DEE" w14:paraId="37D08D0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2CC91026" w14:textId="77777777" w:rsidR="004C7DEE" w:rsidRDefault="004C7D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387D3E6C" w14:textId="77777777" w:rsidR="004C7DEE" w:rsidRDefault="004C7D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7DEE" w14:paraId="54A3697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00111" w14:textId="77777777" w:rsidR="004C7DEE" w:rsidRDefault="00FC1F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F5BEBF" w14:textId="545428A0" w:rsidR="004C7DEE" w:rsidRPr="00554064" w:rsidRDefault="00554064" w:rsidP="00554064">
            <w:pPr>
              <w:pStyle w:val="CRCoverPage"/>
              <w:spacing w:after="0"/>
              <w:ind w:left="100"/>
            </w:pPr>
            <w:r>
              <w:t>PRD21 CDS: EN-DC PC3 FR1 DC_2A-2A_n5A, DC_2A-2A_n77A, DC_2A_n77(2A), DC_5A_n77(2A), DC_12A_n77A, DC_12A_n77(2A), DC_14A_n77A, DC_14A_n77(2A), DC_30A_n2A, DC_30A_n77A, DC_30A_n77(2A), DC_66A-66A_n5A, DC_66A-66A_n77A, DC_66A-66A_n77(2A), DC_66A_n77(2A)</w:t>
            </w:r>
          </w:p>
        </w:tc>
      </w:tr>
      <w:tr w:rsidR="004C7DEE" w14:paraId="111F2CEF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C130B40" w14:textId="77777777" w:rsidR="004C7DEE" w:rsidRDefault="004C7D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21A34F1F" w14:textId="77777777" w:rsidR="004C7DEE" w:rsidRDefault="004C7D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7DEE" w14:paraId="31C4AC0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0B8A0A" w14:textId="77777777" w:rsidR="004C7DEE" w:rsidRDefault="00FC1F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79BB8AD4" w14:textId="7F85294A" w:rsidR="004C7DEE" w:rsidRDefault="00F71A12">
            <w:pPr>
              <w:pStyle w:val="CRCoverPage"/>
              <w:spacing w:after="0"/>
              <w:ind w:left="100"/>
            </w:pPr>
            <w:r>
              <w:t>WE Certification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AC9E81E" w14:textId="77777777" w:rsidR="004C7DEE" w:rsidRDefault="004C7D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DA9F8A" w14:textId="77777777" w:rsidR="004C7DEE" w:rsidRDefault="00FC1FD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74667" w14:textId="65ECF9EA" w:rsidR="004C7DEE" w:rsidRDefault="008D17FD">
            <w:pPr>
              <w:pStyle w:val="CRCoverPage"/>
              <w:spacing w:after="0"/>
              <w:ind w:left="100"/>
            </w:pPr>
            <w:r>
              <w:t>2023-11-18</w:t>
            </w:r>
          </w:p>
        </w:tc>
      </w:tr>
    </w:tbl>
    <w:p w14:paraId="6108040C" w14:textId="77777777" w:rsidR="004C7DEE" w:rsidRDefault="004C7DE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4C7DEE" w14:paraId="22E50F43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901E19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DF617A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B483B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4BFEE124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FF687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71415A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10075C3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8873097" w14:textId="77777777" w:rsidR="004C7DEE" w:rsidRDefault="00FC1F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55FF3FD" w14:textId="77777777" w:rsidR="004C7DEE" w:rsidRDefault="00FC1FD5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FF04D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5D528713" w14:textId="77777777" w:rsidR="004C7DEE" w:rsidRDefault="00FC1FD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4BA38" w14:textId="679BC0F3" w:rsidR="004C7DEE" w:rsidRDefault="004F4E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8D9C6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7137401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568A6C9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AD31E7A" w14:textId="77777777" w:rsidR="004C7DEE" w:rsidRDefault="00FC1FD5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44DD4D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EAA88A" w14:textId="77777777" w:rsidR="004C7DEE" w:rsidRDefault="00FC1FD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50A09B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2E386A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72A7790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FA3208D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024ABD8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16996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79CA3D0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55A60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2A8D95D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3AE6792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DDA32B9" w14:textId="77777777" w:rsidR="004C7DEE" w:rsidRDefault="00FC1F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D89363" w14:textId="77777777" w:rsidR="004C7DEE" w:rsidRDefault="00FC1FD5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9B0EF0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8DC16" w14:textId="77777777" w:rsidR="004C7DEE" w:rsidRDefault="00FC1FD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401C19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82B856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6087CEA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6C1E88A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802D225" w14:textId="77777777" w:rsidR="004C7DEE" w:rsidRDefault="00FC1FD5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4B161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5AB34" w14:textId="77777777" w:rsidR="004C7DEE" w:rsidRDefault="00FC1FD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95E957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25ADC3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318FC7F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510D5EE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1EBFACF" w14:textId="77777777" w:rsidR="004C7DEE" w:rsidRDefault="00FC1FD5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018787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925F4" w14:textId="77777777" w:rsidR="004C7DEE" w:rsidRDefault="00FC1FD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F1DF4C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068C3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3D8DA83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3F67736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1484CD3" w14:textId="77777777" w:rsidR="004C7DEE" w:rsidRDefault="00FC1FD5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B81E61" w14:textId="5D4626E2" w:rsidR="004C7DEE" w:rsidRDefault="004F4E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72665F" w14:textId="77777777" w:rsidR="004C7DEE" w:rsidRDefault="00FC1FD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CE435E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FB6CE6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443F37F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E7B3F23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93216E7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5790D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421DF75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66F88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71A121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5FD3971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852FBC9" w14:textId="77777777" w:rsidR="004C7DEE" w:rsidRDefault="00FC1F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922DEE" w14:textId="77777777" w:rsidR="004C7DEE" w:rsidRDefault="00FC1FD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F8CA1F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EC5C0" w14:textId="77777777" w:rsidR="004C7DEE" w:rsidRDefault="00FC1FD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A54352" w14:textId="674E8890" w:rsidR="004C7DEE" w:rsidRDefault="004F4E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148232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1A03654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358793D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4300D3A" w14:textId="77777777" w:rsidR="004C7DEE" w:rsidRDefault="00FC1FD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782B68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61D9C" w14:textId="77777777" w:rsidR="004C7DEE" w:rsidRDefault="00FC1FD5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AA192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524D9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782AA5F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F50794F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D4A877F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F3CC4AA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9518A11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0ACC5117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2E9F66" w14:textId="77777777" w:rsidR="004C7DEE" w:rsidRDefault="00FC1FD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72A5C06D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BD41486" w14:textId="77777777" w:rsidR="004C7DEE" w:rsidRDefault="00FC1FD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2244D7D" w14:textId="3034208A" w:rsidR="004C7DEE" w:rsidRDefault="002C693D">
            <w:pPr>
              <w:pStyle w:val="CRCoverPage"/>
              <w:spacing w:after="0"/>
              <w:rPr>
                <w:b/>
                <w:caps/>
              </w:rPr>
            </w:pPr>
            <w:r>
              <w:t xml:space="preserve">DC_2A-2A_n5A, DC_2A-2A_n77A, </w:t>
            </w:r>
            <w:r w:rsidR="006C3796">
              <w:t xml:space="preserve">DC_2A-2A_n77(2A), </w:t>
            </w:r>
            <w:r>
              <w:t>DC_2A_n77(2A), DC_5A_n77(2A), DC_12A_n77A, DC_12A_n77(2A), DC_14A_n77A, DC_14A_n77(2A), DC_30A_n2A, DC_30A_n77A, DC_30A_n77(2A), DC_66A-66A_n5A, DC_66A-66A_n77A, DC_66A-66A_n77(2A), DC_66A_n77(2A)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DBB6E" w14:textId="77777777" w:rsidR="004C7DEE" w:rsidRDefault="004C7DEE">
            <w:pPr>
              <w:pStyle w:val="CRCoverPage"/>
              <w:spacing w:after="0"/>
            </w:pPr>
          </w:p>
        </w:tc>
      </w:tr>
      <w:tr w:rsidR="004C7DEE" w14:paraId="6DDEAC8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B4FA902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1A13A0C6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E0B86BF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B3D3DC8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77E6D1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7D9E73E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28C9CC5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3766E531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0173686A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9554B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0C9ED39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0139EE3C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2D06637" w14:textId="77777777" w:rsidR="004C7DEE" w:rsidRDefault="00FC1FD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FEE1FF9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D4D850B" w14:textId="77777777" w:rsidR="004C7DEE" w:rsidRDefault="00FC1FD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F60549" w14:textId="77777777" w:rsidR="004C7DEE" w:rsidRDefault="00FC1FD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3598F5" w14:textId="77777777" w:rsidR="004C7DEE" w:rsidRDefault="004C7DEE">
            <w:pPr>
              <w:pStyle w:val="CRCoverPage"/>
              <w:spacing w:after="0"/>
            </w:pPr>
          </w:p>
        </w:tc>
      </w:tr>
      <w:tr w:rsidR="004C7DEE" w14:paraId="0FCCCE10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7537C2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9E8DDA6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58C1C47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5D8D7" w14:textId="77777777" w:rsidR="004C7DEE" w:rsidRDefault="004C7DEE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C6C20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3F09E566" w14:textId="77777777" w:rsidR="004C7DEE" w:rsidRDefault="004C7DEE">
      <w:pPr>
        <w:pStyle w:val="CRCoverPage"/>
        <w:rPr>
          <w:lang w:val="en-US"/>
        </w:rPr>
      </w:pPr>
    </w:p>
    <w:bookmarkEnd w:id="0"/>
    <w:sectPr w:rsidR="004C7DEE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B8BEC" w14:textId="77777777" w:rsidR="00FC1FD5" w:rsidRDefault="00FC1FD5">
      <w:pPr>
        <w:spacing w:after="0"/>
      </w:pPr>
      <w:r>
        <w:separator/>
      </w:r>
    </w:p>
  </w:endnote>
  <w:endnote w:type="continuationSeparator" w:id="0">
    <w:p w14:paraId="7E7182EA" w14:textId="77777777" w:rsidR="00FC1FD5" w:rsidRDefault="00FC1F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478B8" w14:textId="77777777" w:rsidR="004C7DEE" w:rsidRDefault="00FC1FD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EC17D" w14:textId="77777777" w:rsidR="004C7DEE" w:rsidRDefault="00FC1FD5">
      <w:pPr>
        <w:spacing w:after="0"/>
      </w:pPr>
      <w:r>
        <w:separator/>
      </w:r>
    </w:p>
  </w:footnote>
  <w:footnote w:type="continuationSeparator" w:id="0">
    <w:p w14:paraId="3987EFB0" w14:textId="77777777" w:rsidR="004C7DEE" w:rsidRDefault="00FC1F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D6FE3" w14:textId="77777777" w:rsidR="004C7DEE" w:rsidRDefault="004C7DEE">
    <w:pPr>
      <w:pStyle w:val="Header"/>
    </w:pPr>
  </w:p>
  <w:p w14:paraId="7A7A0F5C" w14:textId="77777777" w:rsidR="004C7DEE" w:rsidRDefault="004C7D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63471383">
    <w:abstractNumId w:val="3"/>
  </w:num>
  <w:num w:numId="2" w16cid:durableId="197088709">
    <w:abstractNumId w:val="5"/>
  </w:num>
  <w:num w:numId="3" w16cid:durableId="2127112100">
    <w:abstractNumId w:val="1"/>
  </w:num>
  <w:num w:numId="4" w16cid:durableId="406650916">
    <w:abstractNumId w:val="4"/>
  </w:num>
  <w:num w:numId="5" w16cid:durableId="1383941510">
    <w:abstractNumId w:val="14"/>
  </w:num>
  <w:num w:numId="6" w16cid:durableId="1022777137">
    <w:abstractNumId w:val="2"/>
  </w:num>
  <w:num w:numId="7" w16cid:durableId="174081716">
    <w:abstractNumId w:val="10"/>
  </w:num>
  <w:num w:numId="8" w16cid:durableId="830364790">
    <w:abstractNumId w:val="7"/>
  </w:num>
  <w:num w:numId="9" w16cid:durableId="411047782">
    <w:abstractNumId w:val="13"/>
  </w:num>
  <w:num w:numId="10" w16cid:durableId="1878543286">
    <w:abstractNumId w:val="15"/>
  </w:num>
  <w:num w:numId="11" w16cid:durableId="1740787072">
    <w:abstractNumId w:val="16"/>
  </w:num>
  <w:num w:numId="12" w16cid:durableId="1651864475">
    <w:abstractNumId w:val="8"/>
  </w:num>
  <w:num w:numId="13" w16cid:durableId="52698080">
    <w:abstractNumId w:val="9"/>
  </w:num>
  <w:num w:numId="14" w16cid:durableId="1078945228">
    <w:abstractNumId w:val="6"/>
  </w:num>
  <w:num w:numId="15" w16cid:durableId="394162040">
    <w:abstractNumId w:val="12"/>
  </w:num>
  <w:num w:numId="16" w16cid:durableId="1767916782">
    <w:abstractNumId w:val="0"/>
  </w:num>
  <w:num w:numId="17" w16cid:durableId="15426668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C693D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C7DEE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4E5B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406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5864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3796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B5B6C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17FD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2AF9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2667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195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A3D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1A12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1FD5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2943BD0"/>
    <w:rsid w:val="161D0664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D68F8C"/>
  <w15:docId w15:val="{DB2E8B4E-3C49-4766-969B-F31FA9E6C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A12AF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1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AF0E04-A620-4FEA-98A1-10F984186C5F}">
  <ds:schemaRefs/>
</ds:datastoreItem>
</file>

<file path=customXml/itemProps2.xml><?xml version="1.0" encoding="utf-8"?>
<ds:datastoreItem xmlns:ds="http://schemas.openxmlformats.org/officeDocument/2006/customXml" ds:itemID="{2135293C-2686-4FDA-8917-15677194B012}">
  <ds:schemaRefs/>
</ds:datastoreItem>
</file>

<file path=customXml/itemProps3.xml><?xml version="1.0" encoding="utf-8"?>
<ds:datastoreItem xmlns:ds="http://schemas.openxmlformats.org/officeDocument/2006/customXml" ds:itemID="{E6E617F5-5D3B-4F41-A95A-F2921785A3EF}">
  <ds:schemaRefs/>
</ds:datastoreItem>
</file>

<file path=customXml/itemProps4.xml><?xml version="1.0" encoding="utf-8"?>
<ds:datastoreItem xmlns:ds="http://schemas.openxmlformats.org/officeDocument/2006/customXml" ds:itemID="{5011BE51-5DDF-4225-A49B-D792CB585D59}">
  <ds:schemaRefs/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170</Words>
  <Characters>973</Characters>
  <Application>Microsoft Office Word</Application>
  <DocSecurity>0</DocSecurity>
  <Lines>8</Lines>
  <Paragraphs>2</Paragraphs>
  <ScaleCrop>false</ScaleCrop>
  <Company>ETSI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Aleksi Heino (WE Certification Oy)</cp:lastModifiedBy>
  <cp:revision>2</cp:revision>
  <cp:lastPrinted>2020-02-05T15:54:00Z</cp:lastPrinted>
  <dcterms:created xsi:type="dcterms:W3CDTF">2023-11-21T07:48:00Z</dcterms:created>
  <dcterms:modified xsi:type="dcterms:W3CDTF">2023-11-21T07:48:00Z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1BACDE8F0766418EA2D7B493F6D1B5BB</vt:lpwstr>
  </property>
  <property fmtid="{D5CDD505-2E9C-101B-9397-08002B2CF9AE}" pid="4" name="ContentTypeId">
    <vt:lpwstr>0x0101003AA7AC0C743A294CADF60F661720E3E6</vt:lpwstr>
  </property>
</Properties>
</file>