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424A7" w14:textId="2A767298" w:rsidR="00C00195" w:rsidRDefault="00C00195" w:rsidP="00147B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#101</w:t>
      </w:r>
      <w:r>
        <w:rPr>
          <w:b/>
          <w:i/>
          <w:sz w:val="28"/>
        </w:rPr>
        <w:tab/>
        <w:t>R5-237455</w:t>
      </w:r>
    </w:p>
    <w:p w14:paraId="5150E94A" w14:textId="77777777" w:rsidR="00156821" w:rsidRDefault="00156821" w:rsidP="001568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Chicago, United States</w:t>
        </w:r>
      </w:fldSimple>
      <w:r>
        <w:rPr>
          <w:b/>
          <w:noProof/>
          <w:sz w:val="24"/>
        </w:rPr>
        <w:t>, 13</w:t>
      </w:r>
      <w:r w:rsidRPr="00B5093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– 17</w:t>
      </w:r>
      <w:r w:rsidRPr="004B08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4C7DEE" w14:paraId="132A717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F9601" w14:textId="77777777" w:rsidR="004C7DEE" w:rsidRDefault="00CC68A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4C7DEE" w14:paraId="3367B64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88C" w14:textId="77777777" w:rsidR="004C7DEE" w:rsidRDefault="00CC68A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4C7DEE" w14:paraId="37D08D0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CC91026" w14:textId="77777777" w:rsidR="004C7DEE" w:rsidRDefault="004C7D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87D3E6C" w14:textId="77777777" w:rsidR="004C7DEE" w:rsidRDefault="004C7D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7DEE" w14:paraId="54A3697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00111" w14:textId="77777777" w:rsidR="004C7DEE" w:rsidRDefault="00CC68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5BEBF" w14:textId="62059920" w:rsidR="004C7DEE" w:rsidRDefault="004F4E5B" w:rsidP="004F4E5B">
            <w:pPr>
              <w:pStyle w:val="CRCoverPage"/>
              <w:spacing w:after="0"/>
              <w:ind w:left="100"/>
            </w:pPr>
            <w:r>
              <w:t>PRD21 CDS:NR CA PC3 FR1 CA_n2(2A), CA_n66(3A), CA_n77(2A), CA_n77(2A) BCS1, CA_n77(2A) BCS1, CA_n2A-n14A, CA_n14A-n30A, CA_n14A-n66A, CA_n14A-n77A</w:t>
            </w:r>
          </w:p>
        </w:tc>
      </w:tr>
      <w:tr w:rsidR="004C7DEE" w14:paraId="111F2CE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C130B40" w14:textId="77777777" w:rsidR="004C7DEE" w:rsidRDefault="004C7D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1A34F1F" w14:textId="77777777" w:rsidR="004C7DEE" w:rsidRDefault="004C7D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7DEE" w14:paraId="31C4AC0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8A0A" w14:textId="77777777" w:rsidR="004C7DEE" w:rsidRDefault="00CC68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9BB8AD4" w14:textId="7F85294A" w:rsidR="004C7DEE" w:rsidRDefault="00F71A12">
            <w:pPr>
              <w:pStyle w:val="CRCoverPage"/>
              <w:spacing w:after="0"/>
              <w:ind w:left="100"/>
            </w:pPr>
            <w:r>
              <w:t>WE Certification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AC9E81E" w14:textId="77777777" w:rsidR="004C7DEE" w:rsidRDefault="004C7D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DA9F8A" w14:textId="77777777" w:rsidR="004C7DEE" w:rsidRDefault="00CC68A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74667" w14:textId="65ECF9EA" w:rsidR="004C7DEE" w:rsidRDefault="008D17FD">
            <w:pPr>
              <w:pStyle w:val="CRCoverPage"/>
              <w:spacing w:after="0"/>
              <w:ind w:left="100"/>
            </w:pPr>
            <w:r>
              <w:t>2023-11-18</w:t>
            </w:r>
          </w:p>
        </w:tc>
      </w:tr>
    </w:tbl>
    <w:p w14:paraId="6108040C" w14:textId="77777777" w:rsidR="004C7DEE" w:rsidRDefault="004C7DE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4C7DEE" w14:paraId="22E50F43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901E19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DF617A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B483B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BFEE124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FF687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71415A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10075C3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8873097" w14:textId="77777777" w:rsidR="004C7DEE" w:rsidRDefault="00CC68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5FF3FD" w14:textId="77777777" w:rsidR="004C7DEE" w:rsidRDefault="00CC68AF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FF04D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D528713" w14:textId="77777777" w:rsidR="004C7DEE" w:rsidRDefault="00CC68A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4BA38" w14:textId="679BC0F3" w:rsidR="004C7DEE" w:rsidRDefault="004F4E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8D9C6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7137401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68A6C9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D31E7A" w14:textId="77777777" w:rsidR="004C7DEE" w:rsidRDefault="00CC68AF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4DD4D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AA88A" w14:textId="77777777" w:rsidR="004C7DEE" w:rsidRDefault="00CC68A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0A09B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E386A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72A7790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A3208D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24ABD8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16996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9CA3D0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55A60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A8D95D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3AE679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DA32B9" w14:textId="77777777" w:rsidR="004C7DEE" w:rsidRDefault="00CC68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D89363" w14:textId="77777777" w:rsidR="004C7DEE" w:rsidRDefault="00CC68AF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B0EF0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8DC16" w14:textId="77777777" w:rsidR="004C7DEE" w:rsidRDefault="00CC68A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01C19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2B856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6087CEA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6C1E88A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802D225" w14:textId="77777777" w:rsidR="004C7DEE" w:rsidRDefault="00CC68AF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4B161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5AB34" w14:textId="77777777" w:rsidR="004C7DEE" w:rsidRDefault="00CC68A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5E957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5ADC3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318FC7F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0D5EE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EBFACF" w14:textId="77777777" w:rsidR="004C7DEE" w:rsidRDefault="00CC68AF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018787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925F4" w14:textId="77777777" w:rsidR="004C7DEE" w:rsidRDefault="00CC68A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1DF4C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068C3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3D8DA83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F67736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484CD3" w14:textId="77777777" w:rsidR="004C7DEE" w:rsidRDefault="00CC68AF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81E61" w14:textId="5D4626E2" w:rsidR="004C7DEE" w:rsidRDefault="004F4E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2665F" w14:textId="77777777" w:rsidR="004C7DEE" w:rsidRDefault="00CC68A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E435E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B6CE6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443F37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7B3F23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93216E7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5790D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421DF75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66F88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71A121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5FD3971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852FBC9" w14:textId="77777777" w:rsidR="004C7DEE" w:rsidRDefault="00CC68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922DEE" w14:textId="77777777" w:rsidR="004C7DEE" w:rsidRDefault="00CC68A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8CA1F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EC5C0" w14:textId="77777777" w:rsidR="004C7DEE" w:rsidRDefault="00CC68A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A54352" w14:textId="674E8890" w:rsidR="004C7DEE" w:rsidRDefault="004F4E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48232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1A03654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58793D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300D3A" w14:textId="77777777" w:rsidR="004C7DEE" w:rsidRDefault="00CC68A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782B68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61D9C" w14:textId="77777777" w:rsidR="004C7DEE" w:rsidRDefault="00CC68A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AA192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524D9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782AA5F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50794F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D4A877F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3CC4AA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9518A11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0ACC511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2E9F66" w14:textId="77777777" w:rsidR="004C7DEE" w:rsidRDefault="00CC68A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72A5C06D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BD41486" w14:textId="77777777" w:rsidR="004C7DEE" w:rsidRDefault="00CC68A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2244D7D" w14:textId="22CE1E46" w:rsidR="004C7DEE" w:rsidRDefault="004F4E5B">
            <w:pPr>
              <w:pStyle w:val="CRCoverPage"/>
              <w:spacing w:after="0"/>
              <w:rPr>
                <w:b/>
                <w:caps/>
              </w:rPr>
            </w:pPr>
            <w:r>
              <w:t>CA_n2(2A), CA_n66(3A), CA_n77(2A), CA_n77(2A) BCS1, CA_n77(2A) BCS1, CA_n2A-n14A, CA_n14A-n30A, CA_n14A-n66A, CA_n14A-n77A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DBB6E" w14:textId="77777777" w:rsidR="004C7DEE" w:rsidRDefault="004C7DEE">
            <w:pPr>
              <w:pStyle w:val="CRCoverPage"/>
              <w:spacing w:after="0"/>
            </w:pPr>
          </w:p>
        </w:tc>
      </w:tr>
      <w:tr w:rsidR="004C7DEE" w14:paraId="6DDEAC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B4FA902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A13A0C6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0B86BF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B3D3DC8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7E6D1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7D9E73E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8C9CC5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766E531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173686A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9554B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0C9ED39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7DEE" w14:paraId="0139EE3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D06637" w14:textId="77777777" w:rsidR="004C7DEE" w:rsidRDefault="00CC68A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EE1FF9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D4D850B" w14:textId="77777777" w:rsidR="004C7DEE" w:rsidRDefault="00CC68A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F60549" w14:textId="77777777" w:rsidR="004C7DEE" w:rsidRDefault="00CC68A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598F5" w14:textId="77777777" w:rsidR="004C7DEE" w:rsidRDefault="004C7DEE">
            <w:pPr>
              <w:pStyle w:val="CRCoverPage"/>
              <w:spacing w:after="0"/>
            </w:pPr>
          </w:p>
        </w:tc>
      </w:tr>
      <w:tr w:rsidR="004C7DEE" w14:paraId="0FCCCE1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7537C2" w14:textId="77777777" w:rsidR="004C7DEE" w:rsidRDefault="004C7D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9E8DDA6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8C1C47" w14:textId="77777777" w:rsidR="004C7DEE" w:rsidRDefault="004C7DE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D8D7" w14:textId="77777777" w:rsidR="004C7DEE" w:rsidRDefault="004C7DE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C6C20" w14:textId="77777777" w:rsidR="004C7DEE" w:rsidRDefault="004C7D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F09E566" w14:textId="77777777" w:rsidR="004C7DEE" w:rsidRDefault="004C7DEE">
      <w:pPr>
        <w:pStyle w:val="CRCoverPage"/>
        <w:rPr>
          <w:lang w:val="en-US"/>
        </w:rPr>
      </w:pPr>
    </w:p>
    <w:bookmarkEnd w:id="0"/>
    <w:sectPr w:rsidR="004C7DE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A343" w14:textId="77777777" w:rsidR="0002192E" w:rsidRDefault="0002192E">
      <w:pPr>
        <w:spacing w:after="0"/>
      </w:pPr>
      <w:r>
        <w:separator/>
      </w:r>
    </w:p>
  </w:endnote>
  <w:endnote w:type="continuationSeparator" w:id="0">
    <w:p w14:paraId="3A3B1FD3" w14:textId="77777777" w:rsidR="0002192E" w:rsidRDefault="000219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478B8" w14:textId="77777777" w:rsidR="004C7DEE" w:rsidRDefault="00CC68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18D5" w14:textId="77777777" w:rsidR="0002192E" w:rsidRDefault="0002192E">
      <w:pPr>
        <w:spacing w:after="0"/>
      </w:pPr>
      <w:r>
        <w:separator/>
      </w:r>
    </w:p>
  </w:footnote>
  <w:footnote w:type="continuationSeparator" w:id="0">
    <w:p w14:paraId="7049514E" w14:textId="77777777" w:rsidR="0002192E" w:rsidRDefault="000219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6FE3" w14:textId="77777777" w:rsidR="004C7DEE" w:rsidRDefault="004C7DEE">
    <w:pPr>
      <w:pStyle w:val="Header"/>
    </w:pPr>
  </w:p>
  <w:p w14:paraId="7A7A0F5C" w14:textId="77777777" w:rsidR="004C7DEE" w:rsidRDefault="004C7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63471383">
    <w:abstractNumId w:val="3"/>
  </w:num>
  <w:num w:numId="2" w16cid:durableId="197088709">
    <w:abstractNumId w:val="5"/>
  </w:num>
  <w:num w:numId="3" w16cid:durableId="2127112100">
    <w:abstractNumId w:val="1"/>
  </w:num>
  <w:num w:numId="4" w16cid:durableId="406650916">
    <w:abstractNumId w:val="4"/>
  </w:num>
  <w:num w:numId="5" w16cid:durableId="1383941510">
    <w:abstractNumId w:val="14"/>
  </w:num>
  <w:num w:numId="6" w16cid:durableId="1022777137">
    <w:abstractNumId w:val="2"/>
  </w:num>
  <w:num w:numId="7" w16cid:durableId="174081716">
    <w:abstractNumId w:val="10"/>
  </w:num>
  <w:num w:numId="8" w16cid:durableId="830364790">
    <w:abstractNumId w:val="7"/>
  </w:num>
  <w:num w:numId="9" w16cid:durableId="411047782">
    <w:abstractNumId w:val="13"/>
  </w:num>
  <w:num w:numId="10" w16cid:durableId="1878543286">
    <w:abstractNumId w:val="15"/>
  </w:num>
  <w:num w:numId="11" w16cid:durableId="1740787072">
    <w:abstractNumId w:val="16"/>
  </w:num>
  <w:num w:numId="12" w16cid:durableId="1651864475">
    <w:abstractNumId w:val="8"/>
  </w:num>
  <w:num w:numId="13" w16cid:durableId="52698080">
    <w:abstractNumId w:val="9"/>
  </w:num>
  <w:num w:numId="14" w16cid:durableId="1078945228">
    <w:abstractNumId w:val="6"/>
  </w:num>
  <w:num w:numId="15" w16cid:durableId="394162040">
    <w:abstractNumId w:val="12"/>
  </w:num>
  <w:num w:numId="16" w16cid:durableId="1767916782">
    <w:abstractNumId w:val="0"/>
  </w:num>
  <w:num w:numId="17" w16cid:durableId="15426668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192E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6821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37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C7DEE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4E5B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17FD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2AF9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195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68AF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1A12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D68F8C"/>
  <w15:docId w15:val="{DB2E8B4E-3C49-4766-969B-F31FA9E6C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A12AF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137</Words>
  <Characters>781</Characters>
  <Application>Microsoft Office Word</Application>
  <DocSecurity>0</DocSecurity>
  <Lines>6</Lines>
  <Paragraphs>1</Paragraphs>
  <ScaleCrop>false</ScaleCrop>
  <Company>ETSI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2023-11-21T07:49:00Z</dcterms:created>
  <dcterms:modified xsi:type="dcterms:W3CDTF">2023-11-21T07:49:00Z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</Properties>
</file>