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A2FF4" w14:textId="4E519A80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</w:t>
      </w:r>
      <w:r w:rsidR="0072116E">
        <w:rPr>
          <w:b/>
          <w:sz w:val="24"/>
        </w:rPr>
        <w:t>5</w:t>
      </w:r>
      <w:r>
        <w:rPr>
          <w:b/>
          <w:sz w:val="24"/>
        </w:rPr>
        <w:t xml:space="preserve"> Meeting #</w:t>
      </w:r>
      <w:r w:rsidR="00E76D92">
        <w:rPr>
          <w:b/>
          <w:sz w:val="24"/>
        </w:rPr>
        <w:t>101</w:t>
      </w:r>
      <w:r>
        <w:rPr>
          <w:b/>
          <w:sz w:val="24"/>
        </w:rPr>
        <w:tab/>
        <w:t>R</w:t>
      </w:r>
      <w:r w:rsidR="00827117">
        <w:rPr>
          <w:b/>
          <w:sz w:val="24"/>
        </w:rPr>
        <w:t>5</w:t>
      </w:r>
      <w:r>
        <w:rPr>
          <w:b/>
          <w:sz w:val="24"/>
        </w:rPr>
        <w:t>-2</w:t>
      </w:r>
      <w:r w:rsidR="00E76D92">
        <w:rPr>
          <w:b/>
          <w:sz w:val="24"/>
        </w:rPr>
        <w:t>3</w:t>
      </w:r>
      <w:r w:rsidR="002138E1">
        <w:rPr>
          <w:b/>
          <w:sz w:val="24"/>
        </w:rPr>
        <w:t>7307</w:t>
      </w:r>
    </w:p>
    <w:p w14:paraId="018C6300" w14:textId="77777777" w:rsidR="00AC6113" w:rsidRDefault="00000000" w:rsidP="00AC6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6113" w:rsidRPr="00BA51D9">
          <w:rPr>
            <w:b/>
            <w:noProof/>
            <w:sz w:val="24"/>
          </w:rPr>
          <w:t>Chicago</w:t>
        </w:r>
      </w:fldSimple>
      <w:r w:rsidR="00AC6113">
        <w:rPr>
          <w:b/>
          <w:noProof/>
          <w:sz w:val="24"/>
        </w:rPr>
        <w:t xml:space="preserve">, </w:t>
      </w:r>
      <w:fldSimple w:instr=" DOCPROPERTY  Country  \* MERGEFORMAT ">
        <w:r w:rsidR="00AC6113" w:rsidRPr="00BA51D9">
          <w:rPr>
            <w:b/>
            <w:noProof/>
            <w:sz w:val="24"/>
          </w:rPr>
          <w:t>United States</w:t>
        </w:r>
      </w:fldSimple>
      <w:r w:rsidR="00AC6113">
        <w:rPr>
          <w:b/>
          <w:noProof/>
          <w:sz w:val="24"/>
        </w:rPr>
        <w:t xml:space="preserve">, </w:t>
      </w:r>
      <w:fldSimple w:instr=" DOCPROPERTY  StartDate  \* MERGEFORMAT ">
        <w:r w:rsidR="00AC6113" w:rsidRPr="00BA51D9">
          <w:rPr>
            <w:b/>
            <w:noProof/>
            <w:sz w:val="24"/>
          </w:rPr>
          <w:t>13th Nov 2023</w:t>
        </w:r>
      </w:fldSimple>
      <w:r w:rsidR="00AC6113">
        <w:rPr>
          <w:b/>
          <w:noProof/>
          <w:sz w:val="24"/>
        </w:rPr>
        <w:t xml:space="preserve"> - </w:t>
      </w:r>
      <w:fldSimple w:instr=" DOCPROPERTY  EndDate  \* MERGEFORMAT ">
        <w:r w:rsidR="00AC6113" w:rsidRPr="00BA51D9">
          <w:rPr>
            <w:b/>
            <w:noProof/>
            <w:sz w:val="24"/>
          </w:rPr>
          <w:t>17th Nov 2023</w:t>
        </w:r>
      </w:fldSimple>
    </w:p>
    <w:p w14:paraId="16E9FE75" w14:textId="77777777" w:rsidR="00180289" w:rsidRPr="00AC6113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9D384E7" w14:textId="3EF195ED" w:rsidR="00180289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082A2C">
        <w:rPr>
          <w:b/>
          <w:sz w:val="24"/>
        </w:rPr>
        <w:t>102</w:t>
      </w:r>
      <w:r>
        <w:rPr>
          <w:b/>
          <w:sz w:val="24"/>
        </w:rPr>
        <w:tab/>
        <w:t>RP-23xxxx</w:t>
      </w:r>
    </w:p>
    <w:p w14:paraId="329E66D0" w14:textId="4DF2B5C0" w:rsidR="00180289" w:rsidRDefault="00141C53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1C53">
        <w:rPr>
          <w:b/>
          <w:sz w:val="24"/>
        </w:rPr>
        <w:t>Edinburgh</w:t>
      </w:r>
      <w:r w:rsidR="00180289">
        <w:rPr>
          <w:b/>
          <w:sz w:val="24"/>
        </w:rPr>
        <w:t xml:space="preserve">, </w:t>
      </w:r>
      <w:r w:rsidR="00E840F1" w:rsidRPr="00E840F1">
        <w:rPr>
          <w:b/>
          <w:sz w:val="24"/>
        </w:rPr>
        <w:t>Scotland</w:t>
      </w:r>
      <w:r w:rsidR="00180289">
        <w:rPr>
          <w:b/>
          <w:sz w:val="24"/>
        </w:rPr>
        <w:t xml:space="preserve">, </w:t>
      </w:r>
      <w:r w:rsidR="00E840F1">
        <w:rPr>
          <w:b/>
          <w:sz w:val="24"/>
        </w:rPr>
        <w:t>11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June – </w:t>
      </w:r>
      <w:r w:rsidR="00E840F1">
        <w:rPr>
          <w:b/>
          <w:sz w:val="24"/>
        </w:rPr>
        <w:t>15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</w:t>
      </w:r>
      <w:r w:rsidR="00F05633">
        <w:rPr>
          <w:b/>
          <w:sz w:val="24"/>
        </w:rPr>
        <w:t>Dec</w:t>
      </w:r>
      <w:r w:rsidR="00180289">
        <w:rPr>
          <w:b/>
          <w:sz w:val="24"/>
        </w:rPr>
        <w:t xml:space="preserve"> 202</w:t>
      </w:r>
      <w:r w:rsidR="002C7BFD">
        <w:rPr>
          <w:b/>
          <w:sz w:val="24"/>
        </w:rPr>
        <w:t>3</w:t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E76D92">
        <w:rPr>
          <w:rFonts w:ascii="Arial" w:hAnsi="Arial"/>
          <w:b/>
          <w:lang w:val="en-US"/>
        </w:rPr>
        <w:t xml:space="preserve"> Inc.</w:t>
      </w:r>
      <w:r w:rsidR="003147DA">
        <w:rPr>
          <w:rFonts w:ascii="Arial" w:hAnsi="Arial"/>
          <w:b/>
          <w:lang w:val="en-US"/>
        </w:rPr>
        <w:t>, Apple, China Telecom</w:t>
      </w:r>
    </w:p>
    <w:p w14:paraId="0BB60954" w14:textId="266B1700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E76D92" w:rsidRPr="00E76D92">
        <w:rPr>
          <w:rFonts w:ascii="Arial" w:hAnsi="Arial" w:cs="Arial"/>
          <w:b/>
        </w:rPr>
        <w:t>Further NR mobility enhancements</w:t>
      </w:r>
    </w:p>
    <w:p w14:paraId="619090A3" w14:textId="1E2D7814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6C710C">
        <w:rPr>
          <w:rFonts w:ascii="Arial" w:eastAsia="Batang" w:hAnsi="Arial"/>
          <w:b/>
        </w:rPr>
        <w:t>Information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8739248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652195" w:rsidRPr="00652195">
        <w:rPr>
          <w:rFonts w:cs="Arial"/>
        </w:rPr>
        <w:t>Further NR mobility enhancements</w:t>
      </w:r>
    </w:p>
    <w:p w14:paraId="44131664" w14:textId="5F1546F0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r w:rsidRPr="00F076CD">
        <w:rPr>
          <w:lang w:val="fr-FR"/>
        </w:rPr>
        <w:t xml:space="preserve">Acronym: </w:t>
      </w:r>
      <w:r w:rsidR="00026A80" w:rsidRPr="00026A80">
        <w:rPr>
          <w:lang w:val="fr-FR"/>
        </w:rPr>
        <w:t>NR_Mob_enh2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2B159D2C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374F62">
        <w:rPr>
          <w:rFonts w:ascii="Arial" w:hAnsi="Arial"/>
          <w:sz w:val="32"/>
        </w:rPr>
        <w:t>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SCells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76A66315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31475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9F5C5F">
        <w:t>80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101</w:t>
      </w:r>
      <w:r w:rsidR="00441EAA">
        <w:t xml:space="preserve"> (</w:t>
      </w:r>
      <w:r w:rsidR="009F5C5F">
        <w:t>Sep</w:t>
      </w:r>
      <w:r w:rsidR="00441EAA">
        <w:t>-20</w:t>
      </w:r>
      <w:r w:rsidR="00441EAA">
        <w:rPr>
          <w:rFonts w:hint="eastAsia"/>
        </w:rPr>
        <w:t>2</w:t>
      </w:r>
      <w:r w:rsidR="009F5C5F">
        <w:t>3</w:t>
      </w:r>
      <w:r w:rsidR="00441EAA">
        <w:t xml:space="preserve">), and the </w:t>
      </w:r>
      <w:r w:rsidR="00441EAA" w:rsidRPr="009D0CD1">
        <w:t>Target Completion Date</w:t>
      </w:r>
      <w:r w:rsidR="00441EAA">
        <w:t xml:space="preserve"> of the </w:t>
      </w:r>
      <w:r w:rsidR="00943615">
        <w:t>Core part i</w:t>
      </w:r>
      <w:r w:rsidR="00441EAA">
        <w:t xml:space="preserve">s </w:t>
      </w:r>
      <w:r w:rsidR="009F5C5F">
        <w:t>Dec.</w:t>
      </w:r>
      <w:r w:rsidR="00256761">
        <w:t xml:space="preserve"> </w:t>
      </w:r>
      <w:r w:rsidR="00441EAA" w:rsidRPr="009D0CD1">
        <w:t>202</w:t>
      </w:r>
      <w:r w:rsidR="009F5C5F">
        <w:t>3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40F7CF4E" w14:textId="62E0261F" w:rsidR="008B5539" w:rsidRPr="0010151D" w:rsidRDefault="003606AD" w:rsidP="00430DA3">
      <w:pPr>
        <w:numPr>
          <w:ilvl w:val="0"/>
          <w:numId w:val="1"/>
        </w:numPr>
        <w:spacing w:after="0"/>
        <w:rPr>
          <w:i/>
        </w:rPr>
      </w:pPr>
      <w:r>
        <w:rPr>
          <w:rFonts w:hint="eastAsia"/>
        </w:rPr>
        <w:t>RRM test cases to support</w:t>
      </w:r>
      <w:r>
        <w:t xml:space="preserve"> </w:t>
      </w:r>
      <w:r w:rsidRPr="0010151D">
        <w:rPr>
          <w:lang w:val="en-US" w:eastAsia="zh-Hans"/>
        </w:rPr>
        <w:t>Further NR mobility enhancements</w:t>
      </w:r>
      <w:r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2B33B893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6A728D"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June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6A728D"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6318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9D6318" w:rsidRPr="003111CB" w:rsidRDefault="009D6318" w:rsidP="009D6318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01CD088D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9D6318" w:rsidRPr="003111CB" w:rsidRDefault="009D6318" w:rsidP="009D63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1A071694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775EAC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252AA323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lastRenderedPageBreak/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3C9EF2C5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2F695E26" w14:textId="0DE2210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033D30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EF99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411D14B3" w14:textId="079F8B4A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94F3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696D85C9" w14:textId="09F90BB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661BCEF8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</w:p>
    <w:p w14:paraId="1B5E23F1" w14:textId="2588DBB2" w:rsidR="00386202" w:rsidRDefault="00000000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234CFF9C" w14:textId="7363A334" w:rsidR="00B43E9B" w:rsidRDefault="0038759F" w:rsidP="00B43E9B">
      <w:pPr>
        <w:rPr>
          <w:rFonts w:ascii="Arial" w:hAnsi="Arial" w:cs="Arial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</w:p>
    <w:p w14:paraId="5BF6B892" w14:textId="190A4FBE" w:rsidR="00B43E9B" w:rsidRDefault="00172BD0" w:rsidP="00B43E9B">
      <w:pPr>
        <w:rPr>
          <w:rStyle w:val="af1"/>
          <w:rFonts w:ascii="Arial" w:hAnsi="Arial" w:cs="Arial"/>
          <w:lang w:val="en-US"/>
        </w:rPr>
      </w:pPr>
      <w:r w:rsidRPr="00172BD0">
        <w:rPr>
          <w:rStyle w:val="af1"/>
          <w:rFonts w:ascii="Arial" w:hAnsi="Arial" w:cs="Arial"/>
          <w:lang w:val="en-US"/>
        </w:rPr>
        <w:t>xinrong_wang@apple.com</w:t>
      </w:r>
    </w:p>
    <w:p w14:paraId="2E9CD96F" w14:textId="142FAF32" w:rsidR="0038759F" w:rsidRDefault="0038759F" w:rsidP="003875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</w:p>
    <w:p w14:paraId="0E61053F" w14:textId="4C0D4BD5" w:rsidR="00B43E9B" w:rsidRPr="0038759F" w:rsidRDefault="0038759F">
      <w:pPr>
        <w:rPr>
          <w:rStyle w:val="af1"/>
          <w:rFonts w:ascii="Arial" w:hAnsi="Arial" w:cs="Arial"/>
          <w:lang w:val="en-US"/>
        </w:rPr>
      </w:pPr>
      <w:r w:rsidRPr="0038759F">
        <w:rPr>
          <w:rStyle w:val="af1"/>
          <w:rFonts w:ascii="Arial" w:hAnsi="Arial" w:cs="Arial"/>
          <w:lang w:val="en-US"/>
        </w:rPr>
        <w:t>zhaoj16@chinatelecom.cn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4DE2E4E9" w:rsidR="00386202" w:rsidRPr="000C2D5D" w:rsidRDefault="00031B6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China Telecom</w:t>
            </w: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02951B50" w:rsidR="00386202" w:rsidRPr="000C2D5D" w:rsidRDefault="00F73134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Verizon</w:t>
            </w: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241229E4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Lenovo</w:t>
            </w:r>
          </w:p>
        </w:tc>
      </w:tr>
      <w:tr w:rsidR="00386202" w14:paraId="7CB312A4" w14:textId="77777777" w:rsidTr="000C2D5D">
        <w:trPr>
          <w:trHeight w:val="50"/>
          <w:jc w:val="center"/>
        </w:trPr>
        <w:tc>
          <w:tcPr>
            <w:tcW w:w="1946" w:type="auto"/>
          </w:tcPr>
          <w:p w14:paraId="7E6B7D4E" w14:textId="3F512AEE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M</w:t>
            </w:r>
            <w:r w:rsidR="00305140" w:rsidRPr="000C2D5D">
              <w:rPr>
                <w:rFonts w:eastAsia="等线"/>
                <w:lang w:eastAsia="zh-Hans"/>
              </w:rPr>
              <w:t>otorola</w:t>
            </w:r>
            <w:r w:rsidRPr="000C2D5D">
              <w:rPr>
                <w:rFonts w:eastAsia="等线"/>
                <w:lang w:eastAsia="zh-Hans"/>
              </w:rPr>
              <w:t xml:space="preserve"> Mobility</w:t>
            </w: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E4C6B78" w:rsidR="00386202" w:rsidRPr="000C2D5D" w:rsidRDefault="0035730C">
            <w:pPr>
              <w:pStyle w:val="TAL"/>
              <w:rPr>
                <w:rFonts w:eastAsiaTheme="minorEastAsia"/>
                <w:lang w:val="en-US" w:eastAsia="zh-Hans"/>
              </w:rPr>
            </w:pPr>
            <w:r w:rsidRPr="000C2D5D">
              <w:rPr>
                <w:rFonts w:eastAsiaTheme="minorEastAsia" w:hint="eastAsia"/>
                <w:lang w:val="en-US" w:eastAsia="zh-Hans"/>
              </w:rPr>
              <w:t>E</w:t>
            </w:r>
            <w:r w:rsidRPr="000C2D5D">
              <w:rPr>
                <w:rFonts w:eastAsiaTheme="minorEastAsia"/>
                <w:lang w:val="en-US" w:eastAsia="zh-Hans"/>
              </w:rPr>
              <w:t>ricsson</w:t>
            </w: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0F7E29BF" w:rsidR="00386202" w:rsidRDefault="002138E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Huawei</w:t>
            </w: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37197C33" w:rsidR="00386202" w:rsidRPr="002138E1" w:rsidRDefault="002138E1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H</w:t>
            </w:r>
            <w:r>
              <w:rPr>
                <w:rFonts w:eastAsiaTheme="minorEastAsia"/>
                <w:lang w:val="en-US" w:eastAsia="zh-Hans"/>
              </w:rPr>
              <w:t>isilicon</w:t>
            </w: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3F84592D" w:rsidR="00386202" w:rsidRPr="0064472E" w:rsidRDefault="0064472E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1BE94" w14:textId="77777777" w:rsidR="00A27CA7" w:rsidRDefault="00A27CA7" w:rsidP="009C72A3">
      <w:pPr>
        <w:spacing w:after="0"/>
      </w:pPr>
      <w:r>
        <w:separator/>
      </w:r>
    </w:p>
  </w:endnote>
  <w:endnote w:type="continuationSeparator" w:id="0">
    <w:p w14:paraId="0083D183" w14:textId="77777777" w:rsidR="00A27CA7" w:rsidRDefault="00A27CA7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C717" w14:textId="77777777" w:rsidR="00A27CA7" w:rsidRDefault="00A27CA7" w:rsidP="009C72A3">
      <w:pPr>
        <w:spacing w:after="0"/>
      </w:pPr>
      <w:r>
        <w:separator/>
      </w:r>
    </w:p>
  </w:footnote>
  <w:footnote w:type="continuationSeparator" w:id="0">
    <w:p w14:paraId="0E03027D" w14:textId="77777777" w:rsidR="00A27CA7" w:rsidRDefault="00A27CA7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027093">
    <w:abstractNumId w:val="0"/>
  </w:num>
  <w:num w:numId="2" w16cid:durableId="909264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2D5D"/>
    <w:rsid w:val="000C5FE3"/>
    <w:rsid w:val="000C68C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20541"/>
    <w:rsid w:val="001211F3"/>
    <w:rsid w:val="00127706"/>
    <w:rsid w:val="00127B5D"/>
    <w:rsid w:val="00130267"/>
    <w:rsid w:val="00131547"/>
    <w:rsid w:val="00133D94"/>
    <w:rsid w:val="00141C53"/>
    <w:rsid w:val="00155A7E"/>
    <w:rsid w:val="00156574"/>
    <w:rsid w:val="001717C2"/>
    <w:rsid w:val="00171925"/>
    <w:rsid w:val="00172BD0"/>
    <w:rsid w:val="00173998"/>
    <w:rsid w:val="00174617"/>
    <w:rsid w:val="00175711"/>
    <w:rsid w:val="001759A7"/>
    <w:rsid w:val="00180289"/>
    <w:rsid w:val="001808F9"/>
    <w:rsid w:val="001869A3"/>
    <w:rsid w:val="00187AA0"/>
    <w:rsid w:val="001A2016"/>
    <w:rsid w:val="001A4192"/>
    <w:rsid w:val="001B4596"/>
    <w:rsid w:val="001C5C86"/>
    <w:rsid w:val="001C5FFB"/>
    <w:rsid w:val="001C718D"/>
    <w:rsid w:val="001E14C4"/>
    <w:rsid w:val="001F65F0"/>
    <w:rsid w:val="001F7EB4"/>
    <w:rsid w:val="002000C2"/>
    <w:rsid w:val="0020070F"/>
    <w:rsid w:val="00205F25"/>
    <w:rsid w:val="002138E1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A253F"/>
    <w:rsid w:val="002A7805"/>
    <w:rsid w:val="002C159E"/>
    <w:rsid w:val="002C1C50"/>
    <w:rsid w:val="002C7BFD"/>
    <w:rsid w:val="002D7477"/>
    <w:rsid w:val="002E4222"/>
    <w:rsid w:val="002E5FD8"/>
    <w:rsid w:val="002E6A7D"/>
    <w:rsid w:val="002E7A9E"/>
    <w:rsid w:val="002F3C41"/>
    <w:rsid w:val="002F6C5C"/>
    <w:rsid w:val="0030045C"/>
    <w:rsid w:val="00303B3A"/>
    <w:rsid w:val="00305140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B74"/>
    <w:rsid w:val="00355CB6"/>
    <w:rsid w:val="0035730C"/>
    <w:rsid w:val="003606AD"/>
    <w:rsid w:val="00366257"/>
    <w:rsid w:val="00374B6D"/>
    <w:rsid w:val="00374F62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7691"/>
    <w:rsid w:val="003C0F14"/>
    <w:rsid w:val="003C1A13"/>
    <w:rsid w:val="003C1B5D"/>
    <w:rsid w:val="003C2DA6"/>
    <w:rsid w:val="003C6DA6"/>
    <w:rsid w:val="003D2781"/>
    <w:rsid w:val="003D62A9"/>
    <w:rsid w:val="003E39BB"/>
    <w:rsid w:val="003F04C7"/>
    <w:rsid w:val="003F268E"/>
    <w:rsid w:val="003F2F93"/>
    <w:rsid w:val="003F3B3D"/>
    <w:rsid w:val="003F3D80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729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B28FD"/>
    <w:rsid w:val="004C0726"/>
    <w:rsid w:val="004C56D5"/>
    <w:rsid w:val="004C594F"/>
    <w:rsid w:val="004C634D"/>
    <w:rsid w:val="004D24B9"/>
    <w:rsid w:val="004D6B3A"/>
    <w:rsid w:val="004E2CE2"/>
    <w:rsid w:val="004E5172"/>
    <w:rsid w:val="004E551F"/>
    <w:rsid w:val="004E6F8A"/>
    <w:rsid w:val="004F110D"/>
    <w:rsid w:val="004F1379"/>
    <w:rsid w:val="004F4BDA"/>
    <w:rsid w:val="00501091"/>
    <w:rsid w:val="00502CD2"/>
    <w:rsid w:val="00504E33"/>
    <w:rsid w:val="005108D5"/>
    <w:rsid w:val="00516A9C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757D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6F7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17903"/>
    <w:rsid w:val="00620B3F"/>
    <w:rsid w:val="006239E7"/>
    <w:rsid w:val="006254C4"/>
    <w:rsid w:val="00630976"/>
    <w:rsid w:val="006323BE"/>
    <w:rsid w:val="006418C6"/>
    <w:rsid w:val="00641ED8"/>
    <w:rsid w:val="0064472E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92DD4"/>
    <w:rsid w:val="0069738D"/>
    <w:rsid w:val="006A0EF8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C710C"/>
    <w:rsid w:val="006D3E8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D97"/>
    <w:rsid w:val="00796F94"/>
    <w:rsid w:val="007974F5"/>
    <w:rsid w:val="007A5AA5"/>
    <w:rsid w:val="007A6136"/>
    <w:rsid w:val="007B0F49"/>
    <w:rsid w:val="007B5ECD"/>
    <w:rsid w:val="007C0B27"/>
    <w:rsid w:val="007C1BF6"/>
    <w:rsid w:val="007C2E10"/>
    <w:rsid w:val="007C7E14"/>
    <w:rsid w:val="007D03D2"/>
    <w:rsid w:val="007D1AB2"/>
    <w:rsid w:val="007D36CF"/>
    <w:rsid w:val="007E5EA7"/>
    <w:rsid w:val="007F522E"/>
    <w:rsid w:val="007F7421"/>
    <w:rsid w:val="00801F7F"/>
    <w:rsid w:val="00802F7C"/>
    <w:rsid w:val="00807ADF"/>
    <w:rsid w:val="00813C1F"/>
    <w:rsid w:val="00827117"/>
    <w:rsid w:val="00834A60"/>
    <w:rsid w:val="00837289"/>
    <w:rsid w:val="008473EA"/>
    <w:rsid w:val="008538BD"/>
    <w:rsid w:val="00857A34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2CA4"/>
    <w:rsid w:val="00967838"/>
    <w:rsid w:val="00973879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10539"/>
    <w:rsid w:val="00A15763"/>
    <w:rsid w:val="00A226C6"/>
    <w:rsid w:val="00A25319"/>
    <w:rsid w:val="00A2689B"/>
    <w:rsid w:val="00A27912"/>
    <w:rsid w:val="00A27CA7"/>
    <w:rsid w:val="00A338A3"/>
    <w:rsid w:val="00A339CF"/>
    <w:rsid w:val="00A35110"/>
    <w:rsid w:val="00A36378"/>
    <w:rsid w:val="00A40015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9081F"/>
    <w:rsid w:val="00A9188C"/>
    <w:rsid w:val="00A960C6"/>
    <w:rsid w:val="00A97002"/>
    <w:rsid w:val="00A97A52"/>
    <w:rsid w:val="00AA0D6A"/>
    <w:rsid w:val="00AA1E65"/>
    <w:rsid w:val="00AB58BF"/>
    <w:rsid w:val="00AC6113"/>
    <w:rsid w:val="00AC67F3"/>
    <w:rsid w:val="00AD0751"/>
    <w:rsid w:val="00AD0DA7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13E19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A0968"/>
    <w:rsid w:val="00CA168E"/>
    <w:rsid w:val="00CA7887"/>
    <w:rsid w:val="00CB0647"/>
    <w:rsid w:val="00CB4236"/>
    <w:rsid w:val="00CC72A4"/>
    <w:rsid w:val="00CD3153"/>
    <w:rsid w:val="00CE4624"/>
    <w:rsid w:val="00CF2CB5"/>
    <w:rsid w:val="00CF6810"/>
    <w:rsid w:val="00D04CAD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47B0"/>
    <w:rsid w:val="00D77416"/>
    <w:rsid w:val="00D80FC6"/>
    <w:rsid w:val="00D8707A"/>
    <w:rsid w:val="00D94917"/>
    <w:rsid w:val="00D97B34"/>
    <w:rsid w:val="00DA60FB"/>
    <w:rsid w:val="00DA74F3"/>
    <w:rsid w:val="00DB0480"/>
    <w:rsid w:val="00DB69F3"/>
    <w:rsid w:val="00DC07E6"/>
    <w:rsid w:val="00DC4907"/>
    <w:rsid w:val="00DC7B41"/>
    <w:rsid w:val="00DD017C"/>
    <w:rsid w:val="00DD397A"/>
    <w:rsid w:val="00DD58B7"/>
    <w:rsid w:val="00DD6699"/>
    <w:rsid w:val="00DF33B5"/>
    <w:rsid w:val="00E007C5"/>
    <w:rsid w:val="00E00DBF"/>
    <w:rsid w:val="00E0213F"/>
    <w:rsid w:val="00E033E0"/>
    <w:rsid w:val="00E10269"/>
    <w:rsid w:val="00E1026B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7475"/>
    <w:rsid w:val="00EB07D7"/>
    <w:rsid w:val="00EC3039"/>
    <w:rsid w:val="00EC5235"/>
    <w:rsid w:val="00ED6B03"/>
    <w:rsid w:val="00ED6B16"/>
    <w:rsid w:val="00ED7A5B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3134"/>
    <w:rsid w:val="00F76BE5"/>
    <w:rsid w:val="00F82148"/>
    <w:rsid w:val="00F83D11"/>
    <w:rsid w:val="00F921F1"/>
    <w:rsid w:val="00F93E9B"/>
    <w:rsid w:val="00FB127E"/>
    <w:rsid w:val="00FC0804"/>
    <w:rsid w:val="00FC3B6D"/>
    <w:rsid w:val="00FD3A4E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af5">
    <w:name w:val="Revision"/>
    <w:hidden/>
    <w:uiPriority w:val="99"/>
    <w:unhideWhenUsed/>
    <w:rsid w:val="00AD0DA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6606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代卫 周</cp:lastModifiedBy>
  <cp:revision>5</cp:revision>
  <cp:lastPrinted>2000-03-06T10:31:00Z</cp:lastPrinted>
  <dcterms:created xsi:type="dcterms:W3CDTF">2023-11-13T19:37:00Z</dcterms:created>
  <dcterms:modified xsi:type="dcterms:W3CDTF">2023-11-16T20:32:00Z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2023-11-13T16:22:38Z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505bc238-6a36-421f-9fef-7156b8b18ff0</vt:lpwstr>
  </property>
  <property fmtid="{D5CDD505-2E9C-101B-9397-08002B2CF9AE}" pid="15" name="MSIP_Label_83bcef13-7cac-433f-ba1d-47a323951816_ContentBits">
    <vt:lpwstr>0</vt:lpwstr>
  </property>
</Properties>
</file>