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40647F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71</w:t>
      </w:r>
      <w:r w:rsidR="00473597">
        <w:rPr>
          <w:b/>
          <w:noProof/>
          <w:sz w:val="24"/>
        </w:rPr>
        <w:t>1</w:t>
      </w:r>
      <w:r w:rsidR="00B46630">
        <w:rPr>
          <w:b/>
          <w:noProof/>
          <w:sz w:val="24"/>
        </w:rPr>
        <w:t>5</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5A0902E7"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473597" w:rsidRPr="00473597">
        <w:rPr>
          <w:rFonts w:ascii="Arial" w:eastAsia="Times New Roman" w:hAnsi="Arial" w:cs="Arial"/>
          <w:b/>
          <w:bCs/>
        </w:rPr>
        <w:t xml:space="preserve">Selection of ephemeris information for NTN </w:t>
      </w:r>
      <w:r w:rsidR="00906C1C">
        <w:rPr>
          <w:rFonts w:ascii="Arial" w:eastAsia="Times New Roman" w:hAnsi="Arial" w:cs="Arial"/>
          <w:b/>
          <w:bCs/>
        </w:rPr>
        <w:t>RRM</w:t>
      </w:r>
      <w:r w:rsidR="00473597" w:rsidRPr="00473597">
        <w:rPr>
          <w:rFonts w:ascii="Arial" w:eastAsia="Times New Roman" w:hAnsi="Arial" w:cs="Arial"/>
          <w:b/>
          <w:bCs/>
        </w:rPr>
        <w:t xml:space="preserve"> test cases</w:t>
      </w:r>
    </w:p>
    <w:p w14:paraId="5FCABAAC" w14:textId="65534ED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473597">
        <w:rPr>
          <w:rFonts w:ascii="Arial" w:hAnsi="Arial" w:cs="Arial"/>
          <w:b/>
        </w:rPr>
        <w:t>, MediaTek</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6DC08EFA" w14:textId="1FBE1A22" w:rsidR="001D1C87" w:rsidRDefault="001D1C87" w:rsidP="001D1C87">
      <w:r>
        <w:t xml:space="preserve">RAN5 has been working on </w:t>
      </w:r>
      <w:r w:rsidR="008C1426">
        <w:t xml:space="preserve">a work item </w:t>
      </w:r>
      <w:r>
        <w:t xml:space="preserve">on </w:t>
      </w:r>
      <w:r w:rsidRPr="009702E6">
        <w:t xml:space="preserve">  UE Conformance - NB-IoT (Narrowband IoT)/eMTC (enhanced Machine Type Communication) core &amp; performance requirements for Non-Terrestrial Networks (NTN) </w:t>
      </w:r>
      <w:r>
        <w:t>([1]) and TS 36.521-</w:t>
      </w:r>
      <w:r w:rsidR="00367DDF">
        <w:t>3</w:t>
      </w:r>
      <w:r>
        <w:t xml:space="preserve"> is being drafted ([2]).</w:t>
      </w:r>
    </w:p>
    <w:p w14:paraId="43ED8CBA" w14:textId="77777777" w:rsidR="00FC5E2E" w:rsidRDefault="00FC5E2E" w:rsidP="00FC5E2E">
      <w:r>
        <w:t>RAN5 required some clarifications to RAN4 to understand how ephemeris information should be defined for each type of test cases (RF TRX, demod and RRM tests) as per LS in R5-233672 [3].</w:t>
      </w:r>
    </w:p>
    <w:p w14:paraId="5821AA66" w14:textId="41EBCC29" w:rsidR="008F35CC" w:rsidRDefault="00FC5E2E" w:rsidP="00884ABB">
      <w:r>
        <w:t>RAN4 provided feedback to</w:t>
      </w:r>
      <w:r w:rsidRPr="00A80B3F">
        <w:t xml:space="preserve"> </w:t>
      </w:r>
      <w:r>
        <w:t>LS in R5-233672 [3] as per R4-2314001 [4], R4-2317006 [5] and R4-2316967 [6].</w:t>
      </w:r>
      <w:r w:rsidR="00D6605F">
        <w:t xml:space="preserve"> As a very high</w:t>
      </w:r>
      <w:r w:rsidR="00367DDF">
        <w:t>-</w:t>
      </w:r>
      <w:r w:rsidR="00D6605F">
        <w:t>level summary, th</w:t>
      </w:r>
      <w:r w:rsidR="004410F2">
        <w:t xml:space="preserve">ese documents clarified that </w:t>
      </w:r>
      <w:r w:rsidR="00F44D10">
        <w:t xml:space="preserve">all RF/demod/RRM </w:t>
      </w:r>
      <w:r w:rsidR="004410F2">
        <w:t>conformance test</w:t>
      </w:r>
      <w:r w:rsidR="00F44D10">
        <w:t>s</w:t>
      </w:r>
      <w:r w:rsidR="004410F2">
        <w:t xml:space="preserve"> will be carried out under static conditions </w:t>
      </w:r>
      <w:r w:rsidR="00F44D10">
        <w:t xml:space="preserve">of delay and Doppler </w:t>
      </w:r>
      <w:r w:rsidR="00A275ED">
        <w:t>during the duration of the measurements/test.</w:t>
      </w:r>
    </w:p>
    <w:p w14:paraId="033E515A" w14:textId="77777777" w:rsidR="00FD0401" w:rsidRDefault="003F30BE" w:rsidP="00884ABB">
      <w:r>
        <w:t>Additionally,</w:t>
      </w:r>
      <w:r w:rsidR="00A13809">
        <w:t xml:space="preserve"> the following contributions</w:t>
      </w:r>
      <w:r w:rsidR="004E17FB">
        <w:t xml:space="preserve"> have been submitted to</w:t>
      </w:r>
      <w:r w:rsidR="00B80210">
        <w:t xml:space="preserve"> RAN5#101</w:t>
      </w:r>
      <w:r w:rsidR="00FD0401">
        <w:t>:</w:t>
      </w:r>
    </w:p>
    <w:p w14:paraId="2F7D354F" w14:textId="3272231C" w:rsidR="003F30BE" w:rsidRDefault="00FD0401" w:rsidP="00BB058B">
      <w:pPr>
        <w:pStyle w:val="ListParagraph"/>
        <w:numPr>
          <w:ilvl w:val="0"/>
          <w:numId w:val="3"/>
        </w:numPr>
      </w:pPr>
      <w:r>
        <w:t>Two discussion papers</w:t>
      </w:r>
      <w:r w:rsidR="00B80210">
        <w:t xml:space="preserve"> to discuss and align on the type of satell</w:t>
      </w:r>
      <w:r w:rsidR="008D2018">
        <w:t xml:space="preserve">ites to be covered in </w:t>
      </w:r>
      <w:r w:rsidR="00EB31D6">
        <w:t xml:space="preserve">NTN RF and demod </w:t>
      </w:r>
      <w:r w:rsidR="008D2018">
        <w:t>test case</w:t>
      </w:r>
      <w:r w:rsidR="004E17FB">
        <w:t xml:space="preserve"> </w:t>
      </w:r>
      <w:r w:rsidR="00EB31D6">
        <w:t xml:space="preserve">for </w:t>
      </w:r>
      <w:r w:rsidR="000D6192">
        <w:t>IoT</w:t>
      </w:r>
      <w:r w:rsidR="004E17FB">
        <w:t xml:space="preserve"> NTN</w:t>
      </w:r>
      <w:r w:rsidR="00EB31D6">
        <w:t xml:space="preserve"> (R5-</w:t>
      </w:r>
      <w:r w:rsidR="00A13809">
        <w:t>237109</w:t>
      </w:r>
      <w:r>
        <w:t xml:space="preserve"> </w:t>
      </w:r>
      <w:r w:rsidR="00A43CCD">
        <w:t>[7]</w:t>
      </w:r>
      <w:r w:rsidR="00A13809">
        <w:t xml:space="preserve">) </w:t>
      </w:r>
      <w:r w:rsidR="00EB31D6">
        <w:t>as well as NR NTN</w:t>
      </w:r>
      <w:r w:rsidR="00A13809">
        <w:t xml:space="preserve"> (R5-237110</w:t>
      </w:r>
      <w:r w:rsidR="00A43CCD">
        <w:t xml:space="preserve"> [8]</w:t>
      </w:r>
      <w:r w:rsidR="00A13809">
        <w:t>)</w:t>
      </w:r>
      <w:r w:rsidR="008D2018">
        <w:t>.</w:t>
      </w:r>
    </w:p>
    <w:p w14:paraId="73DA2300" w14:textId="0E9E0FF0" w:rsidR="000D6192" w:rsidRDefault="000D6192" w:rsidP="00BB058B">
      <w:pPr>
        <w:pStyle w:val="ListParagraph"/>
        <w:numPr>
          <w:ilvl w:val="0"/>
          <w:numId w:val="3"/>
        </w:numPr>
      </w:pPr>
      <w:r>
        <w:t xml:space="preserve">One discussion paper </w:t>
      </w:r>
      <w:r w:rsidR="00513838">
        <w:t xml:space="preserve">(R5-237111 [9]) </w:t>
      </w:r>
      <w:r>
        <w:t xml:space="preserve">and </w:t>
      </w:r>
      <w:r w:rsidR="00513838">
        <w:t>2 CRs, one for 36.508 (R5-237112 [10]) and another one for 38.508-1 (R5-237</w:t>
      </w:r>
      <w:r w:rsidR="00525A48">
        <w:t>1</w:t>
      </w:r>
      <w:r w:rsidR="00513838">
        <w:t>13 [11])</w:t>
      </w:r>
      <w:r w:rsidR="00B81D5F">
        <w:t xml:space="preserve">, to </w:t>
      </w:r>
      <w:r w:rsidR="00CF7021">
        <w:t>propose which ephemeris</w:t>
      </w:r>
      <w:r w:rsidR="000840C6">
        <w:t xml:space="preserve"> information should be included in the test specifications and how to </w:t>
      </w:r>
      <w:r w:rsidR="00644C66">
        <w:t>use such information in the test cases.</w:t>
      </w:r>
      <w:r w:rsidR="00513838">
        <w:t xml:space="preserve"> </w:t>
      </w:r>
    </w:p>
    <w:p w14:paraId="5860D3DE" w14:textId="756ADED3" w:rsidR="00052A82" w:rsidRPr="0066373C" w:rsidRDefault="0066373C" w:rsidP="00B176C7">
      <w:r w:rsidRPr="002828BE">
        <w:t xml:space="preserve">This document </w:t>
      </w:r>
      <w:r w:rsidR="00052CC9">
        <w:t xml:space="preserve">proposes how </w:t>
      </w:r>
      <w:r w:rsidR="00D6605F">
        <w:t>to select con</w:t>
      </w:r>
      <w:r w:rsidR="00DE6498">
        <w:t xml:space="preserve">crete </w:t>
      </w:r>
      <w:r w:rsidR="00052CC9">
        <w:t xml:space="preserve">ephemeris information </w:t>
      </w:r>
      <w:r w:rsidR="00DE6498">
        <w:t xml:space="preserve">for </w:t>
      </w:r>
      <w:r w:rsidR="00730D54">
        <w:t>RRM</w:t>
      </w:r>
      <w:r w:rsidR="00DE6498">
        <w:t xml:space="preserve"> test cases</w:t>
      </w:r>
      <w:r w:rsidR="003F30BE">
        <w:t xml:space="preserve"> </w:t>
      </w:r>
      <w:r w:rsidR="00052CC9">
        <w:t xml:space="preserve">for </w:t>
      </w:r>
      <w:r w:rsidR="003F30BE">
        <w:t xml:space="preserve">NB-IoT NTN </w:t>
      </w:r>
      <w:r w:rsidR="00DE6498">
        <w:t>and NR NTN.</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5A87AE39" w:rsidR="00B6098E" w:rsidRDefault="003D69ED" w:rsidP="00344758">
      <w:pPr>
        <w:pStyle w:val="Heading2"/>
      </w:pPr>
      <w:r w:rsidRPr="00344758">
        <w:t xml:space="preserve">2.1 </w:t>
      </w:r>
      <w:r w:rsidR="00F83168">
        <w:t>RAN4 guidance for different types of test cases</w:t>
      </w:r>
    </w:p>
    <w:p w14:paraId="06CAD8A1" w14:textId="67F83C03" w:rsidR="00AC2AA1" w:rsidRDefault="00AC2AA1" w:rsidP="00AC2AA1">
      <w:r>
        <w:t xml:space="preserve">Considering </w:t>
      </w:r>
      <w:r w:rsidR="00E07770">
        <w:t>RAN4’s</w:t>
      </w:r>
      <w:r>
        <w:t xml:space="preserve"> feedback in [4-6], </w:t>
      </w:r>
      <w:r w:rsidR="00160386">
        <w:t xml:space="preserve">only one </w:t>
      </w:r>
      <w:r w:rsidR="0017366B">
        <w:t>set of conditions</w:t>
      </w:r>
      <w:r w:rsidR="00BE4187">
        <w:t xml:space="preserve"> required for RF and demod NTN test cases</w:t>
      </w:r>
      <w:r w:rsidR="0017366B">
        <w:t>:</w:t>
      </w:r>
    </w:p>
    <w:p w14:paraId="7F96F8E7" w14:textId="6D177F85" w:rsidR="0017366B" w:rsidRDefault="006C339D" w:rsidP="00BB058B">
      <w:pPr>
        <w:pStyle w:val="ListParagraph"/>
        <w:numPr>
          <w:ilvl w:val="0"/>
          <w:numId w:val="4"/>
        </w:numPr>
      </w:pPr>
      <w:r>
        <w:t xml:space="preserve">Set 1: </w:t>
      </w:r>
      <w:r w:rsidR="0017366B">
        <w:t xml:space="preserve">Constant </w:t>
      </w:r>
      <w:r w:rsidR="00F91892">
        <w:t>non-</w:t>
      </w:r>
      <w:r w:rsidR="0017366B">
        <w:t xml:space="preserve">zero Doppler and </w:t>
      </w:r>
      <w:r w:rsidR="009E0FA9">
        <w:t xml:space="preserve">associated </w:t>
      </w:r>
      <w:r w:rsidR="0017366B">
        <w:t>constant non-zero delay</w:t>
      </w:r>
      <w:r w:rsidR="00AF1AAA">
        <w:t xml:space="preserve">, to be used in all </w:t>
      </w:r>
      <w:r w:rsidR="00A1531E">
        <w:t>RRM</w:t>
      </w:r>
      <w:r w:rsidR="00847B87">
        <w:t xml:space="preserve"> test cases.</w:t>
      </w:r>
    </w:p>
    <w:p w14:paraId="4DCE19F7" w14:textId="2B05E9B3" w:rsidR="00482345" w:rsidRPr="00482345" w:rsidRDefault="00482345" w:rsidP="00482345">
      <w:pPr>
        <w:overflowPunct w:val="0"/>
        <w:autoSpaceDE w:val="0"/>
        <w:autoSpaceDN w:val="0"/>
        <w:adjustRightInd w:val="0"/>
        <w:textAlignment w:val="baseline"/>
        <w:rPr>
          <w:rFonts w:eastAsia="PMingLiU"/>
          <w:bCs/>
          <w:lang w:eastAsia="zh-TW"/>
        </w:rPr>
      </w:pPr>
      <w:r>
        <w:t>According to R4-2316967 (</w:t>
      </w:r>
      <w:r w:rsidR="002328F2">
        <w:t>[6]), i</w:t>
      </w:r>
      <w:r w:rsidR="00DD4725">
        <w:t xml:space="preserve">n the case of </w:t>
      </w:r>
      <w:r w:rsidR="003A31C2">
        <w:t>UL timing test cases, at least the worst-case delay value shall be tested</w:t>
      </w:r>
      <w:r>
        <w:t xml:space="preserve">: </w:t>
      </w:r>
      <w:r w:rsidRPr="00482345">
        <w:rPr>
          <w:bCs/>
          <w:szCs w:val="24"/>
          <w:lang w:eastAsia="zh-CN"/>
        </w:rPr>
        <w:t>6.67ms</w:t>
      </w:r>
      <w:r w:rsidRPr="00482345">
        <w:rPr>
          <w:szCs w:val="24"/>
          <w:lang w:eastAsia="zh-CN"/>
        </w:rPr>
        <w:t xml:space="preserve"> (highest for LEO orbit 1200 km)</w:t>
      </w:r>
      <w:r w:rsidR="0079408B">
        <w:rPr>
          <w:szCs w:val="24"/>
          <w:lang w:eastAsia="zh-CN"/>
        </w:rPr>
        <w:t xml:space="preserve"> and </w:t>
      </w:r>
      <w:r w:rsidR="0079408B" w:rsidRPr="00ED36C7">
        <w:rPr>
          <w:rFonts w:eastAsia="PMingLiU"/>
          <w:bCs/>
          <w:lang w:eastAsia="zh-TW"/>
        </w:rPr>
        <w:t>128.79</w:t>
      </w:r>
      <w:r w:rsidR="0041361D">
        <w:rPr>
          <w:rFonts w:eastAsia="PMingLiU"/>
          <w:bCs/>
          <w:lang w:eastAsia="zh-TW"/>
        </w:rPr>
        <w:t xml:space="preserve"> </w:t>
      </w:r>
      <w:r w:rsidR="0079408B" w:rsidRPr="00ED36C7">
        <w:rPr>
          <w:rFonts w:eastAsia="PMingLiU"/>
          <w:bCs/>
          <w:lang w:eastAsia="zh-TW"/>
        </w:rPr>
        <w:t xml:space="preserve">ms </w:t>
      </w:r>
      <w:r w:rsidR="0079408B">
        <w:rPr>
          <w:rFonts w:eastAsia="PMingLiU"/>
          <w:bCs/>
          <w:lang w:eastAsia="zh-TW"/>
        </w:rPr>
        <w:t>for GSO satellites.</w:t>
      </w:r>
      <w:r w:rsidR="00A07447">
        <w:rPr>
          <w:rFonts w:eastAsia="PMingLiU"/>
          <w:bCs/>
          <w:lang w:eastAsia="zh-TW"/>
        </w:rPr>
        <w:t xml:space="preserve"> For other RRM NTN test cases, the only condition is that </w:t>
      </w:r>
      <w:r w:rsidR="007C6C35">
        <w:rPr>
          <w:rFonts w:eastAsia="PMingLiU"/>
          <w:bCs/>
          <w:lang w:eastAsia="zh-TW"/>
        </w:rPr>
        <w:t>minimum elevation angle is 30º.</w:t>
      </w:r>
    </w:p>
    <w:p w14:paraId="357F87B3" w14:textId="7E9A8B6B" w:rsidR="00F83168" w:rsidRDefault="00F83168" w:rsidP="00A75A81">
      <w:pPr>
        <w:pStyle w:val="Heading3"/>
      </w:pPr>
      <w:r>
        <w:t>2.2 Further RAN5 decisions required</w:t>
      </w:r>
    </w:p>
    <w:p w14:paraId="6EE16D1D" w14:textId="77777777" w:rsidR="00F767B7" w:rsidRDefault="00D96050" w:rsidP="009D4FDC">
      <w:r>
        <w:t>For Set 1 described above</w:t>
      </w:r>
      <w:r w:rsidR="00F767B7">
        <w:t>:</w:t>
      </w:r>
    </w:p>
    <w:p w14:paraId="15207142" w14:textId="165E3BFB" w:rsidR="009C01FF" w:rsidRDefault="009C01FF" w:rsidP="009C01FF">
      <w:pPr>
        <w:pStyle w:val="ListParagraph"/>
        <w:numPr>
          <w:ilvl w:val="0"/>
          <w:numId w:val="4"/>
        </w:numPr>
      </w:pPr>
      <w:r>
        <w:t xml:space="preserve">Maximum delay case is supposed to provide an acceptable coverage of the </w:t>
      </w:r>
      <w:r w:rsidR="005910A0">
        <w:t>RRM UL timing NTN test cases. Hence, there is no need to test different delay values.</w:t>
      </w:r>
    </w:p>
    <w:p w14:paraId="27AB2D90" w14:textId="77777777" w:rsidR="008E2AD6" w:rsidRDefault="006F2CFE" w:rsidP="009C01FF">
      <w:pPr>
        <w:pStyle w:val="ListParagraph"/>
        <w:numPr>
          <w:ilvl w:val="0"/>
          <w:numId w:val="4"/>
        </w:numPr>
      </w:pPr>
      <w:r>
        <w:t xml:space="preserve">As for other RRM </w:t>
      </w:r>
      <w:r w:rsidR="002125DE">
        <w:t xml:space="preserve">NTN </w:t>
      </w:r>
      <w:r>
        <w:t xml:space="preserve">test cases, the only condition to select the </w:t>
      </w:r>
      <w:r w:rsidR="002125DE">
        <w:t xml:space="preserve">constant non-zero Doppler and associated </w:t>
      </w:r>
      <w:r>
        <w:t>delay is to run test cases with a minimum elevation angle of 30º</w:t>
      </w:r>
      <w:r w:rsidR="00DD6BFF">
        <w:t xml:space="preserve">, which matches with the maximum delay case for RRM </w:t>
      </w:r>
      <w:r w:rsidR="002125DE">
        <w:t xml:space="preserve">UL timing NTN test case </w:t>
      </w:r>
      <w:r w:rsidR="00AB2A0A">
        <w:t xml:space="preserve">and it is </w:t>
      </w:r>
      <w:r w:rsidR="00C86F36">
        <w:t>supposed to be one of the most challenges scenarios, it is proposed to use exactly the same conditions as per RRM NTN UL timing test cases (elevation angle =30º)</w:t>
      </w:r>
      <w:r w:rsidR="008E2AD6">
        <w:t>.</w:t>
      </w:r>
    </w:p>
    <w:p w14:paraId="10A50001" w14:textId="0BFA9823" w:rsidR="00072C92" w:rsidRDefault="00072C92" w:rsidP="009C01FF">
      <w:pPr>
        <w:pStyle w:val="ListParagraph"/>
        <w:numPr>
          <w:ilvl w:val="0"/>
          <w:numId w:val="4"/>
        </w:numPr>
      </w:pPr>
      <w:r>
        <w:t xml:space="preserve">In case of UEs supporting either NGSO only or both GSO and NGSO satellites, </w:t>
      </w:r>
      <w:r w:rsidR="00DC0053">
        <w:t xml:space="preserve">as satellite at 1200 km altitude provide worse case delays, </w:t>
      </w:r>
      <w:r w:rsidR="008705A9">
        <w:t>testing LEO1200 satellite will suffice for RRM tests.</w:t>
      </w:r>
    </w:p>
    <w:p w14:paraId="5033EA69" w14:textId="77777777" w:rsidR="009C01FF" w:rsidRDefault="009C01FF" w:rsidP="00DB0C14">
      <w:pPr>
        <w:rPr>
          <w:b/>
          <w:bCs/>
          <w:i/>
          <w:iCs/>
          <w:u w:val="single"/>
        </w:rPr>
      </w:pPr>
      <w:bookmarkStart w:id="2" w:name="Prop1"/>
    </w:p>
    <w:p w14:paraId="01F7130D" w14:textId="0DCB330E" w:rsidR="008E2AD6" w:rsidRPr="001D0C68" w:rsidRDefault="008E2AD6" w:rsidP="008E2AD6">
      <w:pPr>
        <w:rPr>
          <w:b/>
          <w:bCs/>
          <w:i/>
          <w:iCs/>
        </w:rPr>
      </w:pPr>
      <w:bookmarkStart w:id="3" w:name="Prop2"/>
      <w:r w:rsidRPr="001D0C68">
        <w:rPr>
          <w:b/>
          <w:bCs/>
          <w:i/>
          <w:iCs/>
          <w:u w:val="single"/>
        </w:rPr>
        <w:t xml:space="preserve">Proposal </w:t>
      </w:r>
      <w:r>
        <w:rPr>
          <w:b/>
          <w:bCs/>
          <w:i/>
          <w:iCs/>
          <w:u w:val="single"/>
        </w:rPr>
        <w:t>1</w:t>
      </w:r>
      <w:r w:rsidRPr="001D0C68">
        <w:rPr>
          <w:b/>
          <w:bCs/>
          <w:i/>
          <w:iCs/>
          <w:u w:val="single"/>
        </w:rPr>
        <w:t>:</w:t>
      </w:r>
      <w:r w:rsidRPr="001D0C68">
        <w:rPr>
          <w:b/>
          <w:bCs/>
          <w:i/>
          <w:iCs/>
        </w:rPr>
        <w:t xml:space="preserve"> When testing </w:t>
      </w:r>
      <w:r>
        <w:rPr>
          <w:b/>
          <w:bCs/>
          <w:i/>
          <w:iCs/>
        </w:rPr>
        <w:t>RRM NTN test cases</w:t>
      </w:r>
      <w:r w:rsidRPr="001D0C68">
        <w:rPr>
          <w:b/>
          <w:bCs/>
          <w:i/>
          <w:iCs/>
        </w:rPr>
        <w:t xml:space="preserve">, ephemeris values shall correspond to </w:t>
      </w:r>
      <w:r>
        <w:rPr>
          <w:b/>
          <w:bCs/>
          <w:i/>
          <w:iCs/>
        </w:rPr>
        <w:t>an elevation angle of 30º</w:t>
      </w:r>
      <w:r>
        <w:rPr>
          <w:b/>
          <w:bCs/>
          <w:i/>
          <w:iCs/>
        </w:rPr>
        <w:t xml:space="preserve"> (maximum delay</w:t>
      </w:r>
      <w:r w:rsidR="00172B13">
        <w:rPr>
          <w:b/>
          <w:bCs/>
          <w:i/>
          <w:iCs/>
        </w:rPr>
        <w:t xml:space="preserve">: </w:t>
      </w:r>
      <w:r w:rsidR="00172B13" w:rsidRPr="00A84F8A">
        <w:rPr>
          <w:b/>
          <w:bCs/>
          <w:i/>
          <w:iCs/>
        </w:rPr>
        <w:t xml:space="preserve">128.79ms </w:t>
      </w:r>
      <w:r w:rsidR="00172B13" w:rsidRPr="00A84F8A">
        <w:rPr>
          <w:b/>
          <w:bCs/>
          <w:i/>
          <w:iCs/>
        </w:rPr>
        <w:t xml:space="preserve">for GSO and </w:t>
      </w:r>
      <w:r w:rsidR="00A84F8A" w:rsidRPr="00A84F8A">
        <w:rPr>
          <w:b/>
          <w:bCs/>
          <w:i/>
          <w:iCs/>
        </w:rPr>
        <w:t>6.67 ms for NGSO – LEO1200 satellites</w:t>
      </w:r>
      <w:r>
        <w:rPr>
          <w:b/>
          <w:bCs/>
          <w:i/>
          <w:iCs/>
        </w:rPr>
        <w:t>)</w:t>
      </w:r>
      <w:r>
        <w:rPr>
          <w:b/>
          <w:bCs/>
          <w:i/>
          <w:iCs/>
        </w:rPr>
        <w:t>.</w:t>
      </w:r>
    </w:p>
    <w:bookmarkEnd w:id="3"/>
    <w:p w14:paraId="7453EA66" w14:textId="49172E03" w:rsidR="005231CF" w:rsidRDefault="00BD3FE8" w:rsidP="00DB0C14">
      <w:pPr>
        <w:rPr>
          <w:b/>
          <w:bCs/>
          <w:i/>
          <w:iCs/>
        </w:rPr>
      </w:pPr>
      <w:r w:rsidRPr="001D0C68">
        <w:rPr>
          <w:b/>
          <w:bCs/>
          <w:i/>
          <w:iCs/>
          <w:u w:val="single"/>
        </w:rPr>
        <w:t xml:space="preserve">Proposal </w:t>
      </w:r>
      <w:r w:rsidR="008E2AD6">
        <w:rPr>
          <w:b/>
          <w:bCs/>
          <w:i/>
          <w:iCs/>
          <w:u w:val="single"/>
        </w:rPr>
        <w:t>2</w:t>
      </w:r>
      <w:r w:rsidRPr="001D0C68">
        <w:rPr>
          <w:b/>
          <w:bCs/>
          <w:i/>
          <w:iCs/>
          <w:u w:val="single"/>
        </w:rPr>
        <w:t>:</w:t>
      </w:r>
      <w:r w:rsidRPr="001D0C68">
        <w:rPr>
          <w:b/>
          <w:bCs/>
          <w:i/>
          <w:iCs/>
        </w:rPr>
        <w:t xml:space="preserve"> When testing </w:t>
      </w:r>
      <w:r w:rsidR="00BC5C72">
        <w:rPr>
          <w:b/>
          <w:bCs/>
          <w:i/>
          <w:iCs/>
        </w:rPr>
        <w:t>RRM</w:t>
      </w:r>
      <w:r w:rsidR="001D0C68">
        <w:rPr>
          <w:b/>
          <w:bCs/>
          <w:i/>
          <w:iCs/>
        </w:rPr>
        <w:t xml:space="preserve"> NTN test cases </w:t>
      </w:r>
      <w:r w:rsidRPr="001D0C68">
        <w:rPr>
          <w:b/>
          <w:bCs/>
          <w:i/>
          <w:iCs/>
        </w:rPr>
        <w:t xml:space="preserve">for UEs which support </w:t>
      </w:r>
      <w:r w:rsidR="00BC5C72">
        <w:rPr>
          <w:b/>
          <w:bCs/>
          <w:i/>
          <w:iCs/>
        </w:rPr>
        <w:t xml:space="preserve">only </w:t>
      </w:r>
      <w:r w:rsidRPr="001D0C68">
        <w:rPr>
          <w:b/>
          <w:bCs/>
          <w:i/>
          <w:iCs/>
        </w:rPr>
        <w:t xml:space="preserve">NGSO </w:t>
      </w:r>
      <w:r w:rsidR="00BC5C72">
        <w:rPr>
          <w:b/>
          <w:bCs/>
          <w:i/>
          <w:iCs/>
        </w:rPr>
        <w:t xml:space="preserve">or both GSO and NGSO </w:t>
      </w:r>
      <w:r w:rsidRPr="001D0C68">
        <w:rPr>
          <w:b/>
          <w:bCs/>
          <w:i/>
          <w:iCs/>
        </w:rPr>
        <w:t xml:space="preserve">satellites, </w:t>
      </w:r>
      <w:r w:rsidR="004C0AB8" w:rsidRPr="001D0C68">
        <w:rPr>
          <w:b/>
          <w:bCs/>
          <w:i/>
          <w:iCs/>
        </w:rPr>
        <w:t xml:space="preserve">ephemeris values shall correspond to </w:t>
      </w:r>
      <w:r w:rsidR="001D0C68">
        <w:rPr>
          <w:b/>
          <w:bCs/>
          <w:i/>
          <w:iCs/>
        </w:rPr>
        <w:t xml:space="preserve">a </w:t>
      </w:r>
      <w:r w:rsidR="004C0AB8" w:rsidRPr="001D0C68">
        <w:rPr>
          <w:b/>
          <w:bCs/>
          <w:i/>
          <w:iCs/>
        </w:rPr>
        <w:t>1200 km satellite altitude</w:t>
      </w:r>
      <w:r w:rsidR="005231CF">
        <w:rPr>
          <w:b/>
          <w:bCs/>
          <w:i/>
          <w:iCs/>
        </w:rPr>
        <w:t>.</w:t>
      </w:r>
    </w:p>
    <w:bookmarkEnd w:id="2"/>
    <w:p w14:paraId="7BD3610D" w14:textId="5F124272" w:rsidR="0057490C" w:rsidRDefault="0057490C" w:rsidP="0057490C">
      <w:pPr>
        <w:pStyle w:val="Heading1"/>
      </w:pPr>
      <w:r>
        <w:t xml:space="preserve">3. </w:t>
      </w:r>
      <w:r>
        <w:tab/>
        <w:t>Conclusion</w:t>
      </w:r>
    </w:p>
    <w:p w14:paraId="581AF78F" w14:textId="77777777" w:rsidR="001B5B89" w:rsidRPr="0066373C" w:rsidRDefault="001B5B89" w:rsidP="001B5B89">
      <w:r w:rsidRPr="002828BE">
        <w:t xml:space="preserve">This document </w:t>
      </w:r>
      <w:r>
        <w:t>proposes how to select concrete ephemeris information for RF and demod test cases for NB-IoT NTN and NR NTN.</w:t>
      </w:r>
    </w:p>
    <w:p w14:paraId="4442FF67" w14:textId="64C9716D" w:rsidR="00A84F8A" w:rsidRPr="007A213F" w:rsidRDefault="00184B6F" w:rsidP="00DB0C14">
      <w:pPr>
        <w:rPr>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r w:rsidR="00B3665F">
        <w:fldChar w:fldCharType="begin"/>
      </w:r>
      <w:r w:rsidR="00B3665F">
        <w:instrText xml:space="preserve"> REF Prop1 \h </w:instrText>
      </w:r>
      <w:r w:rsidR="00B3665F">
        <w:fldChar w:fldCharType="separate"/>
      </w:r>
    </w:p>
    <w:p w14:paraId="594CF4A6" w14:textId="77777777" w:rsidR="00A84F8A" w:rsidRPr="001D0C68" w:rsidRDefault="00A84F8A" w:rsidP="008E2AD6">
      <w:pPr>
        <w:rPr>
          <w:b/>
          <w:bCs/>
          <w:i/>
          <w:iCs/>
        </w:rPr>
      </w:pPr>
      <w:r w:rsidRPr="001D0C68">
        <w:rPr>
          <w:b/>
          <w:bCs/>
          <w:i/>
          <w:iCs/>
          <w:u w:val="single"/>
        </w:rPr>
        <w:t xml:space="preserve">Proposal </w:t>
      </w:r>
      <w:r>
        <w:rPr>
          <w:b/>
          <w:bCs/>
          <w:i/>
          <w:iCs/>
          <w:u w:val="single"/>
        </w:rPr>
        <w:t>1</w:t>
      </w:r>
      <w:r w:rsidRPr="001D0C68">
        <w:rPr>
          <w:b/>
          <w:bCs/>
          <w:i/>
          <w:iCs/>
          <w:u w:val="single"/>
        </w:rPr>
        <w:t>:</w:t>
      </w:r>
      <w:r w:rsidRPr="001D0C68">
        <w:rPr>
          <w:b/>
          <w:bCs/>
          <w:i/>
          <w:iCs/>
        </w:rPr>
        <w:t xml:space="preserve"> When testing </w:t>
      </w:r>
      <w:r>
        <w:rPr>
          <w:b/>
          <w:bCs/>
          <w:i/>
          <w:iCs/>
        </w:rPr>
        <w:t>RRM NTN test cases</w:t>
      </w:r>
      <w:r w:rsidRPr="001D0C68">
        <w:rPr>
          <w:b/>
          <w:bCs/>
          <w:i/>
          <w:iCs/>
        </w:rPr>
        <w:t xml:space="preserve">, ephemeris values shall correspond to </w:t>
      </w:r>
      <w:r>
        <w:rPr>
          <w:b/>
          <w:bCs/>
          <w:i/>
          <w:iCs/>
        </w:rPr>
        <w:t>an elevation angle of 30º</w:t>
      </w:r>
      <w:r>
        <w:rPr>
          <w:b/>
          <w:bCs/>
          <w:i/>
          <w:iCs/>
        </w:rPr>
        <w:t xml:space="preserve"> (maximum delay: </w:t>
      </w:r>
      <w:r w:rsidRPr="00A84F8A">
        <w:rPr>
          <w:b/>
          <w:bCs/>
          <w:i/>
          <w:iCs/>
        </w:rPr>
        <w:t xml:space="preserve">128.79ms </w:t>
      </w:r>
      <w:r w:rsidRPr="00A84F8A">
        <w:rPr>
          <w:b/>
          <w:bCs/>
          <w:i/>
          <w:iCs/>
        </w:rPr>
        <w:t>for GSO and 6.67 ms for NGSO – LEO1200 satellites</w:t>
      </w:r>
      <w:r>
        <w:rPr>
          <w:b/>
          <w:bCs/>
          <w:i/>
          <w:iCs/>
        </w:rPr>
        <w:t>)</w:t>
      </w:r>
      <w:r>
        <w:rPr>
          <w:b/>
          <w:bCs/>
          <w:i/>
          <w:iCs/>
        </w:rPr>
        <w:t>.</w:t>
      </w:r>
    </w:p>
    <w:p w14:paraId="78526329" w14:textId="77777777" w:rsidR="00A84F8A" w:rsidRDefault="00A84F8A" w:rsidP="00DB0C14">
      <w:pPr>
        <w:rPr>
          <w:b/>
          <w:bCs/>
          <w:i/>
          <w:iCs/>
        </w:rPr>
      </w:pPr>
      <w:r w:rsidRPr="001D0C68">
        <w:rPr>
          <w:b/>
          <w:bCs/>
          <w:i/>
          <w:iCs/>
          <w:u w:val="single"/>
        </w:rPr>
        <w:t xml:space="preserve">Proposal </w:t>
      </w:r>
      <w:r>
        <w:rPr>
          <w:b/>
          <w:bCs/>
          <w:i/>
          <w:iCs/>
          <w:u w:val="single"/>
        </w:rPr>
        <w:t>2</w:t>
      </w:r>
      <w:r w:rsidRPr="001D0C68">
        <w:rPr>
          <w:b/>
          <w:bCs/>
          <w:i/>
          <w:iCs/>
          <w:u w:val="single"/>
        </w:rPr>
        <w:t>:</w:t>
      </w:r>
      <w:r w:rsidRPr="001D0C68">
        <w:rPr>
          <w:b/>
          <w:bCs/>
          <w:i/>
          <w:iCs/>
        </w:rPr>
        <w:t xml:space="preserve"> When testing </w:t>
      </w:r>
      <w:r>
        <w:rPr>
          <w:b/>
          <w:bCs/>
          <w:i/>
          <w:iCs/>
        </w:rPr>
        <w:t xml:space="preserve">RRM NTN test cases </w:t>
      </w:r>
      <w:r w:rsidRPr="001D0C68">
        <w:rPr>
          <w:b/>
          <w:bCs/>
          <w:i/>
          <w:iCs/>
        </w:rPr>
        <w:t xml:space="preserve">for UEs which support </w:t>
      </w:r>
      <w:r>
        <w:rPr>
          <w:b/>
          <w:bCs/>
          <w:i/>
          <w:iCs/>
        </w:rPr>
        <w:t xml:space="preserve">only </w:t>
      </w:r>
      <w:r w:rsidRPr="001D0C68">
        <w:rPr>
          <w:b/>
          <w:bCs/>
          <w:i/>
          <w:iCs/>
        </w:rPr>
        <w:t xml:space="preserve">NGSO </w:t>
      </w:r>
      <w:r>
        <w:rPr>
          <w:b/>
          <w:bCs/>
          <w:i/>
          <w:iCs/>
        </w:rPr>
        <w:t xml:space="preserve">or both GSO and NGSO </w:t>
      </w:r>
      <w:r w:rsidRPr="001D0C68">
        <w:rPr>
          <w:b/>
          <w:bCs/>
          <w:i/>
          <w:iCs/>
        </w:rPr>
        <w:t xml:space="preserve">satellites, ephemeris values shall correspond to </w:t>
      </w:r>
      <w:r>
        <w:rPr>
          <w:b/>
          <w:bCs/>
          <w:i/>
          <w:iCs/>
        </w:rPr>
        <w:t xml:space="preserve">a </w:t>
      </w:r>
      <w:r w:rsidRPr="001D0C68">
        <w:rPr>
          <w:b/>
          <w:bCs/>
          <w:i/>
          <w:iCs/>
        </w:rPr>
        <w:t>1200 km satellite altitude</w:t>
      </w:r>
      <w:r>
        <w:rPr>
          <w:b/>
          <w:bCs/>
          <w:i/>
          <w:iCs/>
        </w:rPr>
        <w:t>.</w:t>
      </w:r>
    </w:p>
    <w:p w14:paraId="167305D7" w14:textId="166A059E" w:rsidR="00184B6F" w:rsidRDefault="00B3665F" w:rsidP="00F40A92">
      <w:r>
        <w:fldChar w:fldCharType="end"/>
      </w:r>
      <w:r>
        <w:fldChar w:fldCharType="begin"/>
      </w:r>
      <w:r>
        <w:instrText xml:space="preserve"> REF Prop2 \h </w:instrText>
      </w:r>
      <w:r>
        <w:fldChar w:fldCharType="separate"/>
      </w:r>
      <w:r>
        <w:fldChar w:fldCharType="end"/>
      </w:r>
      <w:r w:rsidR="00957322">
        <w:t>Proposal</w:t>
      </w:r>
      <w:r>
        <w:t>s 1 and 2 are</w:t>
      </w:r>
      <w:r w:rsidR="004A5AF6">
        <w:t xml:space="preserve"> </w:t>
      </w:r>
      <w:r w:rsidR="00957322">
        <w:t xml:space="preserve">implemented in </w:t>
      </w:r>
      <w:r w:rsidR="001B2E08">
        <w:t>R5-237112 ([10]) for IoT NTN and in R5-237113 ([11]) for NR NTN.</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CB5CA26" w14:textId="04FB1302" w:rsidR="00291C55" w:rsidRDefault="00291C55" w:rsidP="00291C55">
      <w:pPr>
        <w:numPr>
          <w:ilvl w:val="0"/>
          <w:numId w:val="1"/>
        </w:numPr>
      </w:pPr>
      <w:r w:rsidRPr="00AB3AEA">
        <w:t>RP-2</w:t>
      </w:r>
      <w:r w:rsidR="000729CA">
        <w:t>31308</w:t>
      </w:r>
      <w:r>
        <w:t>, “</w:t>
      </w:r>
      <w:r w:rsidRPr="007D5657">
        <w:t>UE Conformance – NB-IoT (Narrowband IoT)/eMTC (enhanced Machine Type Communication) core &amp; performance requirements for Non-Terrestrial Networks (NTN)</w:t>
      </w:r>
      <w:r>
        <w:t>”, China Mobile, MediaTek, RAN#98</w:t>
      </w:r>
    </w:p>
    <w:p w14:paraId="43601C5B" w14:textId="77777777" w:rsidR="00A6715E" w:rsidRDefault="00A6715E" w:rsidP="00A6715E">
      <w:pPr>
        <w:pStyle w:val="ListParagraph"/>
        <w:numPr>
          <w:ilvl w:val="0"/>
          <w:numId w:val="1"/>
        </w:numPr>
        <w:contextualSpacing w:val="0"/>
      </w:pPr>
      <w:r>
        <w:t>3GPP TS 36.521-3, “</w:t>
      </w:r>
      <w:r w:rsidRPr="002C6E19">
        <w:t>Evolved Universal Terrestrial Radio Access (E-UTRA); User Equipment (UE) conformance specification; Radio transmission and reception; Part 3: Radio Resource Management (RRM) conformance testing</w:t>
      </w:r>
      <w:r>
        <w:t>”.</w:t>
      </w:r>
    </w:p>
    <w:p w14:paraId="39B10DB7" w14:textId="77777777" w:rsidR="00293638" w:rsidRDefault="00293638" w:rsidP="00293638">
      <w:pPr>
        <w:numPr>
          <w:ilvl w:val="0"/>
          <w:numId w:val="1"/>
        </w:numPr>
      </w:pPr>
      <w:r>
        <w:t>R5-233672, “LS on clarifications for Non-Terrestrial Networks”, Keysight Technologies UK Ltd, RAN5#99</w:t>
      </w:r>
    </w:p>
    <w:p w14:paraId="0F6D5771" w14:textId="4BAC2DD6" w:rsidR="00052A82" w:rsidRDefault="00052A82" w:rsidP="00052A82">
      <w:pPr>
        <w:numPr>
          <w:ilvl w:val="0"/>
          <w:numId w:val="1"/>
        </w:numPr>
      </w:pPr>
      <w:r>
        <w:t>R4-2314001, “</w:t>
      </w:r>
      <w:r w:rsidRPr="00052A82">
        <w:t>Reply LS on clarifications for Non-Terrestrial Networks</w:t>
      </w:r>
      <w:r>
        <w:t>”, Keysight Technologies UK Ltd, Thales, RAN4#108</w:t>
      </w: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7FC1BBE" w14:textId="77777777" w:rsidR="00D9044B" w:rsidRDefault="00D9044B" w:rsidP="00D9044B">
      <w:pPr>
        <w:numPr>
          <w:ilvl w:val="0"/>
          <w:numId w:val="1"/>
        </w:numPr>
      </w:pPr>
      <w:r w:rsidRPr="000B3B03">
        <w:t>R4-2316967</w:t>
      </w:r>
      <w:r>
        <w:t xml:space="preserve">, “WF on NTN RAN task”, </w:t>
      </w:r>
      <w:r w:rsidRPr="00A75A42">
        <w:t xml:space="preserve">MediaTek </w:t>
      </w:r>
      <w:r>
        <w:t>Inc., RAN4#108bis.</w:t>
      </w:r>
    </w:p>
    <w:p w14:paraId="03C4BFDA" w14:textId="393AEE1B" w:rsidR="00A43CCD" w:rsidRDefault="00A43CCD" w:rsidP="00D9044B">
      <w:pPr>
        <w:numPr>
          <w:ilvl w:val="0"/>
          <w:numId w:val="1"/>
        </w:numPr>
      </w:pPr>
      <w:r>
        <w:t>R5-237109, “</w:t>
      </w:r>
      <w:r w:rsidRPr="00A43CCD">
        <w:t>IoT NTN discussion on SAN type coverage in testing</w:t>
      </w:r>
      <w:r>
        <w:t>”</w:t>
      </w:r>
      <w:r w:rsidR="0049124C">
        <w:t>, Keysight Technologies UK Ltd, RAN5#101</w:t>
      </w:r>
    </w:p>
    <w:p w14:paraId="471CFA70" w14:textId="3A8212E5" w:rsidR="0049124C" w:rsidRDefault="0049124C" w:rsidP="0049124C">
      <w:pPr>
        <w:numPr>
          <w:ilvl w:val="0"/>
          <w:numId w:val="1"/>
        </w:numPr>
      </w:pPr>
      <w:r>
        <w:t>R5-237110, “NR</w:t>
      </w:r>
      <w:r w:rsidRPr="00A43CCD">
        <w:t xml:space="preserve"> NTN discussion on SAN type coverage in testing</w:t>
      </w:r>
      <w:r>
        <w:t>”, Keysight Technologies UK Ltd, RAN5#101</w:t>
      </w:r>
    </w:p>
    <w:p w14:paraId="7ABF4A5E" w14:textId="288B72FB" w:rsidR="00B81D5F" w:rsidRDefault="00B81D5F" w:rsidP="0049124C">
      <w:pPr>
        <w:numPr>
          <w:ilvl w:val="0"/>
          <w:numId w:val="1"/>
        </w:numPr>
      </w:pPr>
      <w:r>
        <w:t>R5-237</w:t>
      </w:r>
      <w:r w:rsidR="00525A48">
        <w:t>111, “</w:t>
      </w:r>
      <w:r w:rsidR="00525A48" w:rsidRPr="00525A48">
        <w:t>On ephemeris definition</w:t>
      </w:r>
      <w:r w:rsidR="00525A48">
        <w:t xml:space="preserve">”, </w:t>
      </w:r>
      <w:r w:rsidR="002A2797" w:rsidRPr="002A2797">
        <w:t>Keysight Technologies UK Ltd, Thales, MediaTek</w:t>
      </w:r>
      <w:r w:rsidR="002A2797">
        <w:t>, RAN5#101</w:t>
      </w:r>
    </w:p>
    <w:p w14:paraId="11BBC6DE" w14:textId="79809FEC" w:rsidR="002A2797" w:rsidRDefault="002A2797" w:rsidP="002A2797">
      <w:pPr>
        <w:numPr>
          <w:ilvl w:val="0"/>
          <w:numId w:val="1"/>
        </w:numPr>
      </w:pPr>
      <w:r>
        <w:t>R5-237112, “</w:t>
      </w:r>
      <w:r w:rsidR="00CF7021" w:rsidRPr="00CF7021">
        <w:t>Common test environment for IoT NTN RF/RRM testing</w:t>
      </w:r>
      <w:r>
        <w:t xml:space="preserve">”, </w:t>
      </w:r>
      <w:r w:rsidRPr="002A2797">
        <w:t>Keysight Technologies UK Ltd, Thales, MediaTek</w:t>
      </w:r>
      <w:r>
        <w:t>, RAN5#101</w:t>
      </w:r>
    </w:p>
    <w:p w14:paraId="6D88E668" w14:textId="295F6E70" w:rsidR="00D9044B" w:rsidRDefault="002A2797" w:rsidP="0031356B">
      <w:pPr>
        <w:numPr>
          <w:ilvl w:val="0"/>
          <w:numId w:val="1"/>
        </w:numPr>
      </w:pPr>
      <w:r>
        <w:t>R5-237113, “</w:t>
      </w:r>
      <w:r w:rsidR="00CF7021" w:rsidRPr="00CF7021">
        <w:t>Common test environment update for NR NTN RF/RRM testing</w:t>
      </w:r>
      <w:r>
        <w:t xml:space="preserve">”, </w:t>
      </w:r>
      <w:r w:rsidRPr="002A2797">
        <w:t xml:space="preserve">Keysight Technologies UK Ltd, Thales, </w:t>
      </w:r>
      <w:r>
        <w:t>RAN5#101</w:t>
      </w: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32190"/>
    <w:multiLevelType w:val="hybridMultilevel"/>
    <w:tmpl w:val="AA1ECBC6"/>
    <w:lvl w:ilvl="0" w:tplc="41E2E20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0F60A7"/>
    <w:multiLevelType w:val="hybridMultilevel"/>
    <w:tmpl w:val="6BA2A0F4"/>
    <w:lvl w:ilvl="0" w:tplc="41E2E20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B5754"/>
    <w:multiLevelType w:val="hybridMultilevel"/>
    <w:tmpl w:val="BF5014E0"/>
    <w:lvl w:ilvl="0" w:tplc="41E2E20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5"/>
  </w:num>
  <w:num w:numId="3" w16cid:durableId="1922250522">
    <w:abstractNumId w:val="2"/>
  </w:num>
  <w:num w:numId="4" w16cid:durableId="658658036">
    <w:abstractNumId w:val="0"/>
  </w:num>
  <w:num w:numId="5" w16cid:durableId="990407584">
    <w:abstractNumId w:val="1"/>
  </w:num>
  <w:num w:numId="6" w16cid:durableId="3697708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2CC9"/>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9CA"/>
    <w:rsid w:val="00072B1F"/>
    <w:rsid w:val="00072C92"/>
    <w:rsid w:val="000735B5"/>
    <w:rsid w:val="00074C38"/>
    <w:rsid w:val="00076DED"/>
    <w:rsid w:val="00077EB3"/>
    <w:rsid w:val="00080921"/>
    <w:rsid w:val="00081306"/>
    <w:rsid w:val="000817D0"/>
    <w:rsid w:val="00081CCD"/>
    <w:rsid w:val="000831CC"/>
    <w:rsid w:val="00083838"/>
    <w:rsid w:val="00084004"/>
    <w:rsid w:val="000840C6"/>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0B95"/>
    <w:rsid w:val="000B22DF"/>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192"/>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29D3"/>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3BC7"/>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386"/>
    <w:rsid w:val="001609D6"/>
    <w:rsid w:val="00161793"/>
    <w:rsid w:val="00161C73"/>
    <w:rsid w:val="00163844"/>
    <w:rsid w:val="001638D0"/>
    <w:rsid w:val="00164505"/>
    <w:rsid w:val="00164571"/>
    <w:rsid w:val="00164EE1"/>
    <w:rsid w:val="00166D78"/>
    <w:rsid w:val="00166DB4"/>
    <w:rsid w:val="00166E70"/>
    <w:rsid w:val="00167018"/>
    <w:rsid w:val="00171E66"/>
    <w:rsid w:val="00172B13"/>
    <w:rsid w:val="001735E1"/>
    <w:rsid w:val="0017366B"/>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2E08"/>
    <w:rsid w:val="001B3183"/>
    <w:rsid w:val="001B4872"/>
    <w:rsid w:val="001B490A"/>
    <w:rsid w:val="001B4B13"/>
    <w:rsid w:val="001B59D7"/>
    <w:rsid w:val="001B5B89"/>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C68"/>
    <w:rsid w:val="001D1C87"/>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5DE"/>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43B"/>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8F2"/>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46F"/>
    <w:rsid w:val="002758F1"/>
    <w:rsid w:val="00275A09"/>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1C55"/>
    <w:rsid w:val="00292320"/>
    <w:rsid w:val="00292BB8"/>
    <w:rsid w:val="00292E7E"/>
    <w:rsid w:val="002930BF"/>
    <w:rsid w:val="00293638"/>
    <w:rsid w:val="00293E95"/>
    <w:rsid w:val="00294060"/>
    <w:rsid w:val="002948A8"/>
    <w:rsid w:val="00294E9B"/>
    <w:rsid w:val="002960BC"/>
    <w:rsid w:val="00296729"/>
    <w:rsid w:val="00296B51"/>
    <w:rsid w:val="002A08FE"/>
    <w:rsid w:val="002A1B22"/>
    <w:rsid w:val="002A1C01"/>
    <w:rsid w:val="002A2797"/>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35E"/>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8B5"/>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67DDF"/>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0403"/>
    <w:rsid w:val="003A1025"/>
    <w:rsid w:val="003A13FC"/>
    <w:rsid w:val="003A18DB"/>
    <w:rsid w:val="003A19C0"/>
    <w:rsid w:val="003A1D5C"/>
    <w:rsid w:val="003A214B"/>
    <w:rsid w:val="003A2F09"/>
    <w:rsid w:val="003A31C2"/>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37A2"/>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0BE"/>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61D"/>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0F2"/>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3597"/>
    <w:rsid w:val="0047430E"/>
    <w:rsid w:val="00474FE5"/>
    <w:rsid w:val="00475BAD"/>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345"/>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24C"/>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5AF6"/>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0AB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17FB"/>
    <w:rsid w:val="004E3693"/>
    <w:rsid w:val="004E50A3"/>
    <w:rsid w:val="004E66E8"/>
    <w:rsid w:val="004E6B8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28D5"/>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838"/>
    <w:rsid w:val="00513FAF"/>
    <w:rsid w:val="00514334"/>
    <w:rsid w:val="00514836"/>
    <w:rsid w:val="00517ABC"/>
    <w:rsid w:val="00520026"/>
    <w:rsid w:val="0052004B"/>
    <w:rsid w:val="00520CE0"/>
    <w:rsid w:val="00521636"/>
    <w:rsid w:val="005221B5"/>
    <w:rsid w:val="0052226D"/>
    <w:rsid w:val="005231CF"/>
    <w:rsid w:val="00523330"/>
    <w:rsid w:val="00523D5B"/>
    <w:rsid w:val="0052449E"/>
    <w:rsid w:val="00524612"/>
    <w:rsid w:val="005253F6"/>
    <w:rsid w:val="00525A48"/>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0A0"/>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0C04"/>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2EAF"/>
    <w:rsid w:val="00623711"/>
    <w:rsid w:val="006246A2"/>
    <w:rsid w:val="00624883"/>
    <w:rsid w:val="00624E0B"/>
    <w:rsid w:val="00624FF6"/>
    <w:rsid w:val="00626D4A"/>
    <w:rsid w:val="006272F5"/>
    <w:rsid w:val="00627680"/>
    <w:rsid w:val="0062785F"/>
    <w:rsid w:val="00627ADB"/>
    <w:rsid w:val="00627E7E"/>
    <w:rsid w:val="0063092A"/>
    <w:rsid w:val="00631AC6"/>
    <w:rsid w:val="006323FB"/>
    <w:rsid w:val="00633655"/>
    <w:rsid w:val="00634718"/>
    <w:rsid w:val="0063477F"/>
    <w:rsid w:val="00635D2A"/>
    <w:rsid w:val="00635D8A"/>
    <w:rsid w:val="00635DCB"/>
    <w:rsid w:val="00637AE7"/>
    <w:rsid w:val="00640458"/>
    <w:rsid w:val="006408BB"/>
    <w:rsid w:val="00640C77"/>
    <w:rsid w:val="006421A4"/>
    <w:rsid w:val="00642F54"/>
    <w:rsid w:val="00643331"/>
    <w:rsid w:val="0064339E"/>
    <w:rsid w:val="0064342B"/>
    <w:rsid w:val="0064375B"/>
    <w:rsid w:val="00643CE6"/>
    <w:rsid w:val="0064495C"/>
    <w:rsid w:val="00644C66"/>
    <w:rsid w:val="00644E09"/>
    <w:rsid w:val="00645020"/>
    <w:rsid w:val="00645306"/>
    <w:rsid w:val="00645E5F"/>
    <w:rsid w:val="00646C64"/>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9D"/>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CFE"/>
    <w:rsid w:val="006F2FF5"/>
    <w:rsid w:val="006F48BE"/>
    <w:rsid w:val="006F4B47"/>
    <w:rsid w:val="006F5F4D"/>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0D54"/>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08B"/>
    <w:rsid w:val="007949C1"/>
    <w:rsid w:val="007953C0"/>
    <w:rsid w:val="00795AC4"/>
    <w:rsid w:val="00796D2F"/>
    <w:rsid w:val="007A0EF6"/>
    <w:rsid w:val="007A1A88"/>
    <w:rsid w:val="007A1E57"/>
    <w:rsid w:val="007A2105"/>
    <w:rsid w:val="007A213F"/>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C35"/>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887"/>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B87"/>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59D"/>
    <w:rsid w:val="0086262D"/>
    <w:rsid w:val="00862943"/>
    <w:rsid w:val="00862CB1"/>
    <w:rsid w:val="0086488A"/>
    <w:rsid w:val="008652B8"/>
    <w:rsid w:val="00865511"/>
    <w:rsid w:val="00865EE3"/>
    <w:rsid w:val="008660B4"/>
    <w:rsid w:val="00867131"/>
    <w:rsid w:val="008679BE"/>
    <w:rsid w:val="0087006E"/>
    <w:rsid w:val="008705A9"/>
    <w:rsid w:val="00870E4E"/>
    <w:rsid w:val="00871606"/>
    <w:rsid w:val="00871D02"/>
    <w:rsid w:val="00871E09"/>
    <w:rsid w:val="0087200E"/>
    <w:rsid w:val="00873A89"/>
    <w:rsid w:val="0087407A"/>
    <w:rsid w:val="0087500E"/>
    <w:rsid w:val="00875567"/>
    <w:rsid w:val="00876570"/>
    <w:rsid w:val="00876E35"/>
    <w:rsid w:val="00877C12"/>
    <w:rsid w:val="008800AA"/>
    <w:rsid w:val="0088018F"/>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020"/>
    <w:rsid w:val="0089215D"/>
    <w:rsid w:val="0089271A"/>
    <w:rsid w:val="0089271D"/>
    <w:rsid w:val="008937EA"/>
    <w:rsid w:val="00893A51"/>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26"/>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018"/>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AD6"/>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79B"/>
    <w:rsid w:val="008F4D8F"/>
    <w:rsid w:val="008F584C"/>
    <w:rsid w:val="008F5EB5"/>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1C"/>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322"/>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1FF"/>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4FDC"/>
    <w:rsid w:val="009D51F8"/>
    <w:rsid w:val="009D5CFB"/>
    <w:rsid w:val="009D6519"/>
    <w:rsid w:val="009D66BC"/>
    <w:rsid w:val="009D67DF"/>
    <w:rsid w:val="009D6F57"/>
    <w:rsid w:val="009D7A8E"/>
    <w:rsid w:val="009E026A"/>
    <w:rsid w:val="009E02E8"/>
    <w:rsid w:val="009E0375"/>
    <w:rsid w:val="009E08C2"/>
    <w:rsid w:val="009E0FA9"/>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447"/>
    <w:rsid w:val="00A0779B"/>
    <w:rsid w:val="00A07D07"/>
    <w:rsid w:val="00A10B26"/>
    <w:rsid w:val="00A11686"/>
    <w:rsid w:val="00A11A01"/>
    <w:rsid w:val="00A12523"/>
    <w:rsid w:val="00A13809"/>
    <w:rsid w:val="00A1531E"/>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5ED"/>
    <w:rsid w:val="00A27FCC"/>
    <w:rsid w:val="00A307F8"/>
    <w:rsid w:val="00A30923"/>
    <w:rsid w:val="00A318E7"/>
    <w:rsid w:val="00A334EB"/>
    <w:rsid w:val="00A34428"/>
    <w:rsid w:val="00A34FF4"/>
    <w:rsid w:val="00A360EC"/>
    <w:rsid w:val="00A36287"/>
    <w:rsid w:val="00A366C0"/>
    <w:rsid w:val="00A379E3"/>
    <w:rsid w:val="00A37EA5"/>
    <w:rsid w:val="00A41713"/>
    <w:rsid w:val="00A428C2"/>
    <w:rsid w:val="00A42CBA"/>
    <w:rsid w:val="00A4319F"/>
    <w:rsid w:val="00A431C3"/>
    <w:rsid w:val="00A435A5"/>
    <w:rsid w:val="00A43740"/>
    <w:rsid w:val="00A43CCD"/>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6715E"/>
    <w:rsid w:val="00A7066E"/>
    <w:rsid w:val="00A70BF7"/>
    <w:rsid w:val="00A71B54"/>
    <w:rsid w:val="00A71C1E"/>
    <w:rsid w:val="00A7241B"/>
    <w:rsid w:val="00A72832"/>
    <w:rsid w:val="00A72929"/>
    <w:rsid w:val="00A72A55"/>
    <w:rsid w:val="00A73F07"/>
    <w:rsid w:val="00A74454"/>
    <w:rsid w:val="00A74EF2"/>
    <w:rsid w:val="00A7502C"/>
    <w:rsid w:val="00A75640"/>
    <w:rsid w:val="00A75A81"/>
    <w:rsid w:val="00A767C3"/>
    <w:rsid w:val="00A77528"/>
    <w:rsid w:val="00A80D00"/>
    <w:rsid w:val="00A812C2"/>
    <w:rsid w:val="00A81396"/>
    <w:rsid w:val="00A81CCD"/>
    <w:rsid w:val="00A81EFB"/>
    <w:rsid w:val="00A82C4D"/>
    <w:rsid w:val="00A8381B"/>
    <w:rsid w:val="00A84296"/>
    <w:rsid w:val="00A84F8A"/>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A0A"/>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2AA1"/>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AAA"/>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92B"/>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8E4"/>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665F"/>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630"/>
    <w:rsid w:val="00B467BA"/>
    <w:rsid w:val="00B46ACC"/>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210"/>
    <w:rsid w:val="00B806FC"/>
    <w:rsid w:val="00B8116F"/>
    <w:rsid w:val="00B81A17"/>
    <w:rsid w:val="00B81BB0"/>
    <w:rsid w:val="00B81D5F"/>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058B"/>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5C72"/>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3FE8"/>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87"/>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1E98"/>
    <w:rsid w:val="00C42EA1"/>
    <w:rsid w:val="00C431AD"/>
    <w:rsid w:val="00C440D5"/>
    <w:rsid w:val="00C45D61"/>
    <w:rsid w:val="00C45FFE"/>
    <w:rsid w:val="00C46546"/>
    <w:rsid w:val="00C46FFD"/>
    <w:rsid w:val="00C475B5"/>
    <w:rsid w:val="00C50BF5"/>
    <w:rsid w:val="00C51D0C"/>
    <w:rsid w:val="00C51D97"/>
    <w:rsid w:val="00C52465"/>
    <w:rsid w:val="00C52D42"/>
    <w:rsid w:val="00C5343D"/>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86F36"/>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6C0A"/>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425B"/>
    <w:rsid w:val="00CF5045"/>
    <w:rsid w:val="00CF5257"/>
    <w:rsid w:val="00CF7021"/>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6EA"/>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5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044B"/>
    <w:rsid w:val="00D918AB"/>
    <w:rsid w:val="00D92533"/>
    <w:rsid w:val="00D92A02"/>
    <w:rsid w:val="00D93386"/>
    <w:rsid w:val="00D93511"/>
    <w:rsid w:val="00D94240"/>
    <w:rsid w:val="00D9511B"/>
    <w:rsid w:val="00D95E37"/>
    <w:rsid w:val="00D96050"/>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0C14"/>
    <w:rsid w:val="00DB1AD2"/>
    <w:rsid w:val="00DB2D4A"/>
    <w:rsid w:val="00DB2E2C"/>
    <w:rsid w:val="00DB311C"/>
    <w:rsid w:val="00DB3DA8"/>
    <w:rsid w:val="00DB4641"/>
    <w:rsid w:val="00DB47B1"/>
    <w:rsid w:val="00DB5BB9"/>
    <w:rsid w:val="00DB6B87"/>
    <w:rsid w:val="00DB7370"/>
    <w:rsid w:val="00DC0053"/>
    <w:rsid w:val="00DC044D"/>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25"/>
    <w:rsid w:val="00DD47D9"/>
    <w:rsid w:val="00DD6BFF"/>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498"/>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770"/>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31D6"/>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3E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4612"/>
    <w:rsid w:val="00F360E4"/>
    <w:rsid w:val="00F361D7"/>
    <w:rsid w:val="00F36DC9"/>
    <w:rsid w:val="00F3702B"/>
    <w:rsid w:val="00F370C8"/>
    <w:rsid w:val="00F37DF6"/>
    <w:rsid w:val="00F40A92"/>
    <w:rsid w:val="00F4124C"/>
    <w:rsid w:val="00F412AF"/>
    <w:rsid w:val="00F412D9"/>
    <w:rsid w:val="00F4221A"/>
    <w:rsid w:val="00F422C9"/>
    <w:rsid w:val="00F42EC6"/>
    <w:rsid w:val="00F433DE"/>
    <w:rsid w:val="00F43420"/>
    <w:rsid w:val="00F43448"/>
    <w:rsid w:val="00F44D10"/>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B0D"/>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7B7"/>
    <w:rsid w:val="00F76FA0"/>
    <w:rsid w:val="00F80CA6"/>
    <w:rsid w:val="00F80E22"/>
    <w:rsid w:val="00F81DBE"/>
    <w:rsid w:val="00F82794"/>
    <w:rsid w:val="00F83168"/>
    <w:rsid w:val="00F83268"/>
    <w:rsid w:val="00F83981"/>
    <w:rsid w:val="00F8462C"/>
    <w:rsid w:val="00F84979"/>
    <w:rsid w:val="00F8523E"/>
    <w:rsid w:val="00F856AF"/>
    <w:rsid w:val="00F85709"/>
    <w:rsid w:val="00F86FB8"/>
    <w:rsid w:val="00F87047"/>
    <w:rsid w:val="00F87638"/>
    <w:rsid w:val="00F9060B"/>
    <w:rsid w:val="00F91892"/>
    <w:rsid w:val="00F91ADF"/>
    <w:rsid w:val="00F91B27"/>
    <w:rsid w:val="00F91D60"/>
    <w:rsid w:val="00F91F57"/>
    <w:rsid w:val="00F921DE"/>
    <w:rsid w:val="00F922C8"/>
    <w:rsid w:val="00F92DA5"/>
    <w:rsid w:val="00F93C78"/>
    <w:rsid w:val="00F95E75"/>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5E2E"/>
    <w:rsid w:val="00FC61A4"/>
    <w:rsid w:val="00FC636E"/>
    <w:rsid w:val="00FC65AA"/>
    <w:rsid w:val="00FC6D72"/>
    <w:rsid w:val="00FC7B97"/>
    <w:rsid w:val="00FC7E80"/>
    <w:rsid w:val="00FD00B8"/>
    <w:rsid w:val="00FD024A"/>
    <w:rsid w:val="00FD0401"/>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5428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40</cp:revision>
  <dcterms:created xsi:type="dcterms:W3CDTF">2023-11-03T19:39:00Z</dcterms:created>
  <dcterms:modified xsi:type="dcterms:W3CDTF">2023-11-03T20:13:00Z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