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R5-236006</w:t>
        </w:r>
      </w:fldSimple>
    </w:p>
    <w:p w14:paraId="7CB45193" w14:textId="77777777" w:rsidR="001E41F3" w:rsidRDefault="00E27E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7E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7E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7E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7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7E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TT analysis addition for NB-IoT NTN RRC Re-establishment test cases 13.3.1.1 and 13.3.1.2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0A583" w:rsidR="001E41F3" w:rsidRDefault="00E27E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  <w:r w:rsidR="00F46570">
              <w:rPr>
                <w:noProof/>
              </w:rPr>
              <w:t>,</w:t>
            </w:r>
            <w:r w:rsidR="00F46570">
              <w:rPr>
                <w:rStyle w:val="TOC8"/>
              </w:rPr>
              <w:t xml:space="preserve"> </w:t>
            </w:r>
            <w:r w:rsidR="00F46570">
              <w:rPr>
                <w:rStyle w:val="ui-provider"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F360B" w:rsidR="001E41F3" w:rsidRDefault="005E78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7E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7E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7E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7E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311EA" w:rsidR="001E41F3" w:rsidRDefault="005E7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NB-IoT NTN Re-establishment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B0D07" w14:textId="77777777" w:rsidR="001E41F3" w:rsidRDefault="005E7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 : 13.3.1.1 TT.zip and 13.3.1.2 TT.zip</w:t>
            </w:r>
          </w:p>
          <w:p w14:paraId="31C656EC" w14:textId="63D527B5" w:rsidR="003110EC" w:rsidRDefault="0031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 on TT analysis, TT=0 as the conclusion. (Test case group = 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1FA37" w:rsidR="001E41F3" w:rsidRDefault="009A3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20F1D" w:rsidR="001E41F3" w:rsidRDefault="009A3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 (only attachment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FD530" w:rsidR="001E41F3" w:rsidRDefault="00E27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224DB5" w:rsidR="001E41F3" w:rsidRDefault="00E27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C869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27E35">
              <w:rPr>
                <w:noProof/>
              </w:rPr>
              <w:t>36.521-3</w:t>
            </w:r>
            <w:r>
              <w:rPr>
                <w:noProof/>
              </w:rPr>
              <w:t xml:space="preserve"> CR </w:t>
            </w:r>
            <w:r w:rsidR="00E27E35">
              <w:rPr>
                <w:noProof/>
              </w:rPr>
              <w:t>2707, 2708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0BE63A" w:rsidR="001E41F3" w:rsidRDefault="00E27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135508" w:rsidR="001E41F3" w:rsidRDefault="009A3CE2" w:rsidP="009A3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 : 13.3.1.1 TT.zip and 13.3.1.2 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A49BE" w14:textId="11212770" w:rsidR="009A3CE2" w:rsidRDefault="009A3CE2" w:rsidP="009A3CE2">
      <w:pPr>
        <w:rPr>
          <w:b/>
          <w:bCs/>
          <w:color w:val="0070C0"/>
          <w:sz w:val="32"/>
          <w:szCs w:val="32"/>
        </w:rPr>
      </w:pPr>
      <w:r w:rsidRPr="00E048E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1F88E50E" w14:textId="67453693" w:rsidR="009A3CE2" w:rsidRDefault="009A3CE2" w:rsidP="009A3CE2">
      <w:pPr>
        <w:pStyle w:val="Heading2"/>
        <w:ind w:left="0" w:firstLine="0"/>
        <w:rPr>
          <w:rFonts w:eastAsia="??"/>
          <w:sz w:val="20"/>
          <w:szCs w:val="32"/>
        </w:rPr>
      </w:pPr>
      <w:r w:rsidRPr="002C25EF">
        <w:rPr>
          <w:rFonts w:eastAsia="??"/>
          <w:sz w:val="20"/>
          <w:szCs w:val="32"/>
        </w:rPr>
        <w:t>Add the following attached .zip file to TR 3</w:t>
      </w:r>
      <w:r w:rsidR="000B2F7A">
        <w:rPr>
          <w:rFonts w:eastAsia="??"/>
          <w:sz w:val="20"/>
          <w:szCs w:val="32"/>
        </w:rPr>
        <w:t>6</w:t>
      </w:r>
      <w:r w:rsidRPr="002C25EF">
        <w:rPr>
          <w:rFonts w:eastAsia="??"/>
          <w:sz w:val="20"/>
          <w:szCs w:val="32"/>
        </w:rPr>
        <w:t>.903:</w:t>
      </w:r>
    </w:p>
    <w:p w14:paraId="76E2F712" w14:textId="77777777" w:rsidR="009A3CE2" w:rsidRDefault="009A3CE2" w:rsidP="009A3CE2">
      <w:pPr>
        <w:rPr>
          <w:rFonts w:ascii="Arial" w:eastAsia="??" w:hAnsi="Arial"/>
          <w:szCs w:val="32"/>
        </w:rPr>
      </w:pPr>
      <w:r>
        <w:rPr>
          <w:rFonts w:ascii="Arial" w:eastAsia="??" w:hAnsi="Arial"/>
          <w:szCs w:val="32"/>
        </w:rPr>
        <w:t>“</w:t>
      </w:r>
      <w:r w:rsidRPr="009A3CE2">
        <w:rPr>
          <w:rFonts w:ascii="Arial" w:eastAsia="??" w:hAnsi="Arial"/>
          <w:szCs w:val="32"/>
        </w:rPr>
        <w:t>13.3.1.1 TT.zip</w:t>
      </w:r>
      <w:r>
        <w:rPr>
          <w:rFonts w:ascii="Arial" w:eastAsia="??" w:hAnsi="Arial"/>
          <w:szCs w:val="32"/>
        </w:rPr>
        <w:t>”</w:t>
      </w:r>
    </w:p>
    <w:p w14:paraId="3FF2AD15" w14:textId="6E4B0093" w:rsidR="009A3CE2" w:rsidRDefault="009A3CE2" w:rsidP="009A3CE2">
      <w:pPr>
        <w:rPr>
          <w:rFonts w:ascii="Arial" w:eastAsia="??" w:hAnsi="Arial"/>
          <w:szCs w:val="32"/>
        </w:rPr>
      </w:pPr>
      <w:r>
        <w:rPr>
          <w:rFonts w:ascii="Arial" w:eastAsia="??" w:hAnsi="Arial"/>
          <w:szCs w:val="32"/>
        </w:rPr>
        <w:t>“</w:t>
      </w:r>
      <w:r w:rsidRPr="009A3CE2">
        <w:rPr>
          <w:rFonts w:ascii="Arial" w:eastAsia="??" w:hAnsi="Arial"/>
          <w:szCs w:val="32"/>
        </w:rPr>
        <w:t>13.3.1.2 TT.zip</w:t>
      </w:r>
      <w:r>
        <w:rPr>
          <w:rFonts w:ascii="Arial" w:eastAsia="??" w:hAnsi="Arial"/>
          <w:szCs w:val="32"/>
        </w:rPr>
        <w:t>”</w:t>
      </w:r>
    </w:p>
    <w:p w14:paraId="4E62019C" w14:textId="136B5B14" w:rsidR="009A3CE2" w:rsidRDefault="009A3CE2" w:rsidP="009A3CE2">
      <w:pPr>
        <w:rPr>
          <w:b/>
          <w:bCs/>
          <w:color w:val="0070C0"/>
          <w:sz w:val="32"/>
          <w:szCs w:val="32"/>
        </w:rPr>
      </w:pPr>
      <w:r>
        <w:rPr>
          <w:rFonts w:ascii="Arial" w:eastAsia="??" w:hAnsi="Arial"/>
          <w:szCs w:val="32"/>
        </w:rPr>
        <w:t>These attached zip files include TT analysis excel spreadsheet and doc description.</w:t>
      </w:r>
    </w:p>
    <w:p w14:paraId="1B2E1795" w14:textId="77777777" w:rsidR="009A3CE2" w:rsidRPr="00D13817" w:rsidRDefault="009A3CE2" w:rsidP="009A3CE2">
      <w:pPr>
        <w:rPr>
          <w:b/>
          <w:bCs/>
          <w:color w:val="0070C0"/>
          <w:sz w:val="32"/>
          <w:szCs w:val="32"/>
        </w:rPr>
      </w:pPr>
      <w:r w:rsidRPr="00D13817">
        <w:rPr>
          <w:b/>
          <w:bCs/>
          <w:color w:val="0070C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3D944" w14:textId="77777777" w:rsidR="00F46570" w:rsidRDefault="00F465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E49E0" w14:textId="77777777" w:rsidR="00F46570" w:rsidRDefault="00F465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C2337" w14:textId="77777777" w:rsidR="00F46570" w:rsidRDefault="00F465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1ABA0" w14:textId="77777777" w:rsidR="00F46570" w:rsidRDefault="00F465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0263" w14:textId="77777777" w:rsidR="00F46570" w:rsidRDefault="00F465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F7A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0E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787C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CE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7E35"/>
    <w:rsid w:val="00E34898"/>
    <w:rsid w:val="00EB09B7"/>
    <w:rsid w:val="00EE7D7C"/>
    <w:rsid w:val="00F25D98"/>
    <w:rsid w:val="00F300FB"/>
    <w:rsid w:val="00F465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F46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12</cp:revision>
  <cp:lastPrinted>1899-12-31T23:00:00Z</cp:lastPrinted>
  <dcterms:created xsi:type="dcterms:W3CDTF">2020-02-03T08:32:00Z</dcterms:created>
  <dcterms:modified xsi:type="dcterms:W3CDTF">2023-11-02T09:25:00Z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R5-236006</vt:lpwstr>
  </property>
  <property fmtid="{D5CDD505-2E9C-101B-9397-08002B2CF9AE}" pid="10" name="Spec#">
    <vt:lpwstr>36.903</vt:lpwstr>
  </property>
  <property fmtid="{D5CDD505-2E9C-101B-9397-08002B2CF9AE}" pid="11" name="Cr#">
    <vt:lpwstr>0455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TT analysis addition for NB-IoT NTN RRC Re-establishment test cases 13.3.1.1 and 13.3.1.2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2023-10-12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2023-10-12T13:14:56Z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45b9910c-f079-4302-98dc-02a3774d91af</vt:lpwstr>
  </property>
  <property fmtid="{D5CDD505-2E9C-101B-9397-08002B2CF9AE}" pid="27" name="MSIP_Label_83bcef13-7cac-433f-ba1d-47a323951816_ContentBits">
    <vt:lpwstr>0</vt:lpwstr>
  </property>
</Properties>
</file>