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R5-235998</w:t>
        </w:r>
      </w:fldSimple>
    </w:p>
    <w:p w14:paraId="7CB45193" w14:textId="77777777" w:rsidR="001E41F3" w:rsidRDefault="00624BD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24B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24B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24B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24B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24B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TT analysis for NB-IoT NTN RLM OOS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7CF6C1" w:rsidR="001E41F3" w:rsidRDefault="00624B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  <w:r w:rsidR="007A2E3E">
              <w:rPr>
                <w:noProof/>
              </w:rPr>
              <w:t xml:space="preserve">, </w:t>
            </w:r>
            <w:r w:rsidR="002942F7" w:rsidRPr="002942F7"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C11855" w:rsidR="001E41F3" w:rsidRDefault="00B110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24B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24B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24B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24B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369A68" w:rsidR="001E41F3" w:rsidRDefault="002A0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Test cases 13.4.3.1, 13.4.3.2, 13.4.3.7 and 13.4.3.8 do not have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409E20" w14:textId="77777777" w:rsidR="002D524A" w:rsidRDefault="002D524A" w:rsidP="002D52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Add test tolerance analysis for test cases 13.4.3.1, 13.4.3.2, 13.4.3.7 and 13.4.3.8.</w:t>
            </w:r>
          </w:p>
          <w:p w14:paraId="31C656EC" w14:textId="5399FB0A" w:rsidR="001E41F3" w:rsidRPr="002D524A" w:rsidRDefault="002D524A" w:rsidP="002D524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9744C5">
              <w:rPr>
                <w:rFonts w:hint="eastAsia"/>
                <w:lang w:val="en-US" w:eastAsia="zh-CN"/>
              </w:rPr>
              <w:t>A</w:t>
            </w:r>
            <w:r w:rsidRPr="009744C5">
              <w:rPr>
                <w:lang w:val="en-US" w:eastAsia="zh-CN"/>
              </w:rPr>
              <w:t>dd zip file “13.4.</w:t>
            </w:r>
            <w:r>
              <w:rPr>
                <w:lang w:val="en-US" w:eastAsia="zh-CN"/>
              </w:rPr>
              <w:t>3</w:t>
            </w:r>
            <w:r w:rsidRPr="009744C5">
              <w:rPr>
                <w:lang w:val="en-US" w:eastAsia="zh-CN"/>
              </w:rPr>
              <w:t>.1+13.4.</w:t>
            </w:r>
            <w:r>
              <w:rPr>
                <w:lang w:val="en-US" w:eastAsia="zh-CN"/>
              </w:rPr>
              <w:t>3</w:t>
            </w:r>
            <w:r w:rsidRPr="009744C5">
              <w:rPr>
                <w:lang w:val="en-US" w:eastAsia="zh-CN"/>
              </w:rPr>
              <w:t>.2+13.4.</w:t>
            </w:r>
            <w:r>
              <w:rPr>
                <w:lang w:val="en-US" w:eastAsia="zh-CN"/>
              </w:rPr>
              <w:t>3</w:t>
            </w:r>
            <w:r w:rsidRPr="009744C5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7+13.4.3.8 TT</w:t>
            </w:r>
            <w:r w:rsidRPr="009744C5">
              <w:rPr>
                <w:lang w:val="en-US"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82C1E" w:rsidR="001E41F3" w:rsidRDefault="004E6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7BA3F" w:rsidR="001E41F3" w:rsidRDefault="004E6B5D" w:rsidP="004E6B5D">
            <w:pPr>
              <w:pStyle w:val="CRCoverPage"/>
              <w:spacing w:after="0"/>
              <w:ind w:left="100"/>
            </w:pPr>
            <w:r w:rsidRPr="007A20A2">
              <w:t>The analysis zip files are updated in TR 36.903.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5AE665" w:rsidR="001E41F3" w:rsidRDefault="0007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CD8F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E06AF">
              <w:rPr>
                <w:noProof/>
              </w:rPr>
              <w:t xml:space="preserve"> 36.521-3 </w:t>
            </w:r>
            <w:r>
              <w:rPr>
                <w:noProof/>
              </w:rPr>
              <w:t>CR</w:t>
            </w:r>
            <w:r w:rsidR="00E50FC4">
              <w:rPr>
                <w:noProof/>
              </w:rPr>
              <w:t xml:space="preserve"> 2702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3EACD7" w14:textId="77777777" w:rsidR="001D7CE1" w:rsidRPr="004F6E5A" w:rsidRDefault="001D7CE1" w:rsidP="001D7CE1">
      <w:pPr>
        <w:pStyle w:val="Heading3"/>
        <w:rPr>
          <w:rFonts w:eastAsia="??"/>
          <w:color w:val="C00000"/>
          <w:sz w:val="32"/>
          <w:lang w:eastAsia="ja-JP"/>
        </w:rPr>
      </w:pPr>
      <w:r w:rsidRPr="004F6E5A">
        <w:rPr>
          <w:rFonts w:eastAsia="??"/>
          <w:color w:val="C00000"/>
          <w:sz w:val="32"/>
        </w:rPr>
        <w:lastRenderedPageBreak/>
        <w:t>&lt;&lt; Start of changes &gt;&gt;</w:t>
      </w:r>
    </w:p>
    <w:p w14:paraId="6B3EE27A" w14:textId="77777777" w:rsidR="00CE6DE3" w:rsidRPr="007A20A2" w:rsidRDefault="00CE6DE3" w:rsidP="00CE6DE3">
      <w:pPr>
        <w:pStyle w:val="Heading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files to TR 36.903:</w:t>
      </w:r>
    </w:p>
    <w:p w14:paraId="66834FA3" w14:textId="77777777" w:rsidR="00CE6DE3" w:rsidRPr="007A20A2" w:rsidRDefault="00CE6DE3" w:rsidP="00CE6DE3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“</w:t>
      </w:r>
      <w:r w:rsidRPr="00716718">
        <w:rPr>
          <w:rFonts w:eastAsia="??"/>
          <w:sz w:val="20"/>
          <w:szCs w:val="32"/>
        </w:rPr>
        <w:t>13.4.3.1+13.4.3.2</w:t>
      </w:r>
      <w:r w:rsidRPr="005301A4">
        <w:rPr>
          <w:rFonts w:eastAsia="??"/>
          <w:sz w:val="20"/>
          <w:szCs w:val="32"/>
        </w:rPr>
        <w:t>+13.4.3.7+13.4.3.8 TT</w:t>
      </w:r>
      <w:r w:rsidRPr="007A20A2">
        <w:rPr>
          <w:rFonts w:eastAsia="??"/>
          <w:sz w:val="20"/>
          <w:szCs w:val="32"/>
        </w:rPr>
        <w:t>”</w:t>
      </w:r>
    </w:p>
    <w:p w14:paraId="68C9CD36" w14:textId="0155C100" w:rsidR="001E41F3" w:rsidRPr="001E532E" w:rsidRDefault="001D7CE1" w:rsidP="001E532E">
      <w:pPr>
        <w:pStyle w:val="Heading3"/>
        <w:rPr>
          <w:rFonts w:eastAsia="??"/>
          <w:color w:val="C00000"/>
          <w:sz w:val="32"/>
        </w:rPr>
      </w:pPr>
      <w:r w:rsidRPr="004F6E5A">
        <w:rPr>
          <w:rFonts w:eastAsia="??"/>
          <w:color w:val="C00000"/>
          <w:sz w:val="32"/>
        </w:rPr>
        <w:t>&lt;&lt; End of changes &gt;&gt;</w:t>
      </w:r>
    </w:p>
    <w:sectPr w:rsidR="001E41F3" w:rsidRPr="001E532E" w:rsidSect="00BD5B85">
      <w:headerReference w:type="even" r:id="rId17"/>
      <w:headerReference w:type="default" r:id="rId18"/>
      <w:footerReference w:type="even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87E63A" w14:textId="77777777" w:rsidR="004B5BEA" w:rsidRDefault="004B5BEA">
      <w:r>
        <w:separator/>
      </w:r>
    </w:p>
  </w:endnote>
  <w:endnote w:type="continuationSeparator" w:id="0">
    <w:p w14:paraId="4E16F0C0" w14:textId="77777777" w:rsidR="004B5BEA" w:rsidRDefault="004B5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AE3F0" w14:textId="77777777" w:rsidR="007A2E3E" w:rsidRDefault="007A2E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57870" w14:textId="77777777" w:rsidR="007A2E3E" w:rsidRDefault="007A2E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F75BBD" w14:textId="77777777" w:rsidR="007A2E3E" w:rsidRDefault="007A2E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76A04" w14:textId="77777777" w:rsidR="006F3FC5" w:rsidRDefault="001D6844" w:rsidP="0032543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FAF2AB" w14:textId="77777777" w:rsidR="006F3FC5" w:rsidRDefault="004B5BEA" w:rsidP="000E0330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C0997" w14:textId="77777777" w:rsidR="006F3FC5" w:rsidRDefault="001D6844" w:rsidP="000E0330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737104" w14:textId="77777777" w:rsidR="004B5BEA" w:rsidRDefault="004B5BEA">
      <w:r>
        <w:separator/>
      </w:r>
    </w:p>
  </w:footnote>
  <w:footnote w:type="continuationSeparator" w:id="0">
    <w:p w14:paraId="7C2BEE45" w14:textId="77777777" w:rsidR="004B5BEA" w:rsidRDefault="004B5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333530" w14:textId="77777777" w:rsidR="007A2E3E" w:rsidRDefault="007A2E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9FF90" w14:textId="77777777" w:rsidR="007A2E3E" w:rsidRDefault="007A2E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3F40F5" w14:textId="77777777" w:rsidR="006F3FC5" w:rsidRDefault="001D6844" w:rsidP="002E630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ABD44A" w14:textId="77777777" w:rsidR="006F3FC5" w:rsidRDefault="004B5BE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BA0571" w14:textId="77777777" w:rsidR="006F3FC5" w:rsidRDefault="004B5BE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CB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6844"/>
    <w:rsid w:val="001D7CE1"/>
    <w:rsid w:val="001E41F3"/>
    <w:rsid w:val="001E532E"/>
    <w:rsid w:val="0026004D"/>
    <w:rsid w:val="002640DD"/>
    <w:rsid w:val="00275D12"/>
    <w:rsid w:val="00284FEB"/>
    <w:rsid w:val="002860C4"/>
    <w:rsid w:val="002942F7"/>
    <w:rsid w:val="002A0A58"/>
    <w:rsid w:val="002B5741"/>
    <w:rsid w:val="002D524A"/>
    <w:rsid w:val="002E472E"/>
    <w:rsid w:val="00305409"/>
    <w:rsid w:val="003609EF"/>
    <w:rsid w:val="0036231A"/>
    <w:rsid w:val="00374DD4"/>
    <w:rsid w:val="003E1A36"/>
    <w:rsid w:val="00410371"/>
    <w:rsid w:val="004242F1"/>
    <w:rsid w:val="004B5BEA"/>
    <w:rsid w:val="004B75B7"/>
    <w:rsid w:val="004E6B5D"/>
    <w:rsid w:val="0051580D"/>
    <w:rsid w:val="00547111"/>
    <w:rsid w:val="00592D74"/>
    <w:rsid w:val="005E2C44"/>
    <w:rsid w:val="00621188"/>
    <w:rsid w:val="00623D7D"/>
    <w:rsid w:val="00624BD3"/>
    <w:rsid w:val="006257ED"/>
    <w:rsid w:val="00665C47"/>
    <w:rsid w:val="00695808"/>
    <w:rsid w:val="006B46FB"/>
    <w:rsid w:val="006E21FB"/>
    <w:rsid w:val="006E5AFE"/>
    <w:rsid w:val="007176FF"/>
    <w:rsid w:val="00792342"/>
    <w:rsid w:val="007977A8"/>
    <w:rsid w:val="007A2E3E"/>
    <w:rsid w:val="007B512A"/>
    <w:rsid w:val="007C2097"/>
    <w:rsid w:val="007D6A07"/>
    <w:rsid w:val="007E06AF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107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6DE3"/>
    <w:rsid w:val="00D03F9A"/>
    <w:rsid w:val="00D06D51"/>
    <w:rsid w:val="00D24991"/>
    <w:rsid w:val="00D50255"/>
    <w:rsid w:val="00D662B3"/>
    <w:rsid w:val="00D66520"/>
    <w:rsid w:val="00DE34CF"/>
    <w:rsid w:val="00E13F3D"/>
    <w:rsid w:val="00E34898"/>
    <w:rsid w:val="00E50FC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A0A58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7CE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CE1"/>
    <w:rPr>
      <w:rFonts w:ascii="Arial" w:hAnsi="Arial"/>
      <w:b/>
      <w:i/>
      <w:noProof/>
      <w:sz w:val="18"/>
      <w:lang w:val="en-GB" w:eastAsia="en-US"/>
    </w:rPr>
  </w:style>
  <w:style w:type="character" w:styleId="PageNumber">
    <w:name w:val="page number"/>
    <w:basedOn w:val="DefaultParagraphFont"/>
    <w:rsid w:val="001D7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24</cp:revision>
  <cp:lastPrinted>1899-12-31T23:00:00Z</cp:lastPrinted>
  <dcterms:created xsi:type="dcterms:W3CDTF">2020-02-03T08:32:00Z</dcterms:created>
  <dcterms:modified xsi:type="dcterms:W3CDTF">2023-11-03T06:48:00Z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R5-235998</vt:lpwstr>
  </property>
  <property fmtid="{D5CDD505-2E9C-101B-9397-08002B2CF9AE}" pid="10" name="Spec#">
    <vt:lpwstr>36.903</vt:lpwstr>
  </property>
  <property fmtid="{D5CDD505-2E9C-101B-9397-08002B2CF9AE}" pid="11" name="Cr#">
    <vt:lpwstr>0452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TT analysis for NB-IoT NTN RLM OOS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2023-10-11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2023-10-11T09:14:05Z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eedde965-a594-46da-b945-55f992ab881b</vt:lpwstr>
  </property>
  <property fmtid="{D5CDD505-2E9C-101B-9397-08002B2CF9AE}" pid="27" name="MSIP_Label_83bcef13-7cac-433f-ba1d-47a323951816_ContentBits">
    <vt:lpwstr>0</vt:lpwstr>
  </property>
</Properties>
</file>