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083AE1" w:rsidR="001E41F3" w:rsidRDefault="001E41F3">
      <w:pPr>
        <w:pStyle w:val="CRCoverPage"/>
        <w:tabs>
          <w:tab w:val="right" w:pos="9639"/>
        </w:tabs>
        <w:spacing w:after="0"/>
        <w:rPr>
          <w:b/>
          <w:i/>
          <w:noProof/>
          <w:sz w:val="28"/>
        </w:rPr>
      </w:pPr>
      <w:r>
        <w:rPr>
          <w:b/>
          <w:noProof/>
          <w:sz w:val="24"/>
        </w:rPr>
        <w:t>3GPP TSG-</w:t>
      </w:r>
      <w:r w:rsidR="00657687">
        <w:fldChar w:fldCharType="begin"/>
      </w:r>
      <w:r w:rsidR="00657687">
        <w:instrText xml:space="preserve"> DOCPROPERTY  TSG/WGRef  \* MERGEFORMAT </w:instrText>
      </w:r>
      <w:r w:rsidR="00657687">
        <w:fldChar w:fldCharType="separate"/>
      </w:r>
      <w:r w:rsidR="003609EF">
        <w:rPr>
          <w:b/>
          <w:noProof/>
          <w:sz w:val="24"/>
        </w:rPr>
        <w:t>RAN5</w:t>
      </w:r>
      <w:r w:rsidR="00657687">
        <w:rPr>
          <w:b/>
          <w:noProof/>
          <w:sz w:val="24"/>
        </w:rPr>
        <w:fldChar w:fldCharType="end"/>
      </w:r>
      <w:r w:rsidR="00C66BA2">
        <w:rPr>
          <w:b/>
          <w:noProof/>
          <w:sz w:val="24"/>
        </w:rPr>
        <w:t xml:space="preserve"> </w:t>
      </w:r>
      <w:r>
        <w:rPr>
          <w:b/>
          <w:noProof/>
          <w:sz w:val="24"/>
        </w:rPr>
        <w:t>Meeting #</w:t>
      </w:r>
      <w:r w:rsidR="00657687">
        <w:fldChar w:fldCharType="begin"/>
      </w:r>
      <w:r w:rsidR="00657687">
        <w:instrText xml:space="preserve"> DOCPROPERTY  MtgSeq  \* MERGEFORMAT </w:instrText>
      </w:r>
      <w:r w:rsidR="00657687">
        <w:fldChar w:fldCharType="separate"/>
      </w:r>
      <w:r w:rsidR="00EB09B7" w:rsidRPr="00EB09B7">
        <w:rPr>
          <w:b/>
          <w:noProof/>
          <w:sz w:val="24"/>
        </w:rPr>
        <w:t>100</w:t>
      </w:r>
      <w:r w:rsidR="0065768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57687">
        <w:fldChar w:fldCharType="begin"/>
      </w:r>
      <w:r w:rsidR="00657687">
        <w:instrText xml:space="preserve"> DOCPROPERTY  Tdoc#  \* MERGEFORMAT </w:instrText>
      </w:r>
      <w:r w:rsidR="00657687">
        <w:fldChar w:fldCharType="separate"/>
      </w:r>
      <w:r w:rsidR="00E13F3D" w:rsidRPr="00E13F3D">
        <w:rPr>
          <w:b/>
          <w:i/>
          <w:noProof/>
          <w:sz w:val="28"/>
        </w:rPr>
        <w:t>R5-234028</w:t>
      </w:r>
      <w:r w:rsidR="00657687">
        <w:rPr>
          <w:b/>
          <w:i/>
          <w:noProof/>
          <w:sz w:val="28"/>
        </w:rPr>
        <w:fldChar w:fldCharType="end"/>
      </w:r>
      <w:r w:rsidR="00CA2F4B" w:rsidRPr="00CA2F4B">
        <w:rPr>
          <w:b/>
          <w:i/>
          <w:noProof/>
          <w:sz w:val="28"/>
          <w:highlight w:val="yellow"/>
        </w:rPr>
        <w:t>r1</w:t>
      </w:r>
    </w:p>
    <w:p w14:paraId="7CB45193" w14:textId="77777777" w:rsidR="001E41F3" w:rsidRDefault="006576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768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768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68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768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2B4E8" w:rsidR="00F25D98" w:rsidRDefault="00FF2632" w:rsidP="001E41F3">
            <w:pPr>
              <w:pStyle w:val="CRCoverPage"/>
              <w:spacing w:after="0"/>
              <w:jc w:val="center"/>
              <w:rPr>
                <w:b/>
                <w:caps/>
                <w:noProof/>
              </w:rPr>
            </w:pPr>
            <w:r w:rsidRPr="00FF2632">
              <w:rPr>
                <w:rFonts w:hint="eastAsia"/>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7687">
            <w:pPr>
              <w:pStyle w:val="CRCoverPage"/>
              <w:spacing w:after="0"/>
              <w:ind w:left="100"/>
              <w:rPr>
                <w:noProof/>
              </w:rPr>
            </w:pPr>
            <w:r>
              <w:fldChar w:fldCharType="begin"/>
            </w:r>
            <w:r>
              <w:instrText xml:space="preserve"> DOCPROPERTY  CrTitle  \* MERGEFORMAT </w:instrText>
            </w:r>
            <w:r>
              <w:fldChar w:fldCharType="separate"/>
            </w:r>
            <w:r w:rsidR="002640DD">
              <w:t>Update of repetition description for TL Mode GH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768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20705" w:rsidR="001E41F3" w:rsidRDefault="002B46F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768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7687">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76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768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540" w14:paraId="1256F52C" w14:textId="77777777" w:rsidTr="00547111">
        <w:tc>
          <w:tcPr>
            <w:tcW w:w="2694" w:type="dxa"/>
            <w:gridSpan w:val="2"/>
            <w:tcBorders>
              <w:top w:val="single" w:sz="4" w:space="0" w:color="auto"/>
              <w:left w:val="single" w:sz="4" w:space="0" w:color="auto"/>
            </w:tcBorders>
          </w:tcPr>
          <w:p w14:paraId="52C87DB0" w14:textId="77777777" w:rsidR="008A0540" w:rsidRDefault="008A0540" w:rsidP="008A05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70D6C" w:rsidR="008A0540" w:rsidRDefault="008A0540" w:rsidP="008A0540">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A0540" w14:paraId="4CA74D09" w14:textId="77777777" w:rsidTr="00547111">
        <w:tc>
          <w:tcPr>
            <w:tcW w:w="2694" w:type="dxa"/>
            <w:gridSpan w:val="2"/>
            <w:tcBorders>
              <w:left w:val="single" w:sz="4" w:space="0" w:color="auto"/>
            </w:tcBorders>
          </w:tcPr>
          <w:p w14:paraId="2D0866D6"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365DEF04" w14:textId="77777777" w:rsidR="008A0540" w:rsidRDefault="008A0540" w:rsidP="008A0540">
            <w:pPr>
              <w:pStyle w:val="CRCoverPage"/>
              <w:spacing w:after="0"/>
              <w:rPr>
                <w:noProof/>
                <w:sz w:val="8"/>
                <w:szCs w:val="8"/>
              </w:rPr>
            </w:pPr>
          </w:p>
        </w:tc>
      </w:tr>
      <w:tr w:rsidR="008A0540" w14:paraId="21016551" w14:textId="77777777" w:rsidTr="00547111">
        <w:tc>
          <w:tcPr>
            <w:tcW w:w="2694" w:type="dxa"/>
            <w:gridSpan w:val="2"/>
            <w:tcBorders>
              <w:left w:val="single" w:sz="4" w:space="0" w:color="auto"/>
            </w:tcBorders>
          </w:tcPr>
          <w:p w14:paraId="49433147" w14:textId="77777777" w:rsidR="008A0540" w:rsidRDefault="008A0540" w:rsidP="008A05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012FF" w:rsidR="008A0540" w:rsidRDefault="008A0540" w:rsidP="008A0540">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A0540" w14:paraId="1F886379" w14:textId="77777777" w:rsidTr="00547111">
        <w:tc>
          <w:tcPr>
            <w:tcW w:w="2694" w:type="dxa"/>
            <w:gridSpan w:val="2"/>
            <w:tcBorders>
              <w:left w:val="single" w:sz="4" w:space="0" w:color="auto"/>
            </w:tcBorders>
          </w:tcPr>
          <w:p w14:paraId="4D989623"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71C4A204" w14:textId="77777777" w:rsidR="008A0540" w:rsidRDefault="008A0540" w:rsidP="008A0540">
            <w:pPr>
              <w:pStyle w:val="CRCoverPage"/>
              <w:spacing w:after="0"/>
              <w:rPr>
                <w:noProof/>
                <w:sz w:val="8"/>
                <w:szCs w:val="8"/>
              </w:rPr>
            </w:pPr>
          </w:p>
        </w:tc>
      </w:tr>
      <w:tr w:rsidR="008A0540" w14:paraId="678D7BF9" w14:textId="77777777" w:rsidTr="00547111">
        <w:tc>
          <w:tcPr>
            <w:tcW w:w="2694" w:type="dxa"/>
            <w:gridSpan w:val="2"/>
            <w:tcBorders>
              <w:left w:val="single" w:sz="4" w:space="0" w:color="auto"/>
              <w:bottom w:val="single" w:sz="4" w:space="0" w:color="auto"/>
            </w:tcBorders>
          </w:tcPr>
          <w:p w14:paraId="4E5CE1B6" w14:textId="77777777" w:rsidR="008A0540" w:rsidRDefault="008A0540" w:rsidP="008A05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57816" w:rsidR="008A0540" w:rsidRDefault="008A0540" w:rsidP="008A0540">
            <w:pPr>
              <w:pStyle w:val="CRCoverPage"/>
              <w:spacing w:after="0"/>
              <w:ind w:left="100"/>
              <w:rPr>
                <w:noProof/>
              </w:rPr>
            </w:pPr>
            <w:r w:rsidRPr="000E6A5E">
              <w:t>Number of repetitions</w:t>
            </w:r>
            <w:r>
              <w:t xml:space="preserve"> will be unclear</w:t>
            </w:r>
            <w:r>
              <w:rPr>
                <w:noProof/>
                <w:lang w:eastAsia="zh-CN"/>
              </w:rPr>
              <w:t>.</w:t>
            </w:r>
          </w:p>
        </w:tc>
      </w:tr>
      <w:tr w:rsidR="008A0540" w14:paraId="034AF533" w14:textId="77777777" w:rsidTr="00547111">
        <w:tc>
          <w:tcPr>
            <w:tcW w:w="2694" w:type="dxa"/>
            <w:gridSpan w:val="2"/>
          </w:tcPr>
          <w:p w14:paraId="39D9EB5B" w14:textId="77777777" w:rsidR="008A0540" w:rsidRDefault="008A0540" w:rsidP="008A0540">
            <w:pPr>
              <w:pStyle w:val="CRCoverPage"/>
              <w:spacing w:after="0"/>
              <w:rPr>
                <w:b/>
                <w:i/>
                <w:noProof/>
                <w:sz w:val="8"/>
                <w:szCs w:val="8"/>
              </w:rPr>
            </w:pPr>
          </w:p>
        </w:tc>
        <w:tc>
          <w:tcPr>
            <w:tcW w:w="6946" w:type="dxa"/>
            <w:gridSpan w:val="9"/>
          </w:tcPr>
          <w:p w14:paraId="7826CB1C" w14:textId="77777777" w:rsidR="008A0540" w:rsidRDefault="008A0540" w:rsidP="008A0540">
            <w:pPr>
              <w:pStyle w:val="CRCoverPage"/>
              <w:spacing w:after="0"/>
              <w:rPr>
                <w:noProof/>
                <w:sz w:val="8"/>
                <w:szCs w:val="8"/>
              </w:rPr>
            </w:pPr>
          </w:p>
        </w:tc>
      </w:tr>
      <w:tr w:rsidR="008A0540" w14:paraId="6A17D7AC" w14:textId="77777777" w:rsidTr="00547111">
        <w:tc>
          <w:tcPr>
            <w:tcW w:w="2694" w:type="dxa"/>
            <w:gridSpan w:val="2"/>
            <w:tcBorders>
              <w:top w:val="single" w:sz="4" w:space="0" w:color="auto"/>
              <w:left w:val="single" w:sz="4" w:space="0" w:color="auto"/>
            </w:tcBorders>
          </w:tcPr>
          <w:p w14:paraId="6DAD5B19" w14:textId="77777777" w:rsidR="008A0540" w:rsidRDefault="008A0540" w:rsidP="008A05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A75B" w:rsidR="008A0540" w:rsidRDefault="008A0540" w:rsidP="008A0540">
            <w:pPr>
              <w:pStyle w:val="CRCoverPage"/>
              <w:spacing w:after="0"/>
              <w:ind w:left="100"/>
              <w:rPr>
                <w:noProof/>
              </w:rPr>
            </w:pPr>
            <w:r>
              <w:rPr>
                <w:noProof/>
                <w:lang w:eastAsia="zh-CN"/>
              </w:rPr>
              <w:t>6.1</w:t>
            </w:r>
          </w:p>
        </w:tc>
      </w:tr>
      <w:tr w:rsidR="008A0540" w14:paraId="56E1E6C3" w14:textId="77777777" w:rsidTr="00547111">
        <w:tc>
          <w:tcPr>
            <w:tcW w:w="2694" w:type="dxa"/>
            <w:gridSpan w:val="2"/>
            <w:tcBorders>
              <w:left w:val="single" w:sz="4" w:space="0" w:color="auto"/>
            </w:tcBorders>
          </w:tcPr>
          <w:p w14:paraId="2FB9DE77"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0898542D" w14:textId="77777777" w:rsidR="008A0540" w:rsidRDefault="008A0540" w:rsidP="008A0540">
            <w:pPr>
              <w:pStyle w:val="CRCoverPage"/>
              <w:spacing w:after="0"/>
              <w:rPr>
                <w:noProof/>
                <w:sz w:val="8"/>
                <w:szCs w:val="8"/>
              </w:rPr>
            </w:pPr>
          </w:p>
        </w:tc>
      </w:tr>
      <w:tr w:rsidR="008A0540" w14:paraId="76F95A8B" w14:textId="77777777" w:rsidTr="00547111">
        <w:tc>
          <w:tcPr>
            <w:tcW w:w="2694" w:type="dxa"/>
            <w:gridSpan w:val="2"/>
            <w:tcBorders>
              <w:left w:val="single" w:sz="4" w:space="0" w:color="auto"/>
            </w:tcBorders>
          </w:tcPr>
          <w:p w14:paraId="335EAB52" w14:textId="77777777" w:rsidR="008A0540" w:rsidRDefault="008A0540" w:rsidP="008A05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540" w:rsidRDefault="008A0540" w:rsidP="008A05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540" w:rsidRDefault="008A0540" w:rsidP="008A0540">
            <w:pPr>
              <w:pStyle w:val="CRCoverPage"/>
              <w:spacing w:after="0"/>
              <w:jc w:val="center"/>
              <w:rPr>
                <w:b/>
                <w:caps/>
                <w:noProof/>
              </w:rPr>
            </w:pPr>
            <w:r>
              <w:rPr>
                <w:b/>
                <w:caps/>
                <w:noProof/>
              </w:rPr>
              <w:t>N</w:t>
            </w:r>
          </w:p>
        </w:tc>
        <w:tc>
          <w:tcPr>
            <w:tcW w:w="2977" w:type="dxa"/>
            <w:gridSpan w:val="4"/>
          </w:tcPr>
          <w:p w14:paraId="304CCBCB" w14:textId="77777777" w:rsidR="008A0540" w:rsidRDefault="008A0540" w:rsidP="008A05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540" w:rsidRDefault="008A0540" w:rsidP="008A0540">
            <w:pPr>
              <w:pStyle w:val="CRCoverPage"/>
              <w:spacing w:after="0"/>
              <w:ind w:left="99"/>
              <w:rPr>
                <w:noProof/>
              </w:rPr>
            </w:pPr>
          </w:p>
        </w:tc>
      </w:tr>
      <w:tr w:rsidR="008A0540" w14:paraId="34ACE2EB" w14:textId="77777777" w:rsidTr="00547111">
        <w:tc>
          <w:tcPr>
            <w:tcW w:w="2694" w:type="dxa"/>
            <w:gridSpan w:val="2"/>
            <w:tcBorders>
              <w:left w:val="single" w:sz="4" w:space="0" w:color="auto"/>
            </w:tcBorders>
          </w:tcPr>
          <w:p w14:paraId="571382F3" w14:textId="77777777" w:rsidR="008A0540" w:rsidRDefault="008A0540" w:rsidP="008A05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43238"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7DB274D8" w14:textId="77777777" w:rsidR="008A0540" w:rsidRDefault="008A0540" w:rsidP="008A05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540" w:rsidRDefault="008A0540" w:rsidP="008A0540">
            <w:pPr>
              <w:pStyle w:val="CRCoverPage"/>
              <w:spacing w:after="0"/>
              <w:ind w:left="99"/>
              <w:rPr>
                <w:noProof/>
              </w:rPr>
            </w:pPr>
            <w:r>
              <w:rPr>
                <w:noProof/>
              </w:rPr>
              <w:t xml:space="preserve">TS/TR ... CR ... </w:t>
            </w:r>
          </w:p>
        </w:tc>
      </w:tr>
      <w:tr w:rsidR="008A0540" w14:paraId="446DDBAC" w14:textId="77777777" w:rsidTr="00547111">
        <w:tc>
          <w:tcPr>
            <w:tcW w:w="2694" w:type="dxa"/>
            <w:gridSpan w:val="2"/>
            <w:tcBorders>
              <w:left w:val="single" w:sz="4" w:space="0" w:color="auto"/>
            </w:tcBorders>
          </w:tcPr>
          <w:p w14:paraId="678A1AA6" w14:textId="77777777" w:rsidR="008A0540" w:rsidRDefault="008A0540" w:rsidP="008A05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75B4C"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A4306D9" w14:textId="77777777" w:rsidR="008A0540" w:rsidRDefault="008A0540" w:rsidP="008A05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540" w:rsidRDefault="008A0540" w:rsidP="008A0540">
            <w:pPr>
              <w:pStyle w:val="CRCoverPage"/>
              <w:spacing w:after="0"/>
              <w:ind w:left="99"/>
              <w:rPr>
                <w:noProof/>
              </w:rPr>
            </w:pPr>
            <w:r>
              <w:rPr>
                <w:noProof/>
              </w:rPr>
              <w:t xml:space="preserve">TS/TR ... CR ... </w:t>
            </w:r>
          </w:p>
        </w:tc>
      </w:tr>
      <w:tr w:rsidR="008A0540" w14:paraId="55C714D2" w14:textId="77777777" w:rsidTr="00547111">
        <w:tc>
          <w:tcPr>
            <w:tcW w:w="2694" w:type="dxa"/>
            <w:gridSpan w:val="2"/>
            <w:tcBorders>
              <w:left w:val="single" w:sz="4" w:space="0" w:color="auto"/>
            </w:tcBorders>
          </w:tcPr>
          <w:p w14:paraId="45913E62" w14:textId="77777777" w:rsidR="008A0540" w:rsidRDefault="008A0540" w:rsidP="008A05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63AFE"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B4FF921" w14:textId="77777777" w:rsidR="008A0540" w:rsidRDefault="008A0540" w:rsidP="008A05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540" w:rsidRDefault="008A0540" w:rsidP="008A0540">
            <w:pPr>
              <w:pStyle w:val="CRCoverPage"/>
              <w:spacing w:after="0"/>
              <w:ind w:left="99"/>
              <w:rPr>
                <w:noProof/>
              </w:rPr>
            </w:pPr>
            <w:r>
              <w:rPr>
                <w:noProof/>
              </w:rPr>
              <w:t xml:space="preserve">TS/TR ... CR ... </w:t>
            </w:r>
          </w:p>
        </w:tc>
      </w:tr>
      <w:tr w:rsidR="008A0540" w14:paraId="60DF82CC" w14:textId="77777777" w:rsidTr="008863B9">
        <w:tc>
          <w:tcPr>
            <w:tcW w:w="2694" w:type="dxa"/>
            <w:gridSpan w:val="2"/>
            <w:tcBorders>
              <w:left w:val="single" w:sz="4" w:space="0" w:color="auto"/>
            </w:tcBorders>
          </w:tcPr>
          <w:p w14:paraId="517696CD" w14:textId="77777777" w:rsidR="008A0540" w:rsidRDefault="008A0540" w:rsidP="008A0540">
            <w:pPr>
              <w:pStyle w:val="CRCoverPage"/>
              <w:spacing w:after="0"/>
              <w:rPr>
                <w:b/>
                <w:i/>
                <w:noProof/>
              </w:rPr>
            </w:pPr>
          </w:p>
        </w:tc>
        <w:tc>
          <w:tcPr>
            <w:tcW w:w="6946" w:type="dxa"/>
            <w:gridSpan w:val="9"/>
            <w:tcBorders>
              <w:right w:val="single" w:sz="4" w:space="0" w:color="auto"/>
            </w:tcBorders>
          </w:tcPr>
          <w:p w14:paraId="4D84207F" w14:textId="77777777" w:rsidR="008A0540" w:rsidRDefault="008A0540" w:rsidP="008A0540">
            <w:pPr>
              <w:pStyle w:val="CRCoverPage"/>
              <w:spacing w:after="0"/>
              <w:rPr>
                <w:noProof/>
              </w:rPr>
            </w:pPr>
          </w:p>
        </w:tc>
      </w:tr>
      <w:tr w:rsidR="008A0540" w14:paraId="556B87B6" w14:textId="77777777" w:rsidTr="008863B9">
        <w:tc>
          <w:tcPr>
            <w:tcW w:w="2694" w:type="dxa"/>
            <w:gridSpan w:val="2"/>
            <w:tcBorders>
              <w:left w:val="single" w:sz="4" w:space="0" w:color="auto"/>
              <w:bottom w:val="single" w:sz="4" w:space="0" w:color="auto"/>
            </w:tcBorders>
          </w:tcPr>
          <w:p w14:paraId="79A9C411" w14:textId="77777777" w:rsidR="008A0540" w:rsidRDefault="008A0540" w:rsidP="008A05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8FF746" w14:textId="77777777" w:rsidR="008A0540" w:rsidRDefault="0087306E" w:rsidP="008A0540">
            <w:pPr>
              <w:pStyle w:val="CRCoverPage"/>
              <w:spacing w:after="0"/>
              <w:ind w:left="100"/>
              <w:rPr>
                <w:noProof/>
              </w:rPr>
            </w:pPr>
            <w:r>
              <w:rPr>
                <w:rFonts w:hint="eastAsia"/>
                <w:noProof/>
              </w:rPr>
              <w:t>T</w:t>
            </w:r>
            <w:r>
              <w:rPr>
                <w:noProof/>
              </w:rPr>
              <w:t>his is a mirror CR of #0225 in Rel-17 spec.</w:t>
            </w:r>
          </w:p>
          <w:p w14:paraId="00D3B8F7" w14:textId="397A2261" w:rsidR="00CA2F4B" w:rsidRPr="00CA2F4B" w:rsidRDefault="00CA2F4B" w:rsidP="008A0540">
            <w:pPr>
              <w:pStyle w:val="CRCoverPage"/>
              <w:spacing w:after="0"/>
              <w:ind w:left="100"/>
              <w:rPr>
                <w:noProof/>
              </w:rPr>
            </w:pPr>
            <w:r w:rsidRPr="00CA2F4B">
              <w:rPr>
                <w:noProof/>
                <w:highlight w:val="yellow"/>
              </w:rPr>
              <w:t>r1: coversheet updated to tick ME.</w:t>
            </w:r>
          </w:p>
        </w:tc>
      </w:tr>
      <w:tr w:rsidR="008A0540" w:rsidRPr="008863B9" w14:paraId="45BFE792" w14:textId="77777777" w:rsidTr="008863B9">
        <w:tc>
          <w:tcPr>
            <w:tcW w:w="2694" w:type="dxa"/>
            <w:gridSpan w:val="2"/>
            <w:tcBorders>
              <w:top w:val="single" w:sz="4" w:space="0" w:color="auto"/>
              <w:bottom w:val="single" w:sz="4" w:space="0" w:color="auto"/>
            </w:tcBorders>
          </w:tcPr>
          <w:p w14:paraId="194242DD" w14:textId="77777777" w:rsidR="008A0540" w:rsidRPr="008863B9" w:rsidRDefault="008A0540" w:rsidP="008A05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540" w:rsidRPr="008863B9" w:rsidRDefault="008A0540" w:rsidP="008A0540">
            <w:pPr>
              <w:pStyle w:val="CRCoverPage"/>
              <w:spacing w:after="0"/>
              <w:ind w:left="100"/>
              <w:rPr>
                <w:noProof/>
                <w:sz w:val="8"/>
                <w:szCs w:val="8"/>
              </w:rPr>
            </w:pPr>
          </w:p>
        </w:tc>
      </w:tr>
      <w:tr w:rsidR="008A0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540" w:rsidRDefault="008A0540" w:rsidP="008A05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0540" w:rsidRDefault="008A0540" w:rsidP="008A05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33927" w14:textId="77777777" w:rsidR="003C27E9" w:rsidRDefault="003C27E9" w:rsidP="003C27E9">
      <w:pPr>
        <w:rPr>
          <w:rFonts w:ascii="Arial" w:hAnsi="Arial" w:cs="Arial"/>
          <w:noProof/>
          <w:color w:val="00B0F0"/>
          <w:sz w:val="28"/>
        </w:rPr>
      </w:pPr>
      <w:r w:rsidRPr="005F788F">
        <w:rPr>
          <w:rFonts w:ascii="Arial" w:hAnsi="Arial" w:cs="Arial"/>
          <w:noProof/>
          <w:color w:val="00B0F0"/>
          <w:sz w:val="28"/>
        </w:rPr>
        <w:lastRenderedPageBreak/>
        <w:t>[Start of change]</w:t>
      </w:r>
    </w:p>
    <w:p w14:paraId="111478B1" w14:textId="77777777" w:rsidR="003C27E9" w:rsidRPr="000E6A5E" w:rsidRDefault="003C27E9" w:rsidP="003C27E9">
      <w:pPr>
        <w:pStyle w:val="2"/>
      </w:pPr>
      <w:bookmarkStart w:id="1" w:name="_Toc508294570"/>
      <w:bookmarkStart w:id="2" w:name="_Toc51779629"/>
      <w:r w:rsidRPr="000E6A5E">
        <w:t>6.1</w:t>
      </w:r>
      <w:r w:rsidRPr="000E6A5E">
        <w:tab/>
        <w:t>CLOSE UE TEST LOOP</w:t>
      </w:r>
      <w:bookmarkEnd w:id="1"/>
      <w:bookmarkEnd w:id="2"/>
    </w:p>
    <w:p w14:paraId="5966EAF4" w14:textId="77777777" w:rsidR="003C27E9" w:rsidRPr="000E6A5E" w:rsidRDefault="003C27E9" w:rsidP="003C27E9">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C27E9" w:rsidRPr="000E6A5E" w14:paraId="0CF14887" w14:textId="77777777" w:rsidTr="007C1343">
        <w:trPr>
          <w:jc w:val="center"/>
        </w:trPr>
        <w:tc>
          <w:tcPr>
            <w:tcW w:w="2552" w:type="dxa"/>
          </w:tcPr>
          <w:p w14:paraId="5C506583" w14:textId="77777777" w:rsidR="003C27E9" w:rsidRPr="000E6A5E" w:rsidRDefault="003C27E9" w:rsidP="007C1343">
            <w:pPr>
              <w:pStyle w:val="TAH"/>
            </w:pPr>
            <w:r w:rsidRPr="000E6A5E">
              <w:t>Information Element</w:t>
            </w:r>
          </w:p>
        </w:tc>
        <w:tc>
          <w:tcPr>
            <w:tcW w:w="1930" w:type="dxa"/>
          </w:tcPr>
          <w:p w14:paraId="13532863" w14:textId="77777777" w:rsidR="003C27E9" w:rsidRPr="000E6A5E" w:rsidRDefault="003C27E9" w:rsidP="007C1343">
            <w:pPr>
              <w:pStyle w:val="TAH"/>
            </w:pPr>
            <w:r w:rsidRPr="000E6A5E">
              <w:t>Reference</w:t>
            </w:r>
          </w:p>
        </w:tc>
        <w:tc>
          <w:tcPr>
            <w:tcW w:w="1368" w:type="dxa"/>
          </w:tcPr>
          <w:p w14:paraId="7841109D" w14:textId="77777777" w:rsidR="003C27E9" w:rsidRPr="000E6A5E" w:rsidRDefault="003C27E9" w:rsidP="007C1343">
            <w:pPr>
              <w:pStyle w:val="TAH"/>
            </w:pPr>
            <w:r w:rsidRPr="000E6A5E">
              <w:t>Presence</w:t>
            </w:r>
          </w:p>
        </w:tc>
        <w:tc>
          <w:tcPr>
            <w:tcW w:w="1512" w:type="dxa"/>
          </w:tcPr>
          <w:p w14:paraId="73274F24" w14:textId="77777777" w:rsidR="003C27E9" w:rsidRPr="000E6A5E" w:rsidRDefault="003C27E9" w:rsidP="007C1343">
            <w:pPr>
              <w:pStyle w:val="TAH"/>
            </w:pPr>
            <w:r w:rsidRPr="000E6A5E">
              <w:t>Format</w:t>
            </w:r>
          </w:p>
        </w:tc>
        <w:tc>
          <w:tcPr>
            <w:tcW w:w="1359" w:type="dxa"/>
          </w:tcPr>
          <w:p w14:paraId="46141EE0" w14:textId="77777777" w:rsidR="003C27E9" w:rsidRPr="000E6A5E" w:rsidRDefault="003C27E9" w:rsidP="007C1343">
            <w:pPr>
              <w:pStyle w:val="TAH"/>
            </w:pPr>
            <w:r w:rsidRPr="000E6A5E">
              <w:t>Length</w:t>
            </w:r>
          </w:p>
        </w:tc>
      </w:tr>
      <w:tr w:rsidR="003C27E9" w:rsidRPr="000E6A5E" w14:paraId="418C94B3" w14:textId="77777777" w:rsidTr="007C1343">
        <w:trPr>
          <w:jc w:val="center"/>
        </w:trPr>
        <w:tc>
          <w:tcPr>
            <w:tcW w:w="2552" w:type="dxa"/>
          </w:tcPr>
          <w:p w14:paraId="1F780BA8" w14:textId="77777777" w:rsidR="003C27E9" w:rsidRPr="000E6A5E" w:rsidRDefault="003C27E9" w:rsidP="007C1343">
            <w:pPr>
              <w:pStyle w:val="TAL"/>
            </w:pPr>
            <w:r w:rsidRPr="000E6A5E">
              <w:t>Protocol discriminator</w:t>
            </w:r>
          </w:p>
        </w:tc>
        <w:tc>
          <w:tcPr>
            <w:tcW w:w="1930" w:type="dxa"/>
          </w:tcPr>
          <w:p w14:paraId="5B63F0BD" w14:textId="77777777" w:rsidR="003C27E9" w:rsidRPr="000E6A5E" w:rsidRDefault="003C27E9" w:rsidP="007C1343">
            <w:pPr>
              <w:pStyle w:val="TAL"/>
            </w:pPr>
            <w:r w:rsidRPr="000E6A5E">
              <w:t>TS 24.007 [5], sub clause 11.2.3.1.1</w:t>
            </w:r>
          </w:p>
        </w:tc>
        <w:tc>
          <w:tcPr>
            <w:tcW w:w="1368" w:type="dxa"/>
          </w:tcPr>
          <w:p w14:paraId="24177228" w14:textId="77777777" w:rsidR="003C27E9" w:rsidRPr="000E6A5E" w:rsidRDefault="003C27E9" w:rsidP="007C1343">
            <w:pPr>
              <w:pStyle w:val="TAC"/>
            </w:pPr>
            <w:r w:rsidRPr="000E6A5E">
              <w:t>M</w:t>
            </w:r>
          </w:p>
        </w:tc>
        <w:tc>
          <w:tcPr>
            <w:tcW w:w="1512" w:type="dxa"/>
          </w:tcPr>
          <w:p w14:paraId="328326CC" w14:textId="77777777" w:rsidR="003C27E9" w:rsidRPr="000E6A5E" w:rsidRDefault="003C27E9" w:rsidP="007C1343">
            <w:pPr>
              <w:pStyle w:val="TAC"/>
            </w:pPr>
            <w:r w:rsidRPr="000E6A5E">
              <w:t>V</w:t>
            </w:r>
          </w:p>
        </w:tc>
        <w:tc>
          <w:tcPr>
            <w:tcW w:w="1359" w:type="dxa"/>
          </w:tcPr>
          <w:p w14:paraId="6C7437C6" w14:textId="77777777" w:rsidR="003C27E9" w:rsidRPr="000E6A5E" w:rsidRDefault="003C27E9" w:rsidP="007C1343">
            <w:pPr>
              <w:pStyle w:val="TAC"/>
            </w:pPr>
            <w:r w:rsidRPr="000E6A5E">
              <w:t>½</w:t>
            </w:r>
          </w:p>
        </w:tc>
      </w:tr>
      <w:tr w:rsidR="003C27E9" w:rsidRPr="000E6A5E" w14:paraId="497A977A" w14:textId="77777777" w:rsidTr="007C1343">
        <w:trPr>
          <w:jc w:val="center"/>
        </w:trPr>
        <w:tc>
          <w:tcPr>
            <w:tcW w:w="2552" w:type="dxa"/>
          </w:tcPr>
          <w:p w14:paraId="493174EA" w14:textId="77777777" w:rsidR="003C27E9" w:rsidRPr="000E6A5E" w:rsidRDefault="003C27E9" w:rsidP="007C1343">
            <w:pPr>
              <w:pStyle w:val="TAL"/>
            </w:pPr>
            <w:r w:rsidRPr="000E6A5E">
              <w:t>Skip indicator</w:t>
            </w:r>
          </w:p>
        </w:tc>
        <w:tc>
          <w:tcPr>
            <w:tcW w:w="1930" w:type="dxa"/>
          </w:tcPr>
          <w:p w14:paraId="095EFF57" w14:textId="77777777" w:rsidR="003C27E9" w:rsidRPr="000E6A5E" w:rsidRDefault="003C27E9" w:rsidP="007C1343">
            <w:pPr>
              <w:pStyle w:val="TAL"/>
            </w:pPr>
            <w:r w:rsidRPr="000E6A5E">
              <w:t>TS 24.007 [5], sub clause 11.2.3.1.2</w:t>
            </w:r>
          </w:p>
        </w:tc>
        <w:tc>
          <w:tcPr>
            <w:tcW w:w="1368" w:type="dxa"/>
          </w:tcPr>
          <w:p w14:paraId="1C766747" w14:textId="77777777" w:rsidR="003C27E9" w:rsidRPr="000E6A5E" w:rsidRDefault="003C27E9" w:rsidP="007C1343">
            <w:pPr>
              <w:pStyle w:val="TAC"/>
            </w:pPr>
            <w:r w:rsidRPr="000E6A5E">
              <w:t>M</w:t>
            </w:r>
          </w:p>
        </w:tc>
        <w:tc>
          <w:tcPr>
            <w:tcW w:w="1512" w:type="dxa"/>
          </w:tcPr>
          <w:p w14:paraId="0564CAE4" w14:textId="77777777" w:rsidR="003C27E9" w:rsidRPr="000E6A5E" w:rsidRDefault="003C27E9" w:rsidP="007C1343">
            <w:pPr>
              <w:pStyle w:val="TAC"/>
            </w:pPr>
            <w:r w:rsidRPr="000E6A5E">
              <w:t>V</w:t>
            </w:r>
          </w:p>
        </w:tc>
        <w:tc>
          <w:tcPr>
            <w:tcW w:w="1359" w:type="dxa"/>
          </w:tcPr>
          <w:p w14:paraId="06C833DF" w14:textId="77777777" w:rsidR="003C27E9" w:rsidRPr="000E6A5E" w:rsidRDefault="003C27E9" w:rsidP="007C1343">
            <w:pPr>
              <w:pStyle w:val="TAC"/>
            </w:pPr>
            <w:r w:rsidRPr="000E6A5E">
              <w:t>½</w:t>
            </w:r>
          </w:p>
        </w:tc>
      </w:tr>
      <w:tr w:rsidR="003C27E9" w:rsidRPr="000E6A5E" w14:paraId="21ED4EBD" w14:textId="77777777" w:rsidTr="007C1343">
        <w:trPr>
          <w:jc w:val="center"/>
        </w:trPr>
        <w:tc>
          <w:tcPr>
            <w:tcW w:w="2552" w:type="dxa"/>
          </w:tcPr>
          <w:p w14:paraId="7F11F643" w14:textId="77777777" w:rsidR="003C27E9" w:rsidRPr="000E6A5E" w:rsidRDefault="003C27E9" w:rsidP="007C1343">
            <w:pPr>
              <w:pStyle w:val="TAL"/>
            </w:pPr>
            <w:r w:rsidRPr="000E6A5E">
              <w:t>Message type</w:t>
            </w:r>
          </w:p>
        </w:tc>
        <w:tc>
          <w:tcPr>
            <w:tcW w:w="1930" w:type="dxa"/>
          </w:tcPr>
          <w:p w14:paraId="6F216B76" w14:textId="77777777" w:rsidR="003C27E9" w:rsidRPr="000E6A5E" w:rsidRDefault="003C27E9" w:rsidP="007C1343">
            <w:pPr>
              <w:pStyle w:val="TAL"/>
            </w:pPr>
          </w:p>
        </w:tc>
        <w:tc>
          <w:tcPr>
            <w:tcW w:w="1368" w:type="dxa"/>
          </w:tcPr>
          <w:p w14:paraId="70248945" w14:textId="77777777" w:rsidR="003C27E9" w:rsidRPr="000E6A5E" w:rsidRDefault="003C27E9" w:rsidP="007C1343">
            <w:pPr>
              <w:pStyle w:val="TAC"/>
            </w:pPr>
            <w:r w:rsidRPr="000E6A5E">
              <w:t>M</w:t>
            </w:r>
          </w:p>
        </w:tc>
        <w:tc>
          <w:tcPr>
            <w:tcW w:w="1512" w:type="dxa"/>
          </w:tcPr>
          <w:p w14:paraId="44B32290" w14:textId="77777777" w:rsidR="003C27E9" w:rsidRPr="000E6A5E" w:rsidRDefault="003C27E9" w:rsidP="007C1343">
            <w:pPr>
              <w:pStyle w:val="TAC"/>
            </w:pPr>
            <w:r w:rsidRPr="000E6A5E">
              <w:t>V</w:t>
            </w:r>
          </w:p>
        </w:tc>
        <w:tc>
          <w:tcPr>
            <w:tcW w:w="1359" w:type="dxa"/>
          </w:tcPr>
          <w:p w14:paraId="2741C9F4" w14:textId="77777777" w:rsidR="003C27E9" w:rsidRPr="000E6A5E" w:rsidRDefault="003C27E9" w:rsidP="007C1343">
            <w:pPr>
              <w:pStyle w:val="TAC"/>
            </w:pPr>
            <w:r w:rsidRPr="000E6A5E">
              <w:t>1</w:t>
            </w:r>
          </w:p>
        </w:tc>
      </w:tr>
      <w:tr w:rsidR="003C27E9" w:rsidRPr="000E6A5E" w14:paraId="3B11D7C3" w14:textId="77777777" w:rsidTr="007C1343">
        <w:trPr>
          <w:jc w:val="center"/>
        </w:trPr>
        <w:tc>
          <w:tcPr>
            <w:tcW w:w="2552" w:type="dxa"/>
          </w:tcPr>
          <w:p w14:paraId="27F26BDF" w14:textId="77777777" w:rsidR="003C27E9" w:rsidRPr="000E6A5E" w:rsidRDefault="003C27E9" w:rsidP="007C1343">
            <w:pPr>
              <w:pStyle w:val="TAL"/>
            </w:pPr>
            <w:r w:rsidRPr="000E6A5E">
              <w:t>UE test loop mode</w:t>
            </w:r>
          </w:p>
        </w:tc>
        <w:tc>
          <w:tcPr>
            <w:tcW w:w="1930" w:type="dxa"/>
          </w:tcPr>
          <w:p w14:paraId="1A21213B" w14:textId="77777777" w:rsidR="003C27E9" w:rsidRPr="000E6A5E" w:rsidRDefault="003C27E9" w:rsidP="007C1343">
            <w:pPr>
              <w:pStyle w:val="TAL"/>
            </w:pPr>
          </w:p>
        </w:tc>
        <w:tc>
          <w:tcPr>
            <w:tcW w:w="1368" w:type="dxa"/>
          </w:tcPr>
          <w:p w14:paraId="04049866" w14:textId="77777777" w:rsidR="003C27E9" w:rsidRPr="000E6A5E" w:rsidRDefault="003C27E9" w:rsidP="007C1343">
            <w:pPr>
              <w:pStyle w:val="TAC"/>
            </w:pPr>
            <w:r w:rsidRPr="000E6A5E">
              <w:t>M</w:t>
            </w:r>
          </w:p>
        </w:tc>
        <w:tc>
          <w:tcPr>
            <w:tcW w:w="1512" w:type="dxa"/>
          </w:tcPr>
          <w:p w14:paraId="3F572ADD" w14:textId="77777777" w:rsidR="003C27E9" w:rsidRPr="000E6A5E" w:rsidRDefault="003C27E9" w:rsidP="007C1343">
            <w:pPr>
              <w:pStyle w:val="TAC"/>
            </w:pPr>
            <w:r w:rsidRPr="000E6A5E">
              <w:t>V</w:t>
            </w:r>
          </w:p>
        </w:tc>
        <w:tc>
          <w:tcPr>
            <w:tcW w:w="1359" w:type="dxa"/>
          </w:tcPr>
          <w:p w14:paraId="0E1447C4" w14:textId="77777777" w:rsidR="003C27E9" w:rsidRPr="000E6A5E" w:rsidRDefault="003C27E9" w:rsidP="007C1343">
            <w:pPr>
              <w:pStyle w:val="TAC"/>
            </w:pPr>
            <w:r w:rsidRPr="000E6A5E">
              <w:t>1</w:t>
            </w:r>
          </w:p>
        </w:tc>
      </w:tr>
      <w:tr w:rsidR="003C27E9" w:rsidRPr="000E6A5E" w14:paraId="4CADC209" w14:textId="77777777" w:rsidTr="007C1343">
        <w:trPr>
          <w:jc w:val="center"/>
        </w:trPr>
        <w:tc>
          <w:tcPr>
            <w:tcW w:w="2552" w:type="dxa"/>
          </w:tcPr>
          <w:p w14:paraId="368F181A" w14:textId="77777777" w:rsidR="003C27E9" w:rsidRPr="000E6A5E" w:rsidRDefault="003C27E9" w:rsidP="007C1343">
            <w:pPr>
              <w:pStyle w:val="TAL"/>
            </w:pPr>
            <w:r w:rsidRPr="000E6A5E">
              <w:t>UE test loop mode A LB setup</w:t>
            </w:r>
          </w:p>
        </w:tc>
        <w:tc>
          <w:tcPr>
            <w:tcW w:w="1930" w:type="dxa"/>
          </w:tcPr>
          <w:p w14:paraId="2A9C6321" w14:textId="77777777" w:rsidR="003C27E9" w:rsidRPr="000E6A5E" w:rsidRDefault="003C27E9" w:rsidP="007C1343">
            <w:pPr>
              <w:pStyle w:val="TAL"/>
            </w:pPr>
          </w:p>
        </w:tc>
        <w:tc>
          <w:tcPr>
            <w:tcW w:w="1368" w:type="dxa"/>
          </w:tcPr>
          <w:p w14:paraId="4C93BFFB" w14:textId="77777777" w:rsidR="003C27E9" w:rsidRPr="000E6A5E" w:rsidRDefault="003C27E9" w:rsidP="007C1343">
            <w:pPr>
              <w:pStyle w:val="TAC"/>
            </w:pPr>
            <w:r w:rsidRPr="000E6A5E">
              <w:t>CV-</w:t>
            </w:r>
            <w:proofErr w:type="spellStart"/>
            <w:r w:rsidRPr="000E6A5E">
              <w:t>ModeA</w:t>
            </w:r>
            <w:proofErr w:type="spellEnd"/>
          </w:p>
        </w:tc>
        <w:tc>
          <w:tcPr>
            <w:tcW w:w="1512" w:type="dxa"/>
          </w:tcPr>
          <w:p w14:paraId="5B38D59A" w14:textId="77777777" w:rsidR="003C27E9" w:rsidRPr="000E6A5E" w:rsidRDefault="003C27E9" w:rsidP="007C1343">
            <w:pPr>
              <w:pStyle w:val="TAC"/>
            </w:pPr>
            <w:r w:rsidRPr="000E6A5E">
              <w:t>LV</w:t>
            </w:r>
          </w:p>
        </w:tc>
        <w:tc>
          <w:tcPr>
            <w:tcW w:w="1359" w:type="dxa"/>
          </w:tcPr>
          <w:p w14:paraId="2E67517C" w14:textId="77777777" w:rsidR="003C27E9" w:rsidRPr="000E6A5E" w:rsidRDefault="003C27E9" w:rsidP="007C1343">
            <w:pPr>
              <w:pStyle w:val="TAC"/>
            </w:pPr>
            <w:r w:rsidRPr="000E6A5E">
              <w:t>1-25</w:t>
            </w:r>
          </w:p>
        </w:tc>
      </w:tr>
      <w:tr w:rsidR="003C27E9" w:rsidRPr="000E6A5E" w14:paraId="2D6DFC34" w14:textId="77777777" w:rsidTr="007C1343">
        <w:trPr>
          <w:jc w:val="center"/>
        </w:trPr>
        <w:tc>
          <w:tcPr>
            <w:tcW w:w="2552" w:type="dxa"/>
          </w:tcPr>
          <w:p w14:paraId="40F9B1C1" w14:textId="77777777" w:rsidR="003C27E9" w:rsidRPr="000E6A5E" w:rsidRDefault="003C27E9" w:rsidP="007C1343">
            <w:pPr>
              <w:pStyle w:val="TAL"/>
            </w:pPr>
            <w:r w:rsidRPr="000E6A5E">
              <w:t>UE test loop mode B LB setup</w:t>
            </w:r>
          </w:p>
        </w:tc>
        <w:tc>
          <w:tcPr>
            <w:tcW w:w="1930" w:type="dxa"/>
          </w:tcPr>
          <w:p w14:paraId="462514D3" w14:textId="77777777" w:rsidR="003C27E9" w:rsidRPr="000E6A5E" w:rsidRDefault="003C27E9" w:rsidP="007C1343">
            <w:pPr>
              <w:pStyle w:val="TAL"/>
            </w:pPr>
          </w:p>
        </w:tc>
        <w:tc>
          <w:tcPr>
            <w:tcW w:w="1368" w:type="dxa"/>
          </w:tcPr>
          <w:p w14:paraId="179CC915" w14:textId="77777777" w:rsidR="003C27E9" w:rsidRPr="000E6A5E" w:rsidRDefault="003C27E9" w:rsidP="007C1343">
            <w:pPr>
              <w:pStyle w:val="TAC"/>
            </w:pPr>
            <w:r w:rsidRPr="000E6A5E">
              <w:t>CV-</w:t>
            </w:r>
            <w:proofErr w:type="spellStart"/>
            <w:r w:rsidRPr="000E6A5E">
              <w:t>ModeB</w:t>
            </w:r>
            <w:proofErr w:type="spellEnd"/>
          </w:p>
        </w:tc>
        <w:tc>
          <w:tcPr>
            <w:tcW w:w="1512" w:type="dxa"/>
          </w:tcPr>
          <w:p w14:paraId="74DAE9B7" w14:textId="77777777" w:rsidR="003C27E9" w:rsidRPr="000E6A5E" w:rsidRDefault="003C27E9" w:rsidP="007C1343">
            <w:pPr>
              <w:pStyle w:val="TAC"/>
            </w:pPr>
            <w:r w:rsidRPr="000E6A5E">
              <w:t>V</w:t>
            </w:r>
          </w:p>
        </w:tc>
        <w:tc>
          <w:tcPr>
            <w:tcW w:w="1359" w:type="dxa"/>
          </w:tcPr>
          <w:p w14:paraId="0D450F70" w14:textId="77777777" w:rsidR="003C27E9" w:rsidRPr="000E6A5E" w:rsidRDefault="003C27E9" w:rsidP="007C1343">
            <w:pPr>
              <w:pStyle w:val="TAC"/>
            </w:pPr>
            <w:r w:rsidRPr="000E6A5E">
              <w:t>1</w:t>
            </w:r>
          </w:p>
        </w:tc>
      </w:tr>
      <w:tr w:rsidR="003C27E9" w:rsidRPr="000E6A5E" w14:paraId="52202E2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F71196D" w14:textId="77777777" w:rsidR="003C27E9" w:rsidRPr="000E6A5E" w:rsidRDefault="003C27E9"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0E94FD3"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1A83AC6" w14:textId="77777777" w:rsidR="003C27E9" w:rsidRPr="000E6A5E" w:rsidRDefault="003C27E9"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5DE3B810"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4191AA7" w14:textId="77777777" w:rsidR="003C27E9" w:rsidRPr="000E6A5E" w:rsidRDefault="003C27E9" w:rsidP="007C1343">
            <w:pPr>
              <w:pStyle w:val="TAC"/>
            </w:pPr>
            <w:r w:rsidRPr="000E6A5E">
              <w:t>3</w:t>
            </w:r>
          </w:p>
        </w:tc>
      </w:tr>
      <w:tr w:rsidR="003C27E9" w:rsidRPr="000E6A5E" w14:paraId="3B3EAC0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797F59F" w14:textId="77777777" w:rsidR="003C27E9" w:rsidRPr="000E6A5E" w:rsidRDefault="003C27E9"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BB6B1F9"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AD675CD" w14:textId="77777777" w:rsidR="003C27E9" w:rsidRPr="000E6A5E" w:rsidRDefault="003C27E9"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6071F2DE" w14:textId="77777777" w:rsidR="003C27E9" w:rsidRPr="000E6A5E" w:rsidRDefault="003C27E9"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E7F0DBC" w14:textId="77777777" w:rsidR="003C27E9" w:rsidRPr="000E6A5E" w:rsidRDefault="003C27E9" w:rsidP="007C1343">
            <w:pPr>
              <w:pStyle w:val="TAC"/>
            </w:pPr>
            <w:r w:rsidRPr="000E6A5E">
              <w:t>3-803</w:t>
            </w:r>
          </w:p>
        </w:tc>
      </w:tr>
      <w:tr w:rsidR="003C27E9" w:rsidRPr="000E6A5E" w14:paraId="0E5C5BB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E5A745D" w14:textId="77777777" w:rsidR="003C27E9" w:rsidRPr="000E6A5E" w:rsidRDefault="003C27E9"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F2EFC3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88F6BBA" w14:textId="77777777" w:rsidR="003C27E9" w:rsidRPr="000E6A5E" w:rsidRDefault="003C27E9"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6124A7EB" w14:textId="77777777" w:rsidR="003C27E9" w:rsidRPr="000E6A5E" w:rsidRDefault="003C27E9"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64ACB0B" w14:textId="77777777" w:rsidR="003C27E9" w:rsidRPr="000E6A5E" w:rsidRDefault="003C27E9" w:rsidP="007C1343">
            <w:pPr>
              <w:pStyle w:val="TAC"/>
            </w:pPr>
            <w:r w:rsidRPr="000E6A5E">
              <w:t>2-18</w:t>
            </w:r>
          </w:p>
        </w:tc>
      </w:tr>
      <w:tr w:rsidR="003C27E9" w:rsidRPr="000E6A5E" w14:paraId="4D46069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3617A1" w14:textId="77777777" w:rsidR="003C27E9" w:rsidRPr="000E6A5E" w:rsidRDefault="003C27E9"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1E3520CE"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73843D8" w14:textId="77777777" w:rsidR="003C27E9" w:rsidRPr="000E6A5E" w:rsidRDefault="003C27E9"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448F9A79"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5425E81A" w14:textId="77777777" w:rsidR="003C27E9" w:rsidRPr="000E6A5E" w:rsidRDefault="003C27E9" w:rsidP="007C1343">
            <w:pPr>
              <w:pStyle w:val="TAC"/>
            </w:pPr>
            <w:r w:rsidRPr="000E6A5E">
              <w:rPr>
                <w:lang w:eastAsia="zh-CN"/>
              </w:rPr>
              <w:t>2</w:t>
            </w:r>
          </w:p>
        </w:tc>
      </w:tr>
      <w:tr w:rsidR="003C27E9" w:rsidRPr="000E6A5E" w14:paraId="3EC74CF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786E5C" w14:textId="77777777" w:rsidR="003C27E9" w:rsidRPr="000E6A5E" w:rsidRDefault="003C27E9"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312E712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5DB89633" w14:textId="77777777" w:rsidR="003C27E9" w:rsidRPr="000E6A5E" w:rsidRDefault="003C27E9"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0D670DFA"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58FF56E" w14:textId="77777777" w:rsidR="003C27E9" w:rsidRPr="000E6A5E" w:rsidRDefault="003C27E9" w:rsidP="007C1343">
            <w:pPr>
              <w:pStyle w:val="TAC"/>
              <w:rPr>
                <w:lang w:eastAsia="zh-CN"/>
              </w:rPr>
            </w:pPr>
            <w:r w:rsidRPr="000E6A5E">
              <w:rPr>
                <w:lang w:eastAsia="zh-CN"/>
              </w:rPr>
              <w:t>2</w:t>
            </w:r>
          </w:p>
        </w:tc>
      </w:tr>
    </w:tbl>
    <w:p w14:paraId="7EE13915" w14:textId="77777777" w:rsidR="003C27E9" w:rsidRPr="000E6A5E" w:rsidRDefault="003C27E9" w:rsidP="003C27E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3C27E9" w:rsidRPr="000E6A5E" w14:paraId="28D63177" w14:textId="77777777" w:rsidTr="007C1343">
        <w:tc>
          <w:tcPr>
            <w:tcW w:w="4535" w:type="dxa"/>
          </w:tcPr>
          <w:p w14:paraId="2157DD28" w14:textId="77777777" w:rsidR="003C27E9" w:rsidRPr="000E6A5E" w:rsidRDefault="003C27E9" w:rsidP="007C1343">
            <w:pPr>
              <w:pStyle w:val="TAH"/>
            </w:pPr>
            <w:r w:rsidRPr="000E6A5E">
              <w:t>Condition</w:t>
            </w:r>
          </w:p>
        </w:tc>
        <w:tc>
          <w:tcPr>
            <w:tcW w:w="4537" w:type="dxa"/>
          </w:tcPr>
          <w:p w14:paraId="42CC0B31" w14:textId="77777777" w:rsidR="003C27E9" w:rsidRPr="000E6A5E" w:rsidRDefault="003C27E9" w:rsidP="007C1343">
            <w:pPr>
              <w:pStyle w:val="TAH"/>
            </w:pPr>
            <w:r w:rsidRPr="000E6A5E">
              <w:t>Explanation</w:t>
            </w:r>
          </w:p>
        </w:tc>
      </w:tr>
      <w:tr w:rsidR="003C27E9" w:rsidRPr="000E6A5E" w14:paraId="63CFC108" w14:textId="77777777" w:rsidTr="007C1343">
        <w:tc>
          <w:tcPr>
            <w:tcW w:w="4535" w:type="dxa"/>
          </w:tcPr>
          <w:p w14:paraId="3C3473D4" w14:textId="77777777" w:rsidR="003C27E9" w:rsidRPr="000E6A5E" w:rsidRDefault="003C27E9" w:rsidP="007C1343">
            <w:pPr>
              <w:pStyle w:val="TAL"/>
            </w:pPr>
            <w:r w:rsidRPr="000E6A5E">
              <w:t>CV-</w:t>
            </w:r>
            <w:proofErr w:type="spellStart"/>
            <w:r w:rsidRPr="000E6A5E">
              <w:t>ModeA</w:t>
            </w:r>
            <w:proofErr w:type="spellEnd"/>
          </w:p>
        </w:tc>
        <w:tc>
          <w:tcPr>
            <w:tcW w:w="4537" w:type="dxa"/>
          </w:tcPr>
          <w:p w14:paraId="434C5E70" w14:textId="77777777" w:rsidR="003C27E9" w:rsidRPr="000E6A5E" w:rsidRDefault="003C27E9" w:rsidP="007C1343">
            <w:pPr>
              <w:pStyle w:val="TAL"/>
            </w:pPr>
            <w:r w:rsidRPr="000E6A5E">
              <w:t>This IE is mandatory present if the IE "UE test loop mode" is set to UE test loop Mode A. Else it shall be absent.</w:t>
            </w:r>
          </w:p>
        </w:tc>
      </w:tr>
      <w:tr w:rsidR="003C27E9" w:rsidRPr="000E6A5E" w14:paraId="6F5B49F5" w14:textId="77777777" w:rsidTr="007C1343">
        <w:tc>
          <w:tcPr>
            <w:tcW w:w="4535" w:type="dxa"/>
          </w:tcPr>
          <w:p w14:paraId="342D41A6" w14:textId="77777777" w:rsidR="003C27E9" w:rsidRPr="000E6A5E" w:rsidRDefault="003C27E9" w:rsidP="007C1343">
            <w:pPr>
              <w:pStyle w:val="TAL"/>
            </w:pPr>
            <w:r w:rsidRPr="000E6A5E">
              <w:t>CV-</w:t>
            </w:r>
            <w:proofErr w:type="spellStart"/>
            <w:r w:rsidRPr="000E6A5E">
              <w:t>ModeB</w:t>
            </w:r>
            <w:proofErr w:type="spellEnd"/>
          </w:p>
        </w:tc>
        <w:tc>
          <w:tcPr>
            <w:tcW w:w="4537" w:type="dxa"/>
          </w:tcPr>
          <w:p w14:paraId="473C4CCE" w14:textId="77777777" w:rsidR="003C27E9" w:rsidRPr="000E6A5E" w:rsidRDefault="003C27E9" w:rsidP="007C1343">
            <w:pPr>
              <w:pStyle w:val="TAL"/>
            </w:pPr>
            <w:r w:rsidRPr="000E6A5E">
              <w:t>This IE is mandatory present if the IE "UE test loop mode" is set to UE test loop Mode B. Else it shall be absent.</w:t>
            </w:r>
          </w:p>
        </w:tc>
      </w:tr>
      <w:tr w:rsidR="003C27E9" w:rsidRPr="000E6A5E" w14:paraId="6C161DDA" w14:textId="77777777" w:rsidTr="007C1343">
        <w:tc>
          <w:tcPr>
            <w:tcW w:w="4535" w:type="dxa"/>
            <w:tcBorders>
              <w:top w:val="single" w:sz="4" w:space="0" w:color="auto"/>
              <w:left w:val="single" w:sz="4" w:space="0" w:color="auto"/>
              <w:bottom w:val="single" w:sz="4" w:space="0" w:color="auto"/>
              <w:right w:val="single" w:sz="4" w:space="0" w:color="auto"/>
            </w:tcBorders>
          </w:tcPr>
          <w:p w14:paraId="1C313504" w14:textId="77777777" w:rsidR="003C27E9" w:rsidRPr="000E6A5E" w:rsidRDefault="003C27E9"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26CB9B6B" w14:textId="77777777" w:rsidR="003C27E9" w:rsidRPr="000E6A5E" w:rsidRDefault="003C27E9" w:rsidP="007C1343">
            <w:pPr>
              <w:pStyle w:val="TAL"/>
            </w:pPr>
            <w:r w:rsidRPr="000E6A5E">
              <w:t>This IE is mandatory present if the IE "UE test loop mode" is set to UE test loop Mode C. Else it shall be absent.</w:t>
            </w:r>
          </w:p>
        </w:tc>
      </w:tr>
      <w:tr w:rsidR="003C27E9" w:rsidRPr="000E6A5E" w14:paraId="60783E4A" w14:textId="77777777" w:rsidTr="007C1343">
        <w:tc>
          <w:tcPr>
            <w:tcW w:w="4535" w:type="dxa"/>
            <w:tcBorders>
              <w:top w:val="single" w:sz="4" w:space="0" w:color="auto"/>
              <w:left w:val="single" w:sz="4" w:space="0" w:color="auto"/>
              <w:bottom w:val="single" w:sz="4" w:space="0" w:color="auto"/>
              <w:right w:val="single" w:sz="4" w:space="0" w:color="auto"/>
            </w:tcBorders>
          </w:tcPr>
          <w:p w14:paraId="27842710" w14:textId="77777777" w:rsidR="003C27E9" w:rsidRPr="000E6A5E" w:rsidRDefault="003C27E9"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13DB55D3" w14:textId="77777777" w:rsidR="003C27E9" w:rsidRPr="000E6A5E" w:rsidRDefault="003C27E9" w:rsidP="007C1343">
            <w:pPr>
              <w:pStyle w:val="TAL"/>
            </w:pPr>
            <w:r w:rsidRPr="000E6A5E">
              <w:t>This IE is mandatory present if the IE “UE test loop mode” is set to UE test loop Mode D. Else it shall be absent.</w:t>
            </w:r>
          </w:p>
        </w:tc>
      </w:tr>
      <w:tr w:rsidR="003C27E9" w:rsidRPr="000E6A5E" w14:paraId="3C15B19B" w14:textId="77777777" w:rsidTr="007C1343">
        <w:tc>
          <w:tcPr>
            <w:tcW w:w="4535" w:type="dxa"/>
            <w:tcBorders>
              <w:top w:val="single" w:sz="4" w:space="0" w:color="auto"/>
              <w:left w:val="single" w:sz="4" w:space="0" w:color="auto"/>
              <w:bottom w:val="single" w:sz="4" w:space="0" w:color="auto"/>
              <w:right w:val="single" w:sz="4" w:space="0" w:color="auto"/>
            </w:tcBorders>
          </w:tcPr>
          <w:p w14:paraId="7FFA9763" w14:textId="77777777" w:rsidR="003C27E9" w:rsidRPr="000E6A5E" w:rsidRDefault="003C27E9"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4B8EB07E" w14:textId="77777777" w:rsidR="003C27E9" w:rsidRPr="000E6A5E" w:rsidRDefault="003C27E9" w:rsidP="007C1343">
            <w:pPr>
              <w:pStyle w:val="TAL"/>
            </w:pPr>
            <w:r w:rsidRPr="000E6A5E">
              <w:t>This IE is mandatory present if the IE “UE test loop mode” is set to UE test loop Mode E. Else it shall be absent.</w:t>
            </w:r>
          </w:p>
        </w:tc>
      </w:tr>
      <w:tr w:rsidR="003C27E9" w:rsidRPr="000E6A5E" w14:paraId="46EC4DE3" w14:textId="77777777" w:rsidTr="007C1343">
        <w:tc>
          <w:tcPr>
            <w:tcW w:w="4535" w:type="dxa"/>
            <w:tcBorders>
              <w:top w:val="single" w:sz="4" w:space="0" w:color="auto"/>
              <w:left w:val="single" w:sz="4" w:space="0" w:color="auto"/>
              <w:bottom w:val="single" w:sz="4" w:space="0" w:color="auto"/>
              <w:right w:val="single" w:sz="4" w:space="0" w:color="auto"/>
            </w:tcBorders>
          </w:tcPr>
          <w:p w14:paraId="274B6D5D" w14:textId="77777777" w:rsidR="003C27E9" w:rsidRPr="000E6A5E" w:rsidRDefault="003C27E9"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13AF4B66"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3C27E9" w:rsidRPr="000E6A5E" w14:paraId="606D6715" w14:textId="77777777" w:rsidTr="007C1343">
        <w:tc>
          <w:tcPr>
            <w:tcW w:w="4535" w:type="dxa"/>
            <w:tcBorders>
              <w:top w:val="single" w:sz="4" w:space="0" w:color="auto"/>
              <w:left w:val="single" w:sz="4" w:space="0" w:color="auto"/>
              <w:bottom w:val="single" w:sz="4" w:space="0" w:color="auto"/>
              <w:right w:val="single" w:sz="4" w:space="0" w:color="auto"/>
            </w:tcBorders>
          </w:tcPr>
          <w:p w14:paraId="7274E264" w14:textId="77777777" w:rsidR="003C27E9" w:rsidRPr="000E6A5E" w:rsidRDefault="003C27E9"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091E09DF"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60187DDF" w14:textId="77777777" w:rsidR="003C27E9" w:rsidRPr="000E6A5E" w:rsidRDefault="003C27E9" w:rsidP="003C27E9"/>
    <w:p w14:paraId="26A1CDC6" w14:textId="77777777" w:rsidR="003C27E9" w:rsidRPr="000E6A5E" w:rsidRDefault="003C27E9" w:rsidP="003C27E9">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CF9A0A1" w14:textId="77777777" w:rsidTr="007C1343">
        <w:trPr>
          <w:jc w:val="center"/>
        </w:trPr>
        <w:tc>
          <w:tcPr>
            <w:tcW w:w="851" w:type="dxa"/>
          </w:tcPr>
          <w:p w14:paraId="285FDEC7" w14:textId="77777777" w:rsidR="003C27E9" w:rsidRPr="000E6A5E" w:rsidRDefault="003C27E9" w:rsidP="007C1343">
            <w:pPr>
              <w:pStyle w:val="TAC"/>
            </w:pPr>
            <w:r w:rsidRPr="000E6A5E">
              <w:t>8</w:t>
            </w:r>
          </w:p>
        </w:tc>
        <w:tc>
          <w:tcPr>
            <w:tcW w:w="851" w:type="dxa"/>
          </w:tcPr>
          <w:p w14:paraId="00F23477" w14:textId="77777777" w:rsidR="003C27E9" w:rsidRPr="000E6A5E" w:rsidRDefault="003C27E9" w:rsidP="007C1343">
            <w:pPr>
              <w:pStyle w:val="TAC"/>
            </w:pPr>
            <w:r w:rsidRPr="000E6A5E">
              <w:t>7</w:t>
            </w:r>
          </w:p>
        </w:tc>
        <w:tc>
          <w:tcPr>
            <w:tcW w:w="851" w:type="dxa"/>
          </w:tcPr>
          <w:p w14:paraId="66D3673C" w14:textId="77777777" w:rsidR="003C27E9" w:rsidRPr="000E6A5E" w:rsidRDefault="003C27E9" w:rsidP="007C1343">
            <w:pPr>
              <w:pStyle w:val="TAC"/>
            </w:pPr>
            <w:r w:rsidRPr="000E6A5E">
              <w:t>6</w:t>
            </w:r>
          </w:p>
        </w:tc>
        <w:tc>
          <w:tcPr>
            <w:tcW w:w="851" w:type="dxa"/>
          </w:tcPr>
          <w:p w14:paraId="572C56DE" w14:textId="77777777" w:rsidR="003C27E9" w:rsidRPr="000E6A5E" w:rsidRDefault="003C27E9" w:rsidP="007C1343">
            <w:pPr>
              <w:pStyle w:val="TAC"/>
            </w:pPr>
            <w:r w:rsidRPr="000E6A5E">
              <w:t>5</w:t>
            </w:r>
          </w:p>
        </w:tc>
        <w:tc>
          <w:tcPr>
            <w:tcW w:w="851" w:type="dxa"/>
          </w:tcPr>
          <w:p w14:paraId="5B0D616E" w14:textId="77777777" w:rsidR="003C27E9" w:rsidRPr="000E6A5E" w:rsidRDefault="003C27E9" w:rsidP="007C1343">
            <w:pPr>
              <w:pStyle w:val="TAC"/>
            </w:pPr>
            <w:r w:rsidRPr="000E6A5E">
              <w:t>4</w:t>
            </w:r>
          </w:p>
        </w:tc>
        <w:tc>
          <w:tcPr>
            <w:tcW w:w="851" w:type="dxa"/>
          </w:tcPr>
          <w:p w14:paraId="2B5FB08C" w14:textId="77777777" w:rsidR="003C27E9" w:rsidRPr="000E6A5E" w:rsidRDefault="003C27E9" w:rsidP="007C1343">
            <w:pPr>
              <w:pStyle w:val="TAC"/>
            </w:pPr>
            <w:r w:rsidRPr="000E6A5E">
              <w:t>3</w:t>
            </w:r>
          </w:p>
        </w:tc>
        <w:tc>
          <w:tcPr>
            <w:tcW w:w="851" w:type="dxa"/>
          </w:tcPr>
          <w:p w14:paraId="1104C0CE" w14:textId="77777777" w:rsidR="003C27E9" w:rsidRPr="000E6A5E" w:rsidRDefault="003C27E9" w:rsidP="007C1343">
            <w:pPr>
              <w:pStyle w:val="TAC"/>
            </w:pPr>
            <w:r w:rsidRPr="000E6A5E">
              <w:t>2</w:t>
            </w:r>
          </w:p>
        </w:tc>
        <w:tc>
          <w:tcPr>
            <w:tcW w:w="851" w:type="dxa"/>
          </w:tcPr>
          <w:p w14:paraId="7E655F6C" w14:textId="77777777" w:rsidR="003C27E9" w:rsidRPr="000E6A5E" w:rsidRDefault="003C27E9" w:rsidP="007C1343">
            <w:pPr>
              <w:pStyle w:val="TAC"/>
            </w:pPr>
            <w:r w:rsidRPr="000E6A5E">
              <w:t>1</w:t>
            </w:r>
          </w:p>
        </w:tc>
        <w:tc>
          <w:tcPr>
            <w:tcW w:w="1380" w:type="dxa"/>
          </w:tcPr>
          <w:p w14:paraId="120AA21B"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5AFE78E" w14:textId="77777777" w:rsidTr="007C1343">
        <w:trPr>
          <w:jc w:val="center"/>
        </w:trPr>
        <w:tc>
          <w:tcPr>
            <w:tcW w:w="851" w:type="dxa"/>
          </w:tcPr>
          <w:p w14:paraId="4F940A84" w14:textId="77777777" w:rsidR="003C27E9" w:rsidRPr="000E6A5E" w:rsidRDefault="003C27E9" w:rsidP="007C1343">
            <w:pPr>
              <w:pStyle w:val="TAC"/>
            </w:pPr>
            <w:r w:rsidRPr="000E6A5E">
              <w:t>1</w:t>
            </w:r>
          </w:p>
        </w:tc>
        <w:tc>
          <w:tcPr>
            <w:tcW w:w="851" w:type="dxa"/>
          </w:tcPr>
          <w:p w14:paraId="7D645579" w14:textId="77777777" w:rsidR="003C27E9" w:rsidRPr="000E6A5E" w:rsidRDefault="003C27E9" w:rsidP="007C1343">
            <w:pPr>
              <w:pStyle w:val="TAC"/>
            </w:pPr>
            <w:r w:rsidRPr="000E6A5E">
              <w:t>0</w:t>
            </w:r>
          </w:p>
        </w:tc>
        <w:tc>
          <w:tcPr>
            <w:tcW w:w="851" w:type="dxa"/>
          </w:tcPr>
          <w:p w14:paraId="0D2FF5E7" w14:textId="77777777" w:rsidR="003C27E9" w:rsidRPr="000E6A5E" w:rsidRDefault="003C27E9" w:rsidP="007C1343">
            <w:pPr>
              <w:pStyle w:val="TAC"/>
            </w:pPr>
            <w:r w:rsidRPr="000E6A5E">
              <w:t>0</w:t>
            </w:r>
          </w:p>
        </w:tc>
        <w:tc>
          <w:tcPr>
            <w:tcW w:w="851" w:type="dxa"/>
          </w:tcPr>
          <w:p w14:paraId="03F9449C" w14:textId="77777777" w:rsidR="003C27E9" w:rsidRPr="000E6A5E" w:rsidRDefault="003C27E9" w:rsidP="007C1343">
            <w:pPr>
              <w:pStyle w:val="TAC"/>
            </w:pPr>
            <w:r w:rsidRPr="000E6A5E">
              <w:t>0</w:t>
            </w:r>
          </w:p>
        </w:tc>
        <w:tc>
          <w:tcPr>
            <w:tcW w:w="851" w:type="dxa"/>
          </w:tcPr>
          <w:p w14:paraId="0CC9D62A" w14:textId="77777777" w:rsidR="003C27E9" w:rsidRPr="000E6A5E" w:rsidRDefault="003C27E9" w:rsidP="007C1343">
            <w:pPr>
              <w:pStyle w:val="TAC"/>
            </w:pPr>
            <w:r w:rsidRPr="000E6A5E">
              <w:t>0</w:t>
            </w:r>
          </w:p>
        </w:tc>
        <w:tc>
          <w:tcPr>
            <w:tcW w:w="851" w:type="dxa"/>
          </w:tcPr>
          <w:p w14:paraId="3629B34B" w14:textId="77777777" w:rsidR="003C27E9" w:rsidRPr="000E6A5E" w:rsidRDefault="003C27E9" w:rsidP="007C1343">
            <w:pPr>
              <w:pStyle w:val="TAC"/>
            </w:pPr>
            <w:r w:rsidRPr="000E6A5E">
              <w:t>0</w:t>
            </w:r>
          </w:p>
        </w:tc>
        <w:tc>
          <w:tcPr>
            <w:tcW w:w="851" w:type="dxa"/>
          </w:tcPr>
          <w:p w14:paraId="78D01A43" w14:textId="77777777" w:rsidR="003C27E9" w:rsidRPr="000E6A5E" w:rsidRDefault="003C27E9" w:rsidP="007C1343">
            <w:pPr>
              <w:pStyle w:val="TAC"/>
            </w:pPr>
            <w:r w:rsidRPr="000E6A5E">
              <w:t>0</w:t>
            </w:r>
          </w:p>
        </w:tc>
        <w:tc>
          <w:tcPr>
            <w:tcW w:w="851" w:type="dxa"/>
          </w:tcPr>
          <w:p w14:paraId="628C6A42" w14:textId="77777777" w:rsidR="003C27E9" w:rsidRPr="000E6A5E" w:rsidRDefault="003C27E9" w:rsidP="007C1343">
            <w:pPr>
              <w:pStyle w:val="TAC"/>
            </w:pPr>
            <w:r w:rsidRPr="000E6A5E">
              <w:t>0</w:t>
            </w:r>
          </w:p>
        </w:tc>
        <w:tc>
          <w:tcPr>
            <w:tcW w:w="1380" w:type="dxa"/>
          </w:tcPr>
          <w:p w14:paraId="3FD551CC" w14:textId="77777777" w:rsidR="003C27E9" w:rsidRPr="000E6A5E" w:rsidRDefault="003C27E9" w:rsidP="007C1343">
            <w:pPr>
              <w:pStyle w:val="TAC"/>
            </w:pPr>
            <w:r w:rsidRPr="000E6A5E">
              <w:t>octet 1</w:t>
            </w:r>
          </w:p>
        </w:tc>
      </w:tr>
    </w:tbl>
    <w:p w14:paraId="78533ABA" w14:textId="77777777" w:rsidR="003C27E9" w:rsidRPr="000E6A5E" w:rsidRDefault="003C27E9" w:rsidP="003C27E9"/>
    <w:p w14:paraId="2C00F36C" w14:textId="77777777" w:rsidR="003C27E9" w:rsidRPr="000E6A5E" w:rsidRDefault="003C27E9" w:rsidP="003C27E9">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6A1438C" w14:textId="77777777" w:rsidTr="007C1343">
        <w:trPr>
          <w:jc w:val="center"/>
        </w:trPr>
        <w:tc>
          <w:tcPr>
            <w:tcW w:w="851" w:type="dxa"/>
          </w:tcPr>
          <w:p w14:paraId="3B8747D5" w14:textId="77777777" w:rsidR="003C27E9" w:rsidRPr="000E6A5E" w:rsidRDefault="003C27E9" w:rsidP="007C1343">
            <w:pPr>
              <w:pStyle w:val="TAC"/>
            </w:pPr>
            <w:r w:rsidRPr="000E6A5E">
              <w:t>8</w:t>
            </w:r>
          </w:p>
        </w:tc>
        <w:tc>
          <w:tcPr>
            <w:tcW w:w="851" w:type="dxa"/>
          </w:tcPr>
          <w:p w14:paraId="4FDB88CD" w14:textId="77777777" w:rsidR="003C27E9" w:rsidRPr="000E6A5E" w:rsidRDefault="003C27E9" w:rsidP="007C1343">
            <w:pPr>
              <w:pStyle w:val="TAC"/>
            </w:pPr>
            <w:r w:rsidRPr="000E6A5E">
              <w:t>7</w:t>
            </w:r>
          </w:p>
        </w:tc>
        <w:tc>
          <w:tcPr>
            <w:tcW w:w="851" w:type="dxa"/>
          </w:tcPr>
          <w:p w14:paraId="341BF2D2" w14:textId="77777777" w:rsidR="003C27E9" w:rsidRPr="000E6A5E" w:rsidRDefault="003C27E9" w:rsidP="007C1343">
            <w:pPr>
              <w:pStyle w:val="TAC"/>
            </w:pPr>
            <w:r w:rsidRPr="000E6A5E">
              <w:t>6</w:t>
            </w:r>
          </w:p>
        </w:tc>
        <w:tc>
          <w:tcPr>
            <w:tcW w:w="851" w:type="dxa"/>
          </w:tcPr>
          <w:p w14:paraId="2F3F2DAB" w14:textId="77777777" w:rsidR="003C27E9" w:rsidRPr="000E6A5E" w:rsidRDefault="003C27E9" w:rsidP="007C1343">
            <w:pPr>
              <w:pStyle w:val="TAC"/>
            </w:pPr>
            <w:r w:rsidRPr="000E6A5E">
              <w:t>5</w:t>
            </w:r>
          </w:p>
        </w:tc>
        <w:tc>
          <w:tcPr>
            <w:tcW w:w="851" w:type="dxa"/>
          </w:tcPr>
          <w:p w14:paraId="25C7C89F" w14:textId="77777777" w:rsidR="003C27E9" w:rsidRPr="000E6A5E" w:rsidRDefault="003C27E9" w:rsidP="007C1343">
            <w:pPr>
              <w:pStyle w:val="TAC"/>
            </w:pPr>
            <w:r w:rsidRPr="000E6A5E">
              <w:t>4</w:t>
            </w:r>
          </w:p>
        </w:tc>
        <w:tc>
          <w:tcPr>
            <w:tcW w:w="851" w:type="dxa"/>
          </w:tcPr>
          <w:p w14:paraId="7C684AE2" w14:textId="77777777" w:rsidR="003C27E9" w:rsidRPr="000E6A5E" w:rsidRDefault="003C27E9" w:rsidP="007C1343">
            <w:pPr>
              <w:pStyle w:val="TAC"/>
            </w:pPr>
            <w:r w:rsidRPr="000E6A5E">
              <w:t>3</w:t>
            </w:r>
          </w:p>
        </w:tc>
        <w:tc>
          <w:tcPr>
            <w:tcW w:w="851" w:type="dxa"/>
          </w:tcPr>
          <w:p w14:paraId="480DB91C" w14:textId="77777777" w:rsidR="003C27E9" w:rsidRPr="000E6A5E" w:rsidRDefault="003C27E9" w:rsidP="007C1343">
            <w:pPr>
              <w:pStyle w:val="TAC"/>
            </w:pPr>
            <w:r w:rsidRPr="000E6A5E">
              <w:t>2</w:t>
            </w:r>
          </w:p>
        </w:tc>
        <w:tc>
          <w:tcPr>
            <w:tcW w:w="851" w:type="dxa"/>
          </w:tcPr>
          <w:p w14:paraId="51834E7F" w14:textId="77777777" w:rsidR="003C27E9" w:rsidRPr="000E6A5E" w:rsidRDefault="003C27E9" w:rsidP="007C1343">
            <w:pPr>
              <w:pStyle w:val="TAC"/>
            </w:pPr>
            <w:r w:rsidRPr="000E6A5E">
              <w:t>1</w:t>
            </w:r>
          </w:p>
        </w:tc>
        <w:tc>
          <w:tcPr>
            <w:tcW w:w="1380" w:type="dxa"/>
          </w:tcPr>
          <w:p w14:paraId="35674A7C"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EA90DDA" w14:textId="77777777" w:rsidTr="007C1343">
        <w:trPr>
          <w:jc w:val="center"/>
        </w:trPr>
        <w:tc>
          <w:tcPr>
            <w:tcW w:w="851" w:type="dxa"/>
          </w:tcPr>
          <w:p w14:paraId="03A93D29" w14:textId="77777777" w:rsidR="003C27E9" w:rsidRPr="000E6A5E" w:rsidRDefault="003C27E9" w:rsidP="007C1343">
            <w:pPr>
              <w:pStyle w:val="TAC"/>
            </w:pPr>
            <w:r w:rsidRPr="000E6A5E">
              <w:t>0</w:t>
            </w:r>
          </w:p>
        </w:tc>
        <w:tc>
          <w:tcPr>
            <w:tcW w:w="851" w:type="dxa"/>
          </w:tcPr>
          <w:p w14:paraId="0E9C0592" w14:textId="77777777" w:rsidR="003C27E9" w:rsidRPr="000E6A5E" w:rsidRDefault="003C27E9" w:rsidP="007C1343">
            <w:pPr>
              <w:pStyle w:val="TAC"/>
            </w:pPr>
            <w:r w:rsidRPr="000E6A5E">
              <w:t>0</w:t>
            </w:r>
          </w:p>
        </w:tc>
        <w:tc>
          <w:tcPr>
            <w:tcW w:w="851" w:type="dxa"/>
          </w:tcPr>
          <w:p w14:paraId="128E63F2" w14:textId="77777777" w:rsidR="003C27E9" w:rsidRPr="000E6A5E" w:rsidRDefault="003C27E9" w:rsidP="007C1343">
            <w:pPr>
              <w:pStyle w:val="TAC"/>
            </w:pPr>
            <w:r w:rsidRPr="000E6A5E">
              <w:t>0</w:t>
            </w:r>
          </w:p>
        </w:tc>
        <w:tc>
          <w:tcPr>
            <w:tcW w:w="851" w:type="dxa"/>
          </w:tcPr>
          <w:p w14:paraId="7B9CED56" w14:textId="77777777" w:rsidR="003C27E9" w:rsidRPr="000E6A5E" w:rsidRDefault="003C27E9" w:rsidP="007C1343">
            <w:pPr>
              <w:pStyle w:val="TAC"/>
            </w:pPr>
            <w:r w:rsidRPr="000E6A5E">
              <w:t>0</w:t>
            </w:r>
          </w:p>
        </w:tc>
        <w:tc>
          <w:tcPr>
            <w:tcW w:w="851" w:type="dxa"/>
          </w:tcPr>
          <w:p w14:paraId="4E4A05CF" w14:textId="77777777" w:rsidR="003C27E9" w:rsidRPr="000E6A5E" w:rsidRDefault="003C27E9" w:rsidP="007C1343">
            <w:pPr>
              <w:pStyle w:val="TAC"/>
            </w:pPr>
            <w:r w:rsidRPr="000E6A5E">
              <w:t>X4</w:t>
            </w:r>
          </w:p>
        </w:tc>
        <w:tc>
          <w:tcPr>
            <w:tcW w:w="851" w:type="dxa"/>
          </w:tcPr>
          <w:p w14:paraId="08CDC2ED" w14:textId="77777777" w:rsidR="003C27E9" w:rsidRPr="000E6A5E" w:rsidRDefault="003C27E9" w:rsidP="007C1343">
            <w:pPr>
              <w:pStyle w:val="TAC"/>
            </w:pPr>
            <w:r w:rsidRPr="000E6A5E">
              <w:t>X3</w:t>
            </w:r>
          </w:p>
        </w:tc>
        <w:tc>
          <w:tcPr>
            <w:tcW w:w="851" w:type="dxa"/>
          </w:tcPr>
          <w:p w14:paraId="58BBA0B7" w14:textId="77777777" w:rsidR="003C27E9" w:rsidRPr="000E6A5E" w:rsidRDefault="003C27E9" w:rsidP="007C1343">
            <w:pPr>
              <w:pStyle w:val="TAC"/>
            </w:pPr>
            <w:r w:rsidRPr="000E6A5E">
              <w:t>X2</w:t>
            </w:r>
          </w:p>
        </w:tc>
        <w:tc>
          <w:tcPr>
            <w:tcW w:w="851" w:type="dxa"/>
          </w:tcPr>
          <w:p w14:paraId="3111632C" w14:textId="77777777" w:rsidR="003C27E9" w:rsidRPr="000E6A5E" w:rsidRDefault="003C27E9" w:rsidP="007C1343">
            <w:pPr>
              <w:pStyle w:val="TAC"/>
            </w:pPr>
            <w:r w:rsidRPr="000E6A5E">
              <w:t>X1</w:t>
            </w:r>
          </w:p>
        </w:tc>
        <w:tc>
          <w:tcPr>
            <w:tcW w:w="1380" w:type="dxa"/>
          </w:tcPr>
          <w:p w14:paraId="03166EE6" w14:textId="77777777" w:rsidR="003C27E9" w:rsidRPr="000E6A5E" w:rsidRDefault="003C27E9" w:rsidP="007C1343">
            <w:pPr>
              <w:pStyle w:val="TAC"/>
            </w:pPr>
            <w:r w:rsidRPr="000E6A5E">
              <w:t>octet 1</w:t>
            </w:r>
          </w:p>
        </w:tc>
      </w:tr>
    </w:tbl>
    <w:p w14:paraId="068522B1" w14:textId="77777777" w:rsidR="003C27E9" w:rsidRPr="000E6A5E" w:rsidRDefault="003C27E9" w:rsidP="003C27E9"/>
    <w:p w14:paraId="3C909726" w14:textId="77777777" w:rsidR="003C27E9" w:rsidRPr="000E6A5E" w:rsidRDefault="003C27E9" w:rsidP="003C27E9">
      <w:r w:rsidRPr="000E6A5E">
        <w:t>X4=0 and X3=0 and X2=0 and X1=0 then UE test loop mode A is selected.</w:t>
      </w:r>
    </w:p>
    <w:p w14:paraId="12036526" w14:textId="77777777" w:rsidR="003C27E9" w:rsidRPr="000E6A5E" w:rsidRDefault="003C27E9" w:rsidP="003C27E9">
      <w:r w:rsidRPr="000E6A5E">
        <w:t>X4=0 and X3=0 and X2=0 and X1=1 then UE test loop mode B is selected.</w:t>
      </w:r>
    </w:p>
    <w:p w14:paraId="274C1C34" w14:textId="77777777" w:rsidR="003C27E9" w:rsidRPr="000E6A5E" w:rsidRDefault="003C27E9" w:rsidP="003C27E9">
      <w:r w:rsidRPr="000E6A5E">
        <w:t xml:space="preserve">X4=0 and X3=0 and X2=1 and X1=0 then UE test loop mode C is selected. </w:t>
      </w:r>
    </w:p>
    <w:p w14:paraId="2DE2AF9D" w14:textId="77777777" w:rsidR="003C27E9" w:rsidRPr="000E6A5E" w:rsidRDefault="003C27E9" w:rsidP="003C27E9">
      <w:pPr>
        <w:rPr>
          <w:lang w:eastAsia="zh-CN"/>
        </w:rPr>
      </w:pPr>
      <w:r w:rsidRPr="000E6A5E">
        <w:t>X4=0 and X3=0 and X2=1 and X1=1 then UE test loop mode D is selected.</w:t>
      </w:r>
    </w:p>
    <w:p w14:paraId="6C77E0C4" w14:textId="77777777" w:rsidR="003C27E9" w:rsidRPr="000E6A5E" w:rsidRDefault="003C27E9" w:rsidP="003C27E9">
      <w:r w:rsidRPr="000E6A5E">
        <w:lastRenderedPageBreak/>
        <w:t>X4=0 and X3=1 and X2=0 and X1=0 then UE test loop mode E is selected.</w:t>
      </w:r>
    </w:p>
    <w:p w14:paraId="4DF6AB06" w14:textId="77777777" w:rsidR="003C27E9" w:rsidRPr="000E6A5E" w:rsidRDefault="003C27E9" w:rsidP="003C27E9">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0B0BEDB5" w14:textId="77777777" w:rsidR="003C27E9" w:rsidRPr="000E6A5E" w:rsidRDefault="003C27E9" w:rsidP="003C27E9">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3AAFB23" w14:textId="77777777" w:rsidR="003C27E9" w:rsidRPr="000E6A5E" w:rsidRDefault="003C27E9" w:rsidP="003C27E9">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716B5F" w14:textId="77777777" w:rsidR="003C27E9" w:rsidRPr="000E6A5E" w:rsidRDefault="003C27E9" w:rsidP="003C27E9">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6730E670" w14:textId="77777777" w:rsidR="003C27E9" w:rsidRPr="000E6A5E" w:rsidRDefault="003C27E9" w:rsidP="003C27E9">
      <w:r w:rsidRPr="000E6A5E">
        <w:t>Other combinations of X1 and X2 and X3 and X4 are reserved for future versions of the protocol.</w:t>
      </w:r>
    </w:p>
    <w:p w14:paraId="5A05491A" w14:textId="77777777" w:rsidR="003C27E9" w:rsidRPr="000E6A5E" w:rsidRDefault="003C27E9" w:rsidP="003C27E9">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F8B2EF2" w14:textId="77777777" w:rsidTr="007C1343">
        <w:trPr>
          <w:cantSplit/>
          <w:jc w:val="center"/>
        </w:trPr>
        <w:tc>
          <w:tcPr>
            <w:tcW w:w="849" w:type="dxa"/>
          </w:tcPr>
          <w:p w14:paraId="17D2524C" w14:textId="77777777" w:rsidR="003C27E9" w:rsidRPr="000E6A5E" w:rsidRDefault="003C27E9" w:rsidP="007C1343">
            <w:pPr>
              <w:pStyle w:val="TAC"/>
            </w:pPr>
          </w:p>
        </w:tc>
        <w:tc>
          <w:tcPr>
            <w:tcW w:w="5953" w:type="dxa"/>
          </w:tcPr>
          <w:p w14:paraId="7AABFE01"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333C68BF" w14:textId="77777777" w:rsidR="003C27E9" w:rsidRPr="000E6A5E" w:rsidRDefault="003C27E9" w:rsidP="007C1343">
            <w:pPr>
              <w:pStyle w:val="TAC"/>
            </w:pPr>
          </w:p>
        </w:tc>
      </w:tr>
      <w:tr w:rsidR="003C27E9" w:rsidRPr="000E6A5E" w14:paraId="5B359F03" w14:textId="77777777" w:rsidTr="007C1343">
        <w:trPr>
          <w:cantSplit/>
          <w:jc w:val="center"/>
        </w:trPr>
        <w:tc>
          <w:tcPr>
            <w:tcW w:w="849" w:type="dxa"/>
          </w:tcPr>
          <w:p w14:paraId="0994BF4D" w14:textId="77777777" w:rsidR="003C27E9" w:rsidRPr="000E6A5E" w:rsidRDefault="003C27E9" w:rsidP="007C1343">
            <w:pPr>
              <w:pStyle w:val="TAC"/>
            </w:pPr>
          </w:p>
        </w:tc>
        <w:tc>
          <w:tcPr>
            <w:tcW w:w="5953" w:type="dxa"/>
          </w:tcPr>
          <w:p w14:paraId="2A7BA818" w14:textId="77777777" w:rsidR="003C27E9" w:rsidRPr="000E6A5E" w:rsidRDefault="003C27E9" w:rsidP="007C1343">
            <w:pPr>
              <w:pStyle w:val="TAC"/>
            </w:pPr>
            <w:r w:rsidRPr="000E6A5E">
              <w:t>Length of UE test loop mode A LB setup list in bytes</w:t>
            </w:r>
          </w:p>
        </w:tc>
        <w:tc>
          <w:tcPr>
            <w:tcW w:w="1500" w:type="dxa"/>
          </w:tcPr>
          <w:p w14:paraId="64EC6042" w14:textId="77777777" w:rsidR="003C27E9" w:rsidRPr="000E6A5E" w:rsidRDefault="003C27E9" w:rsidP="007C1343">
            <w:pPr>
              <w:pStyle w:val="TAC"/>
            </w:pPr>
            <w:r w:rsidRPr="000E6A5E">
              <w:t>Octet 1</w:t>
            </w:r>
          </w:p>
        </w:tc>
      </w:tr>
      <w:tr w:rsidR="003C27E9" w:rsidRPr="000E6A5E" w14:paraId="73846D51" w14:textId="77777777" w:rsidTr="007C1343">
        <w:trPr>
          <w:cantSplit/>
          <w:jc w:val="center"/>
        </w:trPr>
        <w:tc>
          <w:tcPr>
            <w:tcW w:w="849" w:type="dxa"/>
          </w:tcPr>
          <w:p w14:paraId="33222A88" w14:textId="77777777" w:rsidR="003C27E9" w:rsidRPr="000E6A5E" w:rsidRDefault="003C27E9" w:rsidP="007C1343">
            <w:pPr>
              <w:pStyle w:val="TAC"/>
            </w:pPr>
          </w:p>
        </w:tc>
        <w:tc>
          <w:tcPr>
            <w:tcW w:w="5953" w:type="dxa"/>
          </w:tcPr>
          <w:p w14:paraId="40C66139" w14:textId="77777777" w:rsidR="003C27E9" w:rsidRPr="000E6A5E" w:rsidRDefault="003C27E9" w:rsidP="007C1343">
            <w:pPr>
              <w:pStyle w:val="TAC"/>
            </w:pPr>
          </w:p>
          <w:p w14:paraId="158C9BEE" w14:textId="77777777" w:rsidR="003C27E9" w:rsidRPr="000E6A5E" w:rsidRDefault="003C27E9" w:rsidP="007C1343">
            <w:pPr>
              <w:pStyle w:val="TAC"/>
            </w:pPr>
            <w:r w:rsidRPr="000E6A5E">
              <w:t>LB setup list</w:t>
            </w:r>
          </w:p>
        </w:tc>
        <w:tc>
          <w:tcPr>
            <w:tcW w:w="1500" w:type="dxa"/>
          </w:tcPr>
          <w:p w14:paraId="4E46B33B" w14:textId="77777777" w:rsidR="003C27E9" w:rsidRPr="000E6A5E" w:rsidRDefault="003C27E9" w:rsidP="007C1343">
            <w:pPr>
              <w:pStyle w:val="TAC"/>
            </w:pPr>
            <w:r w:rsidRPr="000E6A5E">
              <w:t>Octet 2</w:t>
            </w:r>
          </w:p>
          <w:p w14:paraId="0956BA00" w14:textId="77777777" w:rsidR="003C27E9" w:rsidRPr="000E6A5E" w:rsidRDefault="003C27E9" w:rsidP="007C1343">
            <w:pPr>
              <w:pStyle w:val="TAC"/>
            </w:pPr>
          </w:p>
          <w:p w14:paraId="5F2A4420" w14:textId="77777777" w:rsidR="003C27E9" w:rsidRPr="000E6A5E" w:rsidRDefault="003C27E9" w:rsidP="007C1343">
            <w:pPr>
              <w:pStyle w:val="TAC"/>
            </w:pPr>
            <w:r w:rsidRPr="000E6A5E">
              <w:t>Octet N*3+1</w:t>
            </w:r>
          </w:p>
        </w:tc>
      </w:tr>
    </w:tbl>
    <w:p w14:paraId="3A62B9A2" w14:textId="77777777" w:rsidR="003C27E9" w:rsidRPr="000E6A5E" w:rsidRDefault="003C27E9" w:rsidP="003C27E9"/>
    <w:p w14:paraId="78784368" w14:textId="77777777" w:rsidR="003C27E9" w:rsidRPr="000E6A5E" w:rsidRDefault="003C27E9" w:rsidP="003C27E9">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8BED887" w14:textId="77777777" w:rsidR="003C27E9" w:rsidRPr="000E6A5E" w:rsidRDefault="003C27E9" w:rsidP="003C27E9">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3C27E9" w:rsidRPr="000E6A5E" w14:paraId="7820212C" w14:textId="77777777" w:rsidTr="007C1343">
        <w:trPr>
          <w:cantSplit/>
          <w:jc w:val="center"/>
        </w:trPr>
        <w:tc>
          <w:tcPr>
            <w:tcW w:w="759" w:type="dxa"/>
          </w:tcPr>
          <w:p w14:paraId="0C8594AE" w14:textId="77777777" w:rsidR="003C27E9" w:rsidRPr="000E6A5E" w:rsidRDefault="003C27E9" w:rsidP="007C1343">
            <w:pPr>
              <w:pStyle w:val="TAC"/>
            </w:pPr>
          </w:p>
        </w:tc>
        <w:tc>
          <w:tcPr>
            <w:tcW w:w="5953" w:type="dxa"/>
          </w:tcPr>
          <w:p w14:paraId="7BA57E52"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6EC08F3" w14:textId="77777777" w:rsidR="003C27E9" w:rsidRPr="000E6A5E" w:rsidRDefault="003C27E9" w:rsidP="007C1343">
            <w:pPr>
              <w:pStyle w:val="TAC"/>
            </w:pPr>
          </w:p>
        </w:tc>
      </w:tr>
      <w:tr w:rsidR="003C27E9" w:rsidRPr="000E6A5E" w14:paraId="2C9020A0" w14:textId="77777777" w:rsidTr="007C1343">
        <w:trPr>
          <w:cantSplit/>
          <w:jc w:val="center"/>
        </w:trPr>
        <w:tc>
          <w:tcPr>
            <w:tcW w:w="759" w:type="dxa"/>
          </w:tcPr>
          <w:p w14:paraId="03A59F75" w14:textId="77777777" w:rsidR="003C27E9" w:rsidRPr="000E6A5E" w:rsidRDefault="003C27E9" w:rsidP="007C1343">
            <w:pPr>
              <w:pStyle w:val="TAC"/>
            </w:pPr>
          </w:p>
        </w:tc>
        <w:tc>
          <w:tcPr>
            <w:tcW w:w="5953" w:type="dxa"/>
          </w:tcPr>
          <w:p w14:paraId="03E2F265" w14:textId="77777777" w:rsidR="003C27E9" w:rsidRPr="000E6A5E" w:rsidRDefault="003C27E9" w:rsidP="007C1343">
            <w:pPr>
              <w:pStyle w:val="TAC"/>
            </w:pPr>
            <w:r w:rsidRPr="000E6A5E">
              <w:t>LB setup DRB IE#1</w:t>
            </w:r>
          </w:p>
        </w:tc>
        <w:tc>
          <w:tcPr>
            <w:tcW w:w="1560" w:type="dxa"/>
          </w:tcPr>
          <w:p w14:paraId="3479CA95" w14:textId="77777777" w:rsidR="003C27E9" w:rsidRPr="000E6A5E" w:rsidRDefault="003C27E9" w:rsidP="007C1343">
            <w:pPr>
              <w:pStyle w:val="TAC"/>
            </w:pPr>
            <w:r w:rsidRPr="000E6A5E">
              <w:t>Octet 2</w:t>
            </w:r>
          </w:p>
          <w:p w14:paraId="3F5D9151" w14:textId="77777777" w:rsidR="003C27E9" w:rsidRPr="000E6A5E" w:rsidRDefault="003C27E9" w:rsidP="007C1343">
            <w:pPr>
              <w:pStyle w:val="TAC"/>
            </w:pPr>
            <w:r w:rsidRPr="000E6A5E">
              <w:t>Octet 3</w:t>
            </w:r>
          </w:p>
          <w:p w14:paraId="039CAC71" w14:textId="77777777" w:rsidR="003C27E9" w:rsidRPr="000E6A5E" w:rsidRDefault="003C27E9" w:rsidP="007C1343">
            <w:pPr>
              <w:pStyle w:val="TAC"/>
            </w:pPr>
            <w:r w:rsidRPr="000E6A5E">
              <w:t>Octet 4</w:t>
            </w:r>
          </w:p>
        </w:tc>
      </w:tr>
      <w:tr w:rsidR="003C27E9" w:rsidRPr="000E6A5E" w14:paraId="051BB7E8" w14:textId="77777777" w:rsidTr="007C1343">
        <w:trPr>
          <w:cantSplit/>
          <w:jc w:val="center"/>
        </w:trPr>
        <w:tc>
          <w:tcPr>
            <w:tcW w:w="759" w:type="dxa"/>
          </w:tcPr>
          <w:p w14:paraId="30406F18" w14:textId="77777777" w:rsidR="003C27E9" w:rsidRPr="000E6A5E" w:rsidRDefault="003C27E9" w:rsidP="007C1343">
            <w:pPr>
              <w:pStyle w:val="TAC"/>
            </w:pPr>
          </w:p>
        </w:tc>
        <w:tc>
          <w:tcPr>
            <w:tcW w:w="5953" w:type="dxa"/>
          </w:tcPr>
          <w:p w14:paraId="32F2C4CF" w14:textId="77777777" w:rsidR="003C27E9" w:rsidRPr="000E6A5E" w:rsidRDefault="003C27E9" w:rsidP="007C1343">
            <w:pPr>
              <w:pStyle w:val="TAC"/>
            </w:pPr>
            <w:r w:rsidRPr="000E6A5E">
              <w:t>LB setup DRB IE#2</w:t>
            </w:r>
          </w:p>
        </w:tc>
        <w:tc>
          <w:tcPr>
            <w:tcW w:w="1560" w:type="dxa"/>
          </w:tcPr>
          <w:p w14:paraId="267511EB" w14:textId="77777777" w:rsidR="003C27E9" w:rsidRPr="000E6A5E" w:rsidRDefault="003C27E9" w:rsidP="007C1343">
            <w:pPr>
              <w:pStyle w:val="TAC"/>
            </w:pPr>
            <w:r w:rsidRPr="000E6A5E">
              <w:t>Octet 5</w:t>
            </w:r>
          </w:p>
          <w:p w14:paraId="743D1A3E" w14:textId="77777777" w:rsidR="003C27E9" w:rsidRPr="000E6A5E" w:rsidRDefault="003C27E9" w:rsidP="007C1343">
            <w:pPr>
              <w:pStyle w:val="TAC"/>
            </w:pPr>
            <w:r w:rsidRPr="000E6A5E">
              <w:t>Octet 6</w:t>
            </w:r>
          </w:p>
          <w:p w14:paraId="6724AD5D" w14:textId="77777777" w:rsidR="003C27E9" w:rsidRPr="000E6A5E" w:rsidRDefault="003C27E9" w:rsidP="007C1343">
            <w:pPr>
              <w:pStyle w:val="TAC"/>
            </w:pPr>
            <w:r w:rsidRPr="000E6A5E">
              <w:t>Octet 7</w:t>
            </w:r>
          </w:p>
        </w:tc>
      </w:tr>
      <w:tr w:rsidR="003C27E9" w:rsidRPr="000E6A5E" w14:paraId="68C1601E" w14:textId="77777777" w:rsidTr="007C1343">
        <w:trPr>
          <w:cantSplit/>
          <w:jc w:val="center"/>
        </w:trPr>
        <w:tc>
          <w:tcPr>
            <w:tcW w:w="759" w:type="dxa"/>
          </w:tcPr>
          <w:p w14:paraId="136B0112" w14:textId="77777777" w:rsidR="003C27E9" w:rsidRPr="000E6A5E" w:rsidRDefault="003C27E9" w:rsidP="007C1343">
            <w:pPr>
              <w:pStyle w:val="TAC"/>
            </w:pPr>
          </w:p>
        </w:tc>
        <w:tc>
          <w:tcPr>
            <w:tcW w:w="5953" w:type="dxa"/>
          </w:tcPr>
          <w:p w14:paraId="0B14D573" w14:textId="77777777" w:rsidR="003C27E9" w:rsidRPr="000E6A5E" w:rsidRDefault="003C27E9" w:rsidP="007C1343">
            <w:pPr>
              <w:pStyle w:val="TAC"/>
            </w:pPr>
            <w:r w:rsidRPr="000E6A5E">
              <w:t>…</w:t>
            </w:r>
          </w:p>
        </w:tc>
        <w:tc>
          <w:tcPr>
            <w:tcW w:w="1560" w:type="dxa"/>
          </w:tcPr>
          <w:p w14:paraId="394D6250" w14:textId="77777777" w:rsidR="003C27E9" w:rsidRPr="000E6A5E" w:rsidRDefault="003C27E9" w:rsidP="007C1343">
            <w:pPr>
              <w:pStyle w:val="TAC"/>
            </w:pPr>
          </w:p>
        </w:tc>
      </w:tr>
      <w:tr w:rsidR="003C27E9" w:rsidRPr="000E6A5E" w14:paraId="1C4DB336" w14:textId="77777777" w:rsidTr="007C1343">
        <w:trPr>
          <w:cantSplit/>
          <w:jc w:val="center"/>
        </w:trPr>
        <w:tc>
          <w:tcPr>
            <w:tcW w:w="759" w:type="dxa"/>
          </w:tcPr>
          <w:p w14:paraId="5D913C8F" w14:textId="77777777" w:rsidR="003C27E9" w:rsidRPr="000E6A5E" w:rsidRDefault="003C27E9" w:rsidP="007C1343">
            <w:pPr>
              <w:pStyle w:val="TAC"/>
            </w:pPr>
          </w:p>
        </w:tc>
        <w:tc>
          <w:tcPr>
            <w:tcW w:w="5953" w:type="dxa"/>
          </w:tcPr>
          <w:p w14:paraId="27CD15BD" w14:textId="77777777" w:rsidR="003C27E9" w:rsidRPr="000E6A5E" w:rsidRDefault="003C27E9" w:rsidP="007C1343">
            <w:pPr>
              <w:pStyle w:val="TAC"/>
            </w:pPr>
            <w:r w:rsidRPr="000E6A5E">
              <w:t>LB setup DRB IE#N</w:t>
            </w:r>
          </w:p>
        </w:tc>
        <w:tc>
          <w:tcPr>
            <w:tcW w:w="1560" w:type="dxa"/>
          </w:tcPr>
          <w:p w14:paraId="01C7BAB2" w14:textId="77777777" w:rsidR="003C27E9" w:rsidRPr="000E6A5E" w:rsidRDefault="003C27E9" w:rsidP="007C1343">
            <w:pPr>
              <w:pStyle w:val="TAC"/>
            </w:pPr>
            <w:r w:rsidRPr="000E6A5E">
              <w:t>Octet N*3-1</w:t>
            </w:r>
          </w:p>
          <w:p w14:paraId="6651F9A1" w14:textId="77777777" w:rsidR="003C27E9" w:rsidRPr="000E6A5E" w:rsidRDefault="003C27E9" w:rsidP="007C1343">
            <w:pPr>
              <w:pStyle w:val="TAC"/>
            </w:pPr>
            <w:r w:rsidRPr="000E6A5E">
              <w:t>Octet N*3</w:t>
            </w:r>
          </w:p>
          <w:p w14:paraId="71E293D1" w14:textId="77777777" w:rsidR="003C27E9" w:rsidRPr="000E6A5E" w:rsidRDefault="003C27E9" w:rsidP="007C1343">
            <w:pPr>
              <w:pStyle w:val="TAC"/>
            </w:pPr>
            <w:r w:rsidRPr="000E6A5E">
              <w:t>Octet N*3+1</w:t>
            </w:r>
          </w:p>
        </w:tc>
      </w:tr>
    </w:tbl>
    <w:p w14:paraId="6BE0E2E0" w14:textId="77777777" w:rsidR="003C27E9" w:rsidRPr="000E6A5E" w:rsidRDefault="003C27E9" w:rsidP="003C27E9"/>
    <w:p w14:paraId="2D6C976C" w14:textId="77777777" w:rsidR="003C27E9" w:rsidRPr="000E6A5E" w:rsidRDefault="003C27E9" w:rsidP="003C27E9">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67B638D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9F9E160"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248033B"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5FB0C2BA"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2B40AD"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655CDDE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BAA5F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17DB88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F1D6EBC"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72DEBA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6701CB9C"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54AF5B68" w14:textId="77777777" w:rsidR="003C27E9" w:rsidRPr="000E6A5E" w:rsidRDefault="003C27E9"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65293AC" w14:textId="77777777" w:rsidR="003C27E9" w:rsidRPr="000E6A5E" w:rsidRDefault="003C27E9"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08F82719" w14:textId="77777777" w:rsidR="003C27E9" w:rsidRPr="000E6A5E" w:rsidRDefault="003C27E9"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30095FE" w14:textId="77777777" w:rsidR="003C27E9" w:rsidRPr="000E6A5E" w:rsidRDefault="003C27E9"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3886F5AF" w14:textId="77777777" w:rsidR="003C27E9" w:rsidRPr="000E6A5E" w:rsidRDefault="003C27E9"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2C8C0E32" w14:textId="77777777" w:rsidR="003C27E9" w:rsidRPr="000E6A5E" w:rsidRDefault="003C27E9"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40962EB" w14:textId="77777777" w:rsidR="003C27E9" w:rsidRPr="000E6A5E" w:rsidRDefault="003C27E9"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4724812D" w14:textId="77777777" w:rsidR="003C27E9" w:rsidRPr="000E6A5E" w:rsidRDefault="003C27E9"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5E7C70D7" w14:textId="77777777" w:rsidR="003C27E9" w:rsidRPr="000E6A5E" w:rsidRDefault="003C27E9" w:rsidP="007C1343">
            <w:pPr>
              <w:pStyle w:val="TAC"/>
            </w:pPr>
            <w:r w:rsidRPr="000E6A5E">
              <w:t>octet 1</w:t>
            </w:r>
          </w:p>
        </w:tc>
      </w:tr>
      <w:tr w:rsidR="003C27E9" w:rsidRPr="000E6A5E" w14:paraId="55AF5C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AED01E7" w14:textId="77777777" w:rsidR="003C27E9" w:rsidRPr="000E6A5E" w:rsidRDefault="003C27E9"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016ED9C8" w14:textId="77777777" w:rsidR="003C27E9" w:rsidRPr="000E6A5E" w:rsidRDefault="003C27E9"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14A57F7D" w14:textId="77777777" w:rsidR="003C27E9" w:rsidRPr="000E6A5E" w:rsidRDefault="003C27E9"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C1889DF" w14:textId="77777777" w:rsidR="003C27E9" w:rsidRPr="000E6A5E" w:rsidRDefault="003C27E9"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446DFC7A" w14:textId="77777777" w:rsidR="003C27E9" w:rsidRPr="000E6A5E" w:rsidRDefault="003C27E9"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4A7BA8F4" w14:textId="77777777" w:rsidR="003C27E9" w:rsidRPr="000E6A5E" w:rsidRDefault="003C27E9"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050D6585" w14:textId="77777777" w:rsidR="003C27E9" w:rsidRPr="000E6A5E" w:rsidRDefault="003C27E9"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6DFC60BA" w14:textId="77777777" w:rsidR="003C27E9" w:rsidRPr="000E6A5E" w:rsidRDefault="003C27E9"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617AF5E" w14:textId="77777777" w:rsidR="003C27E9" w:rsidRPr="000E6A5E" w:rsidRDefault="003C27E9" w:rsidP="007C1343">
            <w:pPr>
              <w:pStyle w:val="TAC"/>
            </w:pPr>
            <w:r w:rsidRPr="000E6A5E">
              <w:t>octet 2</w:t>
            </w:r>
          </w:p>
        </w:tc>
      </w:tr>
      <w:tr w:rsidR="003C27E9" w:rsidRPr="000E6A5E" w14:paraId="3C8E9C3E"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38CB748"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8600E11" w14:textId="77777777" w:rsidR="003C27E9" w:rsidRPr="000E6A5E" w:rsidRDefault="003C27E9"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68084B89" w14:textId="77777777" w:rsidR="003C27E9" w:rsidRPr="000E6A5E" w:rsidRDefault="003C27E9"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2146AACD" w14:textId="77777777" w:rsidR="003C27E9" w:rsidRPr="000E6A5E" w:rsidRDefault="003C27E9"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2F1340C2" w14:textId="77777777" w:rsidR="003C27E9" w:rsidRPr="000E6A5E" w:rsidRDefault="003C27E9"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0A8147E" w14:textId="77777777" w:rsidR="003C27E9" w:rsidRPr="000E6A5E" w:rsidRDefault="003C27E9"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1B26DA3A" w14:textId="77777777" w:rsidR="003C27E9" w:rsidRPr="000E6A5E" w:rsidRDefault="003C27E9" w:rsidP="007C1343">
            <w:pPr>
              <w:pStyle w:val="TAC"/>
            </w:pPr>
            <w:r w:rsidRPr="000E6A5E">
              <w:t>octet 3</w:t>
            </w:r>
          </w:p>
        </w:tc>
      </w:tr>
    </w:tbl>
    <w:p w14:paraId="460CC0B4" w14:textId="77777777" w:rsidR="003C27E9" w:rsidRPr="000E6A5E" w:rsidRDefault="003C27E9" w:rsidP="003C27E9"/>
    <w:p w14:paraId="72498C7C" w14:textId="77777777" w:rsidR="003C27E9" w:rsidRPr="000E6A5E" w:rsidRDefault="003C27E9" w:rsidP="003C27E9">
      <w:r w:rsidRPr="000E6A5E">
        <w:t>Z15..Z0 = Uplink PDCP SDU size in bits 0.. 12160 (binary coded, Z15 is most significant bit and Z0 least significant bit). See Note 1.</w:t>
      </w:r>
    </w:p>
    <w:p w14:paraId="0A9F5BC0" w14:textId="77777777" w:rsidR="003C27E9" w:rsidRPr="000E6A5E" w:rsidRDefault="003C27E9" w:rsidP="003C27E9">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1E8F7B0A" w14:textId="77777777" w:rsidR="003C27E9" w:rsidRPr="000E6A5E" w:rsidRDefault="003C27E9" w:rsidP="003C27E9">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01700182" w14:textId="77777777" w:rsidR="003C27E9" w:rsidRPr="000E6A5E" w:rsidRDefault="003C27E9" w:rsidP="003C27E9">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40F687A8" w14:textId="77777777" w:rsidR="003C27E9" w:rsidRPr="000E6A5E" w:rsidRDefault="003C27E9" w:rsidP="003C27E9">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4CBF110C" w14:textId="77777777" w:rsidR="003C27E9" w:rsidRPr="000E6A5E" w:rsidRDefault="003C27E9" w:rsidP="003C27E9">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6B954CB8" w14:textId="77777777" w:rsidTr="007C1343">
        <w:trPr>
          <w:cantSplit/>
          <w:jc w:val="center"/>
        </w:trPr>
        <w:tc>
          <w:tcPr>
            <w:tcW w:w="849" w:type="dxa"/>
          </w:tcPr>
          <w:p w14:paraId="58FDD692" w14:textId="77777777" w:rsidR="003C27E9" w:rsidRPr="000E6A5E" w:rsidRDefault="003C27E9" w:rsidP="007C1343">
            <w:pPr>
              <w:pStyle w:val="TAC"/>
            </w:pPr>
          </w:p>
        </w:tc>
        <w:tc>
          <w:tcPr>
            <w:tcW w:w="5953" w:type="dxa"/>
          </w:tcPr>
          <w:p w14:paraId="1D1D776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E79A400" w14:textId="77777777" w:rsidR="003C27E9" w:rsidRPr="000E6A5E" w:rsidRDefault="003C27E9" w:rsidP="007C1343">
            <w:pPr>
              <w:pStyle w:val="TAC"/>
            </w:pPr>
          </w:p>
        </w:tc>
      </w:tr>
      <w:tr w:rsidR="003C27E9" w:rsidRPr="000E6A5E" w14:paraId="7130A320" w14:textId="77777777" w:rsidTr="007C1343">
        <w:trPr>
          <w:cantSplit/>
          <w:jc w:val="center"/>
        </w:trPr>
        <w:tc>
          <w:tcPr>
            <w:tcW w:w="849" w:type="dxa"/>
          </w:tcPr>
          <w:p w14:paraId="59AD1BF0" w14:textId="77777777" w:rsidR="003C27E9" w:rsidRPr="000E6A5E" w:rsidRDefault="003C27E9" w:rsidP="007C1343">
            <w:pPr>
              <w:pStyle w:val="TAC"/>
            </w:pPr>
          </w:p>
        </w:tc>
        <w:tc>
          <w:tcPr>
            <w:tcW w:w="5953" w:type="dxa"/>
          </w:tcPr>
          <w:p w14:paraId="6115B202" w14:textId="77777777" w:rsidR="003C27E9" w:rsidRPr="000E6A5E" w:rsidRDefault="003C27E9" w:rsidP="007C1343">
            <w:pPr>
              <w:pStyle w:val="TAC"/>
            </w:pPr>
            <w:r w:rsidRPr="000E6A5E">
              <w:t>IP PDU delay</w:t>
            </w:r>
          </w:p>
        </w:tc>
        <w:tc>
          <w:tcPr>
            <w:tcW w:w="1500" w:type="dxa"/>
          </w:tcPr>
          <w:p w14:paraId="185ADF2E" w14:textId="77777777" w:rsidR="003C27E9" w:rsidRPr="000E6A5E" w:rsidRDefault="003C27E9" w:rsidP="007C1343">
            <w:pPr>
              <w:pStyle w:val="TAC"/>
            </w:pPr>
            <w:r w:rsidRPr="000E6A5E">
              <w:t>Octet 1</w:t>
            </w:r>
          </w:p>
        </w:tc>
      </w:tr>
    </w:tbl>
    <w:p w14:paraId="71EF0466" w14:textId="77777777" w:rsidR="003C27E9" w:rsidRPr="000E6A5E" w:rsidRDefault="003C27E9" w:rsidP="003C27E9"/>
    <w:p w14:paraId="7988ADF8" w14:textId="77777777" w:rsidR="003C27E9" w:rsidRPr="000E6A5E" w:rsidRDefault="003C27E9" w:rsidP="003C27E9">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CE37034" w14:textId="77777777" w:rsidTr="007C1343">
        <w:trPr>
          <w:jc w:val="center"/>
        </w:trPr>
        <w:tc>
          <w:tcPr>
            <w:tcW w:w="851" w:type="dxa"/>
          </w:tcPr>
          <w:p w14:paraId="0B86F91C" w14:textId="77777777" w:rsidR="003C27E9" w:rsidRPr="000E6A5E" w:rsidRDefault="003C27E9" w:rsidP="007C1343">
            <w:pPr>
              <w:pStyle w:val="TAC"/>
            </w:pPr>
            <w:r w:rsidRPr="000E6A5E">
              <w:t>8</w:t>
            </w:r>
          </w:p>
        </w:tc>
        <w:tc>
          <w:tcPr>
            <w:tcW w:w="851" w:type="dxa"/>
          </w:tcPr>
          <w:p w14:paraId="540F5DF2" w14:textId="77777777" w:rsidR="003C27E9" w:rsidRPr="000E6A5E" w:rsidRDefault="003C27E9" w:rsidP="007C1343">
            <w:pPr>
              <w:pStyle w:val="TAC"/>
            </w:pPr>
            <w:r w:rsidRPr="000E6A5E">
              <w:t>7</w:t>
            </w:r>
          </w:p>
        </w:tc>
        <w:tc>
          <w:tcPr>
            <w:tcW w:w="851" w:type="dxa"/>
          </w:tcPr>
          <w:p w14:paraId="6C93DE49" w14:textId="77777777" w:rsidR="003C27E9" w:rsidRPr="000E6A5E" w:rsidRDefault="003C27E9" w:rsidP="007C1343">
            <w:pPr>
              <w:pStyle w:val="TAC"/>
            </w:pPr>
            <w:r w:rsidRPr="000E6A5E">
              <w:t>6</w:t>
            </w:r>
          </w:p>
        </w:tc>
        <w:tc>
          <w:tcPr>
            <w:tcW w:w="851" w:type="dxa"/>
          </w:tcPr>
          <w:p w14:paraId="7FC37A65" w14:textId="77777777" w:rsidR="003C27E9" w:rsidRPr="000E6A5E" w:rsidRDefault="003C27E9" w:rsidP="007C1343">
            <w:pPr>
              <w:pStyle w:val="TAC"/>
            </w:pPr>
            <w:r w:rsidRPr="000E6A5E">
              <w:t>5</w:t>
            </w:r>
          </w:p>
        </w:tc>
        <w:tc>
          <w:tcPr>
            <w:tcW w:w="851" w:type="dxa"/>
          </w:tcPr>
          <w:p w14:paraId="093B79D8" w14:textId="77777777" w:rsidR="003C27E9" w:rsidRPr="000E6A5E" w:rsidRDefault="003C27E9" w:rsidP="007C1343">
            <w:pPr>
              <w:pStyle w:val="TAC"/>
            </w:pPr>
            <w:r w:rsidRPr="000E6A5E">
              <w:t>4</w:t>
            </w:r>
          </w:p>
        </w:tc>
        <w:tc>
          <w:tcPr>
            <w:tcW w:w="851" w:type="dxa"/>
          </w:tcPr>
          <w:p w14:paraId="49BDFE67" w14:textId="77777777" w:rsidR="003C27E9" w:rsidRPr="000E6A5E" w:rsidRDefault="003C27E9" w:rsidP="007C1343">
            <w:pPr>
              <w:pStyle w:val="TAC"/>
            </w:pPr>
            <w:r w:rsidRPr="000E6A5E">
              <w:t>3</w:t>
            </w:r>
          </w:p>
        </w:tc>
        <w:tc>
          <w:tcPr>
            <w:tcW w:w="851" w:type="dxa"/>
          </w:tcPr>
          <w:p w14:paraId="18D59255" w14:textId="77777777" w:rsidR="003C27E9" w:rsidRPr="000E6A5E" w:rsidRDefault="003C27E9" w:rsidP="007C1343">
            <w:pPr>
              <w:pStyle w:val="TAC"/>
            </w:pPr>
            <w:r w:rsidRPr="000E6A5E">
              <w:t>2</w:t>
            </w:r>
          </w:p>
        </w:tc>
        <w:tc>
          <w:tcPr>
            <w:tcW w:w="851" w:type="dxa"/>
          </w:tcPr>
          <w:p w14:paraId="545B8358" w14:textId="77777777" w:rsidR="003C27E9" w:rsidRPr="000E6A5E" w:rsidRDefault="003C27E9" w:rsidP="007C1343">
            <w:pPr>
              <w:pStyle w:val="TAC"/>
            </w:pPr>
            <w:r w:rsidRPr="000E6A5E">
              <w:t>1</w:t>
            </w:r>
          </w:p>
        </w:tc>
        <w:tc>
          <w:tcPr>
            <w:tcW w:w="1380" w:type="dxa"/>
          </w:tcPr>
          <w:p w14:paraId="55CAB73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AE16661" w14:textId="77777777" w:rsidTr="007C1343">
        <w:trPr>
          <w:cantSplit/>
          <w:jc w:val="center"/>
        </w:trPr>
        <w:tc>
          <w:tcPr>
            <w:tcW w:w="851" w:type="dxa"/>
          </w:tcPr>
          <w:p w14:paraId="1C544FB6" w14:textId="77777777" w:rsidR="003C27E9" w:rsidRPr="000E6A5E" w:rsidRDefault="003C27E9" w:rsidP="007C1343">
            <w:pPr>
              <w:pStyle w:val="TAC"/>
            </w:pPr>
            <w:r w:rsidRPr="000E6A5E">
              <w:t>T7</w:t>
            </w:r>
          </w:p>
        </w:tc>
        <w:tc>
          <w:tcPr>
            <w:tcW w:w="851" w:type="dxa"/>
          </w:tcPr>
          <w:p w14:paraId="6982C445" w14:textId="77777777" w:rsidR="003C27E9" w:rsidRPr="000E6A5E" w:rsidRDefault="003C27E9" w:rsidP="007C1343">
            <w:pPr>
              <w:pStyle w:val="TAC"/>
            </w:pPr>
            <w:r w:rsidRPr="000E6A5E">
              <w:t>T6</w:t>
            </w:r>
          </w:p>
        </w:tc>
        <w:tc>
          <w:tcPr>
            <w:tcW w:w="851" w:type="dxa"/>
          </w:tcPr>
          <w:p w14:paraId="58B06C06" w14:textId="77777777" w:rsidR="003C27E9" w:rsidRPr="000E6A5E" w:rsidRDefault="003C27E9" w:rsidP="007C1343">
            <w:pPr>
              <w:pStyle w:val="TAC"/>
            </w:pPr>
            <w:r w:rsidRPr="000E6A5E">
              <w:t>T5</w:t>
            </w:r>
          </w:p>
        </w:tc>
        <w:tc>
          <w:tcPr>
            <w:tcW w:w="851" w:type="dxa"/>
          </w:tcPr>
          <w:p w14:paraId="032CFDAC" w14:textId="77777777" w:rsidR="003C27E9" w:rsidRPr="000E6A5E" w:rsidRDefault="003C27E9" w:rsidP="007C1343">
            <w:pPr>
              <w:pStyle w:val="TAC"/>
            </w:pPr>
            <w:r w:rsidRPr="000E6A5E">
              <w:t>T4</w:t>
            </w:r>
          </w:p>
        </w:tc>
        <w:tc>
          <w:tcPr>
            <w:tcW w:w="851" w:type="dxa"/>
          </w:tcPr>
          <w:p w14:paraId="700C5AA4" w14:textId="77777777" w:rsidR="003C27E9" w:rsidRPr="000E6A5E" w:rsidRDefault="003C27E9" w:rsidP="007C1343">
            <w:pPr>
              <w:pStyle w:val="TAC"/>
            </w:pPr>
            <w:r w:rsidRPr="000E6A5E">
              <w:t>T3</w:t>
            </w:r>
          </w:p>
        </w:tc>
        <w:tc>
          <w:tcPr>
            <w:tcW w:w="851" w:type="dxa"/>
          </w:tcPr>
          <w:p w14:paraId="24FE3766" w14:textId="77777777" w:rsidR="003C27E9" w:rsidRPr="000E6A5E" w:rsidRDefault="003C27E9" w:rsidP="007C1343">
            <w:pPr>
              <w:pStyle w:val="TAC"/>
            </w:pPr>
            <w:r w:rsidRPr="000E6A5E">
              <w:t>T2</w:t>
            </w:r>
          </w:p>
        </w:tc>
        <w:tc>
          <w:tcPr>
            <w:tcW w:w="851" w:type="dxa"/>
          </w:tcPr>
          <w:p w14:paraId="47A00B29" w14:textId="77777777" w:rsidR="003C27E9" w:rsidRPr="000E6A5E" w:rsidRDefault="003C27E9" w:rsidP="007C1343">
            <w:pPr>
              <w:pStyle w:val="TAC"/>
            </w:pPr>
            <w:r w:rsidRPr="000E6A5E">
              <w:t>T1</w:t>
            </w:r>
          </w:p>
        </w:tc>
        <w:tc>
          <w:tcPr>
            <w:tcW w:w="851" w:type="dxa"/>
          </w:tcPr>
          <w:p w14:paraId="61D90C31" w14:textId="77777777" w:rsidR="003C27E9" w:rsidRPr="000E6A5E" w:rsidRDefault="003C27E9" w:rsidP="007C1343">
            <w:pPr>
              <w:pStyle w:val="TAC"/>
            </w:pPr>
            <w:r w:rsidRPr="000E6A5E">
              <w:t>T0</w:t>
            </w:r>
          </w:p>
        </w:tc>
        <w:tc>
          <w:tcPr>
            <w:tcW w:w="1380" w:type="dxa"/>
          </w:tcPr>
          <w:p w14:paraId="5EB5AE02" w14:textId="77777777" w:rsidR="003C27E9" w:rsidRPr="000E6A5E" w:rsidRDefault="003C27E9" w:rsidP="007C1343">
            <w:pPr>
              <w:pStyle w:val="TAC"/>
            </w:pPr>
            <w:r w:rsidRPr="000E6A5E">
              <w:t>octet 1</w:t>
            </w:r>
          </w:p>
        </w:tc>
      </w:tr>
    </w:tbl>
    <w:p w14:paraId="34218768" w14:textId="77777777" w:rsidR="003C27E9" w:rsidRPr="000E6A5E" w:rsidRDefault="003C27E9" w:rsidP="003C27E9"/>
    <w:p w14:paraId="0554777A" w14:textId="77777777" w:rsidR="003C27E9" w:rsidRPr="000E6A5E" w:rsidRDefault="003C27E9" w:rsidP="003C27E9">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4783CDE" w14:textId="77777777" w:rsidR="003C27E9" w:rsidRPr="000E6A5E" w:rsidRDefault="003C27E9" w:rsidP="003C27E9">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63C3D74E" w14:textId="77777777" w:rsidR="003C27E9" w:rsidRPr="000E6A5E" w:rsidRDefault="003C27E9" w:rsidP="003C27E9">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BEA8B3C" w14:textId="77777777" w:rsidTr="007C1343">
        <w:trPr>
          <w:cantSplit/>
          <w:jc w:val="center"/>
        </w:trPr>
        <w:tc>
          <w:tcPr>
            <w:tcW w:w="849" w:type="dxa"/>
          </w:tcPr>
          <w:p w14:paraId="6B27B030" w14:textId="77777777" w:rsidR="003C27E9" w:rsidRPr="000E6A5E" w:rsidRDefault="003C27E9" w:rsidP="007C1343">
            <w:pPr>
              <w:pStyle w:val="TAC"/>
            </w:pPr>
          </w:p>
        </w:tc>
        <w:tc>
          <w:tcPr>
            <w:tcW w:w="5953" w:type="dxa"/>
          </w:tcPr>
          <w:p w14:paraId="6C9F0E0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CE94436" w14:textId="77777777" w:rsidR="003C27E9" w:rsidRPr="000E6A5E" w:rsidRDefault="003C27E9" w:rsidP="007C1343">
            <w:pPr>
              <w:pStyle w:val="TAC"/>
            </w:pPr>
          </w:p>
        </w:tc>
      </w:tr>
      <w:tr w:rsidR="003C27E9" w:rsidRPr="000E6A5E" w14:paraId="67968A9C" w14:textId="77777777" w:rsidTr="007C1343">
        <w:trPr>
          <w:cantSplit/>
          <w:jc w:val="center"/>
        </w:trPr>
        <w:tc>
          <w:tcPr>
            <w:tcW w:w="849" w:type="dxa"/>
          </w:tcPr>
          <w:p w14:paraId="3FEC3871" w14:textId="77777777" w:rsidR="003C27E9" w:rsidRPr="000E6A5E" w:rsidRDefault="003C27E9" w:rsidP="007C1343">
            <w:pPr>
              <w:pStyle w:val="TAC"/>
            </w:pPr>
          </w:p>
        </w:tc>
        <w:tc>
          <w:tcPr>
            <w:tcW w:w="5953" w:type="dxa"/>
          </w:tcPr>
          <w:p w14:paraId="643E1101" w14:textId="77777777" w:rsidR="003C27E9" w:rsidRPr="000E6A5E" w:rsidRDefault="003C27E9" w:rsidP="007C1343">
            <w:pPr>
              <w:pStyle w:val="TAC"/>
            </w:pPr>
            <w:r w:rsidRPr="000E6A5E">
              <w:t>MTCH ID</w:t>
            </w:r>
          </w:p>
        </w:tc>
        <w:tc>
          <w:tcPr>
            <w:tcW w:w="1500" w:type="dxa"/>
          </w:tcPr>
          <w:p w14:paraId="3C1F37EB" w14:textId="77777777" w:rsidR="003C27E9" w:rsidRPr="000E6A5E" w:rsidRDefault="003C27E9" w:rsidP="007C1343">
            <w:pPr>
              <w:pStyle w:val="TAC"/>
            </w:pPr>
            <w:r w:rsidRPr="000E6A5E">
              <w:t>octet 1</w:t>
            </w:r>
          </w:p>
          <w:p w14:paraId="14B10312" w14:textId="77777777" w:rsidR="003C27E9" w:rsidRPr="000E6A5E" w:rsidRDefault="003C27E9" w:rsidP="007C1343">
            <w:pPr>
              <w:pStyle w:val="TAC"/>
            </w:pPr>
            <w:r w:rsidRPr="000E6A5E">
              <w:t>octet 2</w:t>
            </w:r>
          </w:p>
          <w:p w14:paraId="65CF9511" w14:textId="77777777" w:rsidR="003C27E9" w:rsidRPr="000E6A5E" w:rsidRDefault="003C27E9" w:rsidP="007C1343">
            <w:pPr>
              <w:pStyle w:val="TAC"/>
            </w:pPr>
            <w:r w:rsidRPr="000E6A5E">
              <w:t>octet 3</w:t>
            </w:r>
          </w:p>
        </w:tc>
      </w:tr>
    </w:tbl>
    <w:p w14:paraId="15506FEC" w14:textId="77777777" w:rsidR="003C27E9" w:rsidRPr="000E6A5E" w:rsidRDefault="003C27E9" w:rsidP="003C27E9"/>
    <w:p w14:paraId="49E25DC4" w14:textId="77777777" w:rsidR="003C27E9" w:rsidRPr="000E6A5E" w:rsidRDefault="003C27E9" w:rsidP="003C27E9">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825C1C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34086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33386AD"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C26F38"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317F0E"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E3E90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70243D"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02B06D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B184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E46AB4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96AC25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888461"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5F4B4BD6"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6A93F56"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5EFA3FB"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5729093"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72140AE"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1BB0E8E"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02A320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DCE2B95" w14:textId="77777777" w:rsidR="003C27E9" w:rsidRPr="000E6A5E" w:rsidRDefault="003C27E9" w:rsidP="007C1343">
            <w:pPr>
              <w:pStyle w:val="TAC"/>
            </w:pPr>
            <w:r w:rsidRPr="000E6A5E">
              <w:t>Octet 1</w:t>
            </w:r>
          </w:p>
        </w:tc>
      </w:tr>
      <w:tr w:rsidR="003C27E9" w:rsidRPr="000E6A5E" w14:paraId="402EC23E"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FADEA21"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DFBD71D" w14:textId="77777777" w:rsidR="003C27E9" w:rsidRPr="000E6A5E" w:rsidRDefault="003C27E9"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1787FBA" w14:textId="77777777" w:rsidR="003C27E9" w:rsidRPr="000E6A5E" w:rsidRDefault="003C27E9"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46C8D6B7" w14:textId="77777777" w:rsidR="003C27E9" w:rsidRPr="000E6A5E" w:rsidRDefault="003C27E9"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21E203A6" w14:textId="77777777" w:rsidR="003C27E9" w:rsidRPr="000E6A5E" w:rsidRDefault="003C27E9"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76B2B09F" w14:textId="77777777" w:rsidR="003C27E9" w:rsidRPr="000E6A5E" w:rsidRDefault="003C27E9" w:rsidP="007C1343">
            <w:pPr>
              <w:pStyle w:val="TAC"/>
            </w:pPr>
            <w:r w:rsidRPr="000E6A5E">
              <w:t>octet 2</w:t>
            </w:r>
          </w:p>
        </w:tc>
      </w:tr>
      <w:tr w:rsidR="003C27E9" w:rsidRPr="000E6A5E" w14:paraId="1A52C56B"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5CDE8F60"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2F4152" w14:textId="77777777" w:rsidR="003C27E9" w:rsidRPr="000E6A5E" w:rsidRDefault="003C27E9"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6CE9D2C2" w14:textId="77777777" w:rsidR="003C27E9" w:rsidRPr="000E6A5E" w:rsidRDefault="003C27E9"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614752DD" w14:textId="77777777" w:rsidR="003C27E9" w:rsidRPr="000E6A5E" w:rsidRDefault="003C27E9"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0842C1D4" w14:textId="77777777" w:rsidR="003C27E9" w:rsidRPr="000E6A5E" w:rsidRDefault="003C27E9"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041297D1" w14:textId="77777777" w:rsidR="003C27E9" w:rsidRPr="000E6A5E" w:rsidRDefault="003C27E9"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5856F06F" w14:textId="77777777" w:rsidR="003C27E9" w:rsidRPr="000E6A5E" w:rsidRDefault="003C27E9" w:rsidP="007C1343">
            <w:pPr>
              <w:pStyle w:val="TAC"/>
            </w:pPr>
            <w:r w:rsidRPr="000E6A5E">
              <w:t>octet 3</w:t>
            </w:r>
          </w:p>
        </w:tc>
      </w:tr>
    </w:tbl>
    <w:p w14:paraId="746C4D58" w14:textId="77777777" w:rsidR="003C27E9" w:rsidRPr="000E6A5E" w:rsidRDefault="003C27E9" w:rsidP="003C27E9"/>
    <w:p w14:paraId="79E02100" w14:textId="77777777" w:rsidR="003C27E9" w:rsidRPr="000E6A5E" w:rsidRDefault="003C27E9" w:rsidP="003C27E9">
      <w:r w:rsidRPr="000E6A5E">
        <w:t>A7..A0 = MBSFN area identity 0.. 255 (binary coded, A7 is most significant bit and A0 least significant bit). See Note.</w:t>
      </w:r>
    </w:p>
    <w:p w14:paraId="265EFCE8" w14:textId="77777777" w:rsidR="003C27E9" w:rsidRPr="000E6A5E" w:rsidRDefault="003C27E9" w:rsidP="003C27E9">
      <w:r w:rsidRPr="000E6A5E">
        <w:t>M3..M0 = MCH identity 0.. 14 (binary coded, M3 is most significant bit and M0 least significant bit). See Note.</w:t>
      </w:r>
    </w:p>
    <w:p w14:paraId="25190628" w14:textId="77777777" w:rsidR="003C27E9" w:rsidRPr="000E6A5E" w:rsidRDefault="003C27E9" w:rsidP="003C27E9">
      <w:r w:rsidRPr="000E6A5E">
        <w:t>L4..L0 = Logical channel identity 0..28 (binary coded, L4 is most significant bit and L0 least significant bit), See Note.</w:t>
      </w:r>
    </w:p>
    <w:p w14:paraId="4C0DF702" w14:textId="77777777" w:rsidR="003C27E9" w:rsidRPr="000E6A5E" w:rsidRDefault="003C27E9" w:rsidP="003C27E9">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EC9F6B2" w14:textId="77777777" w:rsidR="003C27E9" w:rsidRPr="000E6A5E" w:rsidRDefault="003C27E9" w:rsidP="003C27E9">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CB40B23" w14:textId="77777777" w:rsidTr="007C1343">
        <w:trPr>
          <w:cantSplit/>
          <w:jc w:val="center"/>
        </w:trPr>
        <w:tc>
          <w:tcPr>
            <w:tcW w:w="849" w:type="dxa"/>
          </w:tcPr>
          <w:p w14:paraId="3509E4E1" w14:textId="77777777" w:rsidR="003C27E9" w:rsidRPr="000E6A5E" w:rsidRDefault="003C27E9" w:rsidP="007C1343">
            <w:pPr>
              <w:pStyle w:val="TAC"/>
            </w:pPr>
          </w:p>
        </w:tc>
        <w:tc>
          <w:tcPr>
            <w:tcW w:w="5953" w:type="dxa"/>
          </w:tcPr>
          <w:p w14:paraId="579E59E3"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EB449C" w14:textId="77777777" w:rsidR="003C27E9" w:rsidRPr="000E6A5E" w:rsidRDefault="003C27E9" w:rsidP="007C1343">
            <w:pPr>
              <w:pStyle w:val="TAC"/>
            </w:pPr>
          </w:p>
        </w:tc>
      </w:tr>
      <w:tr w:rsidR="003C27E9" w:rsidRPr="000E6A5E" w14:paraId="325AA5EA" w14:textId="77777777" w:rsidTr="007C1343">
        <w:trPr>
          <w:cantSplit/>
          <w:jc w:val="center"/>
        </w:trPr>
        <w:tc>
          <w:tcPr>
            <w:tcW w:w="849" w:type="dxa"/>
            <w:vAlign w:val="center"/>
          </w:tcPr>
          <w:p w14:paraId="721BF7EE" w14:textId="77777777" w:rsidR="003C27E9" w:rsidRPr="000E6A5E" w:rsidRDefault="003C27E9" w:rsidP="007C1343">
            <w:pPr>
              <w:pStyle w:val="TAC"/>
            </w:pPr>
          </w:p>
        </w:tc>
        <w:tc>
          <w:tcPr>
            <w:tcW w:w="5953" w:type="dxa"/>
            <w:vAlign w:val="center"/>
          </w:tcPr>
          <w:p w14:paraId="36036AD6" w14:textId="77777777" w:rsidR="003C27E9" w:rsidRPr="000E6A5E" w:rsidRDefault="003C27E9" w:rsidP="007C1343">
            <w:pPr>
              <w:pStyle w:val="TAC"/>
            </w:pPr>
            <w:r w:rsidRPr="000E6A5E">
              <w:t>Length of UE test loop mode D setup contents in bytes</w:t>
            </w:r>
          </w:p>
        </w:tc>
        <w:tc>
          <w:tcPr>
            <w:tcW w:w="1500" w:type="dxa"/>
            <w:vAlign w:val="center"/>
          </w:tcPr>
          <w:p w14:paraId="3C265382" w14:textId="77777777" w:rsidR="003C27E9" w:rsidRPr="000E6A5E" w:rsidRDefault="003C27E9" w:rsidP="007C1343">
            <w:pPr>
              <w:pStyle w:val="TAC"/>
            </w:pPr>
            <w:r w:rsidRPr="000E6A5E">
              <w:t>Octet 1</w:t>
            </w:r>
          </w:p>
          <w:p w14:paraId="255E6BCF" w14:textId="77777777" w:rsidR="003C27E9" w:rsidRPr="000E6A5E" w:rsidRDefault="003C27E9" w:rsidP="007C1343">
            <w:pPr>
              <w:pStyle w:val="TAC"/>
            </w:pPr>
            <w:r w:rsidRPr="000E6A5E">
              <w:t>Octet 2</w:t>
            </w:r>
          </w:p>
        </w:tc>
      </w:tr>
      <w:tr w:rsidR="003C27E9" w:rsidRPr="000E6A5E" w14:paraId="1ED0960C" w14:textId="77777777" w:rsidTr="007C1343">
        <w:trPr>
          <w:cantSplit/>
          <w:jc w:val="center"/>
        </w:trPr>
        <w:tc>
          <w:tcPr>
            <w:tcW w:w="849" w:type="dxa"/>
          </w:tcPr>
          <w:p w14:paraId="5A9BC0F2" w14:textId="77777777" w:rsidR="003C27E9" w:rsidRPr="000E6A5E" w:rsidRDefault="003C27E9" w:rsidP="007C1343">
            <w:pPr>
              <w:pStyle w:val="TAC"/>
            </w:pPr>
          </w:p>
        </w:tc>
        <w:tc>
          <w:tcPr>
            <w:tcW w:w="5953" w:type="dxa"/>
          </w:tcPr>
          <w:p w14:paraId="2445F3EF" w14:textId="77777777" w:rsidR="003C27E9" w:rsidRPr="000E6A5E" w:rsidRDefault="003C27E9" w:rsidP="007C1343">
            <w:pPr>
              <w:pStyle w:val="TAC"/>
            </w:pPr>
            <w:r w:rsidRPr="000E6A5E">
              <w:t>Discovery Announce or Monitor</w:t>
            </w:r>
          </w:p>
        </w:tc>
        <w:tc>
          <w:tcPr>
            <w:tcW w:w="1500" w:type="dxa"/>
          </w:tcPr>
          <w:p w14:paraId="2AABE082" w14:textId="77777777" w:rsidR="003C27E9" w:rsidRPr="000E6A5E" w:rsidRDefault="003C27E9" w:rsidP="007C1343">
            <w:pPr>
              <w:pStyle w:val="TAC"/>
            </w:pPr>
            <w:r w:rsidRPr="000E6A5E">
              <w:t>Octet 3</w:t>
            </w:r>
          </w:p>
        </w:tc>
      </w:tr>
      <w:tr w:rsidR="003C27E9" w:rsidRPr="000E6A5E" w14:paraId="5398C6F6" w14:textId="77777777" w:rsidTr="007C1343">
        <w:trPr>
          <w:cantSplit/>
          <w:jc w:val="center"/>
        </w:trPr>
        <w:tc>
          <w:tcPr>
            <w:tcW w:w="849" w:type="dxa"/>
            <w:vAlign w:val="center"/>
          </w:tcPr>
          <w:p w14:paraId="43191463" w14:textId="77777777" w:rsidR="003C27E9" w:rsidRPr="000E6A5E" w:rsidRDefault="003C27E9" w:rsidP="007C1343">
            <w:pPr>
              <w:pStyle w:val="TAC"/>
            </w:pPr>
          </w:p>
        </w:tc>
        <w:tc>
          <w:tcPr>
            <w:tcW w:w="5953" w:type="dxa"/>
            <w:vAlign w:val="center"/>
          </w:tcPr>
          <w:p w14:paraId="3430057D" w14:textId="77777777" w:rsidR="003C27E9" w:rsidRPr="000E6A5E" w:rsidRDefault="003C27E9" w:rsidP="007C1343">
            <w:pPr>
              <w:pStyle w:val="TAC"/>
            </w:pPr>
            <w:r w:rsidRPr="000E6A5E">
              <w:t>Monitor list</w:t>
            </w:r>
          </w:p>
        </w:tc>
        <w:tc>
          <w:tcPr>
            <w:tcW w:w="1500" w:type="dxa"/>
            <w:vAlign w:val="center"/>
          </w:tcPr>
          <w:p w14:paraId="314F58FD" w14:textId="77777777" w:rsidR="003C27E9" w:rsidRPr="000E6A5E" w:rsidRDefault="003C27E9" w:rsidP="007C1343">
            <w:pPr>
              <w:pStyle w:val="TAC"/>
            </w:pPr>
            <w:r w:rsidRPr="000E6A5E">
              <w:t>Octet 4</w:t>
            </w:r>
          </w:p>
          <w:p w14:paraId="4C15ADD0" w14:textId="77777777" w:rsidR="003C27E9" w:rsidRPr="000E6A5E" w:rsidRDefault="003C27E9" w:rsidP="007C1343">
            <w:pPr>
              <w:pStyle w:val="TAC"/>
            </w:pPr>
          </w:p>
          <w:p w14:paraId="76B9DE79" w14:textId="77777777" w:rsidR="003C27E9" w:rsidRPr="000E6A5E" w:rsidRDefault="003C27E9" w:rsidP="007C1343">
            <w:pPr>
              <w:pStyle w:val="TAC"/>
            </w:pPr>
            <w:r w:rsidRPr="000E6A5E">
              <w:t>Octet N*2+3</w:t>
            </w:r>
          </w:p>
        </w:tc>
      </w:tr>
    </w:tbl>
    <w:p w14:paraId="2715A0B6" w14:textId="77777777" w:rsidR="003C27E9" w:rsidRPr="000E6A5E" w:rsidRDefault="003C27E9" w:rsidP="003C27E9"/>
    <w:p w14:paraId="03C33BB0" w14:textId="77777777" w:rsidR="003C27E9" w:rsidRPr="000E6A5E" w:rsidRDefault="003C27E9" w:rsidP="003C27E9">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1F7743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3D5930B"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3771178"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9E607D3"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8C724A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AD73127"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C858E5E"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AB386E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44A8B09"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AC48035"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93F593E"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3D7795AD"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FB5EF1B" w14:textId="77777777" w:rsidR="003C27E9" w:rsidRPr="000E6A5E" w:rsidRDefault="003C27E9"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71A2AFCE" w14:textId="77777777" w:rsidR="003C27E9" w:rsidRPr="000E6A5E" w:rsidRDefault="003C27E9" w:rsidP="007C1343">
            <w:pPr>
              <w:pStyle w:val="TAC"/>
            </w:pPr>
            <w:r w:rsidRPr="000E6A5E">
              <w:t>octet 1</w:t>
            </w:r>
          </w:p>
        </w:tc>
      </w:tr>
    </w:tbl>
    <w:p w14:paraId="5E4F461C" w14:textId="77777777" w:rsidR="003C27E9" w:rsidRPr="000E6A5E" w:rsidRDefault="003C27E9" w:rsidP="003C27E9"/>
    <w:p w14:paraId="22418EEB" w14:textId="77777777" w:rsidR="003C27E9" w:rsidRPr="000E6A5E" w:rsidRDefault="003C27E9" w:rsidP="003C27E9">
      <w:r w:rsidRPr="000E6A5E">
        <w:t>D0 = 0 is used to trigger the UE to continuously monitor the discovery messages on the PSDCH, and D0 = 1 is used to trigger the UE to continuously announce a discovery message on the PSDCH.</w:t>
      </w:r>
    </w:p>
    <w:p w14:paraId="481492AE" w14:textId="77777777" w:rsidR="003C27E9" w:rsidRPr="000E6A5E" w:rsidRDefault="003C27E9" w:rsidP="003C27E9">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1108D4" w14:textId="77777777" w:rsidTr="007C1343">
        <w:trPr>
          <w:cantSplit/>
          <w:jc w:val="center"/>
        </w:trPr>
        <w:tc>
          <w:tcPr>
            <w:tcW w:w="849" w:type="dxa"/>
            <w:vAlign w:val="center"/>
          </w:tcPr>
          <w:p w14:paraId="584BF7B9" w14:textId="77777777" w:rsidR="003C27E9" w:rsidRPr="000E6A5E" w:rsidRDefault="003C27E9" w:rsidP="007C1343">
            <w:pPr>
              <w:pStyle w:val="TAC"/>
            </w:pPr>
          </w:p>
        </w:tc>
        <w:tc>
          <w:tcPr>
            <w:tcW w:w="5953" w:type="dxa"/>
            <w:vAlign w:val="center"/>
          </w:tcPr>
          <w:p w14:paraId="756B5E3A"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30AD819" w14:textId="77777777" w:rsidR="003C27E9" w:rsidRPr="000E6A5E" w:rsidRDefault="003C27E9" w:rsidP="007C1343">
            <w:pPr>
              <w:pStyle w:val="TAC"/>
            </w:pPr>
          </w:p>
        </w:tc>
      </w:tr>
      <w:tr w:rsidR="003C27E9" w:rsidRPr="000E6A5E" w14:paraId="70D9B597" w14:textId="77777777" w:rsidTr="007C1343">
        <w:trPr>
          <w:cantSplit/>
          <w:jc w:val="center"/>
        </w:trPr>
        <w:tc>
          <w:tcPr>
            <w:tcW w:w="849" w:type="dxa"/>
            <w:vAlign w:val="center"/>
          </w:tcPr>
          <w:p w14:paraId="228C8D60" w14:textId="77777777" w:rsidR="003C27E9" w:rsidRPr="000E6A5E" w:rsidRDefault="003C27E9" w:rsidP="007C1343">
            <w:pPr>
              <w:pStyle w:val="TAC"/>
            </w:pPr>
          </w:p>
        </w:tc>
        <w:tc>
          <w:tcPr>
            <w:tcW w:w="5953" w:type="dxa"/>
            <w:vAlign w:val="center"/>
          </w:tcPr>
          <w:p w14:paraId="051865FC" w14:textId="77777777" w:rsidR="003C27E9" w:rsidRPr="000E6A5E" w:rsidRDefault="003C27E9" w:rsidP="007C1343">
            <w:pPr>
              <w:pStyle w:val="TAC"/>
            </w:pPr>
            <w:proofErr w:type="spellStart"/>
            <w:r w:rsidRPr="000E6A5E">
              <w:t>ProSe</w:t>
            </w:r>
            <w:proofErr w:type="spellEnd"/>
            <w:r w:rsidRPr="000E6A5E">
              <w:t xml:space="preserve"> App Code (LSBs) #1 to monitor</w:t>
            </w:r>
          </w:p>
        </w:tc>
        <w:tc>
          <w:tcPr>
            <w:tcW w:w="1500" w:type="dxa"/>
            <w:vAlign w:val="center"/>
          </w:tcPr>
          <w:p w14:paraId="140D1A50" w14:textId="77777777" w:rsidR="003C27E9" w:rsidRPr="000E6A5E" w:rsidRDefault="003C27E9" w:rsidP="007C1343">
            <w:pPr>
              <w:pStyle w:val="TAC"/>
            </w:pPr>
            <w:r w:rsidRPr="000E6A5E">
              <w:t>Octet 4</w:t>
            </w:r>
          </w:p>
          <w:p w14:paraId="55B73784" w14:textId="77777777" w:rsidR="003C27E9" w:rsidRPr="000E6A5E" w:rsidRDefault="003C27E9" w:rsidP="007C1343">
            <w:pPr>
              <w:pStyle w:val="TAC"/>
            </w:pPr>
            <w:r w:rsidRPr="000E6A5E">
              <w:t>Octet 5</w:t>
            </w:r>
          </w:p>
        </w:tc>
      </w:tr>
      <w:tr w:rsidR="003C27E9" w:rsidRPr="000E6A5E" w14:paraId="50BC6D10" w14:textId="77777777" w:rsidTr="007C1343">
        <w:trPr>
          <w:cantSplit/>
          <w:jc w:val="center"/>
        </w:trPr>
        <w:tc>
          <w:tcPr>
            <w:tcW w:w="849" w:type="dxa"/>
            <w:vAlign w:val="center"/>
          </w:tcPr>
          <w:p w14:paraId="6B185E9C" w14:textId="77777777" w:rsidR="003C27E9" w:rsidRPr="000E6A5E" w:rsidRDefault="003C27E9" w:rsidP="007C1343">
            <w:pPr>
              <w:pStyle w:val="TAC"/>
            </w:pPr>
          </w:p>
        </w:tc>
        <w:tc>
          <w:tcPr>
            <w:tcW w:w="5953" w:type="dxa"/>
            <w:vAlign w:val="center"/>
          </w:tcPr>
          <w:p w14:paraId="20F27126" w14:textId="77777777" w:rsidR="003C27E9" w:rsidRPr="000E6A5E" w:rsidRDefault="003C27E9" w:rsidP="007C1343">
            <w:pPr>
              <w:pStyle w:val="TAC"/>
            </w:pPr>
            <w:proofErr w:type="spellStart"/>
            <w:r w:rsidRPr="000E6A5E">
              <w:t>ProSe</w:t>
            </w:r>
            <w:proofErr w:type="spellEnd"/>
            <w:r w:rsidRPr="000E6A5E">
              <w:t xml:space="preserve"> App Code (LSBs) #2 to monitor</w:t>
            </w:r>
          </w:p>
        </w:tc>
        <w:tc>
          <w:tcPr>
            <w:tcW w:w="1500" w:type="dxa"/>
            <w:vAlign w:val="center"/>
          </w:tcPr>
          <w:p w14:paraId="0FEB76A1" w14:textId="77777777" w:rsidR="003C27E9" w:rsidRPr="000E6A5E" w:rsidRDefault="003C27E9" w:rsidP="007C1343">
            <w:pPr>
              <w:pStyle w:val="TAC"/>
            </w:pPr>
            <w:r w:rsidRPr="000E6A5E">
              <w:t>Octet 6</w:t>
            </w:r>
          </w:p>
          <w:p w14:paraId="5732BE53" w14:textId="77777777" w:rsidR="003C27E9" w:rsidRPr="000E6A5E" w:rsidRDefault="003C27E9" w:rsidP="007C1343">
            <w:pPr>
              <w:pStyle w:val="TAC"/>
            </w:pPr>
            <w:r w:rsidRPr="000E6A5E">
              <w:t>Octet 7</w:t>
            </w:r>
          </w:p>
        </w:tc>
      </w:tr>
      <w:tr w:rsidR="003C27E9" w:rsidRPr="000E6A5E" w14:paraId="28C73A3D" w14:textId="77777777" w:rsidTr="007C1343">
        <w:trPr>
          <w:cantSplit/>
          <w:jc w:val="center"/>
        </w:trPr>
        <w:tc>
          <w:tcPr>
            <w:tcW w:w="849" w:type="dxa"/>
            <w:vAlign w:val="center"/>
          </w:tcPr>
          <w:p w14:paraId="67B0E2C4" w14:textId="77777777" w:rsidR="003C27E9" w:rsidRPr="000E6A5E" w:rsidRDefault="003C27E9" w:rsidP="007C1343">
            <w:pPr>
              <w:pStyle w:val="TAC"/>
            </w:pPr>
          </w:p>
        </w:tc>
        <w:tc>
          <w:tcPr>
            <w:tcW w:w="5953" w:type="dxa"/>
            <w:vAlign w:val="center"/>
          </w:tcPr>
          <w:p w14:paraId="07F85EE2" w14:textId="77777777" w:rsidR="003C27E9" w:rsidRPr="000E6A5E" w:rsidRDefault="003C27E9" w:rsidP="007C1343">
            <w:pPr>
              <w:pStyle w:val="TAC"/>
            </w:pPr>
            <w:r w:rsidRPr="000E6A5E">
              <w:t>…</w:t>
            </w:r>
          </w:p>
        </w:tc>
        <w:tc>
          <w:tcPr>
            <w:tcW w:w="1500" w:type="dxa"/>
            <w:vAlign w:val="center"/>
          </w:tcPr>
          <w:p w14:paraId="5E5CCA3C" w14:textId="77777777" w:rsidR="003C27E9" w:rsidRPr="000E6A5E" w:rsidRDefault="003C27E9" w:rsidP="007C1343">
            <w:pPr>
              <w:pStyle w:val="TAC"/>
            </w:pPr>
          </w:p>
        </w:tc>
      </w:tr>
      <w:tr w:rsidR="003C27E9" w:rsidRPr="000E6A5E" w14:paraId="2D62860D" w14:textId="77777777" w:rsidTr="007C1343">
        <w:trPr>
          <w:cantSplit/>
          <w:jc w:val="center"/>
        </w:trPr>
        <w:tc>
          <w:tcPr>
            <w:tcW w:w="849" w:type="dxa"/>
            <w:vAlign w:val="center"/>
          </w:tcPr>
          <w:p w14:paraId="7E11F2D9" w14:textId="77777777" w:rsidR="003C27E9" w:rsidRPr="000E6A5E" w:rsidRDefault="003C27E9" w:rsidP="007C1343">
            <w:pPr>
              <w:pStyle w:val="TAC"/>
            </w:pPr>
          </w:p>
        </w:tc>
        <w:tc>
          <w:tcPr>
            <w:tcW w:w="5953" w:type="dxa"/>
            <w:vAlign w:val="center"/>
          </w:tcPr>
          <w:p w14:paraId="119E73FC" w14:textId="77777777" w:rsidR="003C27E9" w:rsidRPr="000E6A5E" w:rsidRDefault="003C27E9" w:rsidP="007C1343">
            <w:pPr>
              <w:pStyle w:val="TAC"/>
            </w:pPr>
            <w:proofErr w:type="spellStart"/>
            <w:r w:rsidRPr="000E6A5E">
              <w:t>ProSe</w:t>
            </w:r>
            <w:proofErr w:type="spellEnd"/>
            <w:r w:rsidRPr="000E6A5E">
              <w:t xml:space="preserve"> App Code (LSBs) #N to monitor</w:t>
            </w:r>
          </w:p>
        </w:tc>
        <w:tc>
          <w:tcPr>
            <w:tcW w:w="1500" w:type="dxa"/>
            <w:vAlign w:val="center"/>
          </w:tcPr>
          <w:p w14:paraId="06D4357C" w14:textId="77777777" w:rsidR="003C27E9" w:rsidRPr="000E6A5E" w:rsidRDefault="003C27E9" w:rsidP="007C1343">
            <w:pPr>
              <w:pStyle w:val="TAC"/>
            </w:pPr>
            <w:r w:rsidRPr="000E6A5E">
              <w:t>Octet N*2+2</w:t>
            </w:r>
          </w:p>
          <w:p w14:paraId="16148C99" w14:textId="77777777" w:rsidR="003C27E9" w:rsidRPr="000E6A5E" w:rsidRDefault="003C27E9" w:rsidP="007C1343">
            <w:pPr>
              <w:pStyle w:val="TAC"/>
            </w:pPr>
            <w:r w:rsidRPr="000E6A5E">
              <w:t>Octet N*2+3</w:t>
            </w:r>
          </w:p>
        </w:tc>
      </w:tr>
    </w:tbl>
    <w:p w14:paraId="37BD6A9A" w14:textId="77777777" w:rsidR="003C27E9" w:rsidRPr="000E6A5E" w:rsidRDefault="003C27E9" w:rsidP="003C27E9">
      <w:pPr>
        <w:keepNext/>
        <w:keepLines/>
      </w:pPr>
    </w:p>
    <w:p w14:paraId="78AF7387" w14:textId="77777777" w:rsidR="003C27E9" w:rsidRPr="000E6A5E" w:rsidRDefault="003C27E9" w:rsidP="003C27E9">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7DEFFD39" w14:textId="77777777" w:rsidR="003C27E9" w:rsidRPr="000E6A5E" w:rsidRDefault="003C27E9" w:rsidP="003C27E9">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0AF0B4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D26538"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4821CBC"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E956131"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3BE694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AD8649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A96B784"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30AF635"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6940C05"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89E0192"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650905D"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650FA23"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98EBE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49ED8EE"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CF4FE67"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DD06405"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E9A134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E216D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793B2C3"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83DCF8F" w14:textId="77777777" w:rsidR="003C27E9" w:rsidRPr="000E6A5E" w:rsidRDefault="003C27E9" w:rsidP="007C1343">
            <w:pPr>
              <w:pStyle w:val="TAC"/>
            </w:pPr>
            <w:r w:rsidRPr="000E6A5E">
              <w:t>octet 1</w:t>
            </w:r>
          </w:p>
        </w:tc>
      </w:tr>
      <w:tr w:rsidR="003C27E9" w:rsidRPr="000E6A5E" w14:paraId="2E34D7FA"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0BBF43E3"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39C17EF" w14:textId="77777777" w:rsidR="003C27E9" w:rsidRPr="000E6A5E" w:rsidRDefault="003C27E9"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564EF5B4" w14:textId="77777777" w:rsidR="003C27E9" w:rsidRPr="000E6A5E" w:rsidRDefault="003C27E9" w:rsidP="007C1343">
            <w:pPr>
              <w:pStyle w:val="TAC"/>
            </w:pPr>
            <w:r w:rsidRPr="000E6A5E">
              <w:t>octet 2</w:t>
            </w:r>
          </w:p>
        </w:tc>
      </w:tr>
    </w:tbl>
    <w:p w14:paraId="3C4E66A4" w14:textId="77777777" w:rsidR="003C27E9" w:rsidRPr="000E6A5E" w:rsidRDefault="003C27E9" w:rsidP="003C27E9"/>
    <w:p w14:paraId="26C46CBC" w14:textId="77777777" w:rsidR="003C27E9" w:rsidRPr="000E6A5E" w:rsidRDefault="003C27E9" w:rsidP="003C27E9">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588C22E4" w14:textId="77777777" w:rsidR="003C27E9" w:rsidRPr="000E6A5E" w:rsidRDefault="003C27E9" w:rsidP="003C27E9">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B539167" w14:textId="77777777" w:rsidTr="007C1343">
        <w:trPr>
          <w:cantSplit/>
          <w:jc w:val="center"/>
        </w:trPr>
        <w:tc>
          <w:tcPr>
            <w:tcW w:w="849" w:type="dxa"/>
          </w:tcPr>
          <w:p w14:paraId="13236052" w14:textId="77777777" w:rsidR="003C27E9" w:rsidRPr="000E6A5E" w:rsidRDefault="003C27E9" w:rsidP="007C1343">
            <w:pPr>
              <w:pStyle w:val="TAC"/>
            </w:pPr>
          </w:p>
        </w:tc>
        <w:tc>
          <w:tcPr>
            <w:tcW w:w="5953" w:type="dxa"/>
          </w:tcPr>
          <w:p w14:paraId="4F32D4F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C2039BA" w14:textId="77777777" w:rsidR="003C27E9" w:rsidRPr="000E6A5E" w:rsidRDefault="003C27E9" w:rsidP="007C1343">
            <w:pPr>
              <w:pStyle w:val="TAC"/>
            </w:pPr>
          </w:p>
        </w:tc>
      </w:tr>
      <w:tr w:rsidR="003C27E9" w:rsidRPr="000E6A5E" w14:paraId="087F3327" w14:textId="77777777" w:rsidTr="007C1343">
        <w:trPr>
          <w:cantSplit/>
          <w:jc w:val="center"/>
        </w:trPr>
        <w:tc>
          <w:tcPr>
            <w:tcW w:w="849" w:type="dxa"/>
          </w:tcPr>
          <w:p w14:paraId="3FFDE792" w14:textId="77777777" w:rsidR="003C27E9" w:rsidRPr="000E6A5E" w:rsidRDefault="003C27E9" w:rsidP="007C1343">
            <w:pPr>
              <w:pStyle w:val="TAC"/>
            </w:pPr>
          </w:p>
        </w:tc>
        <w:tc>
          <w:tcPr>
            <w:tcW w:w="5953" w:type="dxa"/>
            <w:vAlign w:val="center"/>
          </w:tcPr>
          <w:p w14:paraId="0AA9AD00" w14:textId="77777777" w:rsidR="003C27E9" w:rsidRPr="000E6A5E" w:rsidRDefault="003C27E9" w:rsidP="007C1343">
            <w:pPr>
              <w:pStyle w:val="TAC"/>
            </w:pPr>
            <w:r w:rsidRPr="000E6A5E">
              <w:t>Length of UE test loop mode E Monitor setup contents in bytes</w:t>
            </w:r>
          </w:p>
        </w:tc>
        <w:tc>
          <w:tcPr>
            <w:tcW w:w="1500" w:type="dxa"/>
            <w:vAlign w:val="center"/>
          </w:tcPr>
          <w:p w14:paraId="2A5E8E20" w14:textId="77777777" w:rsidR="003C27E9" w:rsidRPr="000E6A5E" w:rsidRDefault="003C27E9" w:rsidP="007C1343">
            <w:pPr>
              <w:pStyle w:val="TAC"/>
            </w:pPr>
            <w:r w:rsidRPr="000E6A5E">
              <w:t>Octet 1</w:t>
            </w:r>
          </w:p>
        </w:tc>
      </w:tr>
      <w:tr w:rsidR="003C27E9" w:rsidRPr="000E6A5E" w14:paraId="33C359E5" w14:textId="77777777" w:rsidTr="007C1343">
        <w:trPr>
          <w:cantSplit/>
          <w:jc w:val="center"/>
        </w:trPr>
        <w:tc>
          <w:tcPr>
            <w:tcW w:w="849" w:type="dxa"/>
          </w:tcPr>
          <w:p w14:paraId="12DA0443" w14:textId="77777777" w:rsidR="003C27E9" w:rsidRPr="000E6A5E" w:rsidRDefault="003C27E9" w:rsidP="007C1343">
            <w:pPr>
              <w:pStyle w:val="TAC"/>
            </w:pPr>
          </w:p>
        </w:tc>
        <w:tc>
          <w:tcPr>
            <w:tcW w:w="5953" w:type="dxa"/>
          </w:tcPr>
          <w:p w14:paraId="50E22E71" w14:textId="77777777" w:rsidR="003C27E9" w:rsidRPr="000E6A5E" w:rsidRDefault="003C27E9" w:rsidP="007C1343">
            <w:pPr>
              <w:pStyle w:val="TAC"/>
            </w:pPr>
            <w:r w:rsidRPr="000E6A5E">
              <w:t>Communication Transmit or Receive</w:t>
            </w:r>
          </w:p>
        </w:tc>
        <w:tc>
          <w:tcPr>
            <w:tcW w:w="1500" w:type="dxa"/>
          </w:tcPr>
          <w:p w14:paraId="101C966C" w14:textId="77777777" w:rsidR="003C27E9" w:rsidRPr="000E6A5E" w:rsidRDefault="003C27E9" w:rsidP="007C1343">
            <w:pPr>
              <w:pStyle w:val="TAC"/>
            </w:pPr>
            <w:r w:rsidRPr="000E6A5E">
              <w:t>Octet 2</w:t>
            </w:r>
          </w:p>
        </w:tc>
      </w:tr>
      <w:tr w:rsidR="003C27E9" w:rsidRPr="000E6A5E" w14:paraId="55CA3719" w14:textId="77777777" w:rsidTr="007C1343">
        <w:trPr>
          <w:cantSplit/>
          <w:jc w:val="center"/>
        </w:trPr>
        <w:tc>
          <w:tcPr>
            <w:tcW w:w="849" w:type="dxa"/>
          </w:tcPr>
          <w:p w14:paraId="685C638E" w14:textId="77777777" w:rsidR="003C27E9" w:rsidRPr="000E6A5E" w:rsidRDefault="003C27E9" w:rsidP="007C1343">
            <w:pPr>
              <w:pStyle w:val="TAC"/>
            </w:pPr>
          </w:p>
        </w:tc>
        <w:tc>
          <w:tcPr>
            <w:tcW w:w="5953" w:type="dxa"/>
            <w:vAlign w:val="center"/>
          </w:tcPr>
          <w:p w14:paraId="3B6435B9" w14:textId="77777777" w:rsidR="003C27E9" w:rsidRPr="000E6A5E" w:rsidRDefault="003C27E9" w:rsidP="007C1343">
            <w:pPr>
              <w:pStyle w:val="TAC"/>
            </w:pPr>
            <w:r w:rsidRPr="000E6A5E">
              <w:t>Monitor list</w:t>
            </w:r>
          </w:p>
        </w:tc>
        <w:tc>
          <w:tcPr>
            <w:tcW w:w="1500" w:type="dxa"/>
            <w:vAlign w:val="center"/>
          </w:tcPr>
          <w:p w14:paraId="0E6DCCB5" w14:textId="77777777" w:rsidR="003C27E9" w:rsidRPr="000E6A5E" w:rsidRDefault="003C27E9" w:rsidP="007C1343">
            <w:pPr>
              <w:pStyle w:val="TAC"/>
            </w:pPr>
            <w:r w:rsidRPr="000E6A5E">
              <w:t>Octet 3</w:t>
            </w:r>
          </w:p>
          <w:p w14:paraId="2552EEB5" w14:textId="77777777" w:rsidR="003C27E9" w:rsidRPr="000E6A5E" w:rsidRDefault="003C27E9" w:rsidP="007C1343">
            <w:pPr>
              <w:pStyle w:val="TAC"/>
            </w:pPr>
          </w:p>
          <w:p w14:paraId="799C5D02" w14:textId="77777777" w:rsidR="003C27E9" w:rsidRPr="000E6A5E" w:rsidRDefault="003C27E9" w:rsidP="007C1343">
            <w:pPr>
              <w:pStyle w:val="TAC"/>
            </w:pPr>
            <w:r w:rsidRPr="000E6A5E">
              <w:t>Octet N+2</w:t>
            </w:r>
          </w:p>
          <w:p w14:paraId="7EA90BF6" w14:textId="77777777" w:rsidR="003C27E9" w:rsidRPr="000E6A5E" w:rsidRDefault="003C27E9" w:rsidP="007C1343">
            <w:pPr>
              <w:pStyle w:val="TAC"/>
            </w:pPr>
            <w:r w:rsidRPr="000E6A5E">
              <w:t>or</w:t>
            </w:r>
          </w:p>
          <w:p w14:paraId="363CCE7C" w14:textId="77777777" w:rsidR="003C27E9" w:rsidRPr="000E6A5E" w:rsidRDefault="003C27E9" w:rsidP="007C1343">
            <w:pPr>
              <w:pStyle w:val="TAC"/>
            </w:pPr>
            <w:r w:rsidRPr="000E6A5E">
              <w:t>Octet 3*N+2</w:t>
            </w:r>
          </w:p>
        </w:tc>
      </w:tr>
    </w:tbl>
    <w:p w14:paraId="49B0A1EF" w14:textId="77777777" w:rsidR="003C27E9" w:rsidRPr="000E6A5E" w:rsidRDefault="003C27E9" w:rsidP="003C27E9"/>
    <w:p w14:paraId="18411E3A" w14:textId="77777777" w:rsidR="003C27E9" w:rsidRPr="000E6A5E" w:rsidRDefault="003C27E9" w:rsidP="003C27E9">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4C39F29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53146B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E731521"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FFE585F"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9115F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2805972D"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985746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FCEC80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ADD0B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D20BE8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B98349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661BA759"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DEFF924" w14:textId="77777777" w:rsidR="003C27E9" w:rsidRPr="000E6A5E" w:rsidRDefault="003C27E9"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0A35C4EE" w14:textId="77777777" w:rsidR="003C27E9" w:rsidRPr="000E6A5E" w:rsidRDefault="003C27E9"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4BD092B0" w14:textId="77777777" w:rsidR="003C27E9" w:rsidRPr="000E6A5E" w:rsidRDefault="003C27E9" w:rsidP="007C1343">
            <w:pPr>
              <w:pStyle w:val="TAC"/>
            </w:pPr>
            <w:r w:rsidRPr="000E6A5E">
              <w:t>octet 1</w:t>
            </w:r>
          </w:p>
        </w:tc>
      </w:tr>
    </w:tbl>
    <w:p w14:paraId="39257538" w14:textId="77777777" w:rsidR="003C27E9" w:rsidRPr="000E6A5E" w:rsidRDefault="003C27E9" w:rsidP="003C27E9"/>
    <w:p w14:paraId="6D0EB750" w14:textId="77777777" w:rsidR="003C27E9" w:rsidRPr="000E6A5E" w:rsidRDefault="003C27E9" w:rsidP="003C27E9">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689B6D53" w14:textId="77777777" w:rsidR="003C27E9" w:rsidRPr="000E6A5E" w:rsidRDefault="003C27E9" w:rsidP="003C27E9">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2DBDED55" w14:textId="77777777" w:rsidR="003C27E9" w:rsidRPr="000E6A5E" w:rsidRDefault="003C27E9" w:rsidP="003C27E9">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022EAFD" w14:textId="77777777" w:rsidTr="007C1343">
        <w:trPr>
          <w:cantSplit/>
          <w:jc w:val="center"/>
        </w:trPr>
        <w:tc>
          <w:tcPr>
            <w:tcW w:w="849" w:type="dxa"/>
          </w:tcPr>
          <w:p w14:paraId="6A46AA19" w14:textId="77777777" w:rsidR="003C27E9" w:rsidRPr="000E6A5E" w:rsidRDefault="003C27E9" w:rsidP="007C1343">
            <w:pPr>
              <w:pStyle w:val="TAC"/>
            </w:pPr>
          </w:p>
        </w:tc>
        <w:tc>
          <w:tcPr>
            <w:tcW w:w="5953" w:type="dxa"/>
          </w:tcPr>
          <w:p w14:paraId="33F86137" w14:textId="77777777" w:rsidR="003C27E9" w:rsidRPr="000E6A5E" w:rsidRDefault="003C27E9"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AB6568B" w14:textId="77777777" w:rsidR="003C27E9" w:rsidRPr="000E6A5E" w:rsidRDefault="003C27E9" w:rsidP="007C1343">
            <w:pPr>
              <w:pStyle w:val="TAC"/>
            </w:pPr>
          </w:p>
        </w:tc>
      </w:tr>
      <w:tr w:rsidR="003C27E9" w:rsidRPr="000E6A5E" w14:paraId="38619623" w14:textId="77777777" w:rsidTr="007C1343">
        <w:trPr>
          <w:cantSplit/>
          <w:jc w:val="center"/>
        </w:trPr>
        <w:tc>
          <w:tcPr>
            <w:tcW w:w="849" w:type="dxa"/>
          </w:tcPr>
          <w:p w14:paraId="769DB33D" w14:textId="77777777" w:rsidR="003C27E9" w:rsidRPr="000E6A5E" w:rsidRDefault="003C27E9" w:rsidP="007C1343">
            <w:pPr>
              <w:pStyle w:val="TAC"/>
            </w:pPr>
          </w:p>
        </w:tc>
        <w:tc>
          <w:tcPr>
            <w:tcW w:w="5953" w:type="dxa"/>
            <w:vAlign w:val="center"/>
          </w:tcPr>
          <w:p w14:paraId="1AF2285E" w14:textId="77777777" w:rsidR="003C27E9" w:rsidRPr="000E6A5E" w:rsidRDefault="003C27E9"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570365B4" w14:textId="77777777" w:rsidR="003C27E9" w:rsidRPr="000E6A5E" w:rsidRDefault="003C27E9" w:rsidP="007C1343">
            <w:pPr>
              <w:pStyle w:val="TAC"/>
            </w:pPr>
            <w:r w:rsidRPr="000E6A5E">
              <w:t>Octet 3</w:t>
            </w:r>
          </w:p>
        </w:tc>
      </w:tr>
      <w:tr w:rsidR="003C27E9" w:rsidRPr="000E6A5E" w14:paraId="412E110E" w14:textId="77777777" w:rsidTr="007C1343">
        <w:trPr>
          <w:cantSplit/>
          <w:jc w:val="center"/>
        </w:trPr>
        <w:tc>
          <w:tcPr>
            <w:tcW w:w="849" w:type="dxa"/>
          </w:tcPr>
          <w:p w14:paraId="12C99E33" w14:textId="77777777" w:rsidR="003C27E9" w:rsidRPr="000E6A5E" w:rsidRDefault="003C27E9" w:rsidP="007C1343">
            <w:pPr>
              <w:pStyle w:val="TAC"/>
            </w:pPr>
          </w:p>
        </w:tc>
        <w:tc>
          <w:tcPr>
            <w:tcW w:w="5953" w:type="dxa"/>
            <w:vAlign w:val="center"/>
          </w:tcPr>
          <w:p w14:paraId="5BC6CA11" w14:textId="77777777" w:rsidR="003C27E9" w:rsidRPr="000E6A5E" w:rsidRDefault="003C27E9" w:rsidP="007C1343">
            <w:pPr>
              <w:pStyle w:val="TAC"/>
            </w:pPr>
            <w:r w:rsidRPr="000E6A5E">
              <w:t>Group Destination ID #2 to monitor for Prose Direct Communication</w:t>
            </w:r>
          </w:p>
        </w:tc>
        <w:tc>
          <w:tcPr>
            <w:tcW w:w="1500" w:type="dxa"/>
            <w:vAlign w:val="center"/>
          </w:tcPr>
          <w:p w14:paraId="7442C936" w14:textId="77777777" w:rsidR="003C27E9" w:rsidRPr="000E6A5E" w:rsidRDefault="003C27E9" w:rsidP="007C1343">
            <w:pPr>
              <w:pStyle w:val="TAC"/>
            </w:pPr>
            <w:r w:rsidRPr="000E6A5E">
              <w:t>Octet 4</w:t>
            </w:r>
          </w:p>
        </w:tc>
      </w:tr>
      <w:tr w:rsidR="003C27E9" w:rsidRPr="000E6A5E" w14:paraId="0DC6DF9F" w14:textId="77777777" w:rsidTr="007C1343">
        <w:trPr>
          <w:cantSplit/>
          <w:jc w:val="center"/>
        </w:trPr>
        <w:tc>
          <w:tcPr>
            <w:tcW w:w="849" w:type="dxa"/>
          </w:tcPr>
          <w:p w14:paraId="1F512A6B" w14:textId="77777777" w:rsidR="003C27E9" w:rsidRPr="000E6A5E" w:rsidRDefault="003C27E9" w:rsidP="007C1343">
            <w:pPr>
              <w:pStyle w:val="TAC"/>
            </w:pPr>
          </w:p>
        </w:tc>
        <w:tc>
          <w:tcPr>
            <w:tcW w:w="5953" w:type="dxa"/>
            <w:vAlign w:val="center"/>
          </w:tcPr>
          <w:p w14:paraId="07D506AB" w14:textId="77777777" w:rsidR="003C27E9" w:rsidRPr="000E6A5E" w:rsidRDefault="003C27E9" w:rsidP="007C1343">
            <w:pPr>
              <w:pStyle w:val="TAC"/>
            </w:pPr>
            <w:r w:rsidRPr="000E6A5E">
              <w:t>…</w:t>
            </w:r>
          </w:p>
        </w:tc>
        <w:tc>
          <w:tcPr>
            <w:tcW w:w="1500" w:type="dxa"/>
            <w:vAlign w:val="center"/>
          </w:tcPr>
          <w:p w14:paraId="126D7FA7" w14:textId="77777777" w:rsidR="003C27E9" w:rsidRPr="000E6A5E" w:rsidRDefault="003C27E9" w:rsidP="007C1343">
            <w:pPr>
              <w:pStyle w:val="TAC"/>
            </w:pPr>
          </w:p>
        </w:tc>
      </w:tr>
      <w:tr w:rsidR="003C27E9" w:rsidRPr="000E6A5E" w14:paraId="6C848014" w14:textId="77777777" w:rsidTr="007C1343">
        <w:trPr>
          <w:cantSplit/>
          <w:jc w:val="center"/>
        </w:trPr>
        <w:tc>
          <w:tcPr>
            <w:tcW w:w="849" w:type="dxa"/>
          </w:tcPr>
          <w:p w14:paraId="217D81D9" w14:textId="77777777" w:rsidR="003C27E9" w:rsidRPr="000E6A5E" w:rsidRDefault="003C27E9" w:rsidP="007C1343">
            <w:pPr>
              <w:pStyle w:val="TAC"/>
            </w:pPr>
          </w:p>
        </w:tc>
        <w:tc>
          <w:tcPr>
            <w:tcW w:w="5953" w:type="dxa"/>
            <w:vAlign w:val="center"/>
          </w:tcPr>
          <w:p w14:paraId="66EB2650" w14:textId="77777777" w:rsidR="003C27E9" w:rsidRPr="000E6A5E" w:rsidRDefault="003C27E9"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6629CC03" w14:textId="77777777" w:rsidR="003C27E9" w:rsidRPr="000E6A5E" w:rsidRDefault="003C27E9" w:rsidP="007C1343">
            <w:pPr>
              <w:pStyle w:val="TAC"/>
            </w:pPr>
            <w:r w:rsidRPr="000E6A5E">
              <w:t>Octet N+2</w:t>
            </w:r>
          </w:p>
        </w:tc>
      </w:tr>
    </w:tbl>
    <w:p w14:paraId="32327C2C" w14:textId="77777777" w:rsidR="003C27E9" w:rsidRPr="000E6A5E" w:rsidRDefault="003C27E9" w:rsidP="003C27E9"/>
    <w:p w14:paraId="55D27608" w14:textId="77777777" w:rsidR="003C27E9" w:rsidRPr="000E6A5E" w:rsidRDefault="003C27E9" w:rsidP="003C27E9">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606E6C7" w14:textId="77777777" w:rsidR="003C27E9" w:rsidRPr="000E6A5E" w:rsidRDefault="003C27E9" w:rsidP="003C27E9">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31372D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D019E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77EF3A2"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1C556E96"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4803714"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5CDB1CA"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0F2A5CB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7339326"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0A0FB43"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AD406BD"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2EAAE85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29E825"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EBB89D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BA3D200"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6BC1C20"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98FAE19"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816D0F2"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E5AA1E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6026B3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5D81BAF" w14:textId="77777777" w:rsidR="003C27E9" w:rsidRPr="000E6A5E" w:rsidRDefault="003C27E9" w:rsidP="007C1343">
            <w:pPr>
              <w:pStyle w:val="TAC"/>
            </w:pPr>
            <w:r w:rsidRPr="000E6A5E">
              <w:t>octet 1</w:t>
            </w:r>
          </w:p>
        </w:tc>
      </w:tr>
    </w:tbl>
    <w:p w14:paraId="6D9FE3F6" w14:textId="77777777" w:rsidR="003C27E9" w:rsidRPr="000E6A5E" w:rsidRDefault="003C27E9" w:rsidP="003C27E9"/>
    <w:p w14:paraId="29F94177" w14:textId="77777777" w:rsidR="003C27E9" w:rsidRPr="000E6A5E" w:rsidRDefault="003C27E9" w:rsidP="003C27E9">
      <w:r w:rsidRPr="000E6A5E">
        <w:lastRenderedPageBreak/>
        <w:t>A7…A0 = Group Destination ID 0..255 to monitor individually. The test system shall ensure that each entity in the list of Group Destination ID to monitor is unique.</w:t>
      </w:r>
    </w:p>
    <w:p w14:paraId="5A5137B0" w14:textId="77777777" w:rsidR="003C27E9" w:rsidRPr="000E6A5E" w:rsidRDefault="003C27E9" w:rsidP="003C27E9">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ACB2E6" w14:textId="77777777" w:rsidTr="007C1343">
        <w:trPr>
          <w:cantSplit/>
          <w:jc w:val="center"/>
        </w:trPr>
        <w:tc>
          <w:tcPr>
            <w:tcW w:w="849" w:type="dxa"/>
          </w:tcPr>
          <w:p w14:paraId="78D24362" w14:textId="77777777" w:rsidR="003C27E9" w:rsidRPr="000E6A5E" w:rsidRDefault="003C27E9" w:rsidP="007C1343">
            <w:pPr>
              <w:pStyle w:val="TAC"/>
            </w:pPr>
          </w:p>
        </w:tc>
        <w:tc>
          <w:tcPr>
            <w:tcW w:w="5953" w:type="dxa"/>
          </w:tcPr>
          <w:p w14:paraId="35700EBF"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6F290E0" w14:textId="77777777" w:rsidR="003C27E9" w:rsidRPr="000E6A5E" w:rsidRDefault="003C27E9" w:rsidP="007C1343">
            <w:pPr>
              <w:pStyle w:val="TAC"/>
            </w:pPr>
          </w:p>
        </w:tc>
      </w:tr>
      <w:tr w:rsidR="003C27E9" w:rsidRPr="000E6A5E" w14:paraId="46FA4FE1" w14:textId="77777777" w:rsidTr="007C1343">
        <w:trPr>
          <w:cantSplit/>
          <w:jc w:val="center"/>
        </w:trPr>
        <w:tc>
          <w:tcPr>
            <w:tcW w:w="849" w:type="dxa"/>
          </w:tcPr>
          <w:p w14:paraId="7657ED01" w14:textId="77777777" w:rsidR="003C27E9" w:rsidRPr="000E6A5E" w:rsidRDefault="003C27E9" w:rsidP="007C1343">
            <w:pPr>
              <w:pStyle w:val="TAC"/>
            </w:pPr>
          </w:p>
        </w:tc>
        <w:tc>
          <w:tcPr>
            <w:tcW w:w="5953" w:type="dxa"/>
            <w:vAlign w:val="center"/>
          </w:tcPr>
          <w:p w14:paraId="262C3C32" w14:textId="77777777" w:rsidR="003C27E9" w:rsidRPr="000E6A5E" w:rsidRDefault="003C27E9" w:rsidP="007C1343">
            <w:pPr>
              <w:pStyle w:val="TAC"/>
            </w:pPr>
            <w:r w:rsidRPr="000E6A5E">
              <w:t>Destination Layer-2 ID #1 to monitor for V2X Communication</w:t>
            </w:r>
          </w:p>
        </w:tc>
        <w:tc>
          <w:tcPr>
            <w:tcW w:w="1500" w:type="dxa"/>
            <w:vAlign w:val="center"/>
          </w:tcPr>
          <w:p w14:paraId="0A0E1552" w14:textId="77777777" w:rsidR="003C27E9" w:rsidRPr="000E6A5E" w:rsidRDefault="003C27E9" w:rsidP="007C1343">
            <w:pPr>
              <w:pStyle w:val="TAC"/>
            </w:pPr>
            <w:r w:rsidRPr="000E6A5E">
              <w:t>Octet 3</w:t>
            </w:r>
          </w:p>
          <w:p w14:paraId="5954A562" w14:textId="77777777" w:rsidR="003C27E9" w:rsidRPr="000E6A5E" w:rsidRDefault="003C27E9" w:rsidP="007C1343">
            <w:pPr>
              <w:pStyle w:val="TAC"/>
            </w:pPr>
            <w:r w:rsidRPr="000E6A5E">
              <w:t>Octet 4</w:t>
            </w:r>
          </w:p>
          <w:p w14:paraId="1F597C17" w14:textId="77777777" w:rsidR="003C27E9" w:rsidRPr="000E6A5E" w:rsidRDefault="003C27E9" w:rsidP="007C1343">
            <w:pPr>
              <w:pStyle w:val="TAC"/>
            </w:pPr>
            <w:r w:rsidRPr="000E6A5E">
              <w:t>Octet 5</w:t>
            </w:r>
          </w:p>
        </w:tc>
      </w:tr>
      <w:tr w:rsidR="003C27E9" w:rsidRPr="000E6A5E" w14:paraId="4DE8F3FC" w14:textId="77777777" w:rsidTr="007C1343">
        <w:trPr>
          <w:cantSplit/>
          <w:jc w:val="center"/>
        </w:trPr>
        <w:tc>
          <w:tcPr>
            <w:tcW w:w="849" w:type="dxa"/>
          </w:tcPr>
          <w:p w14:paraId="0BD73632" w14:textId="77777777" w:rsidR="003C27E9" w:rsidRPr="000E6A5E" w:rsidRDefault="003C27E9" w:rsidP="007C1343">
            <w:pPr>
              <w:pStyle w:val="TAC"/>
            </w:pPr>
          </w:p>
        </w:tc>
        <w:tc>
          <w:tcPr>
            <w:tcW w:w="5953" w:type="dxa"/>
            <w:vAlign w:val="center"/>
          </w:tcPr>
          <w:p w14:paraId="5A46CC44" w14:textId="77777777" w:rsidR="003C27E9" w:rsidRPr="000E6A5E" w:rsidRDefault="003C27E9" w:rsidP="007C1343">
            <w:pPr>
              <w:pStyle w:val="TAC"/>
            </w:pPr>
            <w:r w:rsidRPr="000E6A5E">
              <w:t>Destination Layer-2 ID #2 to monitor for V2X Communication</w:t>
            </w:r>
          </w:p>
        </w:tc>
        <w:tc>
          <w:tcPr>
            <w:tcW w:w="1500" w:type="dxa"/>
            <w:vAlign w:val="center"/>
          </w:tcPr>
          <w:p w14:paraId="69173E11" w14:textId="77777777" w:rsidR="003C27E9" w:rsidRPr="000E6A5E" w:rsidRDefault="003C27E9" w:rsidP="007C1343">
            <w:pPr>
              <w:pStyle w:val="TAC"/>
            </w:pPr>
            <w:r w:rsidRPr="000E6A5E">
              <w:t>Octet 6</w:t>
            </w:r>
          </w:p>
          <w:p w14:paraId="3BB50B8F" w14:textId="77777777" w:rsidR="003C27E9" w:rsidRPr="000E6A5E" w:rsidRDefault="003C27E9" w:rsidP="007C1343">
            <w:pPr>
              <w:pStyle w:val="TAC"/>
            </w:pPr>
            <w:r w:rsidRPr="000E6A5E">
              <w:t>Octet 7</w:t>
            </w:r>
          </w:p>
          <w:p w14:paraId="2B8950AE" w14:textId="77777777" w:rsidR="003C27E9" w:rsidRPr="000E6A5E" w:rsidRDefault="003C27E9" w:rsidP="007C1343">
            <w:pPr>
              <w:pStyle w:val="TAC"/>
            </w:pPr>
            <w:r w:rsidRPr="000E6A5E">
              <w:t>Octet 8</w:t>
            </w:r>
          </w:p>
        </w:tc>
      </w:tr>
      <w:tr w:rsidR="003C27E9" w:rsidRPr="000E6A5E" w14:paraId="377555BD" w14:textId="77777777" w:rsidTr="007C1343">
        <w:trPr>
          <w:cantSplit/>
          <w:jc w:val="center"/>
        </w:trPr>
        <w:tc>
          <w:tcPr>
            <w:tcW w:w="849" w:type="dxa"/>
          </w:tcPr>
          <w:p w14:paraId="7CE4DD0A" w14:textId="77777777" w:rsidR="003C27E9" w:rsidRPr="000E6A5E" w:rsidRDefault="003C27E9" w:rsidP="007C1343">
            <w:pPr>
              <w:pStyle w:val="TAC"/>
            </w:pPr>
          </w:p>
        </w:tc>
        <w:tc>
          <w:tcPr>
            <w:tcW w:w="5953" w:type="dxa"/>
            <w:vAlign w:val="center"/>
          </w:tcPr>
          <w:p w14:paraId="7300C84F" w14:textId="77777777" w:rsidR="003C27E9" w:rsidRPr="000E6A5E" w:rsidRDefault="003C27E9" w:rsidP="007C1343">
            <w:pPr>
              <w:pStyle w:val="TAC"/>
            </w:pPr>
            <w:r w:rsidRPr="000E6A5E">
              <w:t>…</w:t>
            </w:r>
          </w:p>
        </w:tc>
        <w:tc>
          <w:tcPr>
            <w:tcW w:w="1500" w:type="dxa"/>
            <w:vAlign w:val="center"/>
          </w:tcPr>
          <w:p w14:paraId="00116C53" w14:textId="77777777" w:rsidR="003C27E9" w:rsidRPr="000E6A5E" w:rsidRDefault="003C27E9" w:rsidP="007C1343">
            <w:pPr>
              <w:pStyle w:val="TAC"/>
            </w:pPr>
          </w:p>
        </w:tc>
      </w:tr>
      <w:tr w:rsidR="003C27E9" w:rsidRPr="000E6A5E" w14:paraId="2E4737BD" w14:textId="77777777" w:rsidTr="007C1343">
        <w:trPr>
          <w:cantSplit/>
          <w:jc w:val="center"/>
        </w:trPr>
        <w:tc>
          <w:tcPr>
            <w:tcW w:w="849" w:type="dxa"/>
          </w:tcPr>
          <w:p w14:paraId="2B67063C" w14:textId="77777777" w:rsidR="003C27E9" w:rsidRPr="000E6A5E" w:rsidRDefault="003C27E9" w:rsidP="007C1343">
            <w:pPr>
              <w:pStyle w:val="TAC"/>
            </w:pPr>
          </w:p>
        </w:tc>
        <w:tc>
          <w:tcPr>
            <w:tcW w:w="5953" w:type="dxa"/>
            <w:vAlign w:val="center"/>
          </w:tcPr>
          <w:p w14:paraId="2A66F35B" w14:textId="77777777" w:rsidR="003C27E9" w:rsidRPr="000E6A5E" w:rsidRDefault="003C27E9" w:rsidP="007C1343">
            <w:pPr>
              <w:pStyle w:val="TAC"/>
            </w:pPr>
            <w:r w:rsidRPr="000E6A5E">
              <w:t>Destination Layer-2 ID #N to monitor for V2X Communication</w:t>
            </w:r>
          </w:p>
        </w:tc>
        <w:tc>
          <w:tcPr>
            <w:tcW w:w="1500" w:type="dxa"/>
            <w:vAlign w:val="center"/>
          </w:tcPr>
          <w:p w14:paraId="4A92AF71" w14:textId="77777777" w:rsidR="003C27E9" w:rsidRPr="000E6A5E" w:rsidRDefault="003C27E9" w:rsidP="007C1343">
            <w:pPr>
              <w:pStyle w:val="TAC"/>
            </w:pPr>
            <w:r w:rsidRPr="000E6A5E">
              <w:t>Octet 3*N</w:t>
            </w:r>
          </w:p>
          <w:p w14:paraId="78616388" w14:textId="77777777" w:rsidR="003C27E9" w:rsidRPr="000E6A5E" w:rsidRDefault="003C27E9" w:rsidP="007C1343">
            <w:pPr>
              <w:pStyle w:val="TAC"/>
            </w:pPr>
            <w:r w:rsidRPr="000E6A5E">
              <w:t>Octet 3*N+1</w:t>
            </w:r>
          </w:p>
          <w:p w14:paraId="4B343E4F" w14:textId="77777777" w:rsidR="003C27E9" w:rsidRPr="000E6A5E" w:rsidRDefault="003C27E9" w:rsidP="007C1343">
            <w:pPr>
              <w:pStyle w:val="TAC"/>
            </w:pPr>
            <w:r w:rsidRPr="000E6A5E">
              <w:t>Octet 3*N+2</w:t>
            </w:r>
          </w:p>
        </w:tc>
      </w:tr>
    </w:tbl>
    <w:p w14:paraId="7D321BBB" w14:textId="77777777" w:rsidR="003C27E9" w:rsidRPr="000E6A5E" w:rsidRDefault="003C27E9" w:rsidP="003C27E9"/>
    <w:p w14:paraId="065EDF7B" w14:textId="77777777" w:rsidR="003C27E9" w:rsidRPr="000E6A5E" w:rsidRDefault="003C27E9" w:rsidP="003C27E9">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0B01F9E" w14:textId="77777777" w:rsidR="003C27E9" w:rsidRPr="000E6A5E" w:rsidRDefault="003C27E9" w:rsidP="003C27E9">
      <w:pPr>
        <w:pStyle w:val="NO"/>
      </w:pPr>
      <w:r w:rsidRPr="000E6A5E">
        <w:rPr>
          <w:lang w:eastAsia="ko-KR"/>
        </w:rPr>
        <w:t>NOTE:</w:t>
      </w:r>
      <w:r w:rsidRPr="000E6A5E">
        <w:rPr>
          <w:lang w:eastAsia="ko-KR"/>
        </w:rPr>
        <w:tab/>
        <w:t>The Destination Layer-2 ID is only used for V2X PSSCH packets counting.</w:t>
      </w:r>
    </w:p>
    <w:p w14:paraId="7FB9B122" w14:textId="77777777" w:rsidR="003C27E9" w:rsidRPr="000E6A5E" w:rsidRDefault="003C27E9" w:rsidP="003C27E9">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E14CE7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1CD632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F61DA0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7F56ED2"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DA93DF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B9FD4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A354AA8"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7DD0AC"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ABB0E74"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5266C47"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FB11EE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F416992"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7BE4AC"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B008422"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DD9EA8A"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C07700B"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46253E0"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B389836"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5340F4F"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3C0C50" w14:textId="77777777" w:rsidR="003C27E9" w:rsidRPr="000E6A5E" w:rsidRDefault="003C27E9" w:rsidP="007C1343">
            <w:pPr>
              <w:pStyle w:val="TAC"/>
            </w:pPr>
            <w:r w:rsidRPr="000E6A5E">
              <w:t>octet 1</w:t>
            </w:r>
          </w:p>
        </w:tc>
      </w:tr>
      <w:tr w:rsidR="003C27E9" w:rsidRPr="000E6A5E" w14:paraId="473C9B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8FB1C1F" w14:textId="77777777" w:rsidR="003C27E9" w:rsidRPr="000E6A5E" w:rsidRDefault="003C27E9"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729E70" w14:textId="77777777" w:rsidR="003C27E9" w:rsidRPr="000E6A5E" w:rsidRDefault="003C27E9"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C350BF8" w14:textId="77777777" w:rsidR="003C27E9" w:rsidRPr="000E6A5E" w:rsidRDefault="003C27E9"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1A192EC5" w14:textId="77777777" w:rsidR="003C27E9" w:rsidRPr="000E6A5E" w:rsidRDefault="003C27E9"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5323F0D7" w14:textId="77777777" w:rsidR="003C27E9" w:rsidRPr="000E6A5E" w:rsidRDefault="003C27E9"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4DB4791"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0B5548E4" w14:textId="77777777" w:rsidR="003C27E9" w:rsidRPr="000E6A5E" w:rsidRDefault="003C27E9"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1DA03AE" w14:textId="77777777" w:rsidR="003C27E9" w:rsidRPr="000E6A5E" w:rsidRDefault="003C27E9"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03CC148A" w14:textId="77777777" w:rsidR="003C27E9" w:rsidRPr="000E6A5E" w:rsidRDefault="003C27E9" w:rsidP="007C1343">
            <w:pPr>
              <w:pStyle w:val="TAC"/>
            </w:pPr>
            <w:r w:rsidRPr="000E6A5E">
              <w:t>octet 1</w:t>
            </w:r>
          </w:p>
        </w:tc>
      </w:tr>
      <w:tr w:rsidR="003C27E9" w:rsidRPr="000E6A5E" w14:paraId="4417496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B375406" w14:textId="77777777" w:rsidR="003C27E9" w:rsidRPr="000E6A5E" w:rsidRDefault="003C27E9"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149F6477" w14:textId="77777777" w:rsidR="003C27E9" w:rsidRPr="000E6A5E" w:rsidRDefault="003C27E9"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41DDED7E" w14:textId="77777777" w:rsidR="003C27E9" w:rsidRPr="000E6A5E" w:rsidRDefault="003C27E9"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79ECC074" w14:textId="77777777" w:rsidR="003C27E9" w:rsidRPr="000E6A5E" w:rsidRDefault="003C27E9"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0AA01F80" w14:textId="77777777" w:rsidR="003C27E9" w:rsidRPr="000E6A5E" w:rsidRDefault="003C27E9"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3BE520A1" w14:textId="77777777" w:rsidR="003C27E9" w:rsidRPr="000E6A5E" w:rsidRDefault="003C27E9"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021A3FE" w14:textId="77777777" w:rsidR="003C27E9" w:rsidRPr="000E6A5E" w:rsidRDefault="003C27E9"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59D2982" w14:textId="77777777" w:rsidR="003C27E9" w:rsidRPr="000E6A5E" w:rsidRDefault="003C27E9"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94E18B8" w14:textId="77777777" w:rsidR="003C27E9" w:rsidRPr="000E6A5E" w:rsidRDefault="003C27E9" w:rsidP="007C1343">
            <w:pPr>
              <w:pStyle w:val="TAC"/>
            </w:pPr>
            <w:r w:rsidRPr="000E6A5E">
              <w:t>octet 1</w:t>
            </w:r>
          </w:p>
        </w:tc>
      </w:tr>
    </w:tbl>
    <w:p w14:paraId="4C679FF3" w14:textId="77777777" w:rsidR="003C27E9" w:rsidRPr="000E6A5E" w:rsidRDefault="003C27E9" w:rsidP="003C27E9"/>
    <w:p w14:paraId="3E701B92" w14:textId="77777777" w:rsidR="003C27E9" w:rsidRPr="000E6A5E" w:rsidRDefault="003C27E9" w:rsidP="003C27E9">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6DDE9843" w14:textId="77777777" w:rsidR="003C27E9" w:rsidRPr="000E6A5E" w:rsidRDefault="003C27E9" w:rsidP="003C27E9">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764AC104" w14:textId="77777777" w:rsidTr="007C1343">
        <w:trPr>
          <w:cantSplit/>
          <w:jc w:val="center"/>
        </w:trPr>
        <w:tc>
          <w:tcPr>
            <w:tcW w:w="849" w:type="dxa"/>
          </w:tcPr>
          <w:p w14:paraId="0F843595" w14:textId="77777777" w:rsidR="003C27E9" w:rsidRPr="000E6A5E" w:rsidRDefault="003C27E9" w:rsidP="007C1343">
            <w:pPr>
              <w:pStyle w:val="TAC"/>
            </w:pPr>
          </w:p>
        </w:tc>
        <w:tc>
          <w:tcPr>
            <w:tcW w:w="5953" w:type="dxa"/>
          </w:tcPr>
          <w:p w14:paraId="5E0856B1"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0F29BAC" w14:textId="77777777" w:rsidR="003C27E9" w:rsidRPr="000E6A5E" w:rsidRDefault="003C27E9" w:rsidP="007C1343">
            <w:pPr>
              <w:pStyle w:val="TAC"/>
            </w:pPr>
          </w:p>
        </w:tc>
      </w:tr>
      <w:tr w:rsidR="003C27E9" w:rsidRPr="000E6A5E" w14:paraId="5AF13F5A" w14:textId="77777777" w:rsidTr="007C1343">
        <w:trPr>
          <w:cantSplit/>
          <w:jc w:val="center"/>
        </w:trPr>
        <w:tc>
          <w:tcPr>
            <w:tcW w:w="849" w:type="dxa"/>
          </w:tcPr>
          <w:p w14:paraId="2CDBA4C0" w14:textId="77777777" w:rsidR="003C27E9" w:rsidRPr="000E6A5E" w:rsidRDefault="003C27E9" w:rsidP="007C1343">
            <w:pPr>
              <w:pStyle w:val="TAC"/>
            </w:pPr>
          </w:p>
        </w:tc>
        <w:tc>
          <w:tcPr>
            <w:tcW w:w="5953" w:type="dxa"/>
          </w:tcPr>
          <w:p w14:paraId="014C2728" w14:textId="77777777" w:rsidR="003C27E9" w:rsidRPr="000E6A5E" w:rsidRDefault="003C27E9" w:rsidP="007C1343">
            <w:pPr>
              <w:pStyle w:val="TAC"/>
            </w:pPr>
            <w:r w:rsidRPr="000E6A5E">
              <w:rPr>
                <w:lang w:eastAsia="zh-CN"/>
              </w:rPr>
              <w:t>SC-</w:t>
            </w:r>
            <w:r w:rsidRPr="000E6A5E">
              <w:t>MTCH ID</w:t>
            </w:r>
          </w:p>
        </w:tc>
        <w:tc>
          <w:tcPr>
            <w:tcW w:w="1500" w:type="dxa"/>
          </w:tcPr>
          <w:p w14:paraId="6186CEFE" w14:textId="77777777" w:rsidR="003C27E9" w:rsidRPr="000E6A5E" w:rsidRDefault="003C27E9" w:rsidP="007C1343">
            <w:pPr>
              <w:pStyle w:val="TAC"/>
            </w:pPr>
            <w:r w:rsidRPr="000E6A5E">
              <w:t>octet 1</w:t>
            </w:r>
          </w:p>
          <w:p w14:paraId="0BBFDF96" w14:textId="77777777" w:rsidR="003C27E9" w:rsidRPr="000E6A5E" w:rsidRDefault="003C27E9" w:rsidP="007C1343">
            <w:pPr>
              <w:pStyle w:val="TAC"/>
            </w:pPr>
            <w:r w:rsidRPr="000E6A5E">
              <w:t>octet 2</w:t>
            </w:r>
          </w:p>
        </w:tc>
      </w:tr>
    </w:tbl>
    <w:p w14:paraId="741852EF" w14:textId="77777777" w:rsidR="003C27E9" w:rsidRPr="000E6A5E" w:rsidRDefault="003C27E9" w:rsidP="003C27E9"/>
    <w:p w14:paraId="64328299" w14:textId="77777777" w:rsidR="003C27E9" w:rsidRPr="000E6A5E" w:rsidRDefault="003C27E9" w:rsidP="003C27E9">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393D1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0C91774"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D9577E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250287"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8DEC9C9"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5F00E91"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256BB5C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028883A"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FEEE1E"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801AE9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CDA20A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8E4F52C"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29E864E"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69338B4"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8F3071D"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E64C670"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B1DADE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CA52A18"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274CB6F5"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5139F7C" w14:textId="77777777" w:rsidR="003C27E9" w:rsidRPr="000E6A5E" w:rsidRDefault="003C27E9" w:rsidP="007C1343">
            <w:pPr>
              <w:pStyle w:val="TAC"/>
              <w:rPr>
                <w:lang w:eastAsia="zh-CN"/>
              </w:rPr>
            </w:pPr>
            <w:r w:rsidRPr="000E6A5E">
              <w:rPr>
                <w:lang w:eastAsia="zh-CN"/>
              </w:rPr>
              <w:t>o</w:t>
            </w:r>
            <w:r w:rsidRPr="000E6A5E">
              <w:t>ctet 1</w:t>
            </w:r>
          </w:p>
        </w:tc>
      </w:tr>
      <w:tr w:rsidR="003C27E9" w:rsidRPr="000E6A5E" w14:paraId="50453F1E"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72380E1" w14:textId="77777777" w:rsidR="003C27E9" w:rsidRPr="000E6A5E" w:rsidRDefault="003C27E9"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8142C41" w14:textId="77777777" w:rsidR="003C27E9" w:rsidRPr="000E6A5E" w:rsidRDefault="003C27E9"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28F27E79" w14:textId="77777777" w:rsidR="003C27E9" w:rsidRPr="000E6A5E" w:rsidRDefault="003C27E9"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9EABF05" w14:textId="77777777" w:rsidR="003C27E9" w:rsidRPr="000E6A5E" w:rsidRDefault="003C27E9"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3DAF2591" w14:textId="77777777" w:rsidR="003C27E9" w:rsidRPr="000E6A5E" w:rsidRDefault="003C27E9"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341042C"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049ACF3" w14:textId="77777777" w:rsidR="003C27E9" w:rsidRPr="000E6A5E" w:rsidRDefault="003C27E9"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57CE37C" w14:textId="77777777" w:rsidR="003C27E9" w:rsidRPr="000E6A5E" w:rsidRDefault="003C27E9"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32FEA88" w14:textId="77777777" w:rsidR="003C27E9" w:rsidRPr="000E6A5E" w:rsidRDefault="003C27E9" w:rsidP="007C1343">
            <w:pPr>
              <w:pStyle w:val="TAC"/>
            </w:pPr>
            <w:r w:rsidRPr="000E6A5E">
              <w:t>octet 2</w:t>
            </w:r>
          </w:p>
        </w:tc>
      </w:tr>
    </w:tbl>
    <w:p w14:paraId="0B934854" w14:textId="77777777" w:rsidR="003C27E9" w:rsidRPr="000E6A5E" w:rsidRDefault="003C27E9" w:rsidP="003C27E9"/>
    <w:p w14:paraId="2C4A7D9B" w14:textId="77777777" w:rsidR="003C27E9" w:rsidRPr="000E6A5E" w:rsidRDefault="003C27E9" w:rsidP="003C27E9">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40C17AE6" w14:textId="77777777" w:rsidR="003C27E9" w:rsidRPr="000E6A5E" w:rsidRDefault="003C27E9" w:rsidP="003C27E9">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588C87A6" w14:textId="77777777" w:rsidTr="007C1343">
        <w:trPr>
          <w:cantSplit/>
          <w:jc w:val="center"/>
        </w:trPr>
        <w:tc>
          <w:tcPr>
            <w:tcW w:w="849" w:type="dxa"/>
          </w:tcPr>
          <w:p w14:paraId="5994B05B" w14:textId="77777777" w:rsidR="003C27E9" w:rsidRPr="000E6A5E" w:rsidRDefault="003C27E9" w:rsidP="007C1343">
            <w:pPr>
              <w:pStyle w:val="TAC"/>
            </w:pPr>
          </w:p>
        </w:tc>
        <w:tc>
          <w:tcPr>
            <w:tcW w:w="5953" w:type="dxa"/>
          </w:tcPr>
          <w:p w14:paraId="383E74FE"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F1AF742" w14:textId="77777777" w:rsidR="003C27E9" w:rsidRPr="000E6A5E" w:rsidRDefault="003C27E9" w:rsidP="007C1343">
            <w:pPr>
              <w:pStyle w:val="TAC"/>
            </w:pPr>
          </w:p>
        </w:tc>
      </w:tr>
      <w:tr w:rsidR="003C27E9" w:rsidRPr="000E6A5E" w14:paraId="2AA59B64" w14:textId="77777777" w:rsidTr="007C1343">
        <w:trPr>
          <w:cantSplit/>
          <w:jc w:val="center"/>
        </w:trPr>
        <w:tc>
          <w:tcPr>
            <w:tcW w:w="849" w:type="dxa"/>
          </w:tcPr>
          <w:p w14:paraId="223CE1FE" w14:textId="77777777" w:rsidR="003C27E9" w:rsidRPr="000E6A5E" w:rsidRDefault="003C27E9" w:rsidP="007C1343">
            <w:pPr>
              <w:pStyle w:val="TAC"/>
            </w:pPr>
          </w:p>
        </w:tc>
        <w:tc>
          <w:tcPr>
            <w:tcW w:w="5953" w:type="dxa"/>
          </w:tcPr>
          <w:p w14:paraId="14B69C53" w14:textId="77777777" w:rsidR="003C27E9" w:rsidRPr="000E6A5E" w:rsidRDefault="003C27E9" w:rsidP="007C1343">
            <w:pPr>
              <w:pStyle w:val="TAC"/>
            </w:pPr>
            <w:r w:rsidRPr="000E6A5E">
              <w:t>Operation mode and repetitions</w:t>
            </w:r>
          </w:p>
        </w:tc>
        <w:tc>
          <w:tcPr>
            <w:tcW w:w="1500" w:type="dxa"/>
          </w:tcPr>
          <w:p w14:paraId="3C97E7D5" w14:textId="77777777" w:rsidR="003C27E9" w:rsidRPr="000E6A5E" w:rsidRDefault="003C27E9" w:rsidP="007C1343">
            <w:pPr>
              <w:pStyle w:val="TAC"/>
            </w:pPr>
            <w:r w:rsidRPr="000E6A5E">
              <w:t>Octet 1</w:t>
            </w:r>
          </w:p>
        </w:tc>
      </w:tr>
      <w:tr w:rsidR="003C27E9" w:rsidRPr="000E6A5E" w14:paraId="4BD5D3FC" w14:textId="77777777" w:rsidTr="007C1343">
        <w:trPr>
          <w:cantSplit/>
          <w:jc w:val="center"/>
        </w:trPr>
        <w:tc>
          <w:tcPr>
            <w:tcW w:w="849" w:type="dxa"/>
          </w:tcPr>
          <w:p w14:paraId="2E4709F8" w14:textId="77777777" w:rsidR="003C27E9" w:rsidRPr="000E6A5E" w:rsidRDefault="003C27E9" w:rsidP="007C1343">
            <w:pPr>
              <w:pStyle w:val="TAC"/>
            </w:pPr>
          </w:p>
        </w:tc>
        <w:tc>
          <w:tcPr>
            <w:tcW w:w="5953" w:type="dxa"/>
          </w:tcPr>
          <w:p w14:paraId="7656433C" w14:textId="77777777" w:rsidR="003C27E9" w:rsidRPr="000E6A5E" w:rsidRDefault="003C27E9" w:rsidP="007C1343">
            <w:pPr>
              <w:pStyle w:val="TAC"/>
            </w:pPr>
            <w:r w:rsidRPr="000E6A5E">
              <w:t>Uplink data delay</w:t>
            </w:r>
          </w:p>
        </w:tc>
        <w:tc>
          <w:tcPr>
            <w:tcW w:w="1500" w:type="dxa"/>
          </w:tcPr>
          <w:p w14:paraId="665E5453" w14:textId="77777777" w:rsidR="003C27E9" w:rsidRPr="000E6A5E" w:rsidRDefault="003C27E9" w:rsidP="007C1343">
            <w:pPr>
              <w:pStyle w:val="TAC"/>
            </w:pPr>
            <w:r w:rsidRPr="000E6A5E">
              <w:t>Octet 2</w:t>
            </w:r>
          </w:p>
        </w:tc>
      </w:tr>
    </w:tbl>
    <w:p w14:paraId="65325099" w14:textId="77777777" w:rsidR="003C27E9" w:rsidRPr="000E6A5E" w:rsidRDefault="003C27E9" w:rsidP="003C27E9"/>
    <w:p w14:paraId="564AE68E" w14:textId="77777777" w:rsidR="003C27E9" w:rsidRPr="000E6A5E" w:rsidRDefault="003C27E9" w:rsidP="003C27E9">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82D3196" w14:textId="77777777" w:rsidTr="007C1343">
        <w:trPr>
          <w:jc w:val="center"/>
        </w:trPr>
        <w:tc>
          <w:tcPr>
            <w:tcW w:w="851" w:type="dxa"/>
          </w:tcPr>
          <w:p w14:paraId="127BC1C9" w14:textId="77777777" w:rsidR="003C27E9" w:rsidRPr="000E6A5E" w:rsidRDefault="003C27E9" w:rsidP="007C1343">
            <w:pPr>
              <w:pStyle w:val="TAC"/>
            </w:pPr>
            <w:r w:rsidRPr="000E6A5E">
              <w:t>8</w:t>
            </w:r>
          </w:p>
        </w:tc>
        <w:tc>
          <w:tcPr>
            <w:tcW w:w="851" w:type="dxa"/>
          </w:tcPr>
          <w:p w14:paraId="30C5FA96" w14:textId="77777777" w:rsidR="003C27E9" w:rsidRPr="000E6A5E" w:rsidRDefault="003C27E9" w:rsidP="007C1343">
            <w:pPr>
              <w:pStyle w:val="TAC"/>
            </w:pPr>
            <w:r w:rsidRPr="000E6A5E">
              <w:t>7</w:t>
            </w:r>
          </w:p>
        </w:tc>
        <w:tc>
          <w:tcPr>
            <w:tcW w:w="851" w:type="dxa"/>
          </w:tcPr>
          <w:p w14:paraId="362B19AB" w14:textId="77777777" w:rsidR="003C27E9" w:rsidRPr="000E6A5E" w:rsidRDefault="003C27E9" w:rsidP="007C1343">
            <w:pPr>
              <w:pStyle w:val="TAC"/>
            </w:pPr>
            <w:r w:rsidRPr="000E6A5E">
              <w:t>6</w:t>
            </w:r>
          </w:p>
        </w:tc>
        <w:tc>
          <w:tcPr>
            <w:tcW w:w="851" w:type="dxa"/>
          </w:tcPr>
          <w:p w14:paraId="2E849269" w14:textId="77777777" w:rsidR="003C27E9" w:rsidRPr="000E6A5E" w:rsidRDefault="003C27E9" w:rsidP="007C1343">
            <w:pPr>
              <w:pStyle w:val="TAC"/>
            </w:pPr>
            <w:r w:rsidRPr="000E6A5E">
              <w:t>5</w:t>
            </w:r>
          </w:p>
        </w:tc>
        <w:tc>
          <w:tcPr>
            <w:tcW w:w="851" w:type="dxa"/>
          </w:tcPr>
          <w:p w14:paraId="2EF17F17" w14:textId="77777777" w:rsidR="003C27E9" w:rsidRPr="000E6A5E" w:rsidRDefault="003C27E9" w:rsidP="007C1343">
            <w:pPr>
              <w:pStyle w:val="TAC"/>
            </w:pPr>
            <w:r w:rsidRPr="000E6A5E">
              <w:t>4</w:t>
            </w:r>
          </w:p>
        </w:tc>
        <w:tc>
          <w:tcPr>
            <w:tcW w:w="851" w:type="dxa"/>
          </w:tcPr>
          <w:p w14:paraId="01A570FF" w14:textId="77777777" w:rsidR="003C27E9" w:rsidRPr="000E6A5E" w:rsidRDefault="003C27E9" w:rsidP="007C1343">
            <w:pPr>
              <w:pStyle w:val="TAC"/>
            </w:pPr>
            <w:r w:rsidRPr="000E6A5E">
              <w:t>3</w:t>
            </w:r>
          </w:p>
        </w:tc>
        <w:tc>
          <w:tcPr>
            <w:tcW w:w="851" w:type="dxa"/>
          </w:tcPr>
          <w:p w14:paraId="42EC9FBB" w14:textId="77777777" w:rsidR="003C27E9" w:rsidRPr="000E6A5E" w:rsidRDefault="003C27E9" w:rsidP="007C1343">
            <w:pPr>
              <w:pStyle w:val="TAC"/>
            </w:pPr>
            <w:r w:rsidRPr="000E6A5E">
              <w:t>2</w:t>
            </w:r>
          </w:p>
        </w:tc>
        <w:tc>
          <w:tcPr>
            <w:tcW w:w="851" w:type="dxa"/>
          </w:tcPr>
          <w:p w14:paraId="0AB8B283" w14:textId="77777777" w:rsidR="003C27E9" w:rsidRPr="000E6A5E" w:rsidRDefault="003C27E9" w:rsidP="007C1343">
            <w:pPr>
              <w:pStyle w:val="TAC"/>
            </w:pPr>
            <w:r w:rsidRPr="000E6A5E">
              <w:t>1</w:t>
            </w:r>
          </w:p>
        </w:tc>
        <w:tc>
          <w:tcPr>
            <w:tcW w:w="1380" w:type="dxa"/>
          </w:tcPr>
          <w:p w14:paraId="6AA507E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CDC7FA7" w14:textId="77777777" w:rsidTr="007C1343">
        <w:trPr>
          <w:cantSplit/>
          <w:jc w:val="center"/>
        </w:trPr>
        <w:tc>
          <w:tcPr>
            <w:tcW w:w="851" w:type="dxa"/>
          </w:tcPr>
          <w:p w14:paraId="58D42D52" w14:textId="77777777" w:rsidR="003C27E9" w:rsidRPr="000E6A5E" w:rsidRDefault="003C27E9" w:rsidP="007C1343">
            <w:pPr>
              <w:pStyle w:val="TAC"/>
            </w:pPr>
            <w:r w:rsidRPr="000E6A5E">
              <w:t>M1</w:t>
            </w:r>
          </w:p>
        </w:tc>
        <w:tc>
          <w:tcPr>
            <w:tcW w:w="851" w:type="dxa"/>
          </w:tcPr>
          <w:p w14:paraId="5EDB76DB" w14:textId="77777777" w:rsidR="003C27E9" w:rsidRPr="000E6A5E" w:rsidRDefault="003C27E9" w:rsidP="007C1343">
            <w:pPr>
              <w:pStyle w:val="TAC"/>
            </w:pPr>
            <w:r w:rsidRPr="000E6A5E">
              <w:t>R6</w:t>
            </w:r>
          </w:p>
        </w:tc>
        <w:tc>
          <w:tcPr>
            <w:tcW w:w="851" w:type="dxa"/>
          </w:tcPr>
          <w:p w14:paraId="246BA81F" w14:textId="77777777" w:rsidR="003C27E9" w:rsidRPr="000E6A5E" w:rsidRDefault="003C27E9" w:rsidP="007C1343">
            <w:pPr>
              <w:pStyle w:val="TAC"/>
            </w:pPr>
            <w:r w:rsidRPr="000E6A5E">
              <w:t>R5</w:t>
            </w:r>
          </w:p>
        </w:tc>
        <w:tc>
          <w:tcPr>
            <w:tcW w:w="851" w:type="dxa"/>
          </w:tcPr>
          <w:p w14:paraId="511D6AB4" w14:textId="77777777" w:rsidR="003C27E9" w:rsidRPr="000E6A5E" w:rsidRDefault="003C27E9" w:rsidP="007C1343">
            <w:pPr>
              <w:pStyle w:val="TAC"/>
            </w:pPr>
            <w:r w:rsidRPr="000E6A5E">
              <w:t>R4</w:t>
            </w:r>
          </w:p>
        </w:tc>
        <w:tc>
          <w:tcPr>
            <w:tcW w:w="851" w:type="dxa"/>
          </w:tcPr>
          <w:p w14:paraId="70935321" w14:textId="77777777" w:rsidR="003C27E9" w:rsidRPr="000E6A5E" w:rsidRDefault="003C27E9" w:rsidP="007C1343">
            <w:pPr>
              <w:pStyle w:val="TAC"/>
            </w:pPr>
            <w:r w:rsidRPr="000E6A5E">
              <w:t>R3</w:t>
            </w:r>
          </w:p>
        </w:tc>
        <w:tc>
          <w:tcPr>
            <w:tcW w:w="851" w:type="dxa"/>
          </w:tcPr>
          <w:p w14:paraId="5EE90DBA" w14:textId="77777777" w:rsidR="003C27E9" w:rsidRPr="000E6A5E" w:rsidRDefault="003C27E9" w:rsidP="007C1343">
            <w:pPr>
              <w:pStyle w:val="TAC"/>
            </w:pPr>
            <w:r w:rsidRPr="000E6A5E">
              <w:t>R2</w:t>
            </w:r>
          </w:p>
        </w:tc>
        <w:tc>
          <w:tcPr>
            <w:tcW w:w="851" w:type="dxa"/>
          </w:tcPr>
          <w:p w14:paraId="2DC07269" w14:textId="77777777" w:rsidR="003C27E9" w:rsidRPr="000E6A5E" w:rsidRDefault="003C27E9" w:rsidP="007C1343">
            <w:pPr>
              <w:pStyle w:val="TAC"/>
            </w:pPr>
            <w:r w:rsidRPr="000E6A5E">
              <w:t>R1</w:t>
            </w:r>
          </w:p>
        </w:tc>
        <w:tc>
          <w:tcPr>
            <w:tcW w:w="851" w:type="dxa"/>
          </w:tcPr>
          <w:p w14:paraId="4AF1F7D1" w14:textId="77777777" w:rsidR="003C27E9" w:rsidRPr="000E6A5E" w:rsidRDefault="003C27E9" w:rsidP="007C1343">
            <w:pPr>
              <w:pStyle w:val="TAC"/>
            </w:pPr>
            <w:r w:rsidRPr="000E6A5E">
              <w:t>R0</w:t>
            </w:r>
          </w:p>
        </w:tc>
        <w:tc>
          <w:tcPr>
            <w:tcW w:w="1380" w:type="dxa"/>
          </w:tcPr>
          <w:p w14:paraId="3FBCE651" w14:textId="77777777" w:rsidR="003C27E9" w:rsidRPr="000E6A5E" w:rsidRDefault="003C27E9" w:rsidP="007C1343">
            <w:pPr>
              <w:pStyle w:val="TAC"/>
            </w:pPr>
            <w:r w:rsidRPr="000E6A5E">
              <w:t>octet 1</w:t>
            </w:r>
          </w:p>
        </w:tc>
      </w:tr>
    </w:tbl>
    <w:p w14:paraId="4219F56C" w14:textId="77777777" w:rsidR="003C27E9" w:rsidRPr="000E6A5E" w:rsidRDefault="003C27E9" w:rsidP="003C27E9"/>
    <w:p w14:paraId="78E8FC35" w14:textId="77777777" w:rsidR="003C27E9" w:rsidRPr="000E6A5E" w:rsidRDefault="003C27E9" w:rsidP="003C27E9">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D208480" w14:textId="77777777" w:rsidR="003C27E9" w:rsidRPr="000E6A5E" w:rsidRDefault="003C27E9" w:rsidP="003C27E9">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387F719" w14:textId="77777777" w:rsidR="003C27E9" w:rsidRPr="000E6A5E" w:rsidRDefault="003C27E9" w:rsidP="003C27E9">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08E0917" w14:textId="77777777" w:rsidTr="007C1343">
        <w:trPr>
          <w:jc w:val="center"/>
        </w:trPr>
        <w:tc>
          <w:tcPr>
            <w:tcW w:w="851" w:type="dxa"/>
          </w:tcPr>
          <w:p w14:paraId="121F3055" w14:textId="77777777" w:rsidR="003C27E9" w:rsidRPr="000E6A5E" w:rsidRDefault="003C27E9" w:rsidP="007C1343">
            <w:pPr>
              <w:pStyle w:val="TAC"/>
            </w:pPr>
            <w:r w:rsidRPr="000E6A5E">
              <w:t>8</w:t>
            </w:r>
          </w:p>
        </w:tc>
        <w:tc>
          <w:tcPr>
            <w:tcW w:w="851" w:type="dxa"/>
          </w:tcPr>
          <w:p w14:paraId="518DF3D6" w14:textId="77777777" w:rsidR="003C27E9" w:rsidRPr="000E6A5E" w:rsidRDefault="003C27E9" w:rsidP="007C1343">
            <w:pPr>
              <w:pStyle w:val="TAC"/>
            </w:pPr>
            <w:r w:rsidRPr="000E6A5E">
              <w:t>7</w:t>
            </w:r>
          </w:p>
        </w:tc>
        <w:tc>
          <w:tcPr>
            <w:tcW w:w="851" w:type="dxa"/>
          </w:tcPr>
          <w:p w14:paraId="4DD0331B" w14:textId="77777777" w:rsidR="003C27E9" w:rsidRPr="000E6A5E" w:rsidRDefault="003C27E9" w:rsidP="007C1343">
            <w:pPr>
              <w:pStyle w:val="TAC"/>
            </w:pPr>
            <w:r w:rsidRPr="000E6A5E">
              <w:t>6</w:t>
            </w:r>
          </w:p>
        </w:tc>
        <w:tc>
          <w:tcPr>
            <w:tcW w:w="851" w:type="dxa"/>
          </w:tcPr>
          <w:p w14:paraId="47456EE5" w14:textId="77777777" w:rsidR="003C27E9" w:rsidRPr="000E6A5E" w:rsidRDefault="003C27E9" w:rsidP="007C1343">
            <w:pPr>
              <w:pStyle w:val="TAC"/>
            </w:pPr>
            <w:r w:rsidRPr="000E6A5E">
              <w:t>5</w:t>
            </w:r>
          </w:p>
        </w:tc>
        <w:tc>
          <w:tcPr>
            <w:tcW w:w="851" w:type="dxa"/>
          </w:tcPr>
          <w:p w14:paraId="4DBC2A19" w14:textId="77777777" w:rsidR="003C27E9" w:rsidRPr="000E6A5E" w:rsidRDefault="003C27E9" w:rsidP="007C1343">
            <w:pPr>
              <w:pStyle w:val="TAC"/>
            </w:pPr>
            <w:r w:rsidRPr="000E6A5E">
              <w:t>4</w:t>
            </w:r>
          </w:p>
        </w:tc>
        <w:tc>
          <w:tcPr>
            <w:tcW w:w="851" w:type="dxa"/>
          </w:tcPr>
          <w:p w14:paraId="46A7D1EE" w14:textId="77777777" w:rsidR="003C27E9" w:rsidRPr="000E6A5E" w:rsidRDefault="003C27E9" w:rsidP="007C1343">
            <w:pPr>
              <w:pStyle w:val="TAC"/>
            </w:pPr>
            <w:r w:rsidRPr="000E6A5E">
              <w:t>3</w:t>
            </w:r>
          </w:p>
        </w:tc>
        <w:tc>
          <w:tcPr>
            <w:tcW w:w="851" w:type="dxa"/>
          </w:tcPr>
          <w:p w14:paraId="2F2D70ED" w14:textId="77777777" w:rsidR="003C27E9" w:rsidRPr="000E6A5E" w:rsidRDefault="003C27E9" w:rsidP="007C1343">
            <w:pPr>
              <w:pStyle w:val="TAC"/>
            </w:pPr>
            <w:r w:rsidRPr="000E6A5E">
              <w:t>2</w:t>
            </w:r>
          </w:p>
        </w:tc>
        <w:tc>
          <w:tcPr>
            <w:tcW w:w="851" w:type="dxa"/>
          </w:tcPr>
          <w:p w14:paraId="7D52094A" w14:textId="77777777" w:rsidR="003C27E9" w:rsidRPr="000E6A5E" w:rsidRDefault="003C27E9" w:rsidP="007C1343">
            <w:pPr>
              <w:pStyle w:val="TAC"/>
            </w:pPr>
            <w:r w:rsidRPr="000E6A5E">
              <w:t>1</w:t>
            </w:r>
          </w:p>
        </w:tc>
        <w:tc>
          <w:tcPr>
            <w:tcW w:w="1380" w:type="dxa"/>
          </w:tcPr>
          <w:p w14:paraId="4F3B49E0"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A1E7495" w14:textId="77777777" w:rsidTr="007C1343">
        <w:trPr>
          <w:cantSplit/>
          <w:jc w:val="center"/>
        </w:trPr>
        <w:tc>
          <w:tcPr>
            <w:tcW w:w="851" w:type="dxa"/>
          </w:tcPr>
          <w:p w14:paraId="53FF94B7" w14:textId="77777777" w:rsidR="003C27E9" w:rsidRPr="000E6A5E" w:rsidRDefault="003C27E9" w:rsidP="007C1343">
            <w:pPr>
              <w:pStyle w:val="TAC"/>
            </w:pPr>
            <w:r w:rsidRPr="000E6A5E">
              <w:t>T7</w:t>
            </w:r>
          </w:p>
        </w:tc>
        <w:tc>
          <w:tcPr>
            <w:tcW w:w="851" w:type="dxa"/>
          </w:tcPr>
          <w:p w14:paraId="0EF916C3" w14:textId="77777777" w:rsidR="003C27E9" w:rsidRPr="000E6A5E" w:rsidRDefault="003C27E9" w:rsidP="007C1343">
            <w:pPr>
              <w:pStyle w:val="TAC"/>
            </w:pPr>
            <w:r w:rsidRPr="000E6A5E">
              <w:t>T6</w:t>
            </w:r>
          </w:p>
        </w:tc>
        <w:tc>
          <w:tcPr>
            <w:tcW w:w="851" w:type="dxa"/>
          </w:tcPr>
          <w:p w14:paraId="04EAE7FF" w14:textId="77777777" w:rsidR="003C27E9" w:rsidRPr="000E6A5E" w:rsidRDefault="003C27E9" w:rsidP="007C1343">
            <w:pPr>
              <w:pStyle w:val="TAC"/>
            </w:pPr>
            <w:r w:rsidRPr="000E6A5E">
              <w:t>T5</w:t>
            </w:r>
          </w:p>
        </w:tc>
        <w:tc>
          <w:tcPr>
            <w:tcW w:w="851" w:type="dxa"/>
          </w:tcPr>
          <w:p w14:paraId="42D2DB1B" w14:textId="77777777" w:rsidR="003C27E9" w:rsidRPr="000E6A5E" w:rsidRDefault="003C27E9" w:rsidP="007C1343">
            <w:pPr>
              <w:pStyle w:val="TAC"/>
            </w:pPr>
            <w:r w:rsidRPr="000E6A5E">
              <w:t>T4</w:t>
            </w:r>
          </w:p>
        </w:tc>
        <w:tc>
          <w:tcPr>
            <w:tcW w:w="851" w:type="dxa"/>
          </w:tcPr>
          <w:p w14:paraId="2E2C80DD" w14:textId="77777777" w:rsidR="003C27E9" w:rsidRPr="000E6A5E" w:rsidRDefault="003C27E9" w:rsidP="007C1343">
            <w:pPr>
              <w:pStyle w:val="TAC"/>
            </w:pPr>
            <w:r w:rsidRPr="000E6A5E">
              <w:t>T3</w:t>
            </w:r>
          </w:p>
        </w:tc>
        <w:tc>
          <w:tcPr>
            <w:tcW w:w="851" w:type="dxa"/>
          </w:tcPr>
          <w:p w14:paraId="7C5860E5" w14:textId="77777777" w:rsidR="003C27E9" w:rsidRPr="000E6A5E" w:rsidRDefault="003C27E9" w:rsidP="007C1343">
            <w:pPr>
              <w:pStyle w:val="TAC"/>
            </w:pPr>
            <w:r w:rsidRPr="000E6A5E">
              <w:t>T2</w:t>
            </w:r>
          </w:p>
        </w:tc>
        <w:tc>
          <w:tcPr>
            <w:tcW w:w="851" w:type="dxa"/>
          </w:tcPr>
          <w:p w14:paraId="658A1D63" w14:textId="77777777" w:rsidR="003C27E9" w:rsidRPr="000E6A5E" w:rsidRDefault="003C27E9" w:rsidP="007C1343">
            <w:pPr>
              <w:pStyle w:val="TAC"/>
            </w:pPr>
            <w:r w:rsidRPr="000E6A5E">
              <w:t>T1</w:t>
            </w:r>
          </w:p>
        </w:tc>
        <w:tc>
          <w:tcPr>
            <w:tcW w:w="851" w:type="dxa"/>
          </w:tcPr>
          <w:p w14:paraId="7E9643E4" w14:textId="77777777" w:rsidR="003C27E9" w:rsidRPr="000E6A5E" w:rsidRDefault="003C27E9" w:rsidP="007C1343">
            <w:pPr>
              <w:pStyle w:val="TAC"/>
            </w:pPr>
            <w:r w:rsidRPr="000E6A5E">
              <w:t>T0</w:t>
            </w:r>
          </w:p>
        </w:tc>
        <w:tc>
          <w:tcPr>
            <w:tcW w:w="1380" w:type="dxa"/>
          </w:tcPr>
          <w:p w14:paraId="65B7755E" w14:textId="77777777" w:rsidR="003C27E9" w:rsidRPr="000E6A5E" w:rsidRDefault="003C27E9" w:rsidP="007C1343">
            <w:pPr>
              <w:pStyle w:val="TAC"/>
            </w:pPr>
            <w:r w:rsidRPr="000E6A5E">
              <w:t>octet 1</w:t>
            </w:r>
          </w:p>
        </w:tc>
      </w:tr>
    </w:tbl>
    <w:p w14:paraId="0D6B6561" w14:textId="77777777" w:rsidR="003C27E9" w:rsidRPr="000E6A5E" w:rsidRDefault="003C27E9" w:rsidP="003C27E9"/>
    <w:p w14:paraId="6C1CE745" w14:textId="77777777" w:rsidR="003C27E9" w:rsidRPr="0036258B" w:rsidRDefault="003C27E9" w:rsidP="003C27E9">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156C16F6" w:rsidR="001E41F3" w:rsidRDefault="003C27E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CB62E" w14:textId="77777777" w:rsidR="00657687" w:rsidRDefault="00657687">
      <w:r>
        <w:separator/>
      </w:r>
    </w:p>
  </w:endnote>
  <w:endnote w:type="continuationSeparator" w:id="0">
    <w:p w14:paraId="0F286073" w14:textId="77777777" w:rsidR="00657687" w:rsidRDefault="0065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25879" w14:textId="77777777" w:rsidR="00657687" w:rsidRDefault="00657687">
      <w:r>
        <w:separator/>
      </w:r>
    </w:p>
  </w:footnote>
  <w:footnote w:type="continuationSeparator" w:id="0">
    <w:p w14:paraId="5C9772E9" w14:textId="77777777" w:rsidR="00657687" w:rsidRDefault="00657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CB9F5" w14:textId="77777777" w:rsidR="00DA4126" w:rsidRDefault="006576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EA885" w14:textId="77777777" w:rsidR="00DA4126" w:rsidRDefault="00820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157D" w14:textId="77777777" w:rsidR="00DA4126" w:rsidRDefault="0065768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6FE"/>
    <w:rsid w:val="002B5741"/>
    <w:rsid w:val="002E472E"/>
    <w:rsid w:val="00305409"/>
    <w:rsid w:val="003609EF"/>
    <w:rsid w:val="0036231A"/>
    <w:rsid w:val="00374DD4"/>
    <w:rsid w:val="003C27E9"/>
    <w:rsid w:val="003E1A36"/>
    <w:rsid w:val="00410371"/>
    <w:rsid w:val="004242F1"/>
    <w:rsid w:val="004A480C"/>
    <w:rsid w:val="004B75B7"/>
    <w:rsid w:val="0051580D"/>
    <w:rsid w:val="00547111"/>
    <w:rsid w:val="00592D74"/>
    <w:rsid w:val="005E2C44"/>
    <w:rsid w:val="00621188"/>
    <w:rsid w:val="006257ED"/>
    <w:rsid w:val="00657687"/>
    <w:rsid w:val="00665C47"/>
    <w:rsid w:val="00695808"/>
    <w:rsid w:val="006B46FB"/>
    <w:rsid w:val="006E21FB"/>
    <w:rsid w:val="007176FF"/>
    <w:rsid w:val="00792342"/>
    <w:rsid w:val="007977A8"/>
    <w:rsid w:val="007B512A"/>
    <w:rsid w:val="007C2097"/>
    <w:rsid w:val="007D6A07"/>
    <w:rsid w:val="007F7259"/>
    <w:rsid w:val="008040A8"/>
    <w:rsid w:val="008204E7"/>
    <w:rsid w:val="008279FA"/>
    <w:rsid w:val="008626E7"/>
    <w:rsid w:val="00870EE7"/>
    <w:rsid w:val="0087306E"/>
    <w:rsid w:val="008863B9"/>
    <w:rsid w:val="008A054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F4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26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3C27E9"/>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C27E9"/>
    <w:rPr>
      <w:rFonts w:ascii="Arial" w:hAnsi="Arial"/>
      <w:b/>
      <w:noProof/>
      <w:sz w:val="18"/>
      <w:lang w:val="en-GB" w:eastAsia="en-US"/>
    </w:rPr>
  </w:style>
  <w:style w:type="character" w:customStyle="1" w:styleId="TAHCar">
    <w:name w:val="TAH Car"/>
    <w:link w:val="TAH"/>
    <w:qFormat/>
    <w:rsid w:val="003C27E9"/>
    <w:rPr>
      <w:rFonts w:ascii="Arial" w:hAnsi="Arial"/>
      <w:b/>
      <w:sz w:val="18"/>
      <w:lang w:val="en-GB" w:eastAsia="en-US"/>
    </w:rPr>
  </w:style>
  <w:style w:type="character" w:customStyle="1" w:styleId="TALChar">
    <w:name w:val="TAL Char"/>
    <w:link w:val="TAL"/>
    <w:qFormat/>
    <w:rsid w:val="003C27E9"/>
    <w:rPr>
      <w:rFonts w:ascii="Arial" w:hAnsi="Arial"/>
      <w:sz w:val="18"/>
      <w:lang w:val="en-GB" w:eastAsia="en-US"/>
    </w:rPr>
  </w:style>
  <w:style w:type="character" w:customStyle="1" w:styleId="TACCar">
    <w:name w:val="TAC Car"/>
    <w:link w:val="TAC"/>
    <w:qFormat/>
    <w:rsid w:val="003C27E9"/>
    <w:rPr>
      <w:rFonts w:ascii="Arial" w:hAnsi="Arial"/>
      <w:sz w:val="18"/>
      <w:lang w:val="en-GB" w:eastAsia="en-US"/>
    </w:rPr>
  </w:style>
  <w:style w:type="character" w:customStyle="1" w:styleId="B1Char">
    <w:name w:val="B1 Char"/>
    <w:link w:val="B1"/>
    <w:qFormat/>
    <w:locked/>
    <w:rsid w:val="003C27E9"/>
    <w:rPr>
      <w:rFonts w:ascii="Times New Roman" w:hAnsi="Times New Roman"/>
      <w:lang w:val="en-GB" w:eastAsia="en-US"/>
    </w:rPr>
  </w:style>
  <w:style w:type="character" w:customStyle="1" w:styleId="NOChar">
    <w:name w:val="NO Char"/>
    <w:link w:val="NO"/>
    <w:qFormat/>
    <w:rsid w:val="003C2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2023-08-21T07:02:00Z</dcterms:created>
  <dcterms:modified xsi:type="dcterms:W3CDTF">2023-08-21T07:02:00Z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R5-234028</vt:lpwstr>
  </property>
  <property fmtid="{D5CDD505-2E9C-101B-9397-08002B2CF9AE}" pid="10" name="Spec#">
    <vt:lpwstr>36.509</vt:lpwstr>
  </property>
  <property fmtid="{D5CDD505-2E9C-101B-9397-08002B2CF9AE}" pid="11" name="Cr#">
    <vt:lpwstr>0227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Rel-17</vt:lpwstr>
  </property>
</Properties>
</file>