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987661" w:rsidR="001E41F3" w:rsidRDefault="001E41F3">
      <w:pPr>
        <w:pStyle w:val="CRCoverPage"/>
        <w:tabs>
          <w:tab w:val="right" w:pos="9639"/>
        </w:tabs>
        <w:spacing w:after="0"/>
        <w:rPr>
          <w:b/>
          <w:i/>
          <w:noProof/>
          <w:sz w:val="28"/>
        </w:rPr>
      </w:pPr>
      <w:r>
        <w:rPr>
          <w:b/>
          <w:noProof/>
          <w:sz w:val="24"/>
        </w:rPr>
        <w:t>3GPP TSG-</w:t>
      </w:r>
      <w:r w:rsidR="00106F94">
        <w:fldChar w:fldCharType="begin"/>
      </w:r>
      <w:r w:rsidR="00106F94">
        <w:instrText xml:space="preserve"> DOCPROPERTY  TSG/WGRef  \* MERGEFORMAT </w:instrText>
      </w:r>
      <w:r w:rsidR="00106F94">
        <w:fldChar w:fldCharType="separate"/>
      </w:r>
      <w:r w:rsidR="003609EF">
        <w:rPr>
          <w:b/>
          <w:noProof/>
          <w:sz w:val="24"/>
        </w:rPr>
        <w:t>RAN5</w:t>
      </w:r>
      <w:r w:rsidR="00106F94">
        <w:rPr>
          <w:b/>
          <w:noProof/>
          <w:sz w:val="24"/>
        </w:rPr>
        <w:fldChar w:fldCharType="end"/>
      </w:r>
      <w:r w:rsidR="00C66BA2">
        <w:rPr>
          <w:b/>
          <w:noProof/>
          <w:sz w:val="24"/>
        </w:rPr>
        <w:t xml:space="preserve"> </w:t>
      </w:r>
      <w:r>
        <w:rPr>
          <w:b/>
          <w:noProof/>
          <w:sz w:val="24"/>
        </w:rPr>
        <w:t>Meeting #</w:t>
      </w:r>
      <w:r w:rsidR="00106F94">
        <w:fldChar w:fldCharType="begin"/>
      </w:r>
      <w:r w:rsidR="00106F94">
        <w:instrText xml:space="preserve"> DOCPROPERTY  MtgSeq  \* MERGEFORMAT </w:instrText>
      </w:r>
      <w:r w:rsidR="00106F94">
        <w:fldChar w:fldCharType="separate"/>
      </w:r>
      <w:r w:rsidR="00EB09B7" w:rsidRPr="00EB09B7">
        <w:rPr>
          <w:b/>
          <w:noProof/>
          <w:sz w:val="24"/>
        </w:rPr>
        <w:t>100</w:t>
      </w:r>
      <w:r w:rsidR="00106F9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06F94">
        <w:fldChar w:fldCharType="begin"/>
      </w:r>
      <w:r w:rsidR="00106F94">
        <w:instrText xml:space="preserve"> DOCPROPERTY  Tdoc#  \* MERGEFORMAT </w:instrText>
      </w:r>
      <w:r w:rsidR="00106F94">
        <w:fldChar w:fldCharType="separate"/>
      </w:r>
      <w:r w:rsidR="00E13F3D" w:rsidRPr="00E13F3D">
        <w:rPr>
          <w:b/>
          <w:i/>
          <w:noProof/>
          <w:sz w:val="28"/>
        </w:rPr>
        <w:t>R5-234026</w:t>
      </w:r>
      <w:r w:rsidR="00106F94">
        <w:rPr>
          <w:b/>
          <w:i/>
          <w:noProof/>
          <w:sz w:val="28"/>
        </w:rPr>
        <w:fldChar w:fldCharType="end"/>
      </w:r>
      <w:r w:rsidR="008B55D7" w:rsidRPr="008B55D7">
        <w:rPr>
          <w:b/>
          <w:i/>
          <w:noProof/>
          <w:sz w:val="28"/>
          <w:highlight w:val="yellow"/>
        </w:rPr>
        <w:t>r1</w:t>
      </w:r>
    </w:p>
    <w:p w14:paraId="7CB45193" w14:textId="77777777" w:rsidR="001E41F3" w:rsidRDefault="00106F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F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F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6F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F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023B16" w:rsidR="00F25D98" w:rsidRDefault="008B55D7" w:rsidP="001E41F3">
            <w:pPr>
              <w:pStyle w:val="CRCoverPage"/>
              <w:spacing w:after="0"/>
              <w:jc w:val="center"/>
              <w:rPr>
                <w:b/>
                <w:caps/>
                <w:noProof/>
              </w:rPr>
            </w:pPr>
            <w:r w:rsidRPr="008B55D7">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F94">
            <w:pPr>
              <w:pStyle w:val="CRCoverPage"/>
              <w:spacing w:after="0"/>
              <w:ind w:left="100"/>
              <w:rPr>
                <w:noProof/>
              </w:rPr>
            </w:pPr>
            <w:r>
              <w:fldChar w:fldCharType="begin"/>
            </w:r>
            <w:r>
              <w:instrText xml:space="preserve"> DOCPROPERTY  CrTitle  \* MERGEFORMAT </w:instrText>
            </w:r>
            <w:r>
              <w:fldChar w:fldCharType="separate"/>
            </w:r>
            <w:r w:rsidR="002640DD">
              <w:t>Update of repetition description for TL Mode GH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6F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F9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6F94">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6F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F9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268F" w:rsidR="009C5674" w:rsidRDefault="008B55D7" w:rsidP="009C5674">
            <w:pPr>
              <w:pStyle w:val="CRCoverPage"/>
              <w:spacing w:after="0"/>
              <w:ind w:left="100"/>
              <w:rPr>
                <w:noProof/>
              </w:rPr>
            </w:pPr>
            <w:r w:rsidRPr="008B55D7">
              <w:rPr>
                <w:noProof/>
                <w:highlight w:val="yellow"/>
              </w:rPr>
              <w:t>r1: coversheet updated to tick ME.</w:t>
            </w: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674" w:rsidRDefault="009C5674" w:rsidP="009C5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59860422" w14:textId="77777777" w:rsidR="009C5674" w:rsidRPr="000E6A5E" w:rsidRDefault="009C5674" w:rsidP="009C5674">
      <w:pPr>
        <w:pStyle w:val="2"/>
      </w:pPr>
      <w:bookmarkStart w:id="1" w:name="_Toc508294570"/>
      <w:bookmarkStart w:id="2" w:name="_Toc51779629"/>
      <w:r w:rsidRPr="000E6A5E">
        <w:t>6.1</w:t>
      </w:r>
      <w:r w:rsidRPr="000E6A5E">
        <w:tab/>
        <w:t>CLOSE UE TEST LOOP</w:t>
      </w:r>
      <w:bookmarkEnd w:id="1"/>
      <w:bookmarkEnd w:id="2"/>
    </w:p>
    <w:p w14:paraId="05597E9F" w14:textId="77777777" w:rsidR="009C5674" w:rsidRPr="000E6A5E" w:rsidRDefault="009C5674" w:rsidP="009C5674">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C5674" w:rsidRPr="000E6A5E" w14:paraId="34779C63" w14:textId="77777777" w:rsidTr="007C1343">
        <w:trPr>
          <w:jc w:val="center"/>
        </w:trPr>
        <w:tc>
          <w:tcPr>
            <w:tcW w:w="2552" w:type="dxa"/>
          </w:tcPr>
          <w:p w14:paraId="555B4D50" w14:textId="77777777" w:rsidR="009C5674" w:rsidRPr="000E6A5E" w:rsidRDefault="009C5674" w:rsidP="007C1343">
            <w:pPr>
              <w:pStyle w:val="TAH"/>
            </w:pPr>
            <w:r w:rsidRPr="000E6A5E">
              <w:t>Information Element</w:t>
            </w:r>
          </w:p>
        </w:tc>
        <w:tc>
          <w:tcPr>
            <w:tcW w:w="1930" w:type="dxa"/>
          </w:tcPr>
          <w:p w14:paraId="2AB1CEB4" w14:textId="77777777" w:rsidR="009C5674" w:rsidRPr="000E6A5E" w:rsidRDefault="009C5674" w:rsidP="007C1343">
            <w:pPr>
              <w:pStyle w:val="TAH"/>
            </w:pPr>
            <w:r w:rsidRPr="000E6A5E">
              <w:t>Reference</w:t>
            </w:r>
          </w:p>
        </w:tc>
        <w:tc>
          <w:tcPr>
            <w:tcW w:w="1368" w:type="dxa"/>
          </w:tcPr>
          <w:p w14:paraId="0253A4AA" w14:textId="77777777" w:rsidR="009C5674" w:rsidRPr="000E6A5E" w:rsidRDefault="009C5674" w:rsidP="007C1343">
            <w:pPr>
              <w:pStyle w:val="TAH"/>
            </w:pPr>
            <w:r w:rsidRPr="000E6A5E">
              <w:t>Presence</w:t>
            </w:r>
          </w:p>
        </w:tc>
        <w:tc>
          <w:tcPr>
            <w:tcW w:w="1512" w:type="dxa"/>
          </w:tcPr>
          <w:p w14:paraId="5DE0B5FE" w14:textId="77777777" w:rsidR="009C5674" w:rsidRPr="000E6A5E" w:rsidRDefault="009C5674" w:rsidP="007C1343">
            <w:pPr>
              <w:pStyle w:val="TAH"/>
            </w:pPr>
            <w:r w:rsidRPr="000E6A5E">
              <w:t>Format</w:t>
            </w:r>
          </w:p>
        </w:tc>
        <w:tc>
          <w:tcPr>
            <w:tcW w:w="1359" w:type="dxa"/>
          </w:tcPr>
          <w:p w14:paraId="10B2BFE0" w14:textId="77777777" w:rsidR="009C5674" w:rsidRPr="000E6A5E" w:rsidRDefault="009C5674" w:rsidP="007C1343">
            <w:pPr>
              <w:pStyle w:val="TAH"/>
            </w:pPr>
            <w:r w:rsidRPr="000E6A5E">
              <w:t>Length</w:t>
            </w:r>
          </w:p>
        </w:tc>
      </w:tr>
      <w:tr w:rsidR="009C5674" w:rsidRPr="000E6A5E" w14:paraId="4F07FEBD" w14:textId="77777777" w:rsidTr="007C1343">
        <w:trPr>
          <w:jc w:val="center"/>
        </w:trPr>
        <w:tc>
          <w:tcPr>
            <w:tcW w:w="2552" w:type="dxa"/>
          </w:tcPr>
          <w:p w14:paraId="6BB75BA7" w14:textId="77777777" w:rsidR="009C5674" w:rsidRPr="000E6A5E" w:rsidRDefault="009C5674" w:rsidP="007C1343">
            <w:pPr>
              <w:pStyle w:val="TAL"/>
            </w:pPr>
            <w:r w:rsidRPr="000E6A5E">
              <w:t>Protocol discriminator</w:t>
            </w:r>
          </w:p>
        </w:tc>
        <w:tc>
          <w:tcPr>
            <w:tcW w:w="1930" w:type="dxa"/>
          </w:tcPr>
          <w:p w14:paraId="7443FFC3" w14:textId="77777777" w:rsidR="009C5674" w:rsidRPr="000E6A5E" w:rsidRDefault="009C5674" w:rsidP="007C1343">
            <w:pPr>
              <w:pStyle w:val="TAL"/>
            </w:pPr>
            <w:r w:rsidRPr="000E6A5E">
              <w:t>TS 24.007 [5], sub clause 11.2.3.1.1</w:t>
            </w:r>
          </w:p>
        </w:tc>
        <w:tc>
          <w:tcPr>
            <w:tcW w:w="1368" w:type="dxa"/>
          </w:tcPr>
          <w:p w14:paraId="6FB7E3D5" w14:textId="77777777" w:rsidR="009C5674" w:rsidRPr="000E6A5E" w:rsidRDefault="009C5674" w:rsidP="007C1343">
            <w:pPr>
              <w:pStyle w:val="TAC"/>
            </w:pPr>
            <w:r w:rsidRPr="000E6A5E">
              <w:t>M</w:t>
            </w:r>
          </w:p>
        </w:tc>
        <w:tc>
          <w:tcPr>
            <w:tcW w:w="1512" w:type="dxa"/>
          </w:tcPr>
          <w:p w14:paraId="7CAC564A" w14:textId="77777777" w:rsidR="009C5674" w:rsidRPr="000E6A5E" w:rsidRDefault="009C5674" w:rsidP="007C1343">
            <w:pPr>
              <w:pStyle w:val="TAC"/>
            </w:pPr>
            <w:r w:rsidRPr="000E6A5E">
              <w:t>V</w:t>
            </w:r>
          </w:p>
        </w:tc>
        <w:tc>
          <w:tcPr>
            <w:tcW w:w="1359" w:type="dxa"/>
          </w:tcPr>
          <w:p w14:paraId="7A775515" w14:textId="77777777" w:rsidR="009C5674" w:rsidRPr="000E6A5E" w:rsidRDefault="009C5674" w:rsidP="007C1343">
            <w:pPr>
              <w:pStyle w:val="TAC"/>
            </w:pPr>
            <w:r w:rsidRPr="000E6A5E">
              <w:t>½</w:t>
            </w:r>
          </w:p>
        </w:tc>
      </w:tr>
      <w:tr w:rsidR="009C5674" w:rsidRPr="000E6A5E" w14:paraId="2CAE038E" w14:textId="77777777" w:rsidTr="007C1343">
        <w:trPr>
          <w:jc w:val="center"/>
        </w:trPr>
        <w:tc>
          <w:tcPr>
            <w:tcW w:w="2552" w:type="dxa"/>
          </w:tcPr>
          <w:p w14:paraId="00C47919" w14:textId="77777777" w:rsidR="009C5674" w:rsidRPr="000E6A5E" w:rsidRDefault="009C5674" w:rsidP="007C1343">
            <w:pPr>
              <w:pStyle w:val="TAL"/>
            </w:pPr>
            <w:r w:rsidRPr="000E6A5E">
              <w:t>Skip indicator</w:t>
            </w:r>
          </w:p>
        </w:tc>
        <w:tc>
          <w:tcPr>
            <w:tcW w:w="1930" w:type="dxa"/>
          </w:tcPr>
          <w:p w14:paraId="0C665ECB" w14:textId="77777777" w:rsidR="009C5674" w:rsidRPr="000E6A5E" w:rsidRDefault="009C5674" w:rsidP="007C1343">
            <w:pPr>
              <w:pStyle w:val="TAL"/>
            </w:pPr>
            <w:r w:rsidRPr="000E6A5E">
              <w:t>TS 24.007 [5], sub clause 11.2.3.1.2</w:t>
            </w:r>
          </w:p>
        </w:tc>
        <w:tc>
          <w:tcPr>
            <w:tcW w:w="1368" w:type="dxa"/>
          </w:tcPr>
          <w:p w14:paraId="4E4F59C1" w14:textId="77777777" w:rsidR="009C5674" w:rsidRPr="000E6A5E" w:rsidRDefault="009C5674" w:rsidP="007C1343">
            <w:pPr>
              <w:pStyle w:val="TAC"/>
            </w:pPr>
            <w:r w:rsidRPr="000E6A5E">
              <w:t>M</w:t>
            </w:r>
          </w:p>
        </w:tc>
        <w:tc>
          <w:tcPr>
            <w:tcW w:w="1512" w:type="dxa"/>
          </w:tcPr>
          <w:p w14:paraId="55331572" w14:textId="77777777" w:rsidR="009C5674" w:rsidRPr="000E6A5E" w:rsidRDefault="009C5674" w:rsidP="007C1343">
            <w:pPr>
              <w:pStyle w:val="TAC"/>
            </w:pPr>
            <w:r w:rsidRPr="000E6A5E">
              <w:t>V</w:t>
            </w:r>
          </w:p>
        </w:tc>
        <w:tc>
          <w:tcPr>
            <w:tcW w:w="1359" w:type="dxa"/>
          </w:tcPr>
          <w:p w14:paraId="23CA8DC8" w14:textId="77777777" w:rsidR="009C5674" w:rsidRPr="000E6A5E" w:rsidRDefault="009C5674" w:rsidP="007C1343">
            <w:pPr>
              <w:pStyle w:val="TAC"/>
            </w:pPr>
            <w:r w:rsidRPr="000E6A5E">
              <w:t>½</w:t>
            </w:r>
          </w:p>
        </w:tc>
      </w:tr>
      <w:tr w:rsidR="009C5674" w:rsidRPr="000E6A5E" w14:paraId="288CC747" w14:textId="77777777" w:rsidTr="007C1343">
        <w:trPr>
          <w:jc w:val="center"/>
        </w:trPr>
        <w:tc>
          <w:tcPr>
            <w:tcW w:w="2552" w:type="dxa"/>
          </w:tcPr>
          <w:p w14:paraId="2ACB2685" w14:textId="77777777" w:rsidR="009C5674" w:rsidRPr="000E6A5E" w:rsidRDefault="009C5674" w:rsidP="007C1343">
            <w:pPr>
              <w:pStyle w:val="TAL"/>
            </w:pPr>
            <w:r w:rsidRPr="000E6A5E">
              <w:t>Message type</w:t>
            </w:r>
          </w:p>
        </w:tc>
        <w:tc>
          <w:tcPr>
            <w:tcW w:w="1930" w:type="dxa"/>
          </w:tcPr>
          <w:p w14:paraId="4E917E2E" w14:textId="77777777" w:rsidR="009C5674" w:rsidRPr="000E6A5E" w:rsidRDefault="009C5674" w:rsidP="007C1343">
            <w:pPr>
              <w:pStyle w:val="TAL"/>
            </w:pPr>
          </w:p>
        </w:tc>
        <w:tc>
          <w:tcPr>
            <w:tcW w:w="1368" w:type="dxa"/>
          </w:tcPr>
          <w:p w14:paraId="3EA27796" w14:textId="77777777" w:rsidR="009C5674" w:rsidRPr="000E6A5E" w:rsidRDefault="009C5674" w:rsidP="007C1343">
            <w:pPr>
              <w:pStyle w:val="TAC"/>
            </w:pPr>
            <w:r w:rsidRPr="000E6A5E">
              <w:t>M</w:t>
            </w:r>
          </w:p>
        </w:tc>
        <w:tc>
          <w:tcPr>
            <w:tcW w:w="1512" w:type="dxa"/>
          </w:tcPr>
          <w:p w14:paraId="79D29D44" w14:textId="77777777" w:rsidR="009C5674" w:rsidRPr="000E6A5E" w:rsidRDefault="009C5674" w:rsidP="007C1343">
            <w:pPr>
              <w:pStyle w:val="TAC"/>
            </w:pPr>
            <w:r w:rsidRPr="000E6A5E">
              <w:t>V</w:t>
            </w:r>
          </w:p>
        </w:tc>
        <w:tc>
          <w:tcPr>
            <w:tcW w:w="1359" w:type="dxa"/>
          </w:tcPr>
          <w:p w14:paraId="1FE82980" w14:textId="77777777" w:rsidR="009C5674" w:rsidRPr="000E6A5E" w:rsidRDefault="009C5674" w:rsidP="007C1343">
            <w:pPr>
              <w:pStyle w:val="TAC"/>
            </w:pPr>
            <w:r w:rsidRPr="000E6A5E">
              <w:t>1</w:t>
            </w:r>
          </w:p>
        </w:tc>
      </w:tr>
      <w:tr w:rsidR="009C5674" w:rsidRPr="000E6A5E" w14:paraId="07729748" w14:textId="77777777" w:rsidTr="007C1343">
        <w:trPr>
          <w:jc w:val="center"/>
        </w:trPr>
        <w:tc>
          <w:tcPr>
            <w:tcW w:w="2552" w:type="dxa"/>
          </w:tcPr>
          <w:p w14:paraId="3BC5B5FA" w14:textId="77777777" w:rsidR="009C5674" w:rsidRPr="000E6A5E" w:rsidRDefault="009C5674" w:rsidP="007C1343">
            <w:pPr>
              <w:pStyle w:val="TAL"/>
            </w:pPr>
            <w:r w:rsidRPr="000E6A5E">
              <w:t>UE test loop mode</w:t>
            </w:r>
          </w:p>
        </w:tc>
        <w:tc>
          <w:tcPr>
            <w:tcW w:w="1930" w:type="dxa"/>
          </w:tcPr>
          <w:p w14:paraId="2AE300BA" w14:textId="77777777" w:rsidR="009C5674" w:rsidRPr="000E6A5E" w:rsidRDefault="009C5674" w:rsidP="007C1343">
            <w:pPr>
              <w:pStyle w:val="TAL"/>
            </w:pPr>
          </w:p>
        </w:tc>
        <w:tc>
          <w:tcPr>
            <w:tcW w:w="1368" w:type="dxa"/>
          </w:tcPr>
          <w:p w14:paraId="619FAF4B" w14:textId="77777777" w:rsidR="009C5674" w:rsidRPr="000E6A5E" w:rsidRDefault="009C5674" w:rsidP="007C1343">
            <w:pPr>
              <w:pStyle w:val="TAC"/>
            </w:pPr>
            <w:r w:rsidRPr="000E6A5E">
              <w:t>M</w:t>
            </w:r>
          </w:p>
        </w:tc>
        <w:tc>
          <w:tcPr>
            <w:tcW w:w="1512" w:type="dxa"/>
          </w:tcPr>
          <w:p w14:paraId="4614B446" w14:textId="77777777" w:rsidR="009C5674" w:rsidRPr="000E6A5E" w:rsidRDefault="009C5674" w:rsidP="007C1343">
            <w:pPr>
              <w:pStyle w:val="TAC"/>
            </w:pPr>
            <w:r w:rsidRPr="000E6A5E">
              <w:t>V</w:t>
            </w:r>
          </w:p>
        </w:tc>
        <w:tc>
          <w:tcPr>
            <w:tcW w:w="1359" w:type="dxa"/>
          </w:tcPr>
          <w:p w14:paraId="2354CE14" w14:textId="77777777" w:rsidR="009C5674" w:rsidRPr="000E6A5E" w:rsidRDefault="009C5674" w:rsidP="007C1343">
            <w:pPr>
              <w:pStyle w:val="TAC"/>
            </w:pPr>
            <w:r w:rsidRPr="000E6A5E">
              <w:t>1</w:t>
            </w:r>
          </w:p>
        </w:tc>
      </w:tr>
      <w:tr w:rsidR="009C5674" w:rsidRPr="000E6A5E" w14:paraId="2D8C60C4" w14:textId="77777777" w:rsidTr="007C1343">
        <w:trPr>
          <w:jc w:val="center"/>
        </w:trPr>
        <w:tc>
          <w:tcPr>
            <w:tcW w:w="2552" w:type="dxa"/>
          </w:tcPr>
          <w:p w14:paraId="5222599B" w14:textId="77777777" w:rsidR="009C5674" w:rsidRPr="000E6A5E" w:rsidRDefault="009C5674" w:rsidP="007C1343">
            <w:pPr>
              <w:pStyle w:val="TAL"/>
            </w:pPr>
            <w:r w:rsidRPr="000E6A5E">
              <w:t>UE test loop mode A LB setup</w:t>
            </w:r>
          </w:p>
        </w:tc>
        <w:tc>
          <w:tcPr>
            <w:tcW w:w="1930" w:type="dxa"/>
          </w:tcPr>
          <w:p w14:paraId="0AD46ED9" w14:textId="77777777" w:rsidR="009C5674" w:rsidRPr="000E6A5E" w:rsidRDefault="009C5674" w:rsidP="007C1343">
            <w:pPr>
              <w:pStyle w:val="TAL"/>
            </w:pPr>
          </w:p>
        </w:tc>
        <w:tc>
          <w:tcPr>
            <w:tcW w:w="1368" w:type="dxa"/>
          </w:tcPr>
          <w:p w14:paraId="12AD1EA7" w14:textId="77777777" w:rsidR="009C5674" w:rsidRPr="000E6A5E" w:rsidRDefault="009C5674" w:rsidP="007C1343">
            <w:pPr>
              <w:pStyle w:val="TAC"/>
            </w:pPr>
            <w:r w:rsidRPr="000E6A5E">
              <w:t>CV-</w:t>
            </w:r>
            <w:proofErr w:type="spellStart"/>
            <w:r w:rsidRPr="000E6A5E">
              <w:t>ModeA</w:t>
            </w:r>
            <w:proofErr w:type="spellEnd"/>
          </w:p>
        </w:tc>
        <w:tc>
          <w:tcPr>
            <w:tcW w:w="1512" w:type="dxa"/>
          </w:tcPr>
          <w:p w14:paraId="167D9967" w14:textId="77777777" w:rsidR="009C5674" w:rsidRPr="000E6A5E" w:rsidRDefault="009C5674" w:rsidP="007C1343">
            <w:pPr>
              <w:pStyle w:val="TAC"/>
            </w:pPr>
            <w:r w:rsidRPr="000E6A5E">
              <w:t>LV</w:t>
            </w:r>
          </w:p>
        </w:tc>
        <w:tc>
          <w:tcPr>
            <w:tcW w:w="1359" w:type="dxa"/>
          </w:tcPr>
          <w:p w14:paraId="6B72C8C0" w14:textId="77777777" w:rsidR="009C5674" w:rsidRPr="000E6A5E" w:rsidRDefault="009C5674" w:rsidP="007C1343">
            <w:pPr>
              <w:pStyle w:val="TAC"/>
            </w:pPr>
            <w:r w:rsidRPr="000E6A5E">
              <w:t>1-25</w:t>
            </w:r>
          </w:p>
        </w:tc>
      </w:tr>
      <w:tr w:rsidR="009C5674" w:rsidRPr="000E6A5E" w14:paraId="785ECD33" w14:textId="77777777" w:rsidTr="007C1343">
        <w:trPr>
          <w:jc w:val="center"/>
        </w:trPr>
        <w:tc>
          <w:tcPr>
            <w:tcW w:w="2552" w:type="dxa"/>
          </w:tcPr>
          <w:p w14:paraId="7D691225" w14:textId="77777777" w:rsidR="009C5674" w:rsidRPr="000E6A5E" w:rsidRDefault="009C5674" w:rsidP="007C1343">
            <w:pPr>
              <w:pStyle w:val="TAL"/>
            </w:pPr>
            <w:r w:rsidRPr="000E6A5E">
              <w:t>UE test loop mode B LB setup</w:t>
            </w:r>
          </w:p>
        </w:tc>
        <w:tc>
          <w:tcPr>
            <w:tcW w:w="1930" w:type="dxa"/>
          </w:tcPr>
          <w:p w14:paraId="42EA1891" w14:textId="77777777" w:rsidR="009C5674" w:rsidRPr="000E6A5E" w:rsidRDefault="009C5674" w:rsidP="007C1343">
            <w:pPr>
              <w:pStyle w:val="TAL"/>
            </w:pPr>
          </w:p>
        </w:tc>
        <w:tc>
          <w:tcPr>
            <w:tcW w:w="1368" w:type="dxa"/>
          </w:tcPr>
          <w:p w14:paraId="29BD47B9" w14:textId="77777777" w:rsidR="009C5674" w:rsidRPr="000E6A5E" w:rsidRDefault="009C5674" w:rsidP="007C1343">
            <w:pPr>
              <w:pStyle w:val="TAC"/>
            </w:pPr>
            <w:r w:rsidRPr="000E6A5E">
              <w:t>CV-</w:t>
            </w:r>
            <w:proofErr w:type="spellStart"/>
            <w:r w:rsidRPr="000E6A5E">
              <w:t>ModeB</w:t>
            </w:r>
            <w:proofErr w:type="spellEnd"/>
          </w:p>
        </w:tc>
        <w:tc>
          <w:tcPr>
            <w:tcW w:w="1512" w:type="dxa"/>
          </w:tcPr>
          <w:p w14:paraId="5D753DE6" w14:textId="77777777" w:rsidR="009C5674" w:rsidRPr="000E6A5E" w:rsidRDefault="009C5674" w:rsidP="007C1343">
            <w:pPr>
              <w:pStyle w:val="TAC"/>
            </w:pPr>
            <w:r w:rsidRPr="000E6A5E">
              <w:t>V</w:t>
            </w:r>
          </w:p>
        </w:tc>
        <w:tc>
          <w:tcPr>
            <w:tcW w:w="1359" w:type="dxa"/>
          </w:tcPr>
          <w:p w14:paraId="75D49B82" w14:textId="77777777" w:rsidR="009C5674" w:rsidRPr="000E6A5E" w:rsidRDefault="009C5674" w:rsidP="007C1343">
            <w:pPr>
              <w:pStyle w:val="TAC"/>
            </w:pPr>
            <w:r w:rsidRPr="000E6A5E">
              <w:t>1</w:t>
            </w:r>
          </w:p>
        </w:tc>
      </w:tr>
      <w:tr w:rsidR="009C5674" w:rsidRPr="000E6A5E" w14:paraId="71E19DD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7F30AD8" w14:textId="77777777" w:rsidR="009C5674" w:rsidRPr="000E6A5E" w:rsidRDefault="009C5674"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71F40145"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8E1971F" w14:textId="77777777" w:rsidR="009C5674" w:rsidRPr="000E6A5E" w:rsidRDefault="009C5674"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416F5F32"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8A3E052" w14:textId="77777777" w:rsidR="009C5674" w:rsidRPr="000E6A5E" w:rsidRDefault="009C5674" w:rsidP="007C1343">
            <w:pPr>
              <w:pStyle w:val="TAC"/>
            </w:pPr>
            <w:r w:rsidRPr="000E6A5E">
              <w:t>3</w:t>
            </w:r>
          </w:p>
        </w:tc>
      </w:tr>
      <w:tr w:rsidR="009C5674" w:rsidRPr="000E6A5E" w14:paraId="7E1BB93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77719BE5" w14:textId="77777777" w:rsidR="009C5674" w:rsidRPr="000E6A5E" w:rsidRDefault="009C5674"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C768904"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4A733CCA" w14:textId="77777777" w:rsidR="009C5674" w:rsidRPr="000E6A5E" w:rsidRDefault="009C5674"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41EFDF29" w14:textId="77777777" w:rsidR="009C5674" w:rsidRPr="000E6A5E" w:rsidRDefault="009C5674"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2A50F034" w14:textId="77777777" w:rsidR="009C5674" w:rsidRPr="000E6A5E" w:rsidRDefault="009C5674" w:rsidP="007C1343">
            <w:pPr>
              <w:pStyle w:val="TAC"/>
            </w:pPr>
            <w:r w:rsidRPr="000E6A5E">
              <w:t>3-803</w:t>
            </w:r>
          </w:p>
        </w:tc>
      </w:tr>
      <w:tr w:rsidR="009C5674" w:rsidRPr="000E6A5E" w14:paraId="366B1D31"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9DEB12" w14:textId="77777777" w:rsidR="009C5674" w:rsidRPr="000E6A5E" w:rsidRDefault="009C5674"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2D4FD4E7"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AA760B5" w14:textId="77777777" w:rsidR="009C5674" w:rsidRPr="000E6A5E" w:rsidRDefault="009C5674"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3235E1D6" w14:textId="77777777" w:rsidR="009C5674" w:rsidRPr="000E6A5E" w:rsidRDefault="009C5674"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8259FAA" w14:textId="77777777" w:rsidR="009C5674" w:rsidRPr="000E6A5E" w:rsidRDefault="009C5674" w:rsidP="007C1343">
            <w:pPr>
              <w:pStyle w:val="TAC"/>
            </w:pPr>
            <w:r w:rsidRPr="000E6A5E">
              <w:t>2-18</w:t>
            </w:r>
          </w:p>
        </w:tc>
      </w:tr>
      <w:tr w:rsidR="009C5674" w:rsidRPr="000E6A5E" w14:paraId="77467AA6"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464BB1E0" w14:textId="77777777" w:rsidR="009C5674" w:rsidRPr="000E6A5E" w:rsidRDefault="009C5674"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60F3A661"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E42C66E" w14:textId="77777777" w:rsidR="009C5674" w:rsidRPr="000E6A5E" w:rsidRDefault="009C5674"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2C35914"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7B3D3C7D" w14:textId="77777777" w:rsidR="009C5674" w:rsidRPr="000E6A5E" w:rsidRDefault="009C5674" w:rsidP="007C1343">
            <w:pPr>
              <w:pStyle w:val="TAC"/>
            </w:pPr>
            <w:r w:rsidRPr="000E6A5E">
              <w:rPr>
                <w:lang w:eastAsia="zh-CN"/>
              </w:rPr>
              <w:t>2</w:t>
            </w:r>
          </w:p>
        </w:tc>
      </w:tr>
      <w:tr w:rsidR="009C5674" w:rsidRPr="000E6A5E" w14:paraId="1ADE590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5DC1A3A" w14:textId="77777777" w:rsidR="009C5674" w:rsidRPr="000E6A5E" w:rsidRDefault="009C5674"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7E720E0"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8E50A3E" w14:textId="77777777" w:rsidR="009C5674" w:rsidRPr="000E6A5E" w:rsidRDefault="009C5674"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55C6B055"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267957B" w14:textId="77777777" w:rsidR="009C5674" w:rsidRPr="000E6A5E" w:rsidRDefault="009C5674" w:rsidP="007C1343">
            <w:pPr>
              <w:pStyle w:val="TAC"/>
              <w:rPr>
                <w:lang w:eastAsia="zh-CN"/>
              </w:rPr>
            </w:pPr>
            <w:r w:rsidRPr="000E6A5E">
              <w:rPr>
                <w:lang w:eastAsia="zh-CN"/>
              </w:rPr>
              <w:t>2</w:t>
            </w:r>
          </w:p>
        </w:tc>
      </w:tr>
    </w:tbl>
    <w:p w14:paraId="5F0AA7CD" w14:textId="77777777" w:rsidR="009C5674" w:rsidRPr="000E6A5E" w:rsidRDefault="009C5674" w:rsidP="009C5674"/>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9C5674" w:rsidRPr="000E6A5E" w14:paraId="5DE449EA" w14:textId="77777777" w:rsidTr="007C1343">
        <w:tc>
          <w:tcPr>
            <w:tcW w:w="4535" w:type="dxa"/>
          </w:tcPr>
          <w:p w14:paraId="36D45524" w14:textId="77777777" w:rsidR="009C5674" w:rsidRPr="000E6A5E" w:rsidRDefault="009C5674" w:rsidP="007C1343">
            <w:pPr>
              <w:pStyle w:val="TAH"/>
            </w:pPr>
            <w:r w:rsidRPr="000E6A5E">
              <w:t>Condition</w:t>
            </w:r>
          </w:p>
        </w:tc>
        <w:tc>
          <w:tcPr>
            <w:tcW w:w="4537" w:type="dxa"/>
          </w:tcPr>
          <w:p w14:paraId="0AD30E9D" w14:textId="77777777" w:rsidR="009C5674" w:rsidRPr="000E6A5E" w:rsidRDefault="009C5674" w:rsidP="007C1343">
            <w:pPr>
              <w:pStyle w:val="TAH"/>
            </w:pPr>
            <w:r w:rsidRPr="000E6A5E">
              <w:t>Explanation</w:t>
            </w:r>
          </w:p>
        </w:tc>
      </w:tr>
      <w:tr w:rsidR="009C5674" w:rsidRPr="000E6A5E" w14:paraId="68469450" w14:textId="77777777" w:rsidTr="007C1343">
        <w:tc>
          <w:tcPr>
            <w:tcW w:w="4535" w:type="dxa"/>
          </w:tcPr>
          <w:p w14:paraId="19F48EA5" w14:textId="77777777" w:rsidR="009C5674" w:rsidRPr="000E6A5E" w:rsidRDefault="009C5674" w:rsidP="007C1343">
            <w:pPr>
              <w:pStyle w:val="TAL"/>
            </w:pPr>
            <w:r w:rsidRPr="000E6A5E">
              <w:t>CV-</w:t>
            </w:r>
            <w:proofErr w:type="spellStart"/>
            <w:r w:rsidRPr="000E6A5E">
              <w:t>ModeA</w:t>
            </w:r>
            <w:proofErr w:type="spellEnd"/>
          </w:p>
        </w:tc>
        <w:tc>
          <w:tcPr>
            <w:tcW w:w="4537" w:type="dxa"/>
          </w:tcPr>
          <w:p w14:paraId="5611145A" w14:textId="77777777" w:rsidR="009C5674" w:rsidRPr="000E6A5E" w:rsidRDefault="009C5674" w:rsidP="007C1343">
            <w:pPr>
              <w:pStyle w:val="TAL"/>
            </w:pPr>
            <w:r w:rsidRPr="000E6A5E">
              <w:t>This IE is mandatory present if the IE "UE test loop mode" is set to UE test loop Mode A. Else it shall be absent.</w:t>
            </w:r>
          </w:p>
        </w:tc>
      </w:tr>
      <w:tr w:rsidR="009C5674" w:rsidRPr="000E6A5E" w14:paraId="41764799" w14:textId="77777777" w:rsidTr="007C1343">
        <w:tc>
          <w:tcPr>
            <w:tcW w:w="4535" w:type="dxa"/>
          </w:tcPr>
          <w:p w14:paraId="76B4B62C" w14:textId="77777777" w:rsidR="009C5674" w:rsidRPr="000E6A5E" w:rsidRDefault="009C5674" w:rsidP="007C1343">
            <w:pPr>
              <w:pStyle w:val="TAL"/>
            </w:pPr>
            <w:r w:rsidRPr="000E6A5E">
              <w:t>CV-</w:t>
            </w:r>
            <w:proofErr w:type="spellStart"/>
            <w:r w:rsidRPr="000E6A5E">
              <w:t>ModeB</w:t>
            </w:r>
            <w:proofErr w:type="spellEnd"/>
          </w:p>
        </w:tc>
        <w:tc>
          <w:tcPr>
            <w:tcW w:w="4537" w:type="dxa"/>
          </w:tcPr>
          <w:p w14:paraId="0DBDB285" w14:textId="77777777" w:rsidR="009C5674" w:rsidRPr="000E6A5E" w:rsidRDefault="009C5674" w:rsidP="007C1343">
            <w:pPr>
              <w:pStyle w:val="TAL"/>
            </w:pPr>
            <w:r w:rsidRPr="000E6A5E">
              <w:t>This IE is mandatory present if the IE "UE test loop mode" is set to UE test loop Mode B. Else it shall be absent.</w:t>
            </w:r>
          </w:p>
        </w:tc>
      </w:tr>
      <w:tr w:rsidR="009C5674" w:rsidRPr="000E6A5E" w14:paraId="4C52C349" w14:textId="77777777" w:rsidTr="007C1343">
        <w:tc>
          <w:tcPr>
            <w:tcW w:w="4535" w:type="dxa"/>
            <w:tcBorders>
              <w:top w:val="single" w:sz="4" w:space="0" w:color="auto"/>
              <w:left w:val="single" w:sz="4" w:space="0" w:color="auto"/>
              <w:bottom w:val="single" w:sz="4" w:space="0" w:color="auto"/>
              <w:right w:val="single" w:sz="4" w:space="0" w:color="auto"/>
            </w:tcBorders>
          </w:tcPr>
          <w:p w14:paraId="71A583A8" w14:textId="77777777" w:rsidR="009C5674" w:rsidRPr="000E6A5E" w:rsidRDefault="009C5674"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75B8C461" w14:textId="77777777" w:rsidR="009C5674" w:rsidRPr="000E6A5E" w:rsidRDefault="009C5674" w:rsidP="007C1343">
            <w:pPr>
              <w:pStyle w:val="TAL"/>
            </w:pPr>
            <w:r w:rsidRPr="000E6A5E">
              <w:t>This IE is mandatory present if the IE "UE test loop mode" is set to UE test loop Mode C. Else it shall be absent.</w:t>
            </w:r>
          </w:p>
        </w:tc>
      </w:tr>
      <w:tr w:rsidR="009C5674" w:rsidRPr="000E6A5E" w14:paraId="57751083" w14:textId="77777777" w:rsidTr="007C1343">
        <w:tc>
          <w:tcPr>
            <w:tcW w:w="4535" w:type="dxa"/>
            <w:tcBorders>
              <w:top w:val="single" w:sz="4" w:space="0" w:color="auto"/>
              <w:left w:val="single" w:sz="4" w:space="0" w:color="auto"/>
              <w:bottom w:val="single" w:sz="4" w:space="0" w:color="auto"/>
              <w:right w:val="single" w:sz="4" w:space="0" w:color="auto"/>
            </w:tcBorders>
          </w:tcPr>
          <w:p w14:paraId="1E1A9FB6" w14:textId="77777777" w:rsidR="009C5674" w:rsidRPr="000E6A5E" w:rsidRDefault="009C5674"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7E6DDAEF" w14:textId="77777777" w:rsidR="009C5674" w:rsidRPr="000E6A5E" w:rsidRDefault="009C5674" w:rsidP="007C1343">
            <w:pPr>
              <w:pStyle w:val="TAL"/>
            </w:pPr>
            <w:r w:rsidRPr="000E6A5E">
              <w:t>This IE is mandatory present if the IE “UE test loop mode” is set to UE test loop Mode D. Else it shall be absent.</w:t>
            </w:r>
          </w:p>
        </w:tc>
      </w:tr>
      <w:tr w:rsidR="009C5674" w:rsidRPr="000E6A5E" w14:paraId="08879121" w14:textId="77777777" w:rsidTr="007C1343">
        <w:tc>
          <w:tcPr>
            <w:tcW w:w="4535" w:type="dxa"/>
            <w:tcBorders>
              <w:top w:val="single" w:sz="4" w:space="0" w:color="auto"/>
              <w:left w:val="single" w:sz="4" w:space="0" w:color="auto"/>
              <w:bottom w:val="single" w:sz="4" w:space="0" w:color="auto"/>
              <w:right w:val="single" w:sz="4" w:space="0" w:color="auto"/>
            </w:tcBorders>
          </w:tcPr>
          <w:p w14:paraId="41075E03" w14:textId="77777777" w:rsidR="009C5674" w:rsidRPr="000E6A5E" w:rsidRDefault="009C5674"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52AE6C8F" w14:textId="77777777" w:rsidR="009C5674" w:rsidRPr="000E6A5E" w:rsidRDefault="009C5674" w:rsidP="007C1343">
            <w:pPr>
              <w:pStyle w:val="TAL"/>
            </w:pPr>
            <w:r w:rsidRPr="000E6A5E">
              <w:t>This IE is mandatory present if the IE “UE test loop mode” is set to UE test loop Mode E. Else it shall be absent.</w:t>
            </w:r>
          </w:p>
        </w:tc>
      </w:tr>
      <w:tr w:rsidR="009C5674" w:rsidRPr="000E6A5E" w14:paraId="425662A3" w14:textId="77777777" w:rsidTr="007C1343">
        <w:tc>
          <w:tcPr>
            <w:tcW w:w="4535" w:type="dxa"/>
            <w:tcBorders>
              <w:top w:val="single" w:sz="4" w:space="0" w:color="auto"/>
              <w:left w:val="single" w:sz="4" w:space="0" w:color="auto"/>
              <w:bottom w:val="single" w:sz="4" w:space="0" w:color="auto"/>
              <w:right w:val="single" w:sz="4" w:space="0" w:color="auto"/>
            </w:tcBorders>
          </w:tcPr>
          <w:p w14:paraId="53D75709" w14:textId="77777777" w:rsidR="009C5674" w:rsidRPr="000E6A5E" w:rsidRDefault="009C5674"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732C904"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9C5674" w:rsidRPr="000E6A5E" w14:paraId="2082A278" w14:textId="77777777" w:rsidTr="007C1343">
        <w:tc>
          <w:tcPr>
            <w:tcW w:w="4535" w:type="dxa"/>
            <w:tcBorders>
              <w:top w:val="single" w:sz="4" w:space="0" w:color="auto"/>
              <w:left w:val="single" w:sz="4" w:space="0" w:color="auto"/>
              <w:bottom w:val="single" w:sz="4" w:space="0" w:color="auto"/>
              <w:right w:val="single" w:sz="4" w:space="0" w:color="auto"/>
            </w:tcBorders>
          </w:tcPr>
          <w:p w14:paraId="0712EC4C" w14:textId="77777777" w:rsidR="009C5674" w:rsidRPr="000E6A5E" w:rsidRDefault="009C5674"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BFFD45B"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4E9F8F5D" w14:textId="77777777" w:rsidR="009C5674" w:rsidRPr="000E6A5E" w:rsidRDefault="009C5674" w:rsidP="009C5674"/>
    <w:p w14:paraId="5A4BBE59" w14:textId="77777777" w:rsidR="009C5674" w:rsidRPr="000E6A5E" w:rsidRDefault="009C5674" w:rsidP="009C5674">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E5C879B" w14:textId="77777777" w:rsidTr="007C1343">
        <w:trPr>
          <w:jc w:val="center"/>
        </w:trPr>
        <w:tc>
          <w:tcPr>
            <w:tcW w:w="851" w:type="dxa"/>
          </w:tcPr>
          <w:p w14:paraId="26D234D3" w14:textId="77777777" w:rsidR="009C5674" w:rsidRPr="000E6A5E" w:rsidRDefault="009C5674" w:rsidP="007C1343">
            <w:pPr>
              <w:pStyle w:val="TAC"/>
            </w:pPr>
            <w:r w:rsidRPr="000E6A5E">
              <w:t>8</w:t>
            </w:r>
          </w:p>
        </w:tc>
        <w:tc>
          <w:tcPr>
            <w:tcW w:w="851" w:type="dxa"/>
          </w:tcPr>
          <w:p w14:paraId="694149FB" w14:textId="77777777" w:rsidR="009C5674" w:rsidRPr="000E6A5E" w:rsidRDefault="009C5674" w:rsidP="007C1343">
            <w:pPr>
              <w:pStyle w:val="TAC"/>
            </w:pPr>
            <w:r w:rsidRPr="000E6A5E">
              <w:t>7</w:t>
            </w:r>
          </w:p>
        </w:tc>
        <w:tc>
          <w:tcPr>
            <w:tcW w:w="851" w:type="dxa"/>
          </w:tcPr>
          <w:p w14:paraId="08C01F64" w14:textId="77777777" w:rsidR="009C5674" w:rsidRPr="000E6A5E" w:rsidRDefault="009C5674" w:rsidP="007C1343">
            <w:pPr>
              <w:pStyle w:val="TAC"/>
            </w:pPr>
            <w:r w:rsidRPr="000E6A5E">
              <w:t>6</w:t>
            </w:r>
          </w:p>
        </w:tc>
        <w:tc>
          <w:tcPr>
            <w:tcW w:w="851" w:type="dxa"/>
          </w:tcPr>
          <w:p w14:paraId="4D8106CF" w14:textId="77777777" w:rsidR="009C5674" w:rsidRPr="000E6A5E" w:rsidRDefault="009C5674" w:rsidP="007C1343">
            <w:pPr>
              <w:pStyle w:val="TAC"/>
            </w:pPr>
            <w:r w:rsidRPr="000E6A5E">
              <w:t>5</w:t>
            </w:r>
          </w:p>
        </w:tc>
        <w:tc>
          <w:tcPr>
            <w:tcW w:w="851" w:type="dxa"/>
          </w:tcPr>
          <w:p w14:paraId="69EF17FA" w14:textId="77777777" w:rsidR="009C5674" w:rsidRPr="000E6A5E" w:rsidRDefault="009C5674" w:rsidP="007C1343">
            <w:pPr>
              <w:pStyle w:val="TAC"/>
            </w:pPr>
            <w:r w:rsidRPr="000E6A5E">
              <w:t>4</w:t>
            </w:r>
          </w:p>
        </w:tc>
        <w:tc>
          <w:tcPr>
            <w:tcW w:w="851" w:type="dxa"/>
          </w:tcPr>
          <w:p w14:paraId="1477B76D" w14:textId="77777777" w:rsidR="009C5674" w:rsidRPr="000E6A5E" w:rsidRDefault="009C5674" w:rsidP="007C1343">
            <w:pPr>
              <w:pStyle w:val="TAC"/>
            </w:pPr>
            <w:r w:rsidRPr="000E6A5E">
              <w:t>3</w:t>
            </w:r>
          </w:p>
        </w:tc>
        <w:tc>
          <w:tcPr>
            <w:tcW w:w="851" w:type="dxa"/>
          </w:tcPr>
          <w:p w14:paraId="4FC48FC3" w14:textId="77777777" w:rsidR="009C5674" w:rsidRPr="000E6A5E" w:rsidRDefault="009C5674" w:rsidP="007C1343">
            <w:pPr>
              <w:pStyle w:val="TAC"/>
            </w:pPr>
            <w:r w:rsidRPr="000E6A5E">
              <w:t>2</w:t>
            </w:r>
          </w:p>
        </w:tc>
        <w:tc>
          <w:tcPr>
            <w:tcW w:w="851" w:type="dxa"/>
          </w:tcPr>
          <w:p w14:paraId="42CC0A66" w14:textId="77777777" w:rsidR="009C5674" w:rsidRPr="000E6A5E" w:rsidRDefault="009C5674" w:rsidP="007C1343">
            <w:pPr>
              <w:pStyle w:val="TAC"/>
            </w:pPr>
            <w:r w:rsidRPr="000E6A5E">
              <w:t>1</w:t>
            </w:r>
          </w:p>
        </w:tc>
        <w:tc>
          <w:tcPr>
            <w:tcW w:w="1380" w:type="dxa"/>
          </w:tcPr>
          <w:p w14:paraId="28B7CD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34C9EC2" w14:textId="77777777" w:rsidTr="007C1343">
        <w:trPr>
          <w:jc w:val="center"/>
        </w:trPr>
        <w:tc>
          <w:tcPr>
            <w:tcW w:w="851" w:type="dxa"/>
          </w:tcPr>
          <w:p w14:paraId="2ECB04C6" w14:textId="77777777" w:rsidR="009C5674" w:rsidRPr="000E6A5E" w:rsidRDefault="009C5674" w:rsidP="007C1343">
            <w:pPr>
              <w:pStyle w:val="TAC"/>
            </w:pPr>
            <w:r w:rsidRPr="000E6A5E">
              <w:t>1</w:t>
            </w:r>
          </w:p>
        </w:tc>
        <w:tc>
          <w:tcPr>
            <w:tcW w:w="851" w:type="dxa"/>
          </w:tcPr>
          <w:p w14:paraId="3D82F400" w14:textId="77777777" w:rsidR="009C5674" w:rsidRPr="000E6A5E" w:rsidRDefault="009C5674" w:rsidP="007C1343">
            <w:pPr>
              <w:pStyle w:val="TAC"/>
            </w:pPr>
            <w:r w:rsidRPr="000E6A5E">
              <w:t>0</w:t>
            </w:r>
          </w:p>
        </w:tc>
        <w:tc>
          <w:tcPr>
            <w:tcW w:w="851" w:type="dxa"/>
          </w:tcPr>
          <w:p w14:paraId="63D77632" w14:textId="77777777" w:rsidR="009C5674" w:rsidRPr="000E6A5E" w:rsidRDefault="009C5674" w:rsidP="007C1343">
            <w:pPr>
              <w:pStyle w:val="TAC"/>
            </w:pPr>
            <w:r w:rsidRPr="000E6A5E">
              <w:t>0</w:t>
            </w:r>
          </w:p>
        </w:tc>
        <w:tc>
          <w:tcPr>
            <w:tcW w:w="851" w:type="dxa"/>
          </w:tcPr>
          <w:p w14:paraId="5BDE3FF8" w14:textId="77777777" w:rsidR="009C5674" w:rsidRPr="000E6A5E" w:rsidRDefault="009C5674" w:rsidP="007C1343">
            <w:pPr>
              <w:pStyle w:val="TAC"/>
            </w:pPr>
            <w:r w:rsidRPr="000E6A5E">
              <w:t>0</w:t>
            </w:r>
          </w:p>
        </w:tc>
        <w:tc>
          <w:tcPr>
            <w:tcW w:w="851" w:type="dxa"/>
          </w:tcPr>
          <w:p w14:paraId="7848E4D5" w14:textId="77777777" w:rsidR="009C5674" w:rsidRPr="000E6A5E" w:rsidRDefault="009C5674" w:rsidP="007C1343">
            <w:pPr>
              <w:pStyle w:val="TAC"/>
            </w:pPr>
            <w:r w:rsidRPr="000E6A5E">
              <w:t>0</w:t>
            </w:r>
          </w:p>
        </w:tc>
        <w:tc>
          <w:tcPr>
            <w:tcW w:w="851" w:type="dxa"/>
          </w:tcPr>
          <w:p w14:paraId="1F7FB41F" w14:textId="77777777" w:rsidR="009C5674" w:rsidRPr="000E6A5E" w:rsidRDefault="009C5674" w:rsidP="007C1343">
            <w:pPr>
              <w:pStyle w:val="TAC"/>
            </w:pPr>
            <w:r w:rsidRPr="000E6A5E">
              <w:t>0</w:t>
            </w:r>
          </w:p>
        </w:tc>
        <w:tc>
          <w:tcPr>
            <w:tcW w:w="851" w:type="dxa"/>
          </w:tcPr>
          <w:p w14:paraId="012DBCBE" w14:textId="77777777" w:rsidR="009C5674" w:rsidRPr="000E6A5E" w:rsidRDefault="009C5674" w:rsidP="007C1343">
            <w:pPr>
              <w:pStyle w:val="TAC"/>
            </w:pPr>
            <w:r w:rsidRPr="000E6A5E">
              <w:t>0</w:t>
            </w:r>
          </w:p>
        </w:tc>
        <w:tc>
          <w:tcPr>
            <w:tcW w:w="851" w:type="dxa"/>
          </w:tcPr>
          <w:p w14:paraId="52AE7055" w14:textId="77777777" w:rsidR="009C5674" w:rsidRPr="000E6A5E" w:rsidRDefault="009C5674" w:rsidP="007C1343">
            <w:pPr>
              <w:pStyle w:val="TAC"/>
            </w:pPr>
            <w:r w:rsidRPr="000E6A5E">
              <w:t>0</w:t>
            </w:r>
          </w:p>
        </w:tc>
        <w:tc>
          <w:tcPr>
            <w:tcW w:w="1380" w:type="dxa"/>
          </w:tcPr>
          <w:p w14:paraId="09184646" w14:textId="77777777" w:rsidR="009C5674" w:rsidRPr="000E6A5E" w:rsidRDefault="009C5674" w:rsidP="007C1343">
            <w:pPr>
              <w:pStyle w:val="TAC"/>
            </w:pPr>
            <w:r w:rsidRPr="000E6A5E">
              <w:t>octet 1</w:t>
            </w:r>
          </w:p>
        </w:tc>
      </w:tr>
    </w:tbl>
    <w:p w14:paraId="2D733C37" w14:textId="77777777" w:rsidR="009C5674" w:rsidRPr="000E6A5E" w:rsidRDefault="009C5674" w:rsidP="009C5674"/>
    <w:p w14:paraId="38D9C540" w14:textId="77777777" w:rsidR="009C5674" w:rsidRPr="000E6A5E" w:rsidRDefault="009C5674" w:rsidP="009C5674">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B26D6A" w14:textId="77777777" w:rsidTr="007C1343">
        <w:trPr>
          <w:jc w:val="center"/>
        </w:trPr>
        <w:tc>
          <w:tcPr>
            <w:tcW w:w="851" w:type="dxa"/>
          </w:tcPr>
          <w:p w14:paraId="15710CBB" w14:textId="77777777" w:rsidR="009C5674" w:rsidRPr="000E6A5E" w:rsidRDefault="009C5674" w:rsidP="007C1343">
            <w:pPr>
              <w:pStyle w:val="TAC"/>
            </w:pPr>
            <w:r w:rsidRPr="000E6A5E">
              <w:t>8</w:t>
            </w:r>
          </w:p>
        </w:tc>
        <w:tc>
          <w:tcPr>
            <w:tcW w:w="851" w:type="dxa"/>
          </w:tcPr>
          <w:p w14:paraId="2D022BAA" w14:textId="77777777" w:rsidR="009C5674" w:rsidRPr="000E6A5E" w:rsidRDefault="009C5674" w:rsidP="007C1343">
            <w:pPr>
              <w:pStyle w:val="TAC"/>
            </w:pPr>
            <w:r w:rsidRPr="000E6A5E">
              <w:t>7</w:t>
            </w:r>
          </w:p>
        </w:tc>
        <w:tc>
          <w:tcPr>
            <w:tcW w:w="851" w:type="dxa"/>
          </w:tcPr>
          <w:p w14:paraId="4751E868" w14:textId="77777777" w:rsidR="009C5674" w:rsidRPr="000E6A5E" w:rsidRDefault="009C5674" w:rsidP="007C1343">
            <w:pPr>
              <w:pStyle w:val="TAC"/>
            </w:pPr>
            <w:r w:rsidRPr="000E6A5E">
              <w:t>6</w:t>
            </w:r>
          </w:p>
        </w:tc>
        <w:tc>
          <w:tcPr>
            <w:tcW w:w="851" w:type="dxa"/>
          </w:tcPr>
          <w:p w14:paraId="2C4DBAD8" w14:textId="77777777" w:rsidR="009C5674" w:rsidRPr="000E6A5E" w:rsidRDefault="009C5674" w:rsidP="007C1343">
            <w:pPr>
              <w:pStyle w:val="TAC"/>
            </w:pPr>
            <w:r w:rsidRPr="000E6A5E">
              <w:t>5</w:t>
            </w:r>
          </w:p>
        </w:tc>
        <w:tc>
          <w:tcPr>
            <w:tcW w:w="851" w:type="dxa"/>
          </w:tcPr>
          <w:p w14:paraId="3D05BAE0" w14:textId="77777777" w:rsidR="009C5674" w:rsidRPr="000E6A5E" w:rsidRDefault="009C5674" w:rsidP="007C1343">
            <w:pPr>
              <w:pStyle w:val="TAC"/>
            </w:pPr>
            <w:r w:rsidRPr="000E6A5E">
              <w:t>4</w:t>
            </w:r>
          </w:p>
        </w:tc>
        <w:tc>
          <w:tcPr>
            <w:tcW w:w="851" w:type="dxa"/>
          </w:tcPr>
          <w:p w14:paraId="1FDEE504" w14:textId="77777777" w:rsidR="009C5674" w:rsidRPr="000E6A5E" w:rsidRDefault="009C5674" w:rsidP="007C1343">
            <w:pPr>
              <w:pStyle w:val="TAC"/>
            </w:pPr>
            <w:r w:rsidRPr="000E6A5E">
              <w:t>3</w:t>
            </w:r>
          </w:p>
        </w:tc>
        <w:tc>
          <w:tcPr>
            <w:tcW w:w="851" w:type="dxa"/>
          </w:tcPr>
          <w:p w14:paraId="4504826D" w14:textId="77777777" w:rsidR="009C5674" w:rsidRPr="000E6A5E" w:rsidRDefault="009C5674" w:rsidP="007C1343">
            <w:pPr>
              <w:pStyle w:val="TAC"/>
            </w:pPr>
            <w:r w:rsidRPr="000E6A5E">
              <w:t>2</w:t>
            </w:r>
          </w:p>
        </w:tc>
        <w:tc>
          <w:tcPr>
            <w:tcW w:w="851" w:type="dxa"/>
          </w:tcPr>
          <w:p w14:paraId="590C5D5F" w14:textId="77777777" w:rsidR="009C5674" w:rsidRPr="000E6A5E" w:rsidRDefault="009C5674" w:rsidP="007C1343">
            <w:pPr>
              <w:pStyle w:val="TAC"/>
            </w:pPr>
            <w:r w:rsidRPr="000E6A5E">
              <w:t>1</w:t>
            </w:r>
          </w:p>
        </w:tc>
        <w:tc>
          <w:tcPr>
            <w:tcW w:w="1380" w:type="dxa"/>
          </w:tcPr>
          <w:p w14:paraId="4A66F42E"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BF97F6" w14:textId="77777777" w:rsidTr="007C1343">
        <w:trPr>
          <w:jc w:val="center"/>
        </w:trPr>
        <w:tc>
          <w:tcPr>
            <w:tcW w:w="851" w:type="dxa"/>
          </w:tcPr>
          <w:p w14:paraId="5A1C5A24" w14:textId="77777777" w:rsidR="009C5674" w:rsidRPr="000E6A5E" w:rsidRDefault="009C5674" w:rsidP="007C1343">
            <w:pPr>
              <w:pStyle w:val="TAC"/>
            </w:pPr>
            <w:r w:rsidRPr="000E6A5E">
              <w:t>0</w:t>
            </w:r>
          </w:p>
        </w:tc>
        <w:tc>
          <w:tcPr>
            <w:tcW w:w="851" w:type="dxa"/>
          </w:tcPr>
          <w:p w14:paraId="0CBB00BB" w14:textId="77777777" w:rsidR="009C5674" w:rsidRPr="000E6A5E" w:rsidRDefault="009C5674" w:rsidP="007C1343">
            <w:pPr>
              <w:pStyle w:val="TAC"/>
            </w:pPr>
            <w:r w:rsidRPr="000E6A5E">
              <w:t>0</w:t>
            </w:r>
          </w:p>
        </w:tc>
        <w:tc>
          <w:tcPr>
            <w:tcW w:w="851" w:type="dxa"/>
          </w:tcPr>
          <w:p w14:paraId="7D17BDC0" w14:textId="77777777" w:rsidR="009C5674" w:rsidRPr="000E6A5E" w:rsidRDefault="009C5674" w:rsidP="007C1343">
            <w:pPr>
              <w:pStyle w:val="TAC"/>
            </w:pPr>
            <w:r w:rsidRPr="000E6A5E">
              <w:t>0</w:t>
            </w:r>
          </w:p>
        </w:tc>
        <w:tc>
          <w:tcPr>
            <w:tcW w:w="851" w:type="dxa"/>
          </w:tcPr>
          <w:p w14:paraId="12D77B52" w14:textId="77777777" w:rsidR="009C5674" w:rsidRPr="000E6A5E" w:rsidRDefault="009C5674" w:rsidP="007C1343">
            <w:pPr>
              <w:pStyle w:val="TAC"/>
            </w:pPr>
            <w:r w:rsidRPr="000E6A5E">
              <w:t>0</w:t>
            </w:r>
          </w:p>
        </w:tc>
        <w:tc>
          <w:tcPr>
            <w:tcW w:w="851" w:type="dxa"/>
          </w:tcPr>
          <w:p w14:paraId="6FA2A2F9" w14:textId="77777777" w:rsidR="009C5674" w:rsidRPr="000E6A5E" w:rsidRDefault="009C5674" w:rsidP="007C1343">
            <w:pPr>
              <w:pStyle w:val="TAC"/>
            </w:pPr>
            <w:r w:rsidRPr="000E6A5E">
              <w:t>X4</w:t>
            </w:r>
          </w:p>
        </w:tc>
        <w:tc>
          <w:tcPr>
            <w:tcW w:w="851" w:type="dxa"/>
          </w:tcPr>
          <w:p w14:paraId="4D530E69" w14:textId="77777777" w:rsidR="009C5674" w:rsidRPr="000E6A5E" w:rsidRDefault="009C5674" w:rsidP="007C1343">
            <w:pPr>
              <w:pStyle w:val="TAC"/>
            </w:pPr>
            <w:r w:rsidRPr="000E6A5E">
              <w:t>X3</w:t>
            </w:r>
          </w:p>
        </w:tc>
        <w:tc>
          <w:tcPr>
            <w:tcW w:w="851" w:type="dxa"/>
          </w:tcPr>
          <w:p w14:paraId="065CB7FA" w14:textId="77777777" w:rsidR="009C5674" w:rsidRPr="000E6A5E" w:rsidRDefault="009C5674" w:rsidP="007C1343">
            <w:pPr>
              <w:pStyle w:val="TAC"/>
            </w:pPr>
            <w:r w:rsidRPr="000E6A5E">
              <w:t>X2</w:t>
            </w:r>
          </w:p>
        </w:tc>
        <w:tc>
          <w:tcPr>
            <w:tcW w:w="851" w:type="dxa"/>
          </w:tcPr>
          <w:p w14:paraId="2E0A9F87" w14:textId="77777777" w:rsidR="009C5674" w:rsidRPr="000E6A5E" w:rsidRDefault="009C5674" w:rsidP="007C1343">
            <w:pPr>
              <w:pStyle w:val="TAC"/>
            </w:pPr>
            <w:r w:rsidRPr="000E6A5E">
              <w:t>X1</w:t>
            </w:r>
          </w:p>
        </w:tc>
        <w:tc>
          <w:tcPr>
            <w:tcW w:w="1380" w:type="dxa"/>
          </w:tcPr>
          <w:p w14:paraId="6896D03D" w14:textId="77777777" w:rsidR="009C5674" w:rsidRPr="000E6A5E" w:rsidRDefault="009C5674" w:rsidP="007C1343">
            <w:pPr>
              <w:pStyle w:val="TAC"/>
            </w:pPr>
            <w:r w:rsidRPr="000E6A5E">
              <w:t>octet 1</w:t>
            </w:r>
          </w:p>
        </w:tc>
      </w:tr>
    </w:tbl>
    <w:p w14:paraId="5D35B678" w14:textId="77777777" w:rsidR="009C5674" w:rsidRPr="000E6A5E" w:rsidRDefault="009C5674" w:rsidP="009C5674"/>
    <w:p w14:paraId="70A60E68" w14:textId="77777777" w:rsidR="009C5674" w:rsidRPr="000E6A5E" w:rsidRDefault="009C5674" w:rsidP="009C5674">
      <w:r w:rsidRPr="000E6A5E">
        <w:t>X4=0 and X3=0 and X2=0 and X1=0 then UE test loop mode A is selected.</w:t>
      </w:r>
    </w:p>
    <w:p w14:paraId="2D838C71" w14:textId="77777777" w:rsidR="009C5674" w:rsidRPr="000E6A5E" w:rsidRDefault="009C5674" w:rsidP="009C5674">
      <w:r w:rsidRPr="000E6A5E">
        <w:t>X4=0 and X3=0 and X2=0 and X1=1 then UE test loop mode B is selected.</w:t>
      </w:r>
    </w:p>
    <w:p w14:paraId="2AAF8AD1" w14:textId="77777777" w:rsidR="009C5674" w:rsidRPr="000E6A5E" w:rsidRDefault="009C5674" w:rsidP="009C5674">
      <w:r w:rsidRPr="000E6A5E">
        <w:t xml:space="preserve">X4=0 and X3=0 and X2=1 and X1=0 then UE test loop mode C is selected. </w:t>
      </w:r>
    </w:p>
    <w:p w14:paraId="2B6D3D82" w14:textId="77777777" w:rsidR="009C5674" w:rsidRPr="000E6A5E" w:rsidRDefault="009C5674" w:rsidP="009C5674">
      <w:pPr>
        <w:rPr>
          <w:lang w:eastAsia="zh-CN"/>
        </w:rPr>
      </w:pPr>
      <w:r w:rsidRPr="000E6A5E">
        <w:t>X4=0 and X3=0 and X2=1 and X1=1 then UE test loop mode D is selected.</w:t>
      </w:r>
    </w:p>
    <w:p w14:paraId="18DD65F1" w14:textId="77777777" w:rsidR="009C5674" w:rsidRPr="000E6A5E" w:rsidRDefault="009C5674" w:rsidP="009C5674">
      <w:r w:rsidRPr="000E6A5E">
        <w:lastRenderedPageBreak/>
        <w:t>X4=0 and X3=1 and X2=0 and X1=0 then UE test loop mode E is selected.</w:t>
      </w:r>
    </w:p>
    <w:p w14:paraId="009C8D7F" w14:textId="77777777" w:rsidR="009C5674" w:rsidRPr="000E6A5E" w:rsidRDefault="009C5674" w:rsidP="009C5674">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10ECE46E" w14:textId="77777777" w:rsidR="009C5674" w:rsidRPr="000E6A5E" w:rsidRDefault="009C5674" w:rsidP="009C5674">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B0418A4" w14:textId="77777777" w:rsidR="009C5674" w:rsidRPr="000E6A5E" w:rsidRDefault="009C5674" w:rsidP="009C5674">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17323844" w14:textId="77777777" w:rsidR="009C5674" w:rsidRPr="000E6A5E" w:rsidRDefault="009C5674" w:rsidP="009C5674">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7CA53B20" w14:textId="77777777" w:rsidR="009C5674" w:rsidRPr="000E6A5E" w:rsidRDefault="009C5674" w:rsidP="009C5674">
      <w:r w:rsidRPr="000E6A5E">
        <w:t>Other combinations of X1 and X2 and X3 and X4 are reserved for future versions of the protocol.</w:t>
      </w:r>
    </w:p>
    <w:p w14:paraId="69DA4431" w14:textId="77777777" w:rsidR="009C5674" w:rsidRPr="000E6A5E" w:rsidRDefault="009C5674" w:rsidP="009C5674">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A388AB8" w14:textId="77777777" w:rsidTr="007C1343">
        <w:trPr>
          <w:cantSplit/>
          <w:jc w:val="center"/>
        </w:trPr>
        <w:tc>
          <w:tcPr>
            <w:tcW w:w="849" w:type="dxa"/>
          </w:tcPr>
          <w:p w14:paraId="7576F885" w14:textId="77777777" w:rsidR="009C5674" w:rsidRPr="000E6A5E" w:rsidRDefault="009C5674" w:rsidP="007C1343">
            <w:pPr>
              <w:pStyle w:val="TAC"/>
            </w:pPr>
          </w:p>
        </w:tc>
        <w:tc>
          <w:tcPr>
            <w:tcW w:w="5953" w:type="dxa"/>
          </w:tcPr>
          <w:p w14:paraId="7028F5A8"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6E652B3C" w14:textId="77777777" w:rsidR="009C5674" w:rsidRPr="000E6A5E" w:rsidRDefault="009C5674" w:rsidP="007C1343">
            <w:pPr>
              <w:pStyle w:val="TAC"/>
            </w:pPr>
          </w:p>
        </w:tc>
      </w:tr>
      <w:tr w:rsidR="009C5674" w:rsidRPr="000E6A5E" w14:paraId="41B685DE" w14:textId="77777777" w:rsidTr="007C1343">
        <w:trPr>
          <w:cantSplit/>
          <w:jc w:val="center"/>
        </w:trPr>
        <w:tc>
          <w:tcPr>
            <w:tcW w:w="849" w:type="dxa"/>
          </w:tcPr>
          <w:p w14:paraId="262E7A4E" w14:textId="77777777" w:rsidR="009C5674" w:rsidRPr="000E6A5E" w:rsidRDefault="009C5674" w:rsidP="007C1343">
            <w:pPr>
              <w:pStyle w:val="TAC"/>
            </w:pPr>
          </w:p>
        </w:tc>
        <w:tc>
          <w:tcPr>
            <w:tcW w:w="5953" w:type="dxa"/>
          </w:tcPr>
          <w:p w14:paraId="6016C46C" w14:textId="77777777" w:rsidR="009C5674" w:rsidRPr="000E6A5E" w:rsidRDefault="009C5674" w:rsidP="007C1343">
            <w:pPr>
              <w:pStyle w:val="TAC"/>
            </w:pPr>
            <w:r w:rsidRPr="000E6A5E">
              <w:t>Length of UE test loop mode A LB setup list in bytes</w:t>
            </w:r>
          </w:p>
        </w:tc>
        <w:tc>
          <w:tcPr>
            <w:tcW w:w="1500" w:type="dxa"/>
          </w:tcPr>
          <w:p w14:paraId="647A4504" w14:textId="77777777" w:rsidR="009C5674" w:rsidRPr="000E6A5E" w:rsidRDefault="009C5674" w:rsidP="007C1343">
            <w:pPr>
              <w:pStyle w:val="TAC"/>
            </w:pPr>
            <w:r w:rsidRPr="000E6A5E">
              <w:t>Octet 1</w:t>
            </w:r>
          </w:p>
        </w:tc>
      </w:tr>
      <w:tr w:rsidR="009C5674" w:rsidRPr="000E6A5E" w14:paraId="61883BD0" w14:textId="77777777" w:rsidTr="007C1343">
        <w:trPr>
          <w:cantSplit/>
          <w:jc w:val="center"/>
        </w:trPr>
        <w:tc>
          <w:tcPr>
            <w:tcW w:w="849" w:type="dxa"/>
          </w:tcPr>
          <w:p w14:paraId="123A6035" w14:textId="77777777" w:rsidR="009C5674" w:rsidRPr="000E6A5E" w:rsidRDefault="009C5674" w:rsidP="007C1343">
            <w:pPr>
              <w:pStyle w:val="TAC"/>
            </w:pPr>
          </w:p>
        </w:tc>
        <w:tc>
          <w:tcPr>
            <w:tcW w:w="5953" w:type="dxa"/>
          </w:tcPr>
          <w:p w14:paraId="64897A76" w14:textId="77777777" w:rsidR="009C5674" w:rsidRPr="000E6A5E" w:rsidRDefault="009C5674" w:rsidP="007C1343">
            <w:pPr>
              <w:pStyle w:val="TAC"/>
            </w:pPr>
          </w:p>
          <w:p w14:paraId="092BFD54" w14:textId="77777777" w:rsidR="009C5674" w:rsidRPr="000E6A5E" w:rsidRDefault="009C5674" w:rsidP="007C1343">
            <w:pPr>
              <w:pStyle w:val="TAC"/>
            </w:pPr>
            <w:r w:rsidRPr="000E6A5E">
              <w:t>LB setup list</w:t>
            </w:r>
          </w:p>
        </w:tc>
        <w:tc>
          <w:tcPr>
            <w:tcW w:w="1500" w:type="dxa"/>
          </w:tcPr>
          <w:p w14:paraId="77A227AD" w14:textId="77777777" w:rsidR="009C5674" w:rsidRPr="000E6A5E" w:rsidRDefault="009C5674" w:rsidP="007C1343">
            <w:pPr>
              <w:pStyle w:val="TAC"/>
            </w:pPr>
            <w:r w:rsidRPr="000E6A5E">
              <w:t>Octet 2</w:t>
            </w:r>
          </w:p>
          <w:p w14:paraId="22D8FF7A" w14:textId="77777777" w:rsidR="009C5674" w:rsidRPr="000E6A5E" w:rsidRDefault="009C5674" w:rsidP="007C1343">
            <w:pPr>
              <w:pStyle w:val="TAC"/>
            </w:pPr>
          </w:p>
          <w:p w14:paraId="79CDA6E3" w14:textId="77777777" w:rsidR="009C5674" w:rsidRPr="000E6A5E" w:rsidRDefault="009C5674" w:rsidP="007C1343">
            <w:pPr>
              <w:pStyle w:val="TAC"/>
            </w:pPr>
            <w:r w:rsidRPr="000E6A5E">
              <w:t>Octet N*3+1</w:t>
            </w:r>
          </w:p>
        </w:tc>
      </w:tr>
    </w:tbl>
    <w:p w14:paraId="426B8363" w14:textId="77777777" w:rsidR="009C5674" w:rsidRPr="000E6A5E" w:rsidRDefault="009C5674" w:rsidP="009C5674"/>
    <w:p w14:paraId="319C4B3A" w14:textId="77777777" w:rsidR="009C5674" w:rsidRPr="000E6A5E" w:rsidRDefault="009C5674" w:rsidP="009C5674">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53FEB6E0" w14:textId="77777777" w:rsidR="009C5674" w:rsidRPr="000E6A5E" w:rsidRDefault="009C5674" w:rsidP="009C5674">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9C5674" w:rsidRPr="000E6A5E" w14:paraId="2CA11511" w14:textId="77777777" w:rsidTr="007C1343">
        <w:trPr>
          <w:cantSplit/>
          <w:jc w:val="center"/>
        </w:trPr>
        <w:tc>
          <w:tcPr>
            <w:tcW w:w="759" w:type="dxa"/>
          </w:tcPr>
          <w:p w14:paraId="6DBAA22A" w14:textId="77777777" w:rsidR="009C5674" w:rsidRPr="000E6A5E" w:rsidRDefault="009C5674" w:rsidP="007C1343">
            <w:pPr>
              <w:pStyle w:val="TAC"/>
            </w:pPr>
          </w:p>
        </w:tc>
        <w:tc>
          <w:tcPr>
            <w:tcW w:w="5953" w:type="dxa"/>
          </w:tcPr>
          <w:p w14:paraId="2BEC0997"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938A1BA" w14:textId="77777777" w:rsidR="009C5674" w:rsidRPr="000E6A5E" w:rsidRDefault="009C5674" w:rsidP="007C1343">
            <w:pPr>
              <w:pStyle w:val="TAC"/>
            </w:pPr>
          </w:p>
        </w:tc>
      </w:tr>
      <w:tr w:rsidR="009C5674" w:rsidRPr="000E6A5E" w14:paraId="0141A3C5" w14:textId="77777777" w:rsidTr="007C1343">
        <w:trPr>
          <w:cantSplit/>
          <w:jc w:val="center"/>
        </w:trPr>
        <w:tc>
          <w:tcPr>
            <w:tcW w:w="759" w:type="dxa"/>
          </w:tcPr>
          <w:p w14:paraId="3AB2055E" w14:textId="77777777" w:rsidR="009C5674" w:rsidRPr="000E6A5E" w:rsidRDefault="009C5674" w:rsidP="007C1343">
            <w:pPr>
              <w:pStyle w:val="TAC"/>
            </w:pPr>
          </w:p>
        </w:tc>
        <w:tc>
          <w:tcPr>
            <w:tcW w:w="5953" w:type="dxa"/>
          </w:tcPr>
          <w:p w14:paraId="5A84B8F8" w14:textId="77777777" w:rsidR="009C5674" w:rsidRPr="000E6A5E" w:rsidRDefault="009C5674" w:rsidP="007C1343">
            <w:pPr>
              <w:pStyle w:val="TAC"/>
            </w:pPr>
            <w:r w:rsidRPr="000E6A5E">
              <w:t>LB setup DRB IE#1</w:t>
            </w:r>
          </w:p>
        </w:tc>
        <w:tc>
          <w:tcPr>
            <w:tcW w:w="1560" w:type="dxa"/>
          </w:tcPr>
          <w:p w14:paraId="30B8E96C" w14:textId="77777777" w:rsidR="009C5674" w:rsidRPr="000E6A5E" w:rsidRDefault="009C5674" w:rsidP="007C1343">
            <w:pPr>
              <w:pStyle w:val="TAC"/>
            </w:pPr>
            <w:r w:rsidRPr="000E6A5E">
              <w:t>Octet 2</w:t>
            </w:r>
          </w:p>
          <w:p w14:paraId="40DF9A38" w14:textId="77777777" w:rsidR="009C5674" w:rsidRPr="000E6A5E" w:rsidRDefault="009C5674" w:rsidP="007C1343">
            <w:pPr>
              <w:pStyle w:val="TAC"/>
            </w:pPr>
            <w:r w:rsidRPr="000E6A5E">
              <w:t>Octet 3</w:t>
            </w:r>
          </w:p>
          <w:p w14:paraId="5D2C22D8" w14:textId="77777777" w:rsidR="009C5674" w:rsidRPr="000E6A5E" w:rsidRDefault="009C5674" w:rsidP="007C1343">
            <w:pPr>
              <w:pStyle w:val="TAC"/>
            </w:pPr>
            <w:r w:rsidRPr="000E6A5E">
              <w:t>Octet 4</w:t>
            </w:r>
          </w:p>
        </w:tc>
      </w:tr>
      <w:tr w:rsidR="009C5674" w:rsidRPr="000E6A5E" w14:paraId="07A454FA" w14:textId="77777777" w:rsidTr="007C1343">
        <w:trPr>
          <w:cantSplit/>
          <w:jc w:val="center"/>
        </w:trPr>
        <w:tc>
          <w:tcPr>
            <w:tcW w:w="759" w:type="dxa"/>
          </w:tcPr>
          <w:p w14:paraId="4E34743D" w14:textId="77777777" w:rsidR="009C5674" w:rsidRPr="000E6A5E" w:rsidRDefault="009C5674" w:rsidP="007C1343">
            <w:pPr>
              <w:pStyle w:val="TAC"/>
            </w:pPr>
          </w:p>
        </w:tc>
        <w:tc>
          <w:tcPr>
            <w:tcW w:w="5953" w:type="dxa"/>
          </w:tcPr>
          <w:p w14:paraId="4D5C206D" w14:textId="77777777" w:rsidR="009C5674" w:rsidRPr="000E6A5E" w:rsidRDefault="009C5674" w:rsidP="007C1343">
            <w:pPr>
              <w:pStyle w:val="TAC"/>
            </w:pPr>
            <w:r w:rsidRPr="000E6A5E">
              <w:t>LB setup DRB IE#2</w:t>
            </w:r>
          </w:p>
        </w:tc>
        <w:tc>
          <w:tcPr>
            <w:tcW w:w="1560" w:type="dxa"/>
          </w:tcPr>
          <w:p w14:paraId="6254D9DA" w14:textId="77777777" w:rsidR="009C5674" w:rsidRPr="000E6A5E" w:rsidRDefault="009C5674" w:rsidP="007C1343">
            <w:pPr>
              <w:pStyle w:val="TAC"/>
            </w:pPr>
            <w:r w:rsidRPr="000E6A5E">
              <w:t>Octet 5</w:t>
            </w:r>
          </w:p>
          <w:p w14:paraId="6C365B61" w14:textId="77777777" w:rsidR="009C5674" w:rsidRPr="000E6A5E" w:rsidRDefault="009C5674" w:rsidP="007C1343">
            <w:pPr>
              <w:pStyle w:val="TAC"/>
            </w:pPr>
            <w:r w:rsidRPr="000E6A5E">
              <w:t>Octet 6</w:t>
            </w:r>
          </w:p>
          <w:p w14:paraId="7C5C9A9C" w14:textId="77777777" w:rsidR="009C5674" w:rsidRPr="000E6A5E" w:rsidRDefault="009C5674" w:rsidP="007C1343">
            <w:pPr>
              <w:pStyle w:val="TAC"/>
            </w:pPr>
            <w:r w:rsidRPr="000E6A5E">
              <w:t>Octet 7</w:t>
            </w:r>
          </w:p>
        </w:tc>
      </w:tr>
      <w:tr w:rsidR="009C5674" w:rsidRPr="000E6A5E" w14:paraId="03B7F630" w14:textId="77777777" w:rsidTr="007C1343">
        <w:trPr>
          <w:cantSplit/>
          <w:jc w:val="center"/>
        </w:trPr>
        <w:tc>
          <w:tcPr>
            <w:tcW w:w="759" w:type="dxa"/>
          </w:tcPr>
          <w:p w14:paraId="465CA980" w14:textId="77777777" w:rsidR="009C5674" w:rsidRPr="000E6A5E" w:rsidRDefault="009C5674" w:rsidP="007C1343">
            <w:pPr>
              <w:pStyle w:val="TAC"/>
            </w:pPr>
          </w:p>
        </w:tc>
        <w:tc>
          <w:tcPr>
            <w:tcW w:w="5953" w:type="dxa"/>
          </w:tcPr>
          <w:p w14:paraId="6BDF738E" w14:textId="77777777" w:rsidR="009C5674" w:rsidRPr="000E6A5E" w:rsidRDefault="009C5674" w:rsidP="007C1343">
            <w:pPr>
              <w:pStyle w:val="TAC"/>
            </w:pPr>
            <w:r w:rsidRPr="000E6A5E">
              <w:t>…</w:t>
            </w:r>
          </w:p>
        </w:tc>
        <w:tc>
          <w:tcPr>
            <w:tcW w:w="1560" w:type="dxa"/>
          </w:tcPr>
          <w:p w14:paraId="7661098A" w14:textId="77777777" w:rsidR="009C5674" w:rsidRPr="000E6A5E" w:rsidRDefault="009C5674" w:rsidP="007C1343">
            <w:pPr>
              <w:pStyle w:val="TAC"/>
            </w:pPr>
          </w:p>
        </w:tc>
      </w:tr>
      <w:tr w:rsidR="009C5674" w:rsidRPr="000E6A5E" w14:paraId="7FA8746B" w14:textId="77777777" w:rsidTr="007C1343">
        <w:trPr>
          <w:cantSplit/>
          <w:jc w:val="center"/>
        </w:trPr>
        <w:tc>
          <w:tcPr>
            <w:tcW w:w="759" w:type="dxa"/>
          </w:tcPr>
          <w:p w14:paraId="436C3713" w14:textId="77777777" w:rsidR="009C5674" w:rsidRPr="000E6A5E" w:rsidRDefault="009C5674" w:rsidP="007C1343">
            <w:pPr>
              <w:pStyle w:val="TAC"/>
            </w:pPr>
          </w:p>
        </w:tc>
        <w:tc>
          <w:tcPr>
            <w:tcW w:w="5953" w:type="dxa"/>
          </w:tcPr>
          <w:p w14:paraId="2989B11D" w14:textId="77777777" w:rsidR="009C5674" w:rsidRPr="000E6A5E" w:rsidRDefault="009C5674" w:rsidP="007C1343">
            <w:pPr>
              <w:pStyle w:val="TAC"/>
            </w:pPr>
            <w:r w:rsidRPr="000E6A5E">
              <w:t>LB setup DRB IE#N</w:t>
            </w:r>
          </w:p>
        </w:tc>
        <w:tc>
          <w:tcPr>
            <w:tcW w:w="1560" w:type="dxa"/>
          </w:tcPr>
          <w:p w14:paraId="225C7DE1" w14:textId="77777777" w:rsidR="009C5674" w:rsidRPr="000E6A5E" w:rsidRDefault="009C5674" w:rsidP="007C1343">
            <w:pPr>
              <w:pStyle w:val="TAC"/>
            </w:pPr>
            <w:r w:rsidRPr="000E6A5E">
              <w:t>Octet N*3-1</w:t>
            </w:r>
          </w:p>
          <w:p w14:paraId="5155DA22" w14:textId="77777777" w:rsidR="009C5674" w:rsidRPr="000E6A5E" w:rsidRDefault="009C5674" w:rsidP="007C1343">
            <w:pPr>
              <w:pStyle w:val="TAC"/>
            </w:pPr>
            <w:r w:rsidRPr="000E6A5E">
              <w:t>Octet N*3</w:t>
            </w:r>
          </w:p>
          <w:p w14:paraId="659E296F" w14:textId="77777777" w:rsidR="009C5674" w:rsidRPr="000E6A5E" w:rsidRDefault="009C5674" w:rsidP="007C1343">
            <w:pPr>
              <w:pStyle w:val="TAC"/>
            </w:pPr>
            <w:r w:rsidRPr="000E6A5E">
              <w:t>Octet N*3+1</w:t>
            </w:r>
          </w:p>
        </w:tc>
      </w:tr>
    </w:tbl>
    <w:p w14:paraId="7C8718B1" w14:textId="77777777" w:rsidR="009C5674" w:rsidRPr="000E6A5E" w:rsidRDefault="009C5674" w:rsidP="009C5674"/>
    <w:p w14:paraId="65CB26D3" w14:textId="77777777" w:rsidR="009C5674" w:rsidRPr="000E6A5E" w:rsidRDefault="009C5674" w:rsidP="009C5674">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40726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D9D557A"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7E50794"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0860A5F1"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ECAB49C"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17FCF5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F430504"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244950"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1D5A4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11C417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677A102B"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1629AA7" w14:textId="77777777" w:rsidR="009C5674" w:rsidRPr="000E6A5E" w:rsidRDefault="009C5674"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7ED3C52B" w14:textId="77777777" w:rsidR="009C5674" w:rsidRPr="000E6A5E" w:rsidRDefault="009C5674"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1D3FEDEC" w14:textId="77777777" w:rsidR="009C5674" w:rsidRPr="000E6A5E" w:rsidRDefault="009C5674"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8972E68" w14:textId="77777777" w:rsidR="009C5674" w:rsidRPr="000E6A5E" w:rsidRDefault="009C5674"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1ADC240D" w14:textId="77777777" w:rsidR="009C5674" w:rsidRPr="000E6A5E" w:rsidRDefault="009C5674"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0A5FB927" w14:textId="77777777" w:rsidR="009C5674" w:rsidRPr="000E6A5E" w:rsidRDefault="009C5674"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54ECA03" w14:textId="77777777" w:rsidR="009C5674" w:rsidRPr="000E6A5E" w:rsidRDefault="009C5674"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0AA89B73" w14:textId="77777777" w:rsidR="009C5674" w:rsidRPr="000E6A5E" w:rsidRDefault="009C5674"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016053C3" w14:textId="77777777" w:rsidR="009C5674" w:rsidRPr="000E6A5E" w:rsidRDefault="009C5674" w:rsidP="007C1343">
            <w:pPr>
              <w:pStyle w:val="TAC"/>
            </w:pPr>
            <w:r w:rsidRPr="000E6A5E">
              <w:t>octet 1</w:t>
            </w:r>
          </w:p>
        </w:tc>
      </w:tr>
      <w:tr w:rsidR="009C5674" w:rsidRPr="000E6A5E" w14:paraId="2E3BD6D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0CB2188" w14:textId="77777777" w:rsidR="009C5674" w:rsidRPr="000E6A5E" w:rsidRDefault="009C5674"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1BD23088" w14:textId="77777777" w:rsidR="009C5674" w:rsidRPr="000E6A5E" w:rsidRDefault="009C5674"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99C87E0" w14:textId="77777777" w:rsidR="009C5674" w:rsidRPr="000E6A5E" w:rsidRDefault="009C5674"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35159E9A" w14:textId="77777777" w:rsidR="009C5674" w:rsidRPr="000E6A5E" w:rsidRDefault="009C5674"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97247F3" w14:textId="77777777" w:rsidR="009C5674" w:rsidRPr="000E6A5E" w:rsidRDefault="009C5674"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503EEC20" w14:textId="77777777" w:rsidR="009C5674" w:rsidRPr="000E6A5E" w:rsidRDefault="009C5674"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18F55FF8" w14:textId="77777777" w:rsidR="009C5674" w:rsidRPr="000E6A5E" w:rsidRDefault="009C5674"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186F667E" w14:textId="77777777" w:rsidR="009C5674" w:rsidRPr="000E6A5E" w:rsidRDefault="009C5674"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4BBA880" w14:textId="77777777" w:rsidR="009C5674" w:rsidRPr="000E6A5E" w:rsidRDefault="009C5674" w:rsidP="007C1343">
            <w:pPr>
              <w:pStyle w:val="TAC"/>
            </w:pPr>
            <w:r w:rsidRPr="000E6A5E">
              <w:t>octet 2</w:t>
            </w:r>
          </w:p>
        </w:tc>
      </w:tr>
      <w:tr w:rsidR="009C5674" w:rsidRPr="000E6A5E" w14:paraId="6F25CBB9"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8AEEE78"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9FF5A0A" w14:textId="77777777" w:rsidR="009C5674" w:rsidRPr="000E6A5E" w:rsidRDefault="009C5674"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542E39C7" w14:textId="77777777" w:rsidR="009C5674" w:rsidRPr="000E6A5E" w:rsidRDefault="009C5674"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0C6B62C9" w14:textId="77777777" w:rsidR="009C5674" w:rsidRPr="000E6A5E" w:rsidRDefault="009C5674"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0EB9642E" w14:textId="77777777" w:rsidR="009C5674" w:rsidRPr="000E6A5E" w:rsidRDefault="009C5674"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79450429" w14:textId="77777777" w:rsidR="009C5674" w:rsidRPr="000E6A5E" w:rsidRDefault="009C5674"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67BD95B9" w14:textId="77777777" w:rsidR="009C5674" w:rsidRPr="000E6A5E" w:rsidRDefault="009C5674" w:rsidP="007C1343">
            <w:pPr>
              <w:pStyle w:val="TAC"/>
            </w:pPr>
            <w:r w:rsidRPr="000E6A5E">
              <w:t>octet 3</w:t>
            </w:r>
          </w:p>
        </w:tc>
      </w:tr>
    </w:tbl>
    <w:p w14:paraId="1805592B" w14:textId="77777777" w:rsidR="009C5674" w:rsidRPr="000E6A5E" w:rsidRDefault="009C5674" w:rsidP="009C5674"/>
    <w:p w14:paraId="203A7BE6" w14:textId="77777777" w:rsidR="009C5674" w:rsidRPr="000E6A5E" w:rsidRDefault="009C5674" w:rsidP="009C5674">
      <w:r w:rsidRPr="000E6A5E">
        <w:t>Z15..Z0 = Uplink PDCP SDU size in bits 0.. 12160 (binary coded, Z15 is most significant bit and Z0 least significant bit). See Note 1.</w:t>
      </w:r>
    </w:p>
    <w:p w14:paraId="7EAFDFA6" w14:textId="77777777" w:rsidR="009C5674" w:rsidRPr="000E6A5E" w:rsidRDefault="009C5674" w:rsidP="009C5674">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3C23CCE1" w14:textId="77777777" w:rsidR="009C5674" w:rsidRPr="000E6A5E" w:rsidRDefault="009C5674" w:rsidP="009C5674">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4477AB08" w14:textId="77777777" w:rsidR="009C5674" w:rsidRPr="000E6A5E" w:rsidRDefault="009C5674" w:rsidP="009C5674">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3DE91CD6" w14:textId="77777777" w:rsidR="009C5674" w:rsidRPr="000E6A5E" w:rsidRDefault="009C5674" w:rsidP="009C5674">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330409CC" w14:textId="77777777" w:rsidR="009C5674" w:rsidRPr="000E6A5E" w:rsidRDefault="009C5674" w:rsidP="009C5674">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DADB672" w14:textId="77777777" w:rsidTr="007C1343">
        <w:trPr>
          <w:cantSplit/>
          <w:jc w:val="center"/>
        </w:trPr>
        <w:tc>
          <w:tcPr>
            <w:tcW w:w="849" w:type="dxa"/>
          </w:tcPr>
          <w:p w14:paraId="3CF89899" w14:textId="77777777" w:rsidR="009C5674" w:rsidRPr="000E6A5E" w:rsidRDefault="009C5674" w:rsidP="007C1343">
            <w:pPr>
              <w:pStyle w:val="TAC"/>
            </w:pPr>
          </w:p>
        </w:tc>
        <w:tc>
          <w:tcPr>
            <w:tcW w:w="5953" w:type="dxa"/>
          </w:tcPr>
          <w:p w14:paraId="2802F5FB"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14A37434" w14:textId="77777777" w:rsidR="009C5674" w:rsidRPr="000E6A5E" w:rsidRDefault="009C5674" w:rsidP="007C1343">
            <w:pPr>
              <w:pStyle w:val="TAC"/>
            </w:pPr>
          </w:p>
        </w:tc>
      </w:tr>
      <w:tr w:rsidR="009C5674" w:rsidRPr="000E6A5E" w14:paraId="328E0647" w14:textId="77777777" w:rsidTr="007C1343">
        <w:trPr>
          <w:cantSplit/>
          <w:jc w:val="center"/>
        </w:trPr>
        <w:tc>
          <w:tcPr>
            <w:tcW w:w="849" w:type="dxa"/>
          </w:tcPr>
          <w:p w14:paraId="6C3D1F29" w14:textId="77777777" w:rsidR="009C5674" w:rsidRPr="000E6A5E" w:rsidRDefault="009C5674" w:rsidP="007C1343">
            <w:pPr>
              <w:pStyle w:val="TAC"/>
            </w:pPr>
          </w:p>
        </w:tc>
        <w:tc>
          <w:tcPr>
            <w:tcW w:w="5953" w:type="dxa"/>
          </w:tcPr>
          <w:p w14:paraId="7FE1495F" w14:textId="77777777" w:rsidR="009C5674" w:rsidRPr="000E6A5E" w:rsidRDefault="009C5674" w:rsidP="007C1343">
            <w:pPr>
              <w:pStyle w:val="TAC"/>
            </w:pPr>
            <w:r w:rsidRPr="000E6A5E">
              <w:t>IP PDU delay</w:t>
            </w:r>
          </w:p>
        </w:tc>
        <w:tc>
          <w:tcPr>
            <w:tcW w:w="1500" w:type="dxa"/>
          </w:tcPr>
          <w:p w14:paraId="00C8CDDB" w14:textId="77777777" w:rsidR="009C5674" w:rsidRPr="000E6A5E" w:rsidRDefault="009C5674" w:rsidP="007C1343">
            <w:pPr>
              <w:pStyle w:val="TAC"/>
            </w:pPr>
            <w:r w:rsidRPr="000E6A5E">
              <w:t>Octet 1</w:t>
            </w:r>
          </w:p>
        </w:tc>
      </w:tr>
    </w:tbl>
    <w:p w14:paraId="0D93A2B8" w14:textId="77777777" w:rsidR="009C5674" w:rsidRPr="000E6A5E" w:rsidRDefault="009C5674" w:rsidP="009C5674"/>
    <w:p w14:paraId="73D63269" w14:textId="77777777" w:rsidR="009C5674" w:rsidRPr="000E6A5E" w:rsidRDefault="009C5674" w:rsidP="009C5674">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4108B904" w14:textId="77777777" w:rsidTr="007C1343">
        <w:trPr>
          <w:jc w:val="center"/>
        </w:trPr>
        <w:tc>
          <w:tcPr>
            <w:tcW w:w="851" w:type="dxa"/>
          </w:tcPr>
          <w:p w14:paraId="7B58EC3A" w14:textId="77777777" w:rsidR="009C5674" w:rsidRPr="000E6A5E" w:rsidRDefault="009C5674" w:rsidP="007C1343">
            <w:pPr>
              <w:pStyle w:val="TAC"/>
            </w:pPr>
            <w:r w:rsidRPr="000E6A5E">
              <w:t>8</w:t>
            </w:r>
          </w:p>
        </w:tc>
        <w:tc>
          <w:tcPr>
            <w:tcW w:w="851" w:type="dxa"/>
          </w:tcPr>
          <w:p w14:paraId="1D6B5BE4" w14:textId="77777777" w:rsidR="009C5674" w:rsidRPr="000E6A5E" w:rsidRDefault="009C5674" w:rsidP="007C1343">
            <w:pPr>
              <w:pStyle w:val="TAC"/>
            </w:pPr>
            <w:r w:rsidRPr="000E6A5E">
              <w:t>7</w:t>
            </w:r>
          </w:p>
        </w:tc>
        <w:tc>
          <w:tcPr>
            <w:tcW w:w="851" w:type="dxa"/>
          </w:tcPr>
          <w:p w14:paraId="3AB1062E" w14:textId="77777777" w:rsidR="009C5674" w:rsidRPr="000E6A5E" w:rsidRDefault="009C5674" w:rsidP="007C1343">
            <w:pPr>
              <w:pStyle w:val="TAC"/>
            </w:pPr>
            <w:r w:rsidRPr="000E6A5E">
              <w:t>6</w:t>
            </w:r>
          </w:p>
        </w:tc>
        <w:tc>
          <w:tcPr>
            <w:tcW w:w="851" w:type="dxa"/>
          </w:tcPr>
          <w:p w14:paraId="3446F013" w14:textId="77777777" w:rsidR="009C5674" w:rsidRPr="000E6A5E" w:rsidRDefault="009C5674" w:rsidP="007C1343">
            <w:pPr>
              <w:pStyle w:val="TAC"/>
            </w:pPr>
            <w:r w:rsidRPr="000E6A5E">
              <w:t>5</w:t>
            </w:r>
          </w:p>
        </w:tc>
        <w:tc>
          <w:tcPr>
            <w:tcW w:w="851" w:type="dxa"/>
          </w:tcPr>
          <w:p w14:paraId="2074C8D2" w14:textId="77777777" w:rsidR="009C5674" w:rsidRPr="000E6A5E" w:rsidRDefault="009C5674" w:rsidP="007C1343">
            <w:pPr>
              <w:pStyle w:val="TAC"/>
            </w:pPr>
            <w:r w:rsidRPr="000E6A5E">
              <w:t>4</w:t>
            </w:r>
          </w:p>
        </w:tc>
        <w:tc>
          <w:tcPr>
            <w:tcW w:w="851" w:type="dxa"/>
          </w:tcPr>
          <w:p w14:paraId="3B48D171" w14:textId="77777777" w:rsidR="009C5674" w:rsidRPr="000E6A5E" w:rsidRDefault="009C5674" w:rsidP="007C1343">
            <w:pPr>
              <w:pStyle w:val="TAC"/>
            </w:pPr>
            <w:r w:rsidRPr="000E6A5E">
              <w:t>3</w:t>
            </w:r>
          </w:p>
        </w:tc>
        <w:tc>
          <w:tcPr>
            <w:tcW w:w="851" w:type="dxa"/>
          </w:tcPr>
          <w:p w14:paraId="7397BBE2" w14:textId="77777777" w:rsidR="009C5674" w:rsidRPr="000E6A5E" w:rsidRDefault="009C5674" w:rsidP="007C1343">
            <w:pPr>
              <w:pStyle w:val="TAC"/>
            </w:pPr>
            <w:r w:rsidRPr="000E6A5E">
              <w:t>2</w:t>
            </w:r>
          </w:p>
        </w:tc>
        <w:tc>
          <w:tcPr>
            <w:tcW w:w="851" w:type="dxa"/>
          </w:tcPr>
          <w:p w14:paraId="1F0FB328" w14:textId="77777777" w:rsidR="009C5674" w:rsidRPr="000E6A5E" w:rsidRDefault="009C5674" w:rsidP="007C1343">
            <w:pPr>
              <w:pStyle w:val="TAC"/>
            </w:pPr>
            <w:r w:rsidRPr="000E6A5E">
              <w:t>1</w:t>
            </w:r>
          </w:p>
        </w:tc>
        <w:tc>
          <w:tcPr>
            <w:tcW w:w="1380" w:type="dxa"/>
          </w:tcPr>
          <w:p w14:paraId="3858C84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02DD050" w14:textId="77777777" w:rsidTr="007C1343">
        <w:trPr>
          <w:cantSplit/>
          <w:jc w:val="center"/>
        </w:trPr>
        <w:tc>
          <w:tcPr>
            <w:tcW w:w="851" w:type="dxa"/>
          </w:tcPr>
          <w:p w14:paraId="06AEAB25" w14:textId="77777777" w:rsidR="009C5674" w:rsidRPr="000E6A5E" w:rsidRDefault="009C5674" w:rsidP="007C1343">
            <w:pPr>
              <w:pStyle w:val="TAC"/>
            </w:pPr>
            <w:r w:rsidRPr="000E6A5E">
              <w:t>T7</w:t>
            </w:r>
          </w:p>
        </w:tc>
        <w:tc>
          <w:tcPr>
            <w:tcW w:w="851" w:type="dxa"/>
          </w:tcPr>
          <w:p w14:paraId="75E85200" w14:textId="77777777" w:rsidR="009C5674" w:rsidRPr="000E6A5E" w:rsidRDefault="009C5674" w:rsidP="007C1343">
            <w:pPr>
              <w:pStyle w:val="TAC"/>
            </w:pPr>
            <w:r w:rsidRPr="000E6A5E">
              <w:t>T6</w:t>
            </w:r>
          </w:p>
        </w:tc>
        <w:tc>
          <w:tcPr>
            <w:tcW w:w="851" w:type="dxa"/>
          </w:tcPr>
          <w:p w14:paraId="6C9EC69A" w14:textId="77777777" w:rsidR="009C5674" w:rsidRPr="000E6A5E" w:rsidRDefault="009C5674" w:rsidP="007C1343">
            <w:pPr>
              <w:pStyle w:val="TAC"/>
            </w:pPr>
            <w:r w:rsidRPr="000E6A5E">
              <w:t>T5</w:t>
            </w:r>
          </w:p>
        </w:tc>
        <w:tc>
          <w:tcPr>
            <w:tcW w:w="851" w:type="dxa"/>
          </w:tcPr>
          <w:p w14:paraId="223604D9" w14:textId="77777777" w:rsidR="009C5674" w:rsidRPr="000E6A5E" w:rsidRDefault="009C5674" w:rsidP="007C1343">
            <w:pPr>
              <w:pStyle w:val="TAC"/>
            </w:pPr>
            <w:r w:rsidRPr="000E6A5E">
              <w:t>T4</w:t>
            </w:r>
          </w:p>
        </w:tc>
        <w:tc>
          <w:tcPr>
            <w:tcW w:w="851" w:type="dxa"/>
          </w:tcPr>
          <w:p w14:paraId="0D64B8E6" w14:textId="77777777" w:rsidR="009C5674" w:rsidRPr="000E6A5E" w:rsidRDefault="009C5674" w:rsidP="007C1343">
            <w:pPr>
              <w:pStyle w:val="TAC"/>
            </w:pPr>
            <w:r w:rsidRPr="000E6A5E">
              <w:t>T3</w:t>
            </w:r>
          </w:p>
        </w:tc>
        <w:tc>
          <w:tcPr>
            <w:tcW w:w="851" w:type="dxa"/>
          </w:tcPr>
          <w:p w14:paraId="6C160EA4" w14:textId="77777777" w:rsidR="009C5674" w:rsidRPr="000E6A5E" w:rsidRDefault="009C5674" w:rsidP="007C1343">
            <w:pPr>
              <w:pStyle w:val="TAC"/>
            </w:pPr>
            <w:r w:rsidRPr="000E6A5E">
              <w:t>T2</w:t>
            </w:r>
          </w:p>
        </w:tc>
        <w:tc>
          <w:tcPr>
            <w:tcW w:w="851" w:type="dxa"/>
          </w:tcPr>
          <w:p w14:paraId="253CA789" w14:textId="77777777" w:rsidR="009C5674" w:rsidRPr="000E6A5E" w:rsidRDefault="009C5674" w:rsidP="007C1343">
            <w:pPr>
              <w:pStyle w:val="TAC"/>
            </w:pPr>
            <w:r w:rsidRPr="000E6A5E">
              <w:t>T1</w:t>
            </w:r>
          </w:p>
        </w:tc>
        <w:tc>
          <w:tcPr>
            <w:tcW w:w="851" w:type="dxa"/>
          </w:tcPr>
          <w:p w14:paraId="22F3F349" w14:textId="77777777" w:rsidR="009C5674" w:rsidRPr="000E6A5E" w:rsidRDefault="009C5674" w:rsidP="007C1343">
            <w:pPr>
              <w:pStyle w:val="TAC"/>
            </w:pPr>
            <w:r w:rsidRPr="000E6A5E">
              <w:t>T0</w:t>
            </w:r>
          </w:p>
        </w:tc>
        <w:tc>
          <w:tcPr>
            <w:tcW w:w="1380" w:type="dxa"/>
          </w:tcPr>
          <w:p w14:paraId="03C8FA0F" w14:textId="77777777" w:rsidR="009C5674" w:rsidRPr="000E6A5E" w:rsidRDefault="009C5674" w:rsidP="007C1343">
            <w:pPr>
              <w:pStyle w:val="TAC"/>
            </w:pPr>
            <w:r w:rsidRPr="000E6A5E">
              <w:t>octet 1</w:t>
            </w:r>
          </w:p>
        </w:tc>
      </w:tr>
    </w:tbl>
    <w:p w14:paraId="089D761E" w14:textId="77777777" w:rsidR="009C5674" w:rsidRPr="000E6A5E" w:rsidRDefault="009C5674" w:rsidP="009C5674"/>
    <w:p w14:paraId="1BC90357" w14:textId="77777777" w:rsidR="009C5674" w:rsidRPr="000E6A5E" w:rsidRDefault="009C5674" w:rsidP="009C5674">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0991DB0E" w14:textId="77777777" w:rsidR="009C5674" w:rsidRPr="000E6A5E" w:rsidRDefault="009C5674" w:rsidP="009C5674">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3B8D4F46" w14:textId="77777777" w:rsidR="009C5674" w:rsidRPr="000E6A5E" w:rsidRDefault="009C5674" w:rsidP="009C5674">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98906BF" w14:textId="77777777" w:rsidTr="007C1343">
        <w:trPr>
          <w:cantSplit/>
          <w:jc w:val="center"/>
        </w:trPr>
        <w:tc>
          <w:tcPr>
            <w:tcW w:w="849" w:type="dxa"/>
          </w:tcPr>
          <w:p w14:paraId="37270A32" w14:textId="77777777" w:rsidR="009C5674" w:rsidRPr="000E6A5E" w:rsidRDefault="009C5674" w:rsidP="007C1343">
            <w:pPr>
              <w:pStyle w:val="TAC"/>
            </w:pPr>
          </w:p>
        </w:tc>
        <w:tc>
          <w:tcPr>
            <w:tcW w:w="5953" w:type="dxa"/>
          </w:tcPr>
          <w:p w14:paraId="6FBEEADD"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A45242A" w14:textId="77777777" w:rsidR="009C5674" w:rsidRPr="000E6A5E" w:rsidRDefault="009C5674" w:rsidP="007C1343">
            <w:pPr>
              <w:pStyle w:val="TAC"/>
            </w:pPr>
          </w:p>
        </w:tc>
      </w:tr>
      <w:tr w:rsidR="009C5674" w:rsidRPr="000E6A5E" w14:paraId="282283E5" w14:textId="77777777" w:rsidTr="007C1343">
        <w:trPr>
          <w:cantSplit/>
          <w:jc w:val="center"/>
        </w:trPr>
        <w:tc>
          <w:tcPr>
            <w:tcW w:w="849" w:type="dxa"/>
          </w:tcPr>
          <w:p w14:paraId="38D49CA9" w14:textId="77777777" w:rsidR="009C5674" w:rsidRPr="000E6A5E" w:rsidRDefault="009C5674" w:rsidP="007C1343">
            <w:pPr>
              <w:pStyle w:val="TAC"/>
            </w:pPr>
          </w:p>
        </w:tc>
        <w:tc>
          <w:tcPr>
            <w:tcW w:w="5953" w:type="dxa"/>
          </w:tcPr>
          <w:p w14:paraId="4F8ADFFA" w14:textId="77777777" w:rsidR="009C5674" w:rsidRPr="000E6A5E" w:rsidRDefault="009C5674" w:rsidP="007C1343">
            <w:pPr>
              <w:pStyle w:val="TAC"/>
            </w:pPr>
            <w:r w:rsidRPr="000E6A5E">
              <w:t>MTCH ID</w:t>
            </w:r>
          </w:p>
        </w:tc>
        <w:tc>
          <w:tcPr>
            <w:tcW w:w="1500" w:type="dxa"/>
          </w:tcPr>
          <w:p w14:paraId="1DBF58D5" w14:textId="77777777" w:rsidR="009C5674" w:rsidRPr="000E6A5E" w:rsidRDefault="009C5674" w:rsidP="007C1343">
            <w:pPr>
              <w:pStyle w:val="TAC"/>
            </w:pPr>
            <w:r w:rsidRPr="000E6A5E">
              <w:t>octet 1</w:t>
            </w:r>
          </w:p>
          <w:p w14:paraId="50BFA324" w14:textId="77777777" w:rsidR="009C5674" w:rsidRPr="000E6A5E" w:rsidRDefault="009C5674" w:rsidP="007C1343">
            <w:pPr>
              <w:pStyle w:val="TAC"/>
            </w:pPr>
            <w:r w:rsidRPr="000E6A5E">
              <w:t>octet 2</w:t>
            </w:r>
          </w:p>
          <w:p w14:paraId="62E28C05" w14:textId="77777777" w:rsidR="009C5674" w:rsidRPr="000E6A5E" w:rsidRDefault="009C5674" w:rsidP="007C1343">
            <w:pPr>
              <w:pStyle w:val="TAC"/>
            </w:pPr>
            <w:r w:rsidRPr="000E6A5E">
              <w:t>octet 3</w:t>
            </w:r>
          </w:p>
        </w:tc>
      </w:tr>
    </w:tbl>
    <w:p w14:paraId="4F2AA721" w14:textId="77777777" w:rsidR="009C5674" w:rsidRPr="000E6A5E" w:rsidRDefault="009C5674" w:rsidP="009C5674"/>
    <w:p w14:paraId="325A8D02" w14:textId="77777777" w:rsidR="009C5674" w:rsidRPr="000E6A5E" w:rsidRDefault="009C5674" w:rsidP="009C5674">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5D09DC5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6E04E6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62CCCF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FBFE9C3"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077A2F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8B50394"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5710D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E2D09C8"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DCE7B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5B14751"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BE742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E5707B7"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CFD8F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FC33B44"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FC5A11A"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BC256F5"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98EE03A"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93CE824"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0A2631B"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0C0B4DC" w14:textId="77777777" w:rsidR="009C5674" w:rsidRPr="000E6A5E" w:rsidRDefault="009C5674" w:rsidP="007C1343">
            <w:pPr>
              <w:pStyle w:val="TAC"/>
            </w:pPr>
            <w:r w:rsidRPr="000E6A5E">
              <w:t>Octet 1</w:t>
            </w:r>
          </w:p>
        </w:tc>
      </w:tr>
      <w:tr w:rsidR="009C5674" w:rsidRPr="000E6A5E" w14:paraId="5E174A1D"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1F4C0E1"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5986B22" w14:textId="77777777" w:rsidR="009C5674" w:rsidRPr="000E6A5E" w:rsidRDefault="009C5674"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352A056" w14:textId="77777777" w:rsidR="009C5674" w:rsidRPr="000E6A5E" w:rsidRDefault="009C5674"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3DDEACB" w14:textId="77777777" w:rsidR="009C5674" w:rsidRPr="000E6A5E" w:rsidRDefault="009C5674"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038548A3" w14:textId="77777777" w:rsidR="009C5674" w:rsidRPr="000E6A5E" w:rsidRDefault="009C5674"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2B40555B" w14:textId="77777777" w:rsidR="009C5674" w:rsidRPr="000E6A5E" w:rsidRDefault="009C5674" w:rsidP="007C1343">
            <w:pPr>
              <w:pStyle w:val="TAC"/>
            </w:pPr>
            <w:r w:rsidRPr="000E6A5E">
              <w:t>octet 2</w:t>
            </w:r>
          </w:p>
        </w:tc>
      </w:tr>
      <w:tr w:rsidR="009C5674" w:rsidRPr="000E6A5E" w14:paraId="311FE772"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3E83345E"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A7CE153" w14:textId="77777777" w:rsidR="009C5674" w:rsidRPr="000E6A5E" w:rsidRDefault="009C5674"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33DD0B90" w14:textId="77777777" w:rsidR="009C5674" w:rsidRPr="000E6A5E" w:rsidRDefault="009C5674"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211680E" w14:textId="77777777" w:rsidR="009C5674" w:rsidRPr="000E6A5E" w:rsidRDefault="009C5674"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30D1CBA3" w14:textId="77777777" w:rsidR="009C5674" w:rsidRPr="000E6A5E" w:rsidRDefault="009C5674"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7B7DEAED" w14:textId="77777777" w:rsidR="009C5674" w:rsidRPr="000E6A5E" w:rsidRDefault="009C5674"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8AA8793" w14:textId="77777777" w:rsidR="009C5674" w:rsidRPr="000E6A5E" w:rsidRDefault="009C5674" w:rsidP="007C1343">
            <w:pPr>
              <w:pStyle w:val="TAC"/>
            </w:pPr>
            <w:r w:rsidRPr="000E6A5E">
              <w:t>octet 3</w:t>
            </w:r>
          </w:p>
        </w:tc>
      </w:tr>
    </w:tbl>
    <w:p w14:paraId="2FFEE079" w14:textId="77777777" w:rsidR="009C5674" w:rsidRPr="000E6A5E" w:rsidRDefault="009C5674" w:rsidP="009C5674"/>
    <w:p w14:paraId="5FF6568D" w14:textId="77777777" w:rsidR="009C5674" w:rsidRPr="000E6A5E" w:rsidRDefault="009C5674" w:rsidP="009C5674">
      <w:r w:rsidRPr="000E6A5E">
        <w:t>A7..A0 = MBSFN area identity 0.. 255 (binary coded, A7 is most significant bit and A0 least significant bit). See Note.</w:t>
      </w:r>
    </w:p>
    <w:p w14:paraId="08633BD6" w14:textId="77777777" w:rsidR="009C5674" w:rsidRPr="000E6A5E" w:rsidRDefault="009C5674" w:rsidP="009C5674">
      <w:r w:rsidRPr="000E6A5E">
        <w:t>M3..M0 = MCH identity 0.. 14 (binary coded, M3 is most significant bit and M0 least significant bit). See Note.</w:t>
      </w:r>
    </w:p>
    <w:p w14:paraId="61FB47B3" w14:textId="77777777" w:rsidR="009C5674" w:rsidRPr="000E6A5E" w:rsidRDefault="009C5674" w:rsidP="009C5674">
      <w:r w:rsidRPr="000E6A5E">
        <w:t>L4..L0 = Logical channel identity 0..28 (binary coded, L4 is most significant bit and L0 least significant bit), See Note.</w:t>
      </w:r>
    </w:p>
    <w:p w14:paraId="7FFA7863" w14:textId="77777777" w:rsidR="009C5674" w:rsidRPr="000E6A5E" w:rsidRDefault="009C5674" w:rsidP="009C5674">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6E9706A" w14:textId="77777777" w:rsidR="009C5674" w:rsidRPr="000E6A5E" w:rsidRDefault="009C5674" w:rsidP="009C5674">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D401A14" w14:textId="77777777" w:rsidTr="007C1343">
        <w:trPr>
          <w:cantSplit/>
          <w:jc w:val="center"/>
        </w:trPr>
        <w:tc>
          <w:tcPr>
            <w:tcW w:w="849" w:type="dxa"/>
          </w:tcPr>
          <w:p w14:paraId="048A757E" w14:textId="77777777" w:rsidR="009C5674" w:rsidRPr="000E6A5E" w:rsidRDefault="009C5674" w:rsidP="007C1343">
            <w:pPr>
              <w:pStyle w:val="TAC"/>
            </w:pPr>
          </w:p>
        </w:tc>
        <w:tc>
          <w:tcPr>
            <w:tcW w:w="5953" w:type="dxa"/>
          </w:tcPr>
          <w:p w14:paraId="4ECA143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76CA6A" w14:textId="77777777" w:rsidR="009C5674" w:rsidRPr="000E6A5E" w:rsidRDefault="009C5674" w:rsidP="007C1343">
            <w:pPr>
              <w:pStyle w:val="TAC"/>
            </w:pPr>
          </w:p>
        </w:tc>
      </w:tr>
      <w:tr w:rsidR="009C5674" w:rsidRPr="000E6A5E" w14:paraId="22BD63AE" w14:textId="77777777" w:rsidTr="007C1343">
        <w:trPr>
          <w:cantSplit/>
          <w:jc w:val="center"/>
        </w:trPr>
        <w:tc>
          <w:tcPr>
            <w:tcW w:w="849" w:type="dxa"/>
            <w:vAlign w:val="center"/>
          </w:tcPr>
          <w:p w14:paraId="3F353560" w14:textId="77777777" w:rsidR="009C5674" w:rsidRPr="000E6A5E" w:rsidRDefault="009C5674" w:rsidP="007C1343">
            <w:pPr>
              <w:pStyle w:val="TAC"/>
            </w:pPr>
          </w:p>
        </w:tc>
        <w:tc>
          <w:tcPr>
            <w:tcW w:w="5953" w:type="dxa"/>
            <w:vAlign w:val="center"/>
          </w:tcPr>
          <w:p w14:paraId="774D81FB" w14:textId="77777777" w:rsidR="009C5674" w:rsidRPr="000E6A5E" w:rsidRDefault="009C5674" w:rsidP="007C1343">
            <w:pPr>
              <w:pStyle w:val="TAC"/>
            </w:pPr>
            <w:r w:rsidRPr="000E6A5E">
              <w:t>Length of UE test loop mode D setup contents in bytes</w:t>
            </w:r>
          </w:p>
        </w:tc>
        <w:tc>
          <w:tcPr>
            <w:tcW w:w="1500" w:type="dxa"/>
            <w:vAlign w:val="center"/>
          </w:tcPr>
          <w:p w14:paraId="73807FC7" w14:textId="77777777" w:rsidR="009C5674" w:rsidRPr="000E6A5E" w:rsidRDefault="009C5674" w:rsidP="007C1343">
            <w:pPr>
              <w:pStyle w:val="TAC"/>
            </w:pPr>
            <w:r w:rsidRPr="000E6A5E">
              <w:t>Octet 1</w:t>
            </w:r>
          </w:p>
          <w:p w14:paraId="23B2F067" w14:textId="77777777" w:rsidR="009C5674" w:rsidRPr="000E6A5E" w:rsidRDefault="009C5674" w:rsidP="007C1343">
            <w:pPr>
              <w:pStyle w:val="TAC"/>
            </w:pPr>
            <w:r w:rsidRPr="000E6A5E">
              <w:t>Octet 2</w:t>
            </w:r>
          </w:p>
        </w:tc>
      </w:tr>
      <w:tr w:rsidR="009C5674" w:rsidRPr="000E6A5E" w14:paraId="3D1B914F" w14:textId="77777777" w:rsidTr="007C1343">
        <w:trPr>
          <w:cantSplit/>
          <w:jc w:val="center"/>
        </w:trPr>
        <w:tc>
          <w:tcPr>
            <w:tcW w:w="849" w:type="dxa"/>
          </w:tcPr>
          <w:p w14:paraId="56A5CFE5" w14:textId="77777777" w:rsidR="009C5674" w:rsidRPr="000E6A5E" w:rsidRDefault="009C5674" w:rsidP="007C1343">
            <w:pPr>
              <w:pStyle w:val="TAC"/>
            </w:pPr>
          </w:p>
        </w:tc>
        <w:tc>
          <w:tcPr>
            <w:tcW w:w="5953" w:type="dxa"/>
          </w:tcPr>
          <w:p w14:paraId="32255B2F" w14:textId="77777777" w:rsidR="009C5674" w:rsidRPr="000E6A5E" w:rsidRDefault="009C5674" w:rsidP="007C1343">
            <w:pPr>
              <w:pStyle w:val="TAC"/>
            </w:pPr>
            <w:r w:rsidRPr="000E6A5E">
              <w:t>Discovery Announce or Monitor</w:t>
            </w:r>
          </w:p>
        </w:tc>
        <w:tc>
          <w:tcPr>
            <w:tcW w:w="1500" w:type="dxa"/>
          </w:tcPr>
          <w:p w14:paraId="5E27EF7E" w14:textId="77777777" w:rsidR="009C5674" w:rsidRPr="000E6A5E" w:rsidRDefault="009C5674" w:rsidP="007C1343">
            <w:pPr>
              <w:pStyle w:val="TAC"/>
            </w:pPr>
            <w:r w:rsidRPr="000E6A5E">
              <w:t>Octet 3</w:t>
            </w:r>
          </w:p>
        </w:tc>
      </w:tr>
      <w:tr w:rsidR="009C5674" w:rsidRPr="000E6A5E" w14:paraId="09E26B03" w14:textId="77777777" w:rsidTr="007C1343">
        <w:trPr>
          <w:cantSplit/>
          <w:jc w:val="center"/>
        </w:trPr>
        <w:tc>
          <w:tcPr>
            <w:tcW w:w="849" w:type="dxa"/>
            <w:vAlign w:val="center"/>
          </w:tcPr>
          <w:p w14:paraId="65A26A0D" w14:textId="77777777" w:rsidR="009C5674" w:rsidRPr="000E6A5E" w:rsidRDefault="009C5674" w:rsidP="007C1343">
            <w:pPr>
              <w:pStyle w:val="TAC"/>
            </w:pPr>
          </w:p>
        </w:tc>
        <w:tc>
          <w:tcPr>
            <w:tcW w:w="5953" w:type="dxa"/>
            <w:vAlign w:val="center"/>
          </w:tcPr>
          <w:p w14:paraId="22CB5336" w14:textId="77777777" w:rsidR="009C5674" w:rsidRPr="000E6A5E" w:rsidRDefault="009C5674" w:rsidP="007C1343">
            <w:pPr>
              <w:pStyle w:val="TAC"/>
            </w:pPr>
            <w:r w:rsidRPr="000E6A5E">
              <w:t>Monitor list</w:t>
            </w:r>
          </w:p>
        </w:tc>
        <w:tc>
          <w:tcPr>
            <w:tcW w:w="1500" w:type="dxa"/>
            <w:vAlign w:val="center"/>
          </w:tcPr>
          <w:p w14:paraId="6D43F3F7" w14:textId="77777777" w:rsidR="009C5674" w:rsidRPr="000E6A5E" w:rsidRDefault="009C5674" w:rsidP="007C1343">
            <w:pPr>
              <w:pStyle w:val="TAC"/>
            </w:pPr>
            <w:r w:rsidRPr="000E6A5E">
              <w:t>Octet 4</w:t>
            </w:r>
          </w:p>
          <w:p w14:paraId="62F33128" w14:textId="77777777" w:rsidR="009C5674" w:rsidRPr="000E6A5E" w:rsidRDefault="009C5674" w:rsidP="007C1343">
            <w:pPr>
              <w:pStyle w:val="TAC"/>
            </w:pPr>
          </w:p>
          <w:p w14:paraId="26B1B110" w14:textId="77777777" w:rsidR="009C5674" w:rsidRPr="000E6A5E" w:rsidRDefault="009C5674" w:rsidP="007C1343">
            <w:pPr>
              <w:pStyle w:val="TAC"/>
            </w:pPr>
            <w:r w:rsidRPr="000E6A5E">
              <w:t>Octet N*2+3</w:t>
            </w:r>
          </w:p>
        </w:tc>
      </w:tr>
    </w:tbl>
    <w:p w14:paraId="4E300E68" w14:textId="77777777" w:rsidR="009C5674" w:rsidRPr="000E6A5E" w:rsidRDefault="009C5674" w:rsidP="009C5674"/>
    <w:p w14:paraId="24A58E17" w14:textId="77777777" w:rsidR="009C5674" w:rsidRPr="000E6A5E" w:rsidRDefault="009C5674" w:rsidP="009C5674">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C2F80F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48C7D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926975C"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88976C4"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C9E2EF1"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B7BC969"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EAB6B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570175E"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3D5448"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03D70D8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63DDDFB"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57333AF"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F92A401" w14:textId="77777777" w:rsidR="009C5674" w:rsidRPr="000E6A5E" w:rsidRDefault="009C5674"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17AA95B4" w14:textId="77777777" w:rsidR="009C5674" w:rsidRPr="000E6A5E" w:rsidRDefault="009C5674" w:rsidP="007C1343">
            <w:pPr>
              <w:pStyle w:val="TAC"/>
            </w:pPr>
            <w:r w:rsidRPr="000E6A5E">
              <w:t>octet 1</w:t>
            </w:r>
          </w:p>
        </w:tc>
      </w:tr>
    </w:tbl>
    <w:p w14:paraId="0E799385" w14:textId="77777777" w:rsidR="009C5674" w:rsidRPr="000E6A5E" w:rsidRDefault="009C5674" w:rsidP="009C5674"/>
    <w:p w14:paraId="691D04AB" w14:textId="77777777" w:rsidR="009C5674" w:rsidRPr="000E6A5E" w:rsidRDefault="009C5674" w:rsidP="009C5674">
      <w:r w:rsidRPr="000E6A5E">
        <w:t>D0 = 0 is used to trigger the UE to continuously monitor the discovery messages on the PSDCH, and D0 = 1 is used to trigger the UE to continuously announce a discovery message on the PSDCH.</w:t>
      </w:r>
    </w:p>
    <w:p w14:paraId="19490C89" w14:textId="77777777" w:rsidR="009C5674" w:rsidRPr="000E6A5E" w:rsidRDefault="009C5674" w:rsidP="009C5674">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6B3CD15" w14:textId="77777777" w:rsidTr="007C1343">
        <w:trPr>
          <w:cantSplit/>
          <w:jc w:val="center"/>
        </w:trPr>
        <w:tc>
          <w:tcPr>
            <w:tcW w:w="849" w:type="dxa"/>
            <w:vAlign w:val="center"/>
          </w:tcPr>
          <w:p w14:paraId="22729347" w14:textId="77777777" w:rsidR="009C5674" w:rsidRPr="000E6A5E" w:rsidRDefault="009C5674" w:rsidP="007C1343">
            <w:pPr>
              <w:pStyle w:val="TAC"/>
            </w:pPr>
          </w:p>
        </w:tc>
        <w:tc>
          <w:tcPr>
            <w:tcW w:w="5953" w:type="dxa"/>
            <w:vAlign w:val="center"/>
          </w:tcPr>
          <w:p w14:paraId="2088C46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9E3E422" w14:textId="77777777" w:rsidR="009C5674" w:rsidRPr="000E6A5E" w:rsidRDefault="009C5674" w:rsidP="007C1343">
            <w:pPr>
              <w:pStyle w:val="TAC"/>
            </w:pPr>
          </w:p>
        </w:tc>
      </w:tr>
      <w:tr w:rsidR="009C5674" w:rsidRPr="000E6A5E" w14:paraId="67438234" w14:textId="77777777" w:rsidTr="007C1343">
        <w:trPr>
          <w:cantSplit/>
          <w:jc w:val="center"/>
        </w:trPr>
        <w:tc>
          <w:tcPr>
            <w:tcW w:w="849" w:type="dxa"/>
            <w:vAlign w:val="center"/>
          </w:tcPr>
          <w:p w14:paraId="6ACF8B93" w14:textId="77777777" w:rsidR="009C5674" w:rsidRPr="000E6A5E" w:rsidRDefault="009C5674" w:rsidP="007C1343">
            <w:pPr>
              <w:pStyle w:val="TAC"/>
            </w:pPr>
          </w:p>
        </w:tc>
        <w:tc>
          <w:tcPr>
            <w:tcW w:w="5953" w:type="dxa"/>
            <w:vAlign w:val="center"/>
          </w:tcPr>
          <w:p w14:paraId="372A6470" w14:textId="77777777" w:rsidR="009C5674" w:rsidRPr="000E6A5E" w:rsidRDefault="009C5674" w:rsidP="007C1343">
            <w:pPr>
              <w:pStyle w:val="TAC"/>
            </w:pPr>
            <w:proofErr w:type="spellStart"/>
            <w:r w:rsidRPr="000E6A5E">
              <w:t>ProSe</w:t>
            </w:r>
            <w:proofErr w:type="spellEnd"/>
            <w:r w:rsidRPr="000E6A5E">
              <w:t xml:space="preserve"> App Code (LSBs) #1 to monitor</w:t>
            </w:r>
          </w:p>
        </w:tc>
        <w:tc>
          <w:tcPr>
            <w:tcW w:w="1500" w:type="dxa"/>
            <w:vAlign w:val="center"/>
          </w:tcPr>
          <w:p w14:paraId="705BF506" w14:textId="77777777" w:rsidR="009C5674" w:rsidRPr="000E6A5E" w:rsidRDefault="009C5674" w:rsidP="007C1343">
            <w:pPr>
              <w:pStyle w:val="TAC"/>
            </w:pPr>
            <w:r w:rsidRPr="000E6A5E">
              <w:t>Octet 4</w:t>
            </w:r>
          </w:p>
          <w:p w14:paraId="12D3ED4E" w14:textId="77777777" w:rsidR="009C5674" w:rsidRPr="000E6A5E" w:rsidRDefault="009C5674" w:rsidP="007C1343">
            <w:pPr>
              <w:pStyle w:val="TAC"/>
            </w:pPr>
            <w:r w:rsidRPr="000E6A5E">
              <w:t>Octet 5</w:t>
            </w:r>
          </w:p>
        </w:tc>
      </w:tr>
      <w:tr w:rsidR="009C5674" w:rsidRPr="000E6A5E" w14:paraId="08A212D6" w14:textId="77777777" w:rsidTr="007C1343">
        <w:trPr>
          <w:cantSplit/>
          <w:jc w:val="center"/>
        </w:trPr>
        <w:tc>
          <w:tcPr>
            <w:tcW w:w="849" w:type="dxa"/>
            <w:vAlign w:val="center"/>
          </w:tcPr>
          <w:p w14:paraId="23E6FFED" w14:textId="77777777" w:rsidR="009C5674" w:rsidRPr="000E6A5E" w:rsidRDefault="009C5674" w:rsidP="007C1343">
            <w:pPr>
              <w:pStyle w:val="TAC"/>
            </w:pPr>
          </w:p>
        </w:tc>
        <w:tc>
          <w:tcPr>
            <w:tcW w:w="5953" w:type="dxa"/>
            <w:vAlign w:val="center"/>
          </w:tcPr>
          <w:p w14:paraId="6FF4E450" w14:textId="77777777" w:rsidR="009C5674" w:rsidRPr="000E6A5E" w:rsidRDefault="009C5674" w:rsidP="007C1343">
            <w:pPr>
              <w:pStyle w:val="TAC"/>
            </w:pPr>
            <w:proofErr w:type="spellStart"/>
            <w:r w:rsidRPr="000E6A5E">
              <w:t>ProSe</w:t>
            </w:r>
            <w:proofErr w:type="spellEnd"/>
            <w:r w:rsidRPr="000E6A5E">
              <w:t xml:space="preserve"> App Code (LSBs) #2 to monitor</w:t>
            </w:r>
          </w:p>
        </w:tc>
        <w:tc>
          <w:tcPr>
            <w:tcW w:w="1500" w:type="dxa"/>
            <w:vAlign w:val="center"/>
          </w:tcPr>
          <w:p w14:paraId="20E7BA44" w14:textId="77777777" w:rsidR="009C5674" w:rsidRPr="000E6A5E" w:rsidRDefault="009C5674" w:rsidP="007C1343">
            <w:pPr>
              <w:pStyle w:val="TAC"/>
            </w:pPr>
            <w:r w:rsidRPr="000E6A5E">
              <w:t>Octet 6</w:t>
            </w:r>
          </w:p>
          <w:p w14:paraId="74E17713" w14:textId="77777777" w:rsidR="009C5674" w:rsidRPr="000E6A5E" w:rsidRDefault="009C5674" w:rsidP="007C1343">
            <w:pPr>
              <w:pStyle w:val="TAC"/>
            </w:pPr>
            <w:r w:rsidRPr="000E6A5E">
              <w:t>Octet 7</w:t>
            </w:r>
          </w:p>
        </w:tc>
      </w:tr>
      <w:tr w:rsidR="009C5674" w:rsidRPr="000E6A5E" w14:paraId="1187E8F4" w14:textId="77777777" w:rsidTr="007C1343">
        <w:trPr>
          <w:cantSplit/>
          <w:jc w:val="center"/>
        </w:trPr>
        <w:tc>
          <w:tcPr>
            <w:tcW w:w="849" w:type="dxa"/>
            <w:vAlign w:val="center"/>
          </w:tcPr>
          <w:p w14:paraId="4CB943D4" w14:textId="77777777" w:rsidR="009C5674" w:rsidRPr="000E6A5E" w:rsidRDefault="009C5674" w:rsidP="007C1343">
            <w:pPr>
              <w:pStyle w:val="TAC"/>
            </w:pPr>
          </w:p>
        </w:tc>
        <w:tc>
          <w:tcPr>
            <w:tcW w:w="5953" w:type="dxa"/>
            <w:vAlign w:val="center"/>
          </w:tcPr>
          <w:p w14:paraId="7A6BFCAB" w14:textId="77777777" w:rsidR="009C5674" w:rsidRPr="000E6A5E" w:rsidRDefault="009C5674" w:rsidP="007C1343">
            <w:pPr>
              <w:pStyle w:val="TAC"/>
            </w:pPr>
            <w:r w:rsidRPr="000E6A5E">
              <w:t>…</w:t>
            </w:r>
          </w:p>
        </w:tc>
        <w:tc>
          <w:tcPr>
            <w:tcW w:w="1500" w:type="dxa"/>
            <w:vAlign w:val="center"/>
          </w:tcPr>
          <w:p w14:paraId="1BC93877" w14:textId="77777777" w:rsidR="009C5674" w:rsidRPr="000E6A5E" w:rsidRDefault="009C5674" w:rsidP="007C1343">
            <w:pPr>
              <w:pStyle w:val="TAC"/>
            </w:pPr>
          </w:p>
        </w:tc>
      </w:tr>
      <w:tr w:rsidR="009C5674" w:rsidRPr="000E6A5E" w14:paraId="2D286819" w14:textId="77777777" w:rsidTr="007C1343">
        <w:trPr>
          <w:cantSplit/>
          <w:jc w:val="center"/>
        </w:trPr>
        <w:tc>
          <w:tcPr>
            <w:tcW w:w="849" w:type="dxa"/>
            <w:vAlign w:val="center"/>
          </w:tcPr>
          <w:p w14:paraId="26008334" w14:textId="77777777" w:rsidR="009C5674" w:rsidRPr="000E6A5E" w:rsidRDefault="009C5674" w:rsidP="007C1343">
            <w:pPr>
              <w:pStyle w:val="TAC"/>
            </w:pPr>
          </w:p>
        </w:tc>
        <w:tc>
          <w:tcPr>
            <w:tcW w:w="5953" w:type="dxa"/>
            <w:vAlign w:val="center"/>
          </w:tcPr>
          <w:p w14:paraId="7CB61BF5" w14:textId="77777777" w:rsidR="009C5674" w:rsidRPr="000E6A5E" w:rsidRDefault="009C5674" w:rsidP="007C1343">
            <w:pPr>
              <w:pStyle w:val="TAC"/>
            </w:pPr>
            <w:proofErr w:type="spellStart"/>
            <w:r w:rsidRPr="000E6A5E">
              <w:t>ProSe</w:t>
            </w:r>
            <w:proofErr w:type="spellEnd"/>
            <w:r w:rsidRPr="000E6A5E">
              <w:t xml:space="preserve"> App Code (LSBs) #N to monitor</w:t>
            </w:r>
          </w:p>
        </w:tc>
        <w:tc>
          <w:tcPr>
            <w:tcW w:w="1500" w:type="dxa"/>
            <w:vAlign w:val="center"/>
          </w:tcPr>
          <w:p w14:paraId="715B7D70" w14:textId="77777777" w:rsidR="009C5674" w:rsidRPr="000E6A5E" w:rsidRDefault="009C5674" w:rsidP="007C1343">
            <w:pPr>
              <w:pStyle w:val="TAC"/>
            </w:pPr>
            <w:r w:rsidRPr="000E6A5E">
              <w:t>Octet N*2+2</w:t>
            </w:r>
          </w:p>
          <w:p w14:paraId="5DE82035" w14:textId="77777777" w:rsidR="009C5674" w:rsidRPr="000E6A5E" w:rsidRDefault="009C5674" w:rsidP="007C1343">
            <w:pPr>
              <w:pStyle w:val="TAC"/>
            </w:pPr>
            <w:r w:rsidRPr="000E6A5E">
              <w:t>Octet N*2+3</w:t>
            </w:r>
          </w:p>
        </w:tc>
      </w:tr>
    </w:tbl>
    <w:p w14:paraId="022E4E91" w14:textId="77777777" w:rsidR="009C5674" w:rsidRPr="000E6A5E" w:rsidRDefault="009C5674" w:rsidP="009C5674">
      <w:pPr>
        <w:keepNext/>
        <w:keepLines/>
      </w:pPr>
    </w:p>
    <w:p w14:paraId="4588CF17" w14:textId="77777777" w:rsidR="009C5674" w:rsidRPr="000E6A5E" w:rsidRDefault="009C5674" w:rsidP="009C5674">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2C7D8AF6" w14:textId="77777777" w:rsidR="009C5674" w:rsidRPr="000E6A5E" w:rsidRDefault="009C5674" w:rsidP="009C5674">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0A9F982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748D58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034BE43"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273F3D9"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55E87B4"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688BCE3"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C328A8"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7FB86DA"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7714086"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EC51A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3823F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79C112B"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294B56AB"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A48B2D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202B2D5"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C937A76"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60CDB59D"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EBD4371"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DD1261C"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BAFD4C3" w14:textId="77777777" w:rsidR="009C5674" w:rsidRPr="000E6A5E" w:rsidRDefault="009C5674" w:rsidP="007C1343">
            <w:pPr>
              <w:pStyle w:val="TAC"/>
            </w:pPr>
            <w:r w:rsidRPr="000E6A5E">
              <w:t>octet 1</w:t>
            </w:r>
          </w:p>
        </w:tc>
      </w:tr>
      <w:tr w:rsidR="009C5674" w:rsidRPr="000E6A5E" w14:paraId="5856B254"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46D6FBE2"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089E777" w14:textId="77777777" w:rsidR="009C5674" w:rsidRPr="000E6A5E" w:rsidRDefault="009C5674"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05819C52" w14:textId="77777777" w:rsidR="009C5674" w:rsidRPr="000E6A5E" w:rsidRDefault="009C5674" w:rsidP="007C1343">
            <w:pPr>
              <w:pStyle w:val="TAC"/>
            </w:pPr>
            <w:r w:rsidRPr="000E6A5E">
              <w:t>octet 2</w:t>
            </w:r>
          </w:p>
        </w:tc>
      </w:tr>
    </w:tbl>
    <w:p w14:paraId="110437BB" w14:textId="77777777" w:rsidR="009C5674" w:rsidRPr="000E6A5E" w:rsidRDefault="009C5674" w:rsidP="009C5674"/>
    <w:p w14:paraId="69DAB408" w14:textId="77777777" w:rsidR="009C5674" w:rsidRPr="000E6A5E" w:rsidRDefault="009C5674" w:rsidP="009C5674">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06399278" w14:textId="77777777" w:rsidR="009C5674" w:rsidRPr="000E6A5E" w:rsidRDefault="009C5674" w:rsidP="009C5674">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7B0C7AE" w14:textId="77777777" w:rsidTr="007C1343">
        <w:trPr>
          <w:cantSplit/>
          <w:jc w:val="center"/>
        </w:trPr>
        <w:tc>
          <w:tcPr>
            <w:tcW w:w="849" w:type="dxa"/>
          </w:tcPr>
          <w:p w14:paraId="69B4A6DC" w14:textId="77777777" w:rsidR="009C5674" w:rsidRPr="000E6A5E" w:rsidRDefault="009C5674" w:rsidP="007C1343">
            <w:pPr>
              <w:pStyle w:val="TAC"/>
            </w:pPr>
          </w:p>
        </w:tc>
        <w:tc>
          <w:tcPr>
            <w:tcW w:w="5953" w:type="dxa"/>
          </w:tcPr>
          <w:p w14:paraId="527238A3"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2F3A294" w14:textId="77777777" w:rsidR="009C5674" w:rsidRPr="000E6A5E" w:rsidRDefault="009C5674" w:rsidP="007C1343">
            <w:pPr>
              <w:pStyle w:val="TAC"/>
            </w:pPr>
          </w:p>
        </w:tc>
      </w:tr>
      <w:tr w:rsidR="009C5674" w:rsidRPr="000E6A5E" w14:paraId="346FC201" w14:textId="77777777" w:rsidTr="007C1343">
        <w:trPr>
          <w:cantSplit/>
          <w:jc w:val="center"/>
        </w:trPr>
        <w:tc>
          <w:tcPr>
            <w:tcW w:w="849" w:type="dxa"/>
          </w:tcPr>
          <w:p w14:paraId="33E935BB" w14:textId="77777777" w:rsidR="009C5674" w:rsidRPr="000E6A5E" w:rsidRDefault="009C5674" w:rsidP="007C1343">
            <w:pPr>
              <w:pStyle w:val="TAC"/>
            </w:pPr>
          </w:p>
        </w:tc>
        <w:tc>
          <w:tcPr>
            <w:tcW w:w="5953" w:type="dxa"/>
            <w:vAlign w:val="center"/>
          </w:tcPr>
          <w:p w14:paraId="14BF1769" w14:textId="77777777" w:rsidR="009C5674" w:rsidRPr="000E6A5E" w:rsidRDefault="009C5674" w:rsidP="007C1343">
            <w:pPr>
              <w:pStyle w:val="TAC"/>
            </w:pPr>
            <w:r w:rsidRPr="000E6A5E">
              <w:t>Length of UE test loop mode E Monitor setup contents in bytes</w:t>
            </w:r>
          </w:p>
        </w:tc>
        <w:tc>
          <w:tcPr>
            <w:tcW w:w="1500" w:type="dxa"/>
            <w:vAlign w:val="center"/>
          </w:tcPr>
          <w:p w14:paraId="01F1CDC5" w14:textId="77777777" w:rsidR="009C5674" w:rsidRPr="000E6A5E" w:rsidRDefault="009C5674" w:rsidP="007C1343">
            <w:pPr>
              <w:pStyle w:val="TAC"/>
            </w:pPr>
            <w:r w:rsidRPr="000E6A5E">
              <w:t>Octet 1</w:t>
            </w:r>
          </w:p>
        </w:tc>
      </w:tr>
      <w:tr w:rsidR="009C5674" w:rsidRPr="000E6A5E" w14:paraId="714B44B5" w14:textId="77777777" w:rsidTr="007C1343">
        <w:trPr>
          <w:cantSplit/>
          <w:jc w:val="center"/>
        </w:trPr>
        <w:tc>
          <w:tcPr>
            <w:tcW w:w="849" w:type="dxa"/>
          </w:tcPr>
          <w:p w14:paraId="3E726620" w14:textId="77777777" w:rsidR="009C5674" w:rsidRPr="000E6A5E" w:rsidRDefault="009C5674" w:rsidP="007C1343">
            <w:pPr>
              <w:pStyle w:val="TAC"/>
            </w:pPr>
          </w:p>
        </w:tc>
        <w:tc>
          <w:tcPr>
            <w:tcW w:w="5953" w:type="dxa"/>
          </w:tcPr>
          <w:p w14:paraId="45C4A83A" w14:textId="77777777" w:rsidR="009C5674" w:rsidRPr="000E6A5E" w:rsidRDefault="009C5674" w:rsidP="007C1343">
            <w:pPr>
              <w:pStyle w:val="TAC"/>
            </w:pPr>
            <w:r w:rsidRPr="000E6A5E">
              <w:t>Communication Transmit or Receive</w:t>
            </w:r>
          </w:p>
        </w:tc>
        <w:tc>
          <w:tcPr>
            <w:tcW w:w="1500" w:type="dxa"/>
          </w:tcPr>
          <w:p w14:paraId="2476814E" w14:textId="77777777" w:rsidR="009C5674" w:rsidRPr="000E6A5E" w:rsidRDefault="009C5674" w:rsidP="007C1343">
            <w:pPr>
              <w:pStyle w:val="TAC"/>
            </w:pPr>
            <w:r w:rsidRPr="000E6A5E">
              <w:t>Octet 2</w:t>
            </w:r>
          </w:p>
        </w:tc>
      </w:tr>
      <w:tr w:rsidR="009C5674" w:rsidRPr="000E6A5E" w14:paraId="16CC77F1" w14:textId="77777777" w:rsidTr="007C1343">
        <w:trPr>
          <w:cantSplit/>
          <w:jc w:val="center"/>
        </w:trPr>
        <w:tc>
          <w:tcPr>
            <w:tcW w:w="849" w:type="dxa"/>
          </w:tcPr>
          <w:p w14:paraId="6F97B682" w14:textId="77777777" w:rsidR="009C5674" w:rsidRPr="000E6A5E" w:rsidRDefault="009C5674" w:rsidP="007C1343">
            <w:pPr>
              <w:pStyle w:val="TAC"/>
            </w:pPr>
          </w:p>
        </w:tc>
        <w:tc>
          <w:tcPr>
            <w:tcW w:w="5953" w:type="dxa"/>
            <w:vAlign w:val="center"/>
          </w:tcPr>
          <w:p w14:paraId="2A4182A7" w14:textId="77777777" w:rsidR="009C5674" w:rsidRPr="000E6A5E" w:rsidRDefault="009C5674" w:rsidP="007C1343">
            <w:pPr>
              <w:pStyle w:val="TAC"/>
            </w:pPr>
            <w:r w:rsidRPr="000E6A5E">
              <w:t>Monitor list</w:t>
            </w:r>
          </w:p>
        </w:tc>
        <w:tc>
          <w:tcPr>
            <w:tcW w:w="1500" w:type="dxa"/>
            <w:vAlign w:val="center"/>
          </w:tcPr>
          <w:p w14:paraId="2E3E0A06" w14:textId="77777777" w:rsidR="009C5674" w:rsidRPr="000E6A5E" w:rsidRDefault="009C5674" w:rsidP="007C1343">
            <w:pPr>
              <w:pStyle w:val="TAC"/>
            </w:pPr>
            <w:r w:rsidRPr="000E6A5E">
              <w:t>Octet 3</w:t>
            </w:r>
          </w:p>
          <w:p w14:paraId="1D135B5A" w14:textId="77777777" w:rsidR="009C5674" w:rsidRPr="000E6A5E" w:rsidRDefault="009C5674" w:rsidP="007C1343">
            <w:pPr>
              <w:pStyle w:val="TAC"/>
            </w:pPr>
          </w:p>
          <w:p w14:paraId="0AA45700" w14:textId="77777777" w:rsidR="009C5674" w:rsidRPr="000E6A5E" w:rsidRDefault="009C5674" w:rsidP="007C1343">
            <w:pPr>
              <w:pStyle w:val="TAC"/>
            </w:pPr>
            <w:r w:rsidRPr="000E6A5E">
              <w:t>Octet N+2</w:t>
            </w:r>
          </w:p>
          <w:p w14:paraId="5DAA6387" w14:textId="77777777" w:rsidR="009C5674" w:rsidRPr="000E6A5E" w:rsidRDefault="009C5674" w:rsidP="007C1343">
            <w:pPr>
              <w:pStyle w:val="TAC"/>
            </w:pPr>
            <w:r w:rsidRPr="000E6A5E">
              <w:t>or</w:t>
            </w:r>
          </w:p>
          <w:p w14:paraId="6CB92BA6" w14:textId="77777777" w:rsidR="009C5674" w:rsidRPr="000E6A5E" w:rsidRDefault="009C5674" w:rsidP="007C1343">
            <w:pPr>
              <w:pStyle w:val="TAC"/>
            </w:pPr>
            <w:r w:rsidRPr="000E6A5E">
              <w:t>Octet 3*N+2</w:t>
            </w:r>
          </w:p>
        </w:tc>
      </w:tr>
    </w:tbl>
    <w:p w14:paraId="3D221D1C" w14:textId="77777777" w:rsidR="009C5674" w:rsidRPr="000E6A5E" w:rsidRDefault="009C5674" w:rsidP="009C5674"/>
    <w:p w14:paraId="60C39CBA" w14:textId="77777777" w:rsidR="009C5674" w:rsidRPr="000E6A5E" w:rsidRDefault="009C5674" w:rsidP="009C5674">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7BE11B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B60787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EF95DF8"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F96C18B"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58BD227"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0A0825"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BE7557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4C5E6BB"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731787D"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FE8241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52CCB6F"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71B9DD76"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271E51E" w14:textId="77777777" w:rsidR="009C5674" w:rsidRPr="000E6A5E" w:rsidRDefault="009C5674"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666F5D14" w14:textId="77777777" w:rsidR="009C5674" w:rsidRPr="000E6A5E" w:rsidRDefault="009C5674"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5952B669" w14:textId="77777777" w:rsidR="009C5674" w:rsidRPr="000E6A5E" w:rsidRDefault="009C5674" w:rsidP="007C1343">
            <w:pPr>
              <w:pStyle w:val="TAC"/>
            </w:pPr>
            <w:r w:rsidRPr="000E6A5E">
              <w:t>octet 1</w:t>
            </w:r>
          </w:p>
        </w:tc>
      </w:tr>
    </w:tbl>
    <w:p w14:paraId="328553BE" w14:textId="77777777" w:rsidR="009C5674" w:rsidRPr="000E6A5E" w:rsidRDefault="009C5674" w:rsidP="009C5674"/>
    <w:p w14:paraId="3FEA6183" w14:textId="77777777" w:rsidR="009C5674" w:rsidRPr="000E6A5E" w:rsidRDefault="009C5674" w:rsidP="009C5674">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1DABAEFE" w14:textId="77777777" w:rsidR="009C5674" w:rsidRPr="000E6A5E" w:rsidRDefault="009C5674" w:rsidP="009C5674">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5E64F5ED" w14:textId="77777777" w:rsidR="009C5674" w:rsidRPr="000E6A5E" w:rsidRDefault="009C5674" w:rsidP="009C5674">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7358CA2" w14:textId="77777777" w:rsidTr="007C1343">
        <w:trPr>
          <w:cantSplit/>
          <w:jc w:val="center"/>
        </w:trPr>
        <w:tc>
          <w:tcPr>
            <w:tcW w:w="849" w:type="dxa"/>
          </w:tcPr>
          <w:p w14:paraId="623B7304" w14:textId="77777777" w:rsidR="009C5674" w:rsidRPr="000E6A5E" w:rsidRDefault="009C5674" w:rsidP="007C1343">
            <w:pPr>
              <w:pStyle w:val="TAC"/>
            </w:pPr>
          </w:p>
        </w:tc>
        <w:tc>
          <w:tcPr>
            <w:tcW w:w="5953" w:type="dxa"/>
          </w:tcPr>
          <w:p w14:paraId="1DB84C34" w14:textId="77777777" w:rsidR="009C5674" w:rsidRPr="000E6A5E" w:rsidRDefault="009C5674"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2502202" w14:textId="77777777" w:rsidR="009C5674" w:rsidRPr="000E6A5E" w:rsidRDefault="009C5674" w:rsidP="007C1343">
            <w:pPr>
              <w:pStyle w:val="TAC"/>
            </w:pPr>
          </w:p>
        </w:tc>
      </w:tr>
      <w:tr w:rsidR="009C5674" w:rsidRPr="000E6A5E" w14:paraId="3789CE3A" w14:textId="77777777" w:rsidTr="007C1343">
        <w:trPr>
          <w:cantSplit/>
          <w:jc w:val="center"/>
        </w:trPr>
        <w:tc>
          <w:tcPr>
            <w:tcW w:w="849" w:type="dxa"/>
          </w:tcPr>
          <w:p w14:paraId="7C60D786" w14:textId="77777777" w:rsidR="009C5674" w:rsidRPr="000E6A5E" w:rsidRDefault="009C5674" w:rsidP="007C1343">
            <w:pPr>
              <w:pStyle w:val="TAC"/>
            </w:pPr>
          </w:p>
        </w:tc>
        <w:tc>
          <w:tcPr>
            <w:tcW w:w="5953" w:type="dxa"/>
            <w:vAlign w:val="center"/>
          </w:tcPr>
          <w:p w14:paraId="2A39241F" w14:textId="77777777" w:rsidR="009C5674" w:rsidRPr="000E6A5E" w:rsidRDefault="009C5674"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6D2B773A" w14:textId="77777777" w:rsidR="009C5674" w:rsidRPr="000E6A5E" w:rsidRDefault="009C5674" w:rsidP="007C1343">
            <w:pPr>
              <w:pStyle w:val="TAC"/>
            </w:pPr>
            <w:r w:rsidRPr="000E6A5E">
              <w:t>Octet 3</w:t>
            </w:r>
          </w:p>
        </w:tc>
      </w:tr>
      <w:tr w:rsidR="009C5674" w:rsidRPr="000E6A5E" w14:paraId="5665A349" w14:textId="77777777" w:rsidTr="007C1343">
        <w:trPr>
          <w:cantSplit/>
          <w:jc w:val="center"/>
        </w:trPr>
        <w:tc>
          <w:tcPr>
            <w:tcW w:w="849" w:type="dxa"/>
          </w:tcPr>
          <w:p w14:paraId="3CB95F1D" w14:textId="77777777" w:rsidR="009C5674" w:rsidRPr="000E6A5E" w:rsidRDefault="009C5674" w:rsidP="007C1343">
            <w:pPr>
              <w:pStyle w:val="TAC"/>
            </w:pPr>
          </w:p>
        </w:tc>
        <w:tc>
          <w:tcPr>
            <w:tcW w:w="5953" w:type="dxa"/>
            <w:vAlign w:val="center"/>
          </w:tcPr>
          <w:p w14:paraId="2E829F6C" w14:textId="77777777" w:rsidR="009C5674" w:rsidRPr="000E6A5E" w:rsidRDefault="009C5674" w:rsidP="007C1343">
            <w:pPr>
              <w:pStyle w:val="TAC"/>
            </w:pPr>
            <w:r w:rsidRPr="000E6A5E">
              <w:t>Group Destination ID #2 to monitor for Prose Direct Communication</w:t>
            </w:r>
          </w:p>
        </w:tc>
        <w:tc>
          <w:tcPr>
            <w:tcW w:w="1500" w:type="dxa"/>
            <w:vAlign w:val="center"/>
          </w:tcPr>
          <w:p w14:paraId="642ABB70" w14:textId="77777777" w:rsidR="009C5674" w:rsidRPr="000E6A5E" w:rsidRDefault="009C5674" w:rsidP="007C1343">
            <w:pPr>
              <w:pStyle w:val="TAC"/>
            </w:pPr>
            <w:r w:rsidRPr="000E6A5E">
              <w:t>Octet 4</w:t>
            </w:r>
          </w:p>
        </w:tc>
      </w:tr>
      <w:tr w:rsidR="009C5674" w:rsidRPr="000E6A5E" w14:paraId="4614D171" w14:textId="77777777" w:rsidTr="007C1343">
        <w:trPr>
          <w:cantSplit/>
          <w:jc w:val="center"/>
        </w:trPr>
        <w:tc>
          <w:tcPr>
            <w:tcW w:w="849" w:type="dxa"/>
          </w:tcPr>
          <w:p w14:paraId="1435FB11" w14:textId="77777777" w:rsidR="009C5674" w:rsidRPr="000E6A5E" w:rsidRDefault="009C5674" w:rsidP="007C1343">
            <w:pPr>
              <w:pStyle w:val="TAC"/>
            </w:pPr>
          </w:p>
        </w:tc>
        <w:tc>
          <w:tcPr>
            <w:tcW w:w="5953" w:type="dxa"/>
            <w:vAlign w:val="center"/>
          </w:tcPr>
          <w:p w14:paraId="75ED82F4" w14:textId="77777777" w:rsidR="009C5674" w:rsidRPr="000E6A5E" w:rsidRDefault="009C5674" w:rsidP="007C1343">
            <w:pPr>
              <w:pStyle w:val="TAC"/>
            </w:pPr>
            <w:r w:rsidRPr="000E6A5E">
              <w:t>…</w:t>
            </w:r>
          </w:p>
        </w:tc>
        <w:tc>
          <w:tcPr>
            <w:tcW w:w="1500" w:type="dxa"/>
            <w:vAlign w:val="center"/>
          </w:tcPr>
          <w:p w14:paraId="33C5CB4B" w14:textId="77777777" w:rsidR="009C5674" w:rsidRPr="000E6A5E" w:rsidRDefault="009C5674" w:rsidP="007C1343">
            <w:pPr>
              <w:pStyle w:val="TAC"/>
            </w:pPr>
          </w:p>
        </w:tc>
      </w:tr>
      <w:tr w:rsidR="009C5674" w:rsidRPr="000E6A5E" w14:paraId="7C45C7C7" w14:textId="77777777" w:rsidTr="007C1343">
        <w:trPr>
          <w:cantSplit/>
          <w:jc w:val="center"/>
        </w:trPr>
        <w:tc>
          <w:tcPr>
            <w:tcW w:w="849" w:type="dxa"/>
          </w:tcPr>
          <w:p w14:paraId="27B3A3AF" w14:textId="77777777" w:rsidR="009C5674" w:rsidRPr="000E6A5E" w:rsidRDefault="009C5674" w:rsidP="007C1343">
            <w:pPr>
              <w:pStyle w:val="TAC"/>
            </w:pPr>
          </w:p>
        </w:tc>
        <w:tc>
          <w:tcPr>
            <w:tcW w:w="5953" w:type="dxa"/>
            <w:vAlign w:val="center"/>
          </w:tcPr>
          <w:p w14:paraId="319B3CED" w14:textId="77777777" w:rsidR="009C5674" w:rsidRPr="000E6A5E" w:rsidRDefault="009C5674"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2B7D2D76" w14:textId="77777777" w:rsidR="009C5674" w:rsidRPr="000E6A5E" w:rsidRDefault="009C5674" w:rsidP="007C1343">
            <w:pPr>
              <w:pStyle w:val="TAC"/>
            </w:pPr>
            <w:r w:rsidRPr="000E6A5E">
              <w:t>Octet N+2</w:t>
            </w:r>
          </w:p>
        </w:tc>
      </w:tr>
    </w:tbl>
    <w:p w14:paraId="1C0E1B2D" w14:textId="77777777" w:rsidR="009C5674" w:rsidRPr="000E6A5E" w:rsidRDefault="009C5674" w:rsidP="009C5674"/>
    <w:p w14:paraId="643546D1" w14:textId="77777777" w:rsidR="009C5674" w:rsidRPr="000E6A5E" w:rsidRDefault="009C5674" w:rsidP="009C5674">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6AEAA5FA" w14:textId="77777777" w:rsidR="009C5674" w:rsidRPr="000E6A5E" w:rsidRDefault="009C5674" w:rsidP="009C5674">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81A8C3"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6EE50CB"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F9E680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B094D5A"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EE93EB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9296A"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1567D1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E096399"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93EBDAC"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6FF483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F6E19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B3431AF"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C62CF2D"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25B2F1E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CF7DF3F"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C3C5F09"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316AC5F"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DF72A8"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23E6F13"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037EFCB" w14:textId="77777777" w:rsidR="009C5674" w:rsidRPr="000E6A5E" w:rsidRDefault="009C5674" w:rsidP="007C1343">
            <w:pPr>
              <w:pStyle w:val="TAC"/>
            </w:pPr>
            <w:r w:rsidRPr="000E6A5E">
              <w:t>octet 1</w:t>
            </w:r>
          </w:p>
        </w:tc>
      </w:tr>
    </w:tbl>
    <w:p w14:paraId="26392318" w14:textId="77777777" w:rsidR="009C5674" w:rsidRPr="000E6A5E" w:rsidRDefault="009C5674" w:rsidP="009C5674"/>
    <w:p w14:paraId="79040B49" w14:textId="77777777" w:rsidR="009C5674" w:rsidRPr="000E6A5E" w:rsidRDefault="009C5674" w:rsidP="009C5674">
      <w:r w:rsidRPr="000E6A5E">
        <w:lastRenderedPageBreak/>
        <w:t>A7…A0 = Group Destination ID 0..255 to monitor individually. The test system shall ensure that each entity in the list of Group Destination ID to monitor is unique.</w:t>
      </w:r>
    </w:p>
    <w:p w14:paraId="2B31D8DF" w14:textId="77777777" w:rsidR="009C5674" w:rsidRPr="000E6A5E" w:rsidRDefault="009C5674" w:rsidP="009C5674">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48247C98" w14:textId="77777777" w:rsidTr="007C1343">
        <w:trPr>
          <w:cantSplit/>
          <w:jc w:val="center"/>
        </w:trPr>
        <w:tc>
          <w:tcPr>
            <w:tcW w:w="849" w:type="dxa"/>
          </w:tcPr>
          <w:p w14:paraId="3259A579" w14:textId="77777777" w:rsidR="009C5674" w:rsidRPr="000E6A5E" w:rsidRDefault="009C5674" w:rsidP="007C1343">
            <w:pPr>
              <w:pStyle w:val="TAC"/>
            </w:pPr>
          </w:p>
        </w:tc>
        <w:tc>
          <w:tcPr>
            <w:tcW w:w="5953" w:type="dxa"/>
          </w:tcPr>
          <w:p w14:paraId="342DF138"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18BB826" w14:textId="77777777" w:rsidR="009C5674" w:rsidRPr="000E6A5E" w:rsidRDefault="009C5674" w:rsidP="007C1343">
            <w:pPr>
              <w:pStyle w:val="TAC"/>
            </w:pPr>
          </w:p>
        </w:tc>
      </w:tr>
      <w:tr w:rsidR="009C5674" w:rsidRPr="000E6A5E" w14:paraId="230DC6CC" w14:textId="77777777" w:rsidTr="007C1343">
        <w:trPr>
          <w:cantSplit/>
          <w:jc w:val="center"/>
        </w:trPr>
        <w:tc>
          <w:tcPr>
            <w:tcW w:w="849" w:type="dxa"/>
          </w:tcPr>
          <w:p w14:paraId="3ACCB78C" w14:textId="77777777" w:rsidR="009C5674" w:rsidRPr="000E6A5E" w:rsidRDefault="009C5674" w:rsidP="007C1343">
            <w:pPr>
              <w:pStyle w:val="TAC"/>
            </w:pPr>
          </w:p>
        </w:tc>
        <w:tc>
          <w:tcPr>
            <w:tcW w:w="5953" w:type="dxa"/>
            <w:vAlign w:val="center"/>
          </w:tcPr>
          <w:p w14:paraId="5AAA5804" w14:textId="77777777" w:rsidR="009C5674" w:rsidRPr="000E6A5E" w:rsidRDefault="009C5674" w:rsidP="007C1343">
            <w:pPr>
              <w:pStyle w:val="TAC"/>
            </w:pPr>
            <w:r w:rsidRPr="000E6A5E">
              <w:t>Destination Layer-2 ID #1 to monitor for V2X Communication</w:t>
            </w:r>
          </w:p>
        </w:tc>
        <w:tc>
          <w:tcPr>
            <w:tcW w:w="1500" w:type="dxa"/>
            <w:vAlign w:val="center"/>
          </w:tcPr>
          <w:p w14:paraId="53FF6958" w14:textId="77777777" w:rsidR="009C5674" w:rsidRPr="000E6A5E" w:rsidRDefault="009C5674" w:rsidP="007C1343">
            <w:pPr>
              <w:pStyle w:val="TAC"/>
            </w:pPr>
            <w:r w:rsidRPr="000E6A5E">
              <w:t>Octet 3</w:t>
            </w:r>
          </w:p>
          <w:p w14:paraId="08793149" w14:textId="77777777" w:rsidR="009C5674" w:rsidRPr="000E6A5E" w:rsidRDefault="009C5674" w:rsidP="007C1343">
            <w:pPr>
              <w:pStyle w:val="TAC"/>
            </w:pPr>
            <w:r w:rsidRPr="000E6A5E">
              <w:t>Octet 4</w:t>
            </w:r>
          </w:p>
          <w:p w14:paraId="2C64689B" w14:textId="77777777" w:rsidR="009C5674" w:rsidRPr="000E6A5E" w:rsidRDefault="009C5674" w:rsidP="007C1343">
            <w:pPr>
              <w:pStyle w:val="TAC"/>
            </w:pPr>
            <w:r w:rsidRPr="000E6A5E">
              <w:t>Octet 5</w:t>
            </w:r>
          </w:p>
        </w:tc>
      </w:tr>
      <w:tr w:rsidR="009C5674" w:rsidRPr="000E6A5E" w14:paraId="7CB07BEF" w14:textId="77777777" w:rsidTr="007C1343">
        <w:trPr>
          <w:cantSplit/>
          <w:jc w:val="center"/>
        </w:trPr>
        <w:tc>
          <w:tcPr>
            <w:tcW w:w="849" w:type="dxa"/>
          </w:tcPr>
          <w:p w14:paraId="62903455" w14:textId="77777777" w:rsidR="009C5674" w:rsidRPr="000E6A5E" w:rsidRDefault="009C5674" w:rsidP="007C1343">
            <w:pPr>
              <w:pStyle w:val="TAC"/>
            </w:pPr>
          </w:p>
        </w:tc>
        <w:tc>
          <w:tcPr>
            <w:tcW w:w="5953" w:type="dxa"/>
            <w:vAlign w:val="center"/>
          </w:tcPr>
          <w:p w14:paraId="513491DF" w14:textId="77777777" w:rsidR="009C5674" w:rsidRPr="000E6A5E" w:rsidRDefault="009C5674" w:rsidP="007C1343">
            <w:pPr>
              <w:pStyle w:val="TAC"/>
            </w:pPr>
            <w:r w:rsidRPr="000E6A5E">
              <w:t>Destination Layer-2 ID #2 to monitor for V2X Communication</w:t>
            </w:r>
          </w:p>
        </w:tc>
        <w:tc>
          <w:tcPr>
            <w:tcW w:w="1500" w:type="dxa"/>
            <w:vAlign w:val="center"/>
          </w:tcPr>
          <w:p w14:paraId="68CCEE8D" w14:textId="77777777" w:rsidR="009C5674" w:rsidRPr="000E6A5E" w:rsidRDefault="009C5674" w:rsidP="007C1343">
            <w:pPr>
              <w:pStyle w:val="TAC"/>
            </w:pPr>
            <w:r w:rsidRPr="000E6A5E">
              <w:t>Octet 6</w:t>
            </w:r>
          </w:p>
          <w:p w14:paraId="18E88F8F" w14:textId="77777777" w:rsidR="009C5674" w:rsidRPr="000E6A5E" w:rsidRDefault="009C5674" w:rsidP="007C1343">
            <w:pPr>
              <w:pStyle w:val="TAC"/>
            </w:pPr>
            <w:r w:rsidRPr="000E6A5E">
              <w:t>Octet 7</w:t>
            </w:r>
          </w:p>
          <w:p w14:paraId="2CD82FDA" w14:textId="77777777" w:rsidR="009C5674" w:rsidRPr="000E6A5E" w:rsidRDefault="009C5674" w:rsidP="007C1343">
            <w:pPr>
              <w:pStyle w:val="TAC"/>
            </w:pPr>
            <w:r w:rsidRPr="000E6A5E">
              <w:t>Octet 8</w:t>
            </w:r>
          </w:p>
        </w:tc>
      </w:tr>
      <w:tr w:rsidR="009C5674" w:rsidRPr="000E6A5E" w14:paraId="0FF6FB91" w14:textId="77777777" w:rsidTr="007C1343">
        <w:trPr>
          <w:cantSplit/>
          <w:jc w:val="center"/>
        </w:trPr>
        <w:tc>
          <w:tcPr>
            <w:tcW w:w="849" w:type="dxa"/>
          </w:tcPr>
          <w:p w14:paraId="198F7371" w14:textId="77777777" w:rsidR="009C5674" w:rsidRPr="000E6A5E" w:rsidRDefault="009C5674" w:rsidP="007C1343">
            <w:pPr>
              <w:pStyle w:val="TAC"/>
            </w:pPr>
          </w:p>
        </w:tc>
        <w:tc>
          <w:tcPr>
            <w:tcW w:w="5953" w:type="dxa"/>
            <w:vAlign w:val="center"/>
          </w:tcPr>
          <w:p w14:paraId="2F4C7405" w14:textId="77777777" w:rsidR="009C5674" w:rsidRPr="000E6A5E" w:rsidRDefault="009C5674" w:rsidP="007C1343">
            <w:pPr>
              <w:pStyle w:val="TAC"/>
            </w:pPr>
            <w:r w:rsidRPr="000E6A5E">
              <w:t>…</w:t>
            </w:r>
          </w:p>
        </w:tc>
        <w:tc>
          <w:tcPr>
            <w:tcW w:w="1500" w:type="dxa"/>
            <w:vAlign w:val="center"/>
          </w:tcPr>
          <w:p w14:paraId="230B9F9C" w14:textId="77777777" w:rsidR="009C5674" w:rsidRPr="000E6A5E" w:rsidRDefault="009C5674" w:rsidP="007C1343">
            <w:pPr>
              <w:pStyle w:val="TAC"/>
            </w:pPr>
          </w:p>
        </w:tc>
      </w:tr>
      <w:tr w:rsidR="009C5674" w:rsidRPr="000E6A5E" w14:paraId="01DFB607" w14:textId="77777777" w:rsidTr="007C1343">
        <w:trPr>
          <w:cantSplit/>
          <w:jc w:val="center"/>
        </w:trPr>
        <w:tc>
          <w:tcPr>
            <w:tcW w:w="849" w:type="dxa"/>
          </w:tcPr>
          <w:p w14:paraId="111D9FA1" w14:textId="77777777" w:rsidR="009C5674" w:rsidRPr="000E6A5E" w:rsidRDefault="009C5674" w:rsidP="007C1343">
            <w:pPr>
              <w:pStyle w:val="TAC"/>
            </w:pPr>
          </w:p>
        </w:tc>
        <w:tc>
          <w:tcPr>
            <w:tcW w:w="5953" w:type="dxa"/>
            <w:vAlign w:val="center"/>
          </w:tcPr>
          <w:p w14:paraId="38818E93" w14:textId="77777777" w:rsidR="009C5674" w:rsidRPr="000E6A5E" w:rsidRDefault="009C5674" w:rsidP="007C1343">
            <w:pPr>
              <w:pStyle w:val="TAC"/>
            </w:pPr>
            <w:r w:rsidRPr="000E6A5E">
              <w:t>Destination Layer-2 ID #N to monitor for V2X Communication</w:t>
            </w:r>
          </w:p>
        </w:tc>
        <w:tc>
          <w:tcPr>
            <w:tcW w:w="1500" w:type="dxa"/>
            <w:vAlign w:val="center"/>
          </w:tcPr>
          <w:p w14:paraId="5D4761E3" w14:textId="77777777" w:rsidR="009C5674" w:rsidRPr="000E6A5E" w:rsidRDefault="009C5674" w:rsidP="007C1343">
            <w:pPr>
              <w:pStyle w:val="TAC"/>
            </w:pPr>
            <w:r w:rsidRPr="000E6A5E">
              <w:t>Octet 3*N</w:t>
            </w:r>
          </w:p>
          <w:p w14:paraId="16831C0E" w14:textId="77777777" w:rsidR="009C5674" w:rsidRPr="000E6A5E" w:rsidRDefault="009C5674" w:rsidP="007C1343">
            <w:pPr>
              <w:pStyle w:val="TAC"/>
            </w:pPr>
            <w:r w:rsidRPr="000E6A5E">
              <w:t>Octet 3*N+1</w:t>
            </w:r>
          </w:p>
          <w:p w14:paraId="3ED80FB7" w14:textId="77777777" w:rsidR="009C5674" w:rsidRPr="000E6A5E" w:rsidRDefault="009C5674" w:rsidP="007C1343">
            <w:pPr>
              <w:pStyle w:val="TAC"/>
            </w:pPr>
            <w:r w:rsidRPr="000E6A5E">
              <w:t>Octet 3*N+2</w:t>
            </w:r>
          </w:p>
        </w:tc>
      </w:tr>
    </w:tbl>
    <w:p w14:paraId="7E56D626" w14:textId="77777777" w:rsidR="009C5674" w:rsidRPr="000E6A5E" w:rsidRDefault="009C5674" w:rsidP="009C5674"/>
    <w:p w14:paraId="64626511" w14:textId="77777777" w:rsidR="009C5674" w:rsidRPr="000E6A5E" w:rsidRDefault="009C5674" w:rsidP="009C5674">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2DCC3849" w14:textId="77777777" w:rsidR="009C5674" w:rsidRPr="000E6A5E" w:rsidRDefault="009C5674" w:rsidP="009C5674">
      <w:pPr>
        <w:pStyle w:val="NO"/>
      </w:pPr>
      <w:r w:rsidRPr="000E6A5E">
        <w:rPr>
          <w:lang w:eastAsia="ko-KR"/>
        </w:rPr>
        <w:t>NOTE:</w:t>
      </w:r>
      <w:r w:rsidRPr="000E6A5E">
        <w:rPr>
          <w:lang w:eastAsia="ko-KR"/>
        </w:rPr>
        <w:tab/>
        <w:t>The Destination Layer-2 ID is only used for V2X PSSCH packets counting.</w:t>
      </w:r>
    </w:p>
    <w:p w14:paraId="0E980CB5" w14:textId="77777777" w:rsidR="009C5674" w:rsidRPr="000E6A5E" w:rsidRDefault="009C5674" w:rsidP="009C5674">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995A5B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2C3A77"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DCBE8B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2AB3CCC"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E483E2A"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485CC38"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BF83697"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C532C2D"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DD294CA"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2A2C61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F33486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02222A"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75E554D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9F47CB1"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33608252"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8744C8C"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0A958A6"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BBA9E37"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546985"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1E60B603" w14:textId="77777777" w:rsidR="009C5674" w:rsidRPr="000E6A5E" w:rsidRDefault="009C5674" w:rsidP="007C1343">
            <w:pPr>
              <w:pStyle w:val="TAC"/>
            </w:pPr>
            <w:r w:rsidRPr="000E6A5E">
              <w:t>octet 1</w:t>
            </w:r>
          </w:p>
        </w:tc>
      </w:tr>
      <w:tr w:rsidR="009C5674" w:rsidRPr="000E6A5E" w14:paraId="0EF8E939"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D6CE540" w14:textId="77777777" w:rsidR="009C5674" w:rsidRPr="000E6A5E" w:rsidRDefault="009C5674"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5A3C469" w14:textId="77777777" w:rsidR="009C5674" w:rsidRPr="000E6A5E" w:rsidRDefault="009C5674"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6B2A2DE" w14:textId="77777777" w:rsidR="009C5674" w:rsidRPr="000E6A5E" w:rsidRDefault="009C5674"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3E1F1DBA" w14:textId="77777777" w:rsidR="009C5674" w:rsidRPr="000E6A5E" w:rsidRDefault="009C5674"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AC444CF" w14:textId="77777777" w:rsidR="009C5674" w:rsidRPr="000E6A5E" w:rsidRDefault="009C5674"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69083AD"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11872D1" w14:textId="77777777" w:rsidR="009C5674" w:rsidRPr="000E6A5E" w:rsidRDefault="009C5674"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1F99624" w14:textId="77777777" w:rsidR="009C5674" w:rsidRPr="000E6A5E" w:rsidRDefault="009C5674"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4F01B13A" w14:textId="77777777" w:rsidR="009C5674" w:rsidRPr="000E6A5E" w:rsidRDefault="009C5674" w:rsidP="007C1343">
            <w:pPr>
              <w:pStyle w:val="TAC"/>
            </w:pPr>
            <w:r w:rsidRPr="000E6A5E">
              <w:t>octet 1</w:t>
            </w:r>
          </w:p>
        </w:tc>
      </w:tr>
      <w:tr w:rsidR="009C5674" w:rsidRPr="000E6A5E" w14:paraId="516814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17D970" w14:textId="77777777" w:rsidR="009C5674" w:rsidRPr="000E6A5E" w:rsidRDefault="009C5674"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73FDA48E" w14:textId="77777777" w:rsidR="009C5674" w:rsidRPr="000E6A5E" w:rsidRDefault="009C5674"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649ED9FD" w14:textId="77777777" w:rsidR="009C5674" w:rsidRPr="000E6A5E" w:rsidRDefault="009C5674"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3D1DA93C" w14:textId="77777777" w:rsidR="009C5674" w:rsidRPr="000E6A5E" w:rsidRDefault="009C5674"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5F232F9" w14:textId="77777777" w:rsidR="009C5674" w:rsidRPr="000E6A5E" w:rsidRDefault="009C5674"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279A3B92" w14:textId="77777777" w:rsidR="009C5674" w:rsidRPr="000E6A5E" w:rsidRDefault="009C5674"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2EC23F5" w14:textId="77777777" w:rsidR="009C5674" w:rsidRPr="000E6A5E" w:rsidRDefault="009C5674"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182C58A1" w14:textId="77777777" w:rsidR="009C5674" w:rsidRPr="000E6A5E" w:rsidRDefault="009C5674"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850DE2B" w14:textId="77777777" w:rsidR="009C5674" w:rsidRPr="000E6A5E" w:rsidRDefault="009C5674" w:rsidP="007C1343">
            <w:pPr>
              <w:pStyle w:val="TAC"/>
            </w:pPr>
            <w:r w:rsidRPr="000E6A5E">
              <w:t>octet 1</w:t>
            </w:r>
          </w:p>
        </w:tc>
      </w:tr>
    </w:tbl>
    <w:p w14:paraId="20F99051" w14:textId="77777777" w:rsidR="009C5674" w:rsidRPr="000E6A5E" w:rsidRDefault="009C5674" w:rsidP="009C5674"/>
    <w:p w14:paraId="21223092" w14:textId="77777777" w:rsidR="009C5674" w:rsidRPr="000E6A5E" w:rsidRDefault="009C5674" w:rsidP="009C5674">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AE0CE8" w14:textId="77777777" w:rsidR="009C5674" w:rsidRPr="000E6A5E" w:rsidRDefault="009C5674" w:rsidP="009C5674">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21553CB" w14:textId="77777777" w:rsidTr="007C1343">
        <w:trPr>
          <w:cantSplit/>
          <w:jc w:val="center"/>
        </w:trPr>
        <w:tc>
          <w:tcPr>
            <w:tcW w:w="849" w:type="dxa"/>
          </w:tcPr>
          <w:p w14:paraId="2B31FF24" w14:textId="77777777" w:rsidR="009C5674" w:rsidRPr="000E6A5E" w:rsidRDefault="009C5674" w:rsidP="007C1343">
            <w:pPr>
              <w:pStyle w:val="TAC"/>
            </w:pPr>
          </w:p>
        </w:tc>
        <w:tc>
          <w:tcPr>
            <w:tcW w:w="5953" w:type="dxa"/>
          </w:tcPr>
          <w:p w14:paraId="3815E045"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A4988E4" w14:textId="77777777" w:rsidR="009C5674" w:rsidRPr="000E6A5E" w:rsidRDefault="009C5674" w:rsidP="007C1343">
            <w:pPr>
              <w:pStyle w:val="TAC"/>
            </w:pPr>
          </w:p>
        </w:tc>
      </w:tr>
      <w:tr w:rsidR="009C5674" w:rsidRPr="000E6A5E" w14:paraId="47E0C844" w14:textId="77777777" w:rsidTr="007C1343">
        <w:trPr>
          <w:cantSplit/>
          <w:jc w:val="center"/>
        </w:trPr>
        <w:tc>
          <w:tcPr>
            <w:tcW w:w="849" w:type="dxa"/>
          </w:tcPr>
          <w:p w14:paraId="773C58BA" w14:textId="77777777" w:rsidR="009C5674" w:rsidRPr="000E6A5E" w:rsidRDefault="009C5674" w:rsidP="007C1343">
            <w:pPr>
              <w:pStyle w:val="TAC"/>
            </w:pPr>
          </w:p>
        </w:tc>
        <w:tc>
          <w:tcPr>
            <w:tcW w:w="5953" w:type="dxa"/>
          </w:tcPr>
          <w:p w14:paraId="6124CA6F" w14:textId="77777777" w:rsidR="009C5674" w:rsidRPr="000E6A5E" w:rsidRDefault="009C5674" w:rsidP="007C1343">
            <w:pPr>
              <w:pStyle w:val="TAC"/>
            </w:pPr>
            <w:r w:rsidRPr="000E6A5E">
              <w:rPr>
                <w:lang w:eastAsia="zh-CN"/>
              </w:rPr>
              <w:t>SC-</w:t>
            </w:r>
            <w:r w:rsidRPr="000E6A5E">
              <w:t>MTCH ID</w:t>
            </w:r>
          </w:p>
        </w:tc>
        <w:tc>
          <w:tcPr>
            <w:tcW w:w="1500" w:type="dxa"/>
          </w:tcPr>
          <w:p w14:paraId="5B76EFB2" w14:textId="77777777" w:rsidR="009C5674" w:rsidRPr="000E6A5E" w:rsidRDefault="009C5674" w:rsidP="007C1343">
            <w:pPr>
              <w:pStyle w:val="TAC"/>
            </w:pPr>
            <w:r w:rsidRPr="000E6A5E">
              <w:t>octet 1</w:t>
            </w:r>
          </w:p>
          <w:p w14:paraId="7CD664AA" w14:textId="77777777" w:rsidR="009C5674" w:rsidRPr="000E6A5E" w:rsidRDefault="009C5674" w:rsidP="007C1343">
            <w:pPr>
              <w:pStyle w:val="TAC"/>
            </w:pPr>
            <w:r w:rsidRPr="000E6A5E">
              <w:t>octet 2</w:t>
            </w:r>
          </w:p>
        </w:tc>
      </w:tr>
    </w:tbl>
    <w:p w14:paraId="156FB1F2" w14:textId="77777777" w:rsidR="009C5674" w:rsidRPr="000E6A5E" w:rsidRDefault="009C5674" w:rsidP="009C5674"/>
    <w:p w14:paraId="790A5133" w14:textId="77777777" w:rsidR="009C5674" w:rsidRPr="000E6A5E" w:rsidRDefault="009C5674" w:rsidP="009C5674">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833F79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DA0BE3"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706CEC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B372418"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D70A655"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5A9B6D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AD907AA"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307D443"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E66B719"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58B3318"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A8B394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CAEF7FC"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F6C4FFE"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945AE20"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135B5D9"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48E36D4"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EDA1332"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7F1F3722"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B93089D"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2BE5338" w14:textId="77777777" w:rsidR="009C5674" w:rsidRPr="000E6A5E" w:rsidRDefault="009C5674" w:rsidP="007C1343">
            <w:pPr>
              <w:pStyle w:val="TAC"/>
              <w:rPr>
                <w:lang w:eastAsia="zh-CN"/>
              </w:rPr>
            </w:pPr>
            <w:r w:rsidRPr="000E6A5E">
              <w:rPr>
                <w:lang w:eastAsia="zh-CN"/>
              </w:rPr>
              <w:t>o</w:t>
            </w:r>
            <w:r w:rsidRPr="000E6A5E">
              <w:t>ctet 1</w:t>
            </w:r>
          </w:p>
        </w:tc>
      </w:tr>
      <w:tr w:rsidR="009C5674" w:rsidRPr="000E6A5E" w14:paraId="01F48A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A211989" w14:textId="77777777" w:rsidR="009C5674" w:rsidRPr="000E6A5E" w:rsidRDefault="009C5674"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2DD64DA" w14:textId="77777777" w:rsidR="009C5674" w:rsidRPr="000E6A5E" w:rsidRDefault="009C5674"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1272CEFF" w14:textId="77777777" w:rsidR="009C5674" w:rsidRPr="000E6A5E" w:rsidRDefault="009C5674"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597BD145" w14:textId="77777777" w:rsidR="009C5674" w:rsidRPr="000E6A5E" w:rsidRDefault="009C5674"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182C97" w14:textId="77777777" w:rsidR="009C5674" w:rsidRPr="000E6A5E" w:rsidRDefault="009C5674"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073859C"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6AD962BF" w14:textId="77777777" w:rsidR="009C5674" w:rsidRPr="000E6A5E" w:rsidRDefault="009C5674"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0AE389E" w14:textId="77777777" w:rsidR="009C5674" w:rsidRPr="000E6A5E" w:rsidRDefault="009C5674"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26BED4C0" w14:textId="77777777" w:rsidR="009C5674" w:rsidRPr="000E6A5E" w:rsidRDefault="009C5674" w:rsidP="007C1343">
            <w:pPr>
              <w:pStyle w:val="TAC"/>
            </w:pPr>
            <w:r w:rsidRPr="000E6A5E">
              <w:t>octet 2</w:t>
            </w:r>
          </w:p>
        </w:tc>
      </w:tr>
    </w:tbl>
    <w:p w14:paraId="1D82F414" w14:textId="77777777" w:rsidR="009C5674" w:rsidRPr="000E6A5E" w:rsidRDefault="009C5674" w:rsidP="009C5674"/>
    <w:p w14:paraId="43DA6368" w14:textId="77777777" w:rsidR="009C5674" w:rsidRPr="000E6A5E" w:rsidRDefault="009C5674" w:rsidP="009C5674">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2C2469D8" w14:textId="77777777" w:rsidR="009C5674" w:rsidRPr="000E6A5E" w:rsidRDefault="009C5674" w:rsidP="009C5674">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7BA3C5F" w14:textId="77777777" w:rsidTr="007C1343">
        <w:trPr>
          <w:cantSplit/>
          <w:jc w:val="center"/>
        </w:trPr>
        <w:tc>
          <w:tcPr>
            <w:tcW w:w="849" w:type="dxa"/>
          </w:tcPr>
          <w:p w14:paraId="0BFD4DE0" w14:textId="77777777" w:rsidR="009C5674" w:rsidRPr="000E6A5E" w:rsidRDefault="009C5674" w:rsidP="007C1343">
            <w:pPr>
              <w:pStyle w:val="TAC"/>
            </w:pPr>
          </w:p>
        </w:tc>
        <w:tc>
          <w:tcPr>
            <w:tcW w:w="5953" w:type="dxa"/>
          </w:tcPr>
          <w:p w14:paraId="0FA14C04"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EDED6D" w14:textId="77777777" w:rsidR="009C5674" w:rsidRPr="000E6A5E" w:rsidRDefault="009C5674" w:rsidP="007C1343">
            <w:pPr>
              <w:pStyle w:val="TAC"/>
            </w:pPr>
          </w:p>
        </w:tc>
      </w:tr>
      <w:tr w:rsidR="009C5674" w:rsidRPr="000E6A5E" w14:paraId="5BAD799E" w14:textId="77777777" w:rsidTr="007C1343">
        <w:trPr>
          <w:cantSplit/>
          <w:jc w:val="center"/>
        </w:trPr>
        <w:tc>
          <w:tcPr>
            <w:tcW w:w="849" w:type="dxa"/>
          </w:tcPr>
          <w:p w14:paraId="3EAAF72E" w14:textId="77777777" w:rsidR="009C5674" w:rsidRPr="000E6A5E" w:rsidRDefault="009C5674" w:rsidP="007C1343">
            <w:pPr>
              <w:pStyle w:val="TAC"/>
            </w:pPr>
          </w:p>
        </w:tc>
        <w:tc>
          <w:tcPr>
            <w:tcW w:w="5953" w:type="dxa"/>
          </w:tcPr>
          <w:p w14:paraId="3FD9847D" w14:textId="77777777" w:rsidR="009C5674" w:rsidRPr="000E6A5E" w:rsidRDefault="009C5674" w:rsidP="007C1343">
            <w:pPr>
              <w:pStyle w:val="TAC"/>
            </w:pPr>
            <w:r w:rsidRPr="000E6A5E">
              <w:t>Operation mode and repetitions</w:t>
            </w:r>
          </w:p>
        </w:tc>
        <w:tc>
          <w:tcPr>
            <w:tcW w:w="1500" w:type="dxa"/>
          </w:tcPr>
          <w:p w14:paraId="16BC9504" w14:textId="77777777" w:rsidR="009C5674" w:rsidRPr="000E6A5E" w:rsidRDefault="009C5674" w:rsidP="007C1343">
            <w:pPr>
              <w:pStyle w:val="TAC"/>
            </w:pPr>
            <w:r w:rsidRPr="000E6A5E">
              <w:t>Octet 1</w:t>
            </w:r>
          </w:p>
        </w:tc>
      </w:tr>
      <w:tr w:rsidR="009C5674" w:rsidRPr="000E6A5E" w14:paraId="4EE90D91" w14:textId="77777777" w:rsidTr="007C1343">
        <w:trPr>
          <w:cantSplit/>
          <w:jc w:val="center"/>
        </w:trPr>
        <w:tc>
          <w:tcPr>
            <w:tcW w:w="849" w:type="dxa"/>
          </w:tcPr>
          <w:p w14:paraId="291F80F6" w14:textId="77777777" w:rsidR="009C5674" w:rsidRPr="000E6A5E" w:rsidRDefault="009C5674" w:rsidP="007C1343">
            <w:pPr>
              <w:pStyle w:val="TAC"/>
            </w:pPr>
          </w:p>
        </w:tc>
        <w:tc>
          <w:tcPr>
            <w:tcW w:w="5953" w:type="dxa"/>
          </w:tcPr>
          <w:p w14:paraId="38A319AF" w14:textId="77777777" w:rsidR="009C5674" w:rsidRPr="000E6A5E" w:rsidRDefault="009C5674" w:rsidP="007C1343">
            <w:pPr>
              <w:pStyle w:val="TAC"/>
            </w:pPr>
            <w:r w:rsidRPr="000E6A5E">
              <w:t>Uplink data delay</w:t>
            </w:r>
          </w:p>
        </w:tc>
        <w:tc>
          <w:tcPr>
            <w:tcW w:w="1500" w:type="dxa"/>
          </w:tcPr>
          <w:p w14:paraId="641D30E1" w14:textId="77777777" w:rsidR="009C5674" w:rsidRPr="000E6A5E" w:rsidRDefault="009C5674" w:rsidP="007C1343">
            <w:pPr>
              <w:pStyle w:val="TAC"/>
            </w:pPr>
            <w:r w:rsidRPr="000E6A5E">
              <w:t>Octet 2</w:t>
            </w:r>
          </w:p>
        </w:tc>
      </w:tr>
    </w:tbl>
    <w:p w14:paraId="5DBA47BE" w14:textId="77777777" w:rsidR="009C5674" w:rsidRPr="000E6A5E" w:rsidRDefault="009C5674" w:rsidP="009C5674"/>
    <w:p w14:paraId="4E5F3C95" w14:textId="77777777" w:rsidR="009C5674" w:rsidRPr="000E6A5E" w:rsidRDefault="009C5674" w:rsidP="009C5674">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1DA20E9" w14:textId="77777777" w:rsidTr="007C1343">
        <w:trPr>
          <w:jc w:val="center"/>
        </w:trPr>
        <w:tc>
          <w:tcPr>
            <w:tcW w:w="851" w:type="dxa"/>
          </w:tcPr>
          <w:p w14:paraId="36A403EF" w14:textId="77777777" w:rsidR="009C5674" w:rsidRPr="000E6A5E" w:rsidRDefault="009C5674" w:rsidP="007C1343">
            <w:pPr>
              <w:pStyle w:val="TAC"/>
            </w:pPr>
            <w:r w:rsidRPr="000E6A5E">
              <w:t>8</w:t>
            </w:r>
          </w:p>
        </w:tc>
        <w:tc>
          <w:tcPr>
            <w:tcW w:w="851" w:type="dxa"/>
          </w:tcPr>
          <w:p w14:paraId="4D37BF91" w14:textId="77777777" w:rsidR="009C5674" w:rsidRPr="000E6A5E" w:rsidRDefault="009C5674" w:rsidP="007C1343">
            <w:pPr>
              <w:pStyle w:val="TAC"/>
            </w:pPr>
            <w:r w:rsidRPr="000E6A5E">
              <w:t>7</w:t>
            </w:r>
          </w:p>
        </w:tc>
        <w:tc>
          <w:tcPr>
            <w:tcW w:w="851" w:type="dxa"/>
          </w:tcPr>
          <w:p w14:paraId="6EBCEC0C" w14:textId="77777777" w:rsidR="009C5674" w:rsidRPr="000E6A5E" w:rsidRDefault="009C5674" w:rsidP="007C1343">
            <w:pPr>
              <w:pStyle w:val="TAC"/>
            </w:pPr>
            <w:r w:rsidRPr="000E6A5E">
              <w:t>6</w:t>
            </w:r>
          </w:p>
        </w:tc>
        <w:tc>
          <w:tcPr>
            <w:tcW w:w="851" w:type="dxa"/>
          </w:tcPr>
          <w:p w14:paraId="60B88869" w14:textId="77777777" w:rsidR="009C5674" w:rsidRPr="000E6A5E" w:rsidRDefault="009C5674" w:rsidP="007C1343">
            <w:pPr>
              <w:pStyle w:val="TAC"/>
            </w:pPr>
            <w:r w:rsidRPr="000E6A5E">
              <w:t>5</w:t>
            </w:r>
          </w:p>
        </w:tc>
        <w:tc>
          <w:tcPr>
            <w:tcW w:w="851" w:type="dxa"/>
          </w:tcPr>
          <w:p w14:paraId="22560E52" w14:textId="77777777" w:rsidR="009C5674" w:rsidRPr="000E6A5E" w:rsidRDefault="009C5674" w:rsidP="007C1343">
            <w:pPr>
              <w:pStyle w:val="TAC"/>
            </w:pPr>
            <w:r w:rsidRPr="000E6A5E">
              <w:t>4</w:t>
            </w:r>
          </w:p>
        </w:tc>
        <w:tc>
          <w:tcPr>
            <w:tcW w:w="851" w:type="dxa"/>
          </w:tcPr>
          <w:p w14:paraId="5A702206" w14:textId="77777777" w:rsidR="009C5674" w:rsidRPr="000E6A5E" w:rsidRDefault="009C5674" w:rsidP="007C1343">
            <w:pPr>
              <w:pStyle w:val="TAC"/>
            </w:pPr>
            <w:r w:rsidRPr="000E6A5E">
              <w:t>3</w:t>
            </w:r>
          </w:p>
        </w:tc>
        <w:tc>
          <w:tcPr>
            <w:tcW w:w="851" w:type="dxa"/>
          </w:tcPr>
          <w:p w14:paraId="1AD62FE6" w14:textId="77777777" w:rsidR="009C5674" w:rsidRPr="000E6A5E" w:rsidRDefault="009C5674" w:rsidP="007C1343">
            <w:pPr>
              <w:pStyle w:val="TAC"/>
            </w:pPr>
            <w:r w:rsidRPr="000E6A5E">
              <w:t>2</w:t>
            </w:r>
          </w:p>
        </w:tc>
        <w:tc>
          <w:tcPr>
            <w:tcW w:w="851" w:type="dxa"/>
          </w:tcPr>
          <w:p w14:paraId="25F85DBA" w14:textId="77777777" w:rsidR="009C5674" w:rsidRPr="000E6A5E" w:rsidRDefault="009C5674" w:rsidP="007C1343">
            <w:pPr>
              <w:pStyle w:val="TAC"/>
            </w:pPr>
            <w:r w:rsidRPr="000E6A5E">
              <w:t>1</w:t>
            </w:r>
          </w:p>
        </w:tc>
        <w:tc>
          <w:tcPr>
            <w:tcW w:w="1380" w:type="dxa"/>
          </w:tcPr>
          <w:p w14:paraId="443073E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3C55A5A" w14:textId="77777777" w:rsidTr="007C1343">
        <w:trPr>
          <w:cantSplit/>
          <w:jc w:val="center"/>
        </w:trPr>
        <w:tc>
          <w:tcPr>
            <w:tcW w:w="851" w:type="dxa"/>
          </w:tcPr>
          <w:p w14:paraId="782D3786" w14:textId="77777777" w:rsidR="009C5674" w:rsidRPr="000E6A5E" w:rsidRDefault="009C5674" w:rsidP="007C1343">
            <w:pPr>
              <w:pStyle w:val="TAC"/>
            </w:pPr>
            <w:r w:rsidRPr="000E6A5E">
              <w:t>M1</w:t>
            </w:r>
          </w:p>
        </w:tc>
        <w:tc>
          <w:tcPr>
            <w:tcW w:w="851" w:type="dxa"/>
          </w:tcPr>
          <w:p w14:paraId="79B80850" w14:textId="77777777" w:rsidR="009C5674" w:rsidRPr="000E6A5E" w:rsidRDefault="009C5674" w:rsidP="007C1343">
            <w:pPr>
              <w:pStyle w:val="TAC"/>
            </w:pPr>
            <w:r w:rsidRPr="000E6A5E">
              <w:t>R6</w:t>
            </w:r>
          </w:p>
        </w:tc>
        <w:tc>
          <w:tcPr>
            <w:tcW w:w="851" w:type="dxa"/>
          </w:tcPr>
          <w:p w14:paraId="2423CFFD" w14:textId="77777777" w:rsidR="009C5674" w:rsidRPr="000E6A5E" w:rsidRDefault="009C5674" w:rsidP="007C1343">
            <w:pPr>
              <w:pStyle w:val="TAC"/>
            </w:pPr>
            <w:r w:rsidRPr="000E6A5E">
              <w:t>R5</w:t>
            </w:r>
          </w:p>
        </w:tc>
        <w:tc>
          <w:tcPr>
            <w:tcW w:w="851" w:type="dxa"/>
          </w:tcPr>
          <w:p w14:paraId="0CEED82F" w14:textId="77777777" w:rsidR="009C5674" w:rsidRPr="000E6A5E" w:rsidRDefault="009C5674" w:rsidP="007C1343">
            <w:pPr>
              <w:pStyle w:val="TAC"/>
            </w:pPr>
            <w:r w:rsidRPr="000E6A5E">
              <w:t>R4</w:t>
            </w:r>
          </w:p>
        </w:tc>
        <w:tc>
          <w:tcPr>
            <w:tcW w:w="851" w:type="dxa"/>
          </w:tcPr>
          <w:p w14:paraId="41E82A30" w14:textId="77777777" w:rsidR="009C5674" w:rsidRPr="000E6A5E" w:rsidRDefault="009C5674" w:rsidP="007C1343">
            <w:pPr>
              <w:pStyle w:val="TAC"/>
            </w:pPr>
            <w:r w:rsidRPr="000E6A5E">
              <w:t>R3</w:t>
            </w:r>
          </w:p>
        </w:tc>
        <w:tc>
          <w:tcPr>
            <w:tcW w:w="851" w:type="dxa"/>
          </w:tcPr>
          <w:p w14:paraId="02A7463D" w14:textId="77777777" w:rsidR="009C5674" w:rsidRPr="000E6A5E" w:rsidRDefault="009C5674" w:rsidP="007C1343">
            <w:pPr>
              <w:pStyle w:val="TAC"/>
            </w:pPr>
            <w:r w:rsidRPr="000E6A5E">
              <w:t>R2</w:t>
            </w:r>
          </w:p>
        </w:tc>
        <w:tc>
          <w:tcPr>
            <w:tcW w:w="851" w:type="dxa"/>
          </w:tcPr>
          <w:p w14:paraId="663E3A9F" w14:textId="77777777" w:rsidR="009C5674" w:rsidRPr="000E6A5E" w:rsidRDefault="009C5674" w:rsidP="007C1343">
            <w:pPr>
              <w:pStyle w:val="TAC"/>
            </w:pPr>
            <w:r w:rsidRPr="000E6A5E">
              <w:t>R1</w:t>
            </w:r>
          </w:p>
        </w:tc>
        <w:tc>
          <w:tcPr>
            <w:tcW w:w="851" w:type="dxa"/>
          </w:tcPr>
          <w:p w14:paraId="7C5BC2E6" w14:textId="77777777" w:rsidR="009C5674" w:rsidRPr="000E6A5E" w:rsidRDefault="009C5674" w:rsidP="007C1343">
            <w:pPr>
              <w:pStyle w:val="TAC"/>
            </w:pPr>
            <w:r w:rsidRPr="000E6A5E">
              <w:t>R0</w:t>
            </w:r>
          </w:p>
        </w:tc>
        <w:tc>
          <w:tcPr>
            <w:tcW w:w="1380" w:type="dxa"/>
          </w:tcPr>
          <w:p w14:paraId="6750D9ED" w14:textId="77777777" w:rsidR="009C5674" w:rsidRPr="000E6A5E" w:rsidRDefault="009C5674" w:rsidP="007C1343">
            <w:pPr>
              <w:pStyle w:val="TAC"/>
            </w:pPr>
            <w:r w:rsidRPr="000E6A5E">
              <w:t>octet 1</w:t>
            </w:r>
          </w:p>
        </w:tc>
      </w:tr>
    </w:tbl>
    <w:p w14:paraId="6527EED5" w14:textId="77777777" w:rsidR="009C5674" w:rsidRPr="000E6A5E" w:rsidRDefault="009C5674" w:rsidP="009C5674"/>
    <w:p w14:paraId="48024DCD" w14:textId="77777777" w:rsidR="009C5674" w:rsidRPr="000E6A5E" w:rsidRDefault="009C5674" w:rsidP="009C5674">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B6F84F2" w14:textId="77777777" w:rsidR="009C5674" w:rsidRPr="000E6A5E" w:rsidRDefault="009C5674" w:rsidP="009C5674">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204BF8BB" w14:textId="77777777" w:rsidR="009C5674" w:rsidRPr="000E6A5E" w:rsidRDefault="009C5674" w:rsidP="009C5674">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3742642" w14:textId="77777777" w:rsidTr="007C1343">
        <w:trPr>
          <w:jc w:val="center"/>
        </w:trPr>
        <w:tc>
          <w:tcPr>
            <w:tcW w:w="851" w:type="dxa"/>
          </w:tcPr>
          <w:p w14:paraId="1D91D5FB" w14:textId="77777777" w:rsidR="009C5674" w:rsidRPr="000E6A5E" w:rsidRDefault="009C5674" w:rsidP="007C1343">
            <w:pPr>
              <w:pStyle w:val="TAC"/>
            </w:pPr>
            <w:r w:rsidRPr="000E6A5E">
              <w:t>8</w:t>
            </w:r>
          </w:p>
        </w:tc>
        <w:tc>
          <w:tcPr>
            <w:tcW w:w="851" w:type="dxa"/>
          </w:tcPr>
          <w:p w14:paraId="7ECAD2ED" w14:textId="77777777" w:rsidR="009C5674" w:rsidRPr="000E6A5E" w:rsidRDefault="009C5674" w:rsidP="007C1343">
            <w:pPr>
              <w:pStyle w:val="TAC"/>
            </w:pPr>
            <w:r w:rsidRPr="000E6A5E">
              <w:t>7</w:t>
            </w:r>
          </w:p>
        </w:tc>
        <w:tc>
          <w:tcPr>
            <w:tcW w:w="851" w:type="dxa"/>
          </w:tcPr>
          <w:p w14:paraId="460AB8A5" w14:textId="77777777" w:rsidR="009C5674" w:rsidRPr="000E6A5E" w:rsidRDefault="009C5674" w:rsidP="007C1343">
            <w:pPr>
              <w:pStyle w:val="TAC"/>
            </w:pPr>
            <w:r w:rsidRPr="000E6A5E">
              <w:t>6</w:t>
            </w:r>
          </w:p>
        </w:tc>
        <w:tc>
          <w:tcPr>
            <w:tcW w:w="851" w:type="dxa"/>
          </w:tcPr>
          <w:p w14:paraId="245A772C" w14:textId="77777777" w:rsidR="009C5674" w:rsidRPr="000E6A5E" w:rsidRDefault="009C5674" w:rsidP="007C1343">
            <w:pPr>
              <w:pStyle w:val="TAC"/>
            </w:pPr>
            <w:r w:rsidRPr="000E6A5E">
              <w:t>5</w:t>
            </w:r>
          </w:p>
        </w:tc>
        <w:tc>
          <w:tcPr>
            <w:tcW w:w="851" w:type="dxa"/>
          </w:tcPr>
          <w:p w14:paraId="3D9A95AC" w14:textId="77777777" w:rsidR="009C5674" w:rsidRPr="000E6A5E" w:rsidRDefault="009C5674" w:rsidP="007C1343">
            <w:pPr>
              <w:pStyle w:val="TAC"/>
            </w:pPr>
            <w:r w:rsidRPr="000E6A5E">
              <w:t>4</w:t>
            </w:r>
          </w:p>
        </w:tc>
        <w:tc>
          <w:tcPr>
            <w:tcW w:w="851" w:type="dxa"/>
          </w:tcPr>
          <w:p w14:paraId="6E6CB449" w14:textId="77777777" w:rsidR="009C5674" w:rsidRPr="000E6A5E" w:rsidRDefault="009C5674" w:rsidP="007C1343">
            <w:pPr>
              <w:pStyle w:val="TAC"/>
            </w:pPr>
            <w:r w:rsidRPr="000E6A5E">
              <w:t>3</w:t>
            </w:r>
          </w:p>
        </w:tc>
        <w:tc>
          <w:tcPr>
            <w:tcW w:w="851" w:type="dxa"/>
          </w:tcPr>
          <w:p w14:paraId="5B4D3553" w14:textId="77777777" w:rsidR="009C5674" w:rsidRPr="000E6A5E" w:rsidRDefault="009C5674" w:rsidP="007C1343">
            <w:pPr>
              <w:pStyle w:val="TAC"/>
            </w:pPr>
            <w:r w:rsidRPr="000E6A5E">
              <w:t>2</w:t>
            </w:r>
          </w:p>
        </w:tc>
        <w:tc>
          <w:tcPr>
            <w:tcW w:w="851" w:type="dxa"/>
          </w:tcPr>
          <w:p w14:paraId="3C03A511" w14:textId="77777777" w:rsidR="009C5674" w:rsidRPr="000E6A5E" w:rsidRDefault="009C5674" w:rsidP="007C1343">
            <w:pPr>
              <w:pStyle w:val="TAC"/>
            </w:pPr>
            <w:r w:rsidRPr="000E6A5E">
              <w:t>1</w:t>
            </w:r>
          </w:p>
        </w:tc>
        <w:tc>
          <w:tcPr>
            <w:tcW w:w="1380" w:type="dxa"/>
          </w:tcPr>
          <w:p w14:paraId="72E056F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1AB2AE17" w14:textId="77777777" w:rsidTr="007C1343">
        <w:trPr>
          <w:cantSplit/>
          <w:jc w:val="center"/>
        </w:trPr>
        <w:tc>
          <w:tcPr>
            <w:tcW w:w="851" w:type="dxa"/>
          </w:tcPr>
          <w:p w14:paraId="39EC6933" w14:textId="77777777" w:rsidR="009C5674" w:rsidRPr="000E6A5E" w:rsidRDefault="009C5674" w:rsidP="007C1343">
            <w:pPr>
              <w:pStyle w:val="TAC"/>
            </w:pPr>
            <w:r w:rsidRPr="000E6A5E">
              <w:t>T7</w:t>
            </w:r>
          </w:p>
        </w:tc>
        <w:tc>
          <w:tcPr>
            <w:tcW w:w="851" w:type="dxa"/>
          </w:tcPr>
          <w:p w14:paraId="3D8C9E59" w14:textId="77777777" w:rsidR="009C5674" w:rsidRPr="000E6A5E" w:rsidRDefault="009C5674" w:rsidP="007C1343">
            <w:pPr>
              <w:pStyle w:val="TAC"/>
            </w:pPr>
            <w:r w:rsidRPr="000E6A5E">
              <w:t>T6</w:t>
            </w:r>
          </w:p>
        </w:tc>
        <w:tc>
          <w:tcPr>
            <w:tcW w:w="851" w:type="dxa"/>
          </w:tcPr>
          <w:p w14:paraId="56A3877C" w14:textId="77777777" w:rsidR="009C5674" w:rsidRPr="000E6A5E" w:rsidRDefault="009C5674" w:rsidP="007C1343">
            <w:pPr>
              <w:pStyle w:val="TAC"/>
            </w:pPr>
            <w:r w:rsidRPr="000E6A5E">
              <w:t>T5</w:t>
            </w:r>
          </w:p>
        </w:tc>
        <w:tc>
          <w:tcPr>
            <w:tcW w:w="851" w:type="dxa"/>
          </w:tcPr>
          <w:p w14:paraId="5A918101" w14:textId="77777777" w:rsidR="009C5674" w:rsidRPr="000E6A5E" w:rsidRDefault="009C5674" w:rsidP="007C1343">
            <w:pPr>
              <w:pStyle w:val="TAC"/>
            </w:pPr>
            <w:r w:rsidRPr="000E6A5E">
              <w:t>T4</w:t>
            </w:r>
          </w:p>
        </w:tc>
        <w:tc>
          <w:tcPr>
            <w:tcW w:w="851" w:type="dxa"/>
          </w:tcPr>
          <w:p w14:paraId="1B0EDEDA" w14:textId="77777777" w:rsidR="009C5674" w:rsidRPr="000E6A5E" w:rsidRDefault="009C5674" w:rsidP="007C1343">
            <w:pPr>
              <w:pStyle w:val="TAC"/>
            </w:pPr>
            <w:r w:rsidRPr="000E6A5E">
              <w:t>T3</w:t>
            </w:r>
          </w:p>
        </w:tc>
        <w:tc>
          <w:tcPr>
            <w:tcW w:w="851" w:type="dxa"/>
          </w:tcPr>
          <w:p w14:paraId="248822B8" w14:textId="77777777" w:rsidR="009C5674" w:rsidRPr="000E6A5E" w:rsidRDefault="009C5674" w:rsidP="007C1343">
            <w:pPr>
              <w:pStyle w:val="TAC"/>
            </w:pPr>
            <w:r w:rsidRPr="000E6A5E">
              <w:t>T2</w:t>
            </w:r>
          </w:p>
        </w:tc>
        <w:tc>
          <w:tcPr>
            <w:tcW w:w="851" w:type="dxa"/>
          </w:tcPr>
          <w:p w14:paraId="15A8B84D" w14:textId="77777777" w:rsidR="009C5674" w:rsidRPr="000E6A5E" w:rsidRDefault="009C5674" w:rsidP="007C1343">
            <w:pPr>
              <w:pStyle w:val="TAC"/>
            </w:pPr>
            <w:r w:rsidRPr="000E6A5E">
              <w:t>T1</w:t>
            </w:r>
          </w:p>
        </w:tc>
        <w:tc>
          <w:tcPr>
            <w:tcW w:w="851" w:type="dxa"/>
          </w:tcPr>
          <w:p w14:paraId="04B31215" w14:textId="77777777" w:rsidR="009C5674" w:rsidRPr="000E6A5E" w:rsidRDefault="009C5674" w:rsidP="007C1343">
            <w:pPr>
              <w:pStyle w:val="TAC"/>
            </w:pPr>
            <w:r w:rsidRPr="000E6A5E">
              <w:t>T0</w:t>
            </w:r>
          </w:p>
        </w:tc>
        <w:tc>
          <w:tcPr>
            <w:tcW w:w="1380" w:type="dxa"/>
          </w:tcPr>
          <w:p w14:paraId="64C95444" w14:textId="77777777" w:rsidR="009C5674" w:rsidRPr="000E6A5E" w:rsidRDefault="009C5674" w:rsidP="007C1343">
            <w:pPr>
              <w:pStyle w:val="TAC"/>
            </w:pPr>
            <w:r w:rsidRPr="000E6A5E">
              <w:t>octet 1</w:t>
            </w:r>
          </w:p>
        </w:tc>
      </w:tr>
    </w:tbl>
    <w:p w14:paraId="53CD65B9" w14:textId="77777777" w:rsidR="009C5674" w:rsidRPr="000E6A5E" w:rsidRDefault="009C5674" w:rsidP="009C5674"/>
    <w:p w14:paraId="09C43AFC" w14:textId="77777777" w:rsidR="009C5674" w:rsidRPr="0036258B" w:rsidRDefault="009C5674" w:rsidP="009C5674">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630061E"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9E2A0" w14:textId="77777777" w:rsidR="00106F94" w:rsidRDefault="00106F94">
      <w:r>
        <w:separator/>
      </w:r>
    </w:p>
  </w:endnote>
  <w:endnote w:type="continuationSeparator" w:id="0">
    <w:p w14:paraId="3466BEFF" w14:textId="77777777" w:rsidR="00106F94" w:rsidRDefault="0010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C4BE9" w14:textId="77777777" w:rsidR="00106F94" w:rsidRDefault="00106F94">
      <w:r>
        <w:separator/>
      </w:r>
    </w:p>
  </w:footnote>
  <w:footnote w:type="continuationSeparator" w:id="0">
    <w:p w14:paraId="7BEE5B93" w14:textId="77777777" w:rsidR="00106F94" w:rsidRDefault="00106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106F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106F9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F9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542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5D7"/>
    <w:rsid w:val="008F3789"/>
    <w:rsid w:val="008F686C"/>
    <w:rsid w:val="009148DE"/>
    <w:rsid w:val="00941E30"/>
    <w:rsid w:val="009777D9"/>
    <w:rsid w:val="00991B88"/>
    <w:rsid w:val="009A5753"/>
    <w:rsid w:val="009A579D"/>
    <w:rsid w:val="009C567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2023-08-21T06:59:00Z</dcterms:created>
  <dcterms:modified xsi:type="dcterms:W3CDTF">2023-08-21T07:01:00Z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