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67A1BE85" w:rsidR="008E542D" w:rsidRDefault="005816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41039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100</w:t>
      </w:r>
      <w:r w:rsidR="005A3077">
        <w:rPr>
          <w:b/>
          <w:i/>
          <w:sz w:val="28"/>
        </w:rPr>
        <w:tab/>
        <w:t>R5-2</w:t>
      </w:r>
      <w:r w:rsidR="00F16021">
        <w:rPr>
          <w:b/>
          <w:i/>
          <w:sz w:val="28"/>
        </w:rPr>
        <w:t>34545</w:t>
      </w:r>
    </w:p>
    <w:p w14:paraId="5F65F60B" w14:textId="36721B42" w:rsidR="008E542D" w:rsidRPr="00F0494E" w:rsidRDefault="0097009C" w:rsidP="00F0494E">
      <w:pPr>
        <w:pStyle w:val="CRCoverPage"/>
        <w:outlineLvl w:val="0"/>
        <w:rPr>
          <w:b/>
          <w:noProof/>
          <w:sz w:val="24"/>
        </w:rPr>
      </w:pPr>
      <w:r w:rsidRPr="00B138BC">
        <w:rPr>
          <w:b/>
          <w:noProof/>
          <w:sz w:val="24"/>
          <w:lang w:eastAsia="ja-JP"/>
        </w:rPr>
        <w:t>Toulouse, August 21 - 25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43832037" w:rsidR="008E542D" w:rsidRDefault="005A307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494E">
              <w:t>CA_n5A</w:t>
            </w:r>
            <w:r w:rsidR="00281064">
              <w:t>-n66A</w:t>
            </w:r>
            <w:r w:rsidR="007D37F2">
              <w:t xml:space="preserve"> / CA_n5A-n66A</w:t>
            </w:r>
            <w:r w:rsidR="00553CC1">
              <w:t>,</w:t>
            </w:r>
            <w:r w:rsidR="00370E17">
              <w:t xml:space="preserve"> </w:t>
            </w:r>
            <w:r w:rsidR="00E71C9F">
              <w:t xml:space="preserve">BCS 0, </w:t>
            </w:r>
            <w:r w:rsidR="00370E17">
              <w:t>PC3</w:t>
            </w:r>
            <w:r w:rsidR="00E95F6E">
              <w:t>.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2AC29548" w:rsidR="008E542D" w:rsidRDefault="00CA65A8">
            <w:pPr>
              <w:pStyle w:val="CRCoverPage"/>
              <w:spacing w:after="0"/>
              <w:ind w:left="100"/>
            </w:pPr>
            <w:r>
              <w:t>2023-0</w:t>
            </w:r>
            <w:r w:rsidR="00F421C4">
              <w:t>8</w:t>
            </w:r>
            <w:r>
              <w:t>-</w:t>
            </w:r>
            <w:r w:rsidR="00F421C4">
              <w:t>10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5EDC999F" w:rsidR="008E542D" w:rsidRDefault="00C85B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30455A34" w:rsidR="008E542D" w:rsidRDefault="009F5CC3">
            <w:pPr>
              <w:pStyle w:val="CRCoverPage"/>
              <w:spacing w:after="0"/>
              <w:rPr>
                <w:b/>
                <w:caps/>
              </w:rPr>
            </w:pPr>
            <w:r>
              <w:t>CA_n5A-n66A</w:t>
            </w:r>
            <w:r w:rsidR="0091105E">
              <w:t xml:space="preserve"> / CA_n5A-n66A</w:t>
            </w:r>
            <w:r w:rsidR="002045D3">
              <w:t>, BCS 0, PC3.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02CC" w14:textId="77777777" w:rsidR="00DD6EE4" w:rsidRDefault="00DD6EE4">
      <w:pPr>
        <w:spacing w:after="0"/>
      </w:pPr>
      <w:r>
        <w:separator/>
      </w:r>
    </w:p>
  </w:endnote>
  <w:endnote w:type="continuationSeparator" w:id="0">
    <w:p w14:paraId="5AF1B01C" w14:textId="77777777" w:rsidR="00DD6EE4" w:rsidRDefault="00DD6E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158C" w14:textId="77777777" w:rsidR="00DD6EE4" w:rsidRDefault="00DD6EE4">
      <w:pPr>
        <w:spacing w:after="0"/>
      </w:pPr>
      <w:r>
        <w:separator/>
      </w:r>
    </w:p>
  </w:footnote>
  <w:footnote w:type="continuationSeparator" w:id="0">
    <w:p w14:paraId="2E932D21" w14:textId="77777777" w:rsidR="00DD6EE4" w:rsidRDefault="00DD6E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EE4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82</Words>
  <Characters>586</Characters>
  <Application>Microsoft Office Word</Application>
  <DocSecurity>0</DocSecurity>
  <Lines>4</Lines>
  <Paragraphs>1</Paragraphs>
  <ScaleCrop>false</ScaleCrop>
  <Company>ETSI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12</cp:revision>
  <cp:lastPrinted>2020-02-05T15:54:00Z</cp:lastPrinted>
  <dcterms:created xsi:type="dcterms:W3CDTF">2023-04-26T15:03:00Z</dcterms:created>
  <dcterms:modified xsi:type="dcterms:W3CDTF">2023-08-10T15:08:00Z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