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C045DE" w14:textId="77777777" w:rsidR="00645A60" w:rsidRDefault="00645A60" w:rsidP="00645A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R5-233959</w:t>
      </w:r>
      <w:r>
        <w:rPr>
          <w:b/>
          <w:i/>
          <w:noProof/>
          <w:sz w:val="28"/>
        </w:rPr>
        <w:fldChar w:fldCharType="end"/>
      </w:r>
    </w:p>
    <w:p w14:paraId="03455ABA" w14:textId="77777777" w:rsidR="00645A60" w:rsidRDefault="00645A60" w:rsidP="00645A6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5A60" w14:paraId="6AA32219" w14:textId="77777777" w:rsidTr="00787A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64C8B" w14:textId="77777777" w:rsidR="00645A60" w:rsidRDefault="00645A60" w:rsidP="00787A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45A60" w14:paraId="73D3C168" w14:textId="77777777" w:rsidTr="00787A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60135E" w14:textId="77777777" w:rsidR="00645A60" w:rsidRDefault="00645A60" w:rsidP="00787A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45A60" w14:paraId="756D0227" w14:textId="77777777" w:rsidTr="00787A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AF9ED5" w14:textId="77777777" w:rsidR="00645A60" w:rsidRDefault="00645A60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A60" w14:paraId="6D019641" w14:textId="77777777" w:rsidTr="00787A83">
        <w:tc>
          <w:tcPr>
            <w:tcW w:w="142" w:type="dxa"/>
            <w:tcBorders>
              <w:left w:val="single" w:sz="4" w:space="0" w:color="auto"/>
            </w:tcBorders>
          </w:tcPr>
          <w:p w14:paraId="71F89BE2" w14:textId="77777777" w:rsidR="00645A60" w:rsidRDefault="00645A60" w:rsidP="00787A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8127E8" w14:textId="77777777" w:rsidR="00645A60" w:rsidRPr="00410371" w:rsidRDefault="00645A60" w:rsidP="00787A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E4E466" w14:textId="77777777" w:rsidR="00645A60" w:rsidRDefault="00645A60" w:rsidP="00787A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1ACCDC" w14:textId="77777777" w:rsidR="00645A60" w:rsidRPr="00410371" w:rsidRDefault="00645A60" w:rsidP="00787A8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2698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31E96A" w14:textId="77777777" w:rsidR="00645A60" w:rsidRDefault="00645A60" w:rsidP="00787A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D46B04" w14:textId="77777777" w:rsidR="00645A60" w:rsidRPr="00410371" w:rsidRDefault="00645A60" w:rsidP="00787A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A1A3453" w14:textId="77777777" w:rsidR="00645A60" w:rsidRDefault="00645A60" w:rsidP="00787A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560CA6" w14:textId="77777777" w:rsidR="00645A60" w:rsidRPr="00410371" w:rsidRDefault="00645A60" w:rsidP="00787A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302B7F" w14:textId="77777777" w:rsidR="00645A60" w:rsidRDefault="00645A60" w:rsidP="00787A83">
            <w:pPr>
              <w:pStyle w:val="CRCoverPage"/>
              <w:spacing w:after="0"/>
              <w:rPr>
                <w:noProof/>
              </w:rPr>
            </w:pPr>
          </w:p>
        </w:tc>
      </w:tr>
      <w:tr w:rsidR="00645A60" w14:paraId="7ADEDC42" w14:textId="77777777" w:rsidTr="00787A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E23C3" w14:textId="77777777" w:rsidR="00645A60" w:rsidRDefault="00645A60" w:rsidP="00787A83">
            <w:pPr>
              <w:pStyle w:val="CRCoverPage"/>
              <w:spacing w:after="0"/>
              <w:rPr>
                <w:noProof/>
              </w:rPr>
            </w:pPr>
          </w:p>
        </w:tc>
      </w:tr>
      <w:tr w:rsidR="00645A60" w14:paraId="7CB1D151" w14:textId="77777777" w:rsidTr="00787A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B4C9E2" w14:textId="77777777" w:rsidR="00645A60" w:rsidRPr="00F25D98" w:rsidRDefault="00645A60" w:rsidP="00787A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45A60" w14:paraId="4D7F5582" w14:textId="77777777" w:rsidTr="00787A83">
        <w:tc>
          <w:tcPr>
            <w:tcW w:w="9641" w:type="dxa"/>
            <w:gridSpan w:val="9"/>
          </w:tcPr>
          <w:p w14:paraId="4CB8180C" w14:textId="77777777" w:rsidR="00645A60" w:rsidRDefault="00645A60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002B34" w14:textId="77777777" w:rsidR="00645A60" w:rsidRDefault="00645A60" w:rsidP="00645A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5A60" w14:paraId="6E0E30FE" w14:textId="77777777" w:rsidTr="00787A83">
        <w:tc>
          <w:tcPr>
            <w:tcW w:w="2835" w:type="dxa"/>
          </w:tcPr>
          <w:p w14:paraId="06862E9B" w14:textId="77777777" w:rsidR="00645A60" w:rsidRDefault="00645A60" w:rsidP="00787A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B69313" w14:textId="77777777" w:rsidR="00645A60" w:rsidRDefault="00645A60" w:rsidP="00787A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352488" w14:textId="77777777" w:rsidR="00645A60" w:rsidRDefault="00645A60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74D12" w14:textId="77777777" w:rsidR="00645A60" w:rsidRDefault="00645A60" w:rsidP="00787A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49950" w14:textId="77777777" w:rsidR="00645A60" w:rsidRDefault="00645A60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DA4982" w14:textId="77777777" w:rsidR="00645A60" w:rsidRDefault="00645A60" w:rsidP="00787A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42E9F4" w14:textId="77777777" w:rsidR="00645A60" w:rsidRDefault="00645A60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15F46E" w14:textId="77777777" w:rsidR="00645A60" w:rsidRDefault="00645A60" w:rsidP="00787A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4F020B" w14:textId="77777777" w:rsidR="00645A60" w:rsidRDefault="00645A60" w:rsidP="00787A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7A67AD" w14:textId="77777777" w:rsidR="00645A60" w:rsidRDefault="00645A60" w:rsidP="00645A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5A60" w14:paraId="47D894DA" w14:textId="77777777" w:rsidTr="00787A83">
        <w:tc>
          <w:tcPr>
            <w:tcW w:w="9640" w:type="dxa"/>
            <w:gridSpan w:val="11"/>
          </w:tcPr>
          <w:p w14:paraId="3FE824CD" w14:textId="77777777" w:rsidR="00645A60" w:rsidRDefault="00645A60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A60" w14:paraId="52D1FBEB" w14:textId="77777777" w:rsidTr="00787A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D35ADE" w14:textId="77777777" w:rsidR="00645A60" w:rsidRDefault="00645A60" w:rsidP="00787A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51D129" w14:textId="77777777" w:rsidR="00645A60" w:rsidRDefault="00645A60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test case 13.3.1.1 ReEST under normal coverage</w:t>
            </w:r>
            <w:r>
              <w:fldChar w:fldCharType="end"/>
            </w:r>
          </w:p>
        </w:tc>
      </w:tr>
      <w:tr w:rsidR="00645A60" w14:paraId="470FCBF6" w14:textId="77777777" w:rsidTr="00787A83">
        <w:tc>
          <w:tcPr>
            <w:tcW w:w="1843" w:type="dxa"/>
            <w:tcBorders>
              <w:left w:val="single" w:sz="4" w:space="0" w:color="auto"/>
            </w:tcBorders>
          </w:tcPr>
          <w:p w14:paraId="5CBA411C" w14:textId="77777777" w:rsidR="00645A60" w:rsidRDefault="00645A60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60A7BC" w14:textId="77777777" w:rsidR="00645A60" w:rsidRDefault="00645A60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A60" w14:paraId="2AB69BC4" w14:textId="77777777" w:rsidTr="00787A83">
        <w:tc>
          <w:tcPr>
            <w:tcW w:w="1843" w:type="dxa"/>
            <w:tcBorders>
              <w:left w:val="single" w:sz="4" w:space="0" w:color="auto"/>
            </w:tcBorders>
          </w:tcPr>
          <w:p w14:paraId="44106F2A" w14:textId="77777777" w:rsidR="00645A60" w:rsidRDefault="00645A60" w:rsidP="00787A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56D15" w14:textId="77777777" w:rsidR="00645A60" w:rsidRDefault="00645A60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645A60" w14:paraId="2EE1BEDE" w14:textId="77777777" w:rsidTr="00787A83">
        <w:tc>
          <w:tcPr>
            <w:tcW w:w="1843" w:type="dxa"/>
            <w:tcBorders>
              <w:left w:val="single" w:sz="4" w:space="0" w:color="auto"/>
            </w:tcBorders>
          </w:tcPr>
          <w:p w14:paraId="3A827F93" w14:textId="77777777" w:rsidR="00645A60" w:rsidRDefault="00645A60" w:rsidP="00787A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650E48" w14:textId="77777777" w:rsidR="00645A60" w:rsidRDefault="00645A60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45A60" w14:paraId="317272C3" w14:textId="77777777" w:rsidTr="00787A83">
        <w:tc>
          <w:tcPr>
            <w:tcW w:w="1843" w:type="dxa"/>
            <w:tcBorders>
              <w:left w:val="single" w:sz="4" w:space="0" w:color="auto"/>
            </w:tcBorders>
          </w:tcPr>
          <w:p w14:paraId="256414E8" w14:textId="77777777" w:rsidR="00645A60" w:rsidRDefault="00645A60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82BBFC" w14:textId="77777777" w:rsidR="00645A60" w:rsidRDefault="00645A60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A60" w14:paraId="77C97916" w14:textId="77777777" w:rsidTr="00787A83">
        <w:tc>
          <w:tcPr>
            <w:tcW w:w="1843" w:type="dxa"/>
            <w:tcBorders>
              <w:left w:val="single" w:sz="4" w:space="0" w:color="auto"/>
            </w:tcBorders>
          </w:tcPr>
          <w:p w14:paraId="0EA96FDF" w14:textId="77777777" w:rsidR="00645A60" w:rsidRDefault="00645A60" w:rsidP="00787A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356700" w14:textId="77777777" w:rsidR="00645A60" w:rsidRDefault="00645A60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LTE_NBIOT_eMTC_NTN_req-UEConTest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BD2C30" w14:textId="77777777" w:rsidR="00645A60" w:rsidRDefault="00645A60" w:rsidP="00787A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550853" w14:textId="77777777" w:rsidR="00645A60" w:rsidRDefault="00645A60" w:rsidP="00787A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2D3EA8" w14:textId="77777777" w:rsidR="00645A60" w:rsidRDefault="00645A60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2023-08-02</w:t>
            </w:r>
            <w:r>
              <w:rPr>
                <w:noProof/>
              </w:rPr>
              <w:fldChar w:fldCharType="end"/>
            </w:r>
          </w:p>
        </w:tc>
      </w:tr>
      <w:tr w:rsidR="00645A60" w14:paraId="013A53EB" w14:textId="77777777" w:rsidTr="00787A83">
        <w:tc>
          <w:tcPr>
            <w:tcW w:w="1843" w:type="dxa"/>
            <w:tcBorders>
              <w:left w:val="single" w:sz="4" w:space="0" w:color="auto"/>
            </w:tcBorders>
          </w:tcPr>
          <w:p w14:paraId="07373AD4" w14:textId="77777777" w:rsidR="00645A60" w:rsidRDefault="00645A60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D897FA" w14:textId="77777777" w:rsidR="00645A60" w:rsidRDefault="00645A60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4B3E2B" w14:textId="77777777" w:rsidR="00645A60" w:rsidRDefault="00645A60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9CC445" w14:textId="77777777" w:rsidR="00645A60" w:rsidRDefault="00645A60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22844E" w14:textId="77777777" w:rsidR="00645A60" w:rsidRDefault="00645A60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A60" w14:paraId="21F58E4A" w14:textId="77777777" w:rsidTr="00787A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B21EF6" w14:textId="77777777" w:rsidR="00645A60" w:rsidRDefault="00645A60" w:rsidP="00787A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5AA3DF" w14:textId="77777777" w:rsidR="00645A60" w:rsidRDefault="00645A60" w:rsidP="00787A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4D66F2" w14:textId="77777777" w:rsidR="00645A60" w:rsidRDefault="00645A60" w:rsidP="00787A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32FF3" w14:textId="77777777" w:rsidR="00645A60" w:rsidRDefault="00645A60" w:rsidP="00787A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03558B" w14:textId="77777777" w:rsidR="00645A60" w:rsidRDefault="00645A60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645A60" w14:paraId="6FD126EE" w14:textId="77777777" w:rsidTr="00787A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069B9" w14:textId="77777777" w:rsidR="00645A60" w:rsidRDefault="00645A60" w:rsidP="00787A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C4CAED" w14:textId="77777777" w:rsidR="00645A60" w:rsidRDefault="00645A60" w:rsidP="00787A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A9D571" w14:textId="77777777" w:rsidR="00645A60" w:rsidRDefault="00645A60" w:rsidP="00787A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6E26BE" w14:textId="77777777" w:rsidR="00645A60" w:rsidRPr="007C2097" w:rsidRDefault="00645A60" w:rsidP="00787A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45A60" w14:paraId="643EC836" w14:textId="77777777" w:rsidTr="00787A83">
        <w:tc>
          <w:tcPr>
            <w:tcW w:w="1843" w:type="dxa"/>
          </w:tcPr>
          <w:p w14:paraId="45CF657B" w14:textId="77777777" w:rsidR="00645A60" w:rsidRDefault="00645A60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75049D" w14:textId="77777777" w:rsidR="00645A60" w:rsidRDefault="00645A60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A60" w14:paraId="28F571B6" w14:textId="77777777" w:rsidTr="00787A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939CE7" w14:textId="77777777" w:rsidR="00645A60" w:rsidRDefault="00645A60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7293A" w14:textId="77777777" w:rsidR="00645A60" w:rsidRDefault="00645A60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Reestablishment test case 13.3.1.1 is missing in TS 36.521-3</w:t>
            </w:r>
          </w:p>
        </w:tc>
      </w:tr>
      <w:tr w:rsidR="00645A60" w14:paraId="5A98F817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80C36" w14:textId="77777777" w:rsidR="00645A60" w:rsidRDefault="00645A60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995D32" w14:textId="77777777" w:rsidR="00645A60" w:rsidRDefault="00645A60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A60" w14:paraId="740399E8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27BA6" w14:textId="77777777" w:rsidR="00645A60" w:rsidRDefault="00645A60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FE5B5B" w14:textId="77777777" w:rsidR="00645A60" w:rsidRDefault="00645A60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Reestablishment test case 13.3.1.1 is added.</w:t>
            </w:r>
          </w:p>
        </w:tc>
      </w:tr>
      <w:tr w:rsidR="00645A60" w14:paraId="3B6AF0AA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45031" w14:textId="77777777" w:rsidR="00645A60" w:rsidRDefault="00645A60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54BD4" w14:textId="77777777" w:rsidR="00645A60" w:rsidRDefault="00645A60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A60" w14:paraId="34771F8E" w14:textId="77777777" w:rsidTr="00787A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9F6BEC" w14:textId="77777777" w:rsidR="00645A60" w:rsidRDefault="00645A60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BFF1F" w14:textId="77777777" w:rsidR="00645A60" w:rsidRDefault="00645A60" w:rsidP="00787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Workplan is incomplete</w:t>
            </w:r>
          </w:p>
        </w:tc>
      </w:tr>
      <w:tr w:rsidR="00645A60" w14:paraId="52708F37" w14:textId="77777777" w:rsidTr="00787A83">
        <w:tc>
          <w:tcPr>
            <w:tcW w:w="2694" w:type="dxa"/>
            <w:gridSpan w:val="2"/>
          </w:tcPr>
          <w:p w14:paraId="59025583" w14:textId="77777777" w:rsidR="00645A60" w:rsidRDefault="00645A60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977501" w14:textId="77777777" w:rsidR="00645A60" w:rsidRDefault="00645A60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A60" w14:paraId="2DEAF789" w14:textId="77777777" w:rsidTr="00787A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330161" w14:textId="77777777" w:rsidR="00645A60" w:rsidRDefault="00645A60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8BC42" w14:textId="77777777" w:rsidR="00645A60" w:rsidRDefault="00645A60" w:rsidP="00787A83">
            <w:pPr>
              <w:pStyle w:val="CRCoverPage"/>
              <w:spacing w:after="0"/>
              <w:ind w:left="100"/>
              <w:rPr>
                <w:noProof/>
              </w:rPr>
            </w:pPr>
            <w:r w:rsidRPr="00B53AA5">
              <w:rPr>
                <w:noProof/>
              </w:rPr>
              <w:t>13.3.1.1 (new)</w:t>
            </w:r>
          </w:p>
        </w:tc>
      </w:tr>
      <w:tr w:rsidR="00645A60" w14:paraId="19F64336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70828" w14:textId="77777777" w:rsidR="00645A60" w:rsidRDefault="00645A60" w:rsidP="00787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0A1A7" w14:textId="77777777" w:rsidR="00645A60" w:rsidRDefault="00645A60" w:rsidP="00787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A60" w14:paraId="4BF253CD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D234B" w14:textId="77777777" w:rsidR="00645A60" w:rsidRDefault="00645A60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FC253" w14:textId="77777777" w:rsidR="00645A60" w:rsidRDefault="00645A60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A7F7" w14:textId="77777777" w:rsidR="00645A60" w:rsidRDefault="00645A60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CEA94F" w14:textId="77777777" w:rsidR="00645A60" w:rsidRDefault="00645A60" w:rsidP="00787A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424233" w14:textId="77777777" w:rsidR="00645A60" w:rsidRDefault="00645A60" w:rsidP="00787A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5A60" w14:paraId="6994DE0C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5BEEF" w14:textId="77777777" w:rsidR="00645A60" w:rsidRDefault="00645A60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FA9A08" w14:textId="77777777" w:rsidR="00645A60" w:rsidRDefault="00645A60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4227D" w14:textId="77777777" w:rsidR="00645A60" w:rsidRDefault="00645A60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DBD95F" w14:textId="77777777" w:rsidR="00645A60" w:rsidRDefault="00645A60" w:rsidP="00787A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EE1AF" w14:textId="77777777" w:rsidR="00645A60" w:rsidRDefault="00645A60" w:rsidP="00787A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5A60" w14:paraId="24841EB6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76CA5" w14:textId="77777777" w:rsidR="00645A60" w:rsidRDefault="00645A60" w:rsidP="00787A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FBA34" w14:textId="77777777" w:rsidR="00645A60" w:rsidRDefault="00645A60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72293" w14:textId="77777777" w:rsidR="00645A60" w:rsidRDefault="00645A60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63866" w14:textId="77777777" w:rsidR="00645A60" w:rsidRDefault="00645A60" w:rsidP="00787A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E501B" w14:textId="77777777" w:rsidR="00645A60" w:rsidRDefault="00645A60" w:rsidP="00787A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36.521-2 CR 1009</w:t>
            </w:r>
          </w:p>
        </w:tc>
      </w:tr>
      <w:tr w:rsidR="00645A60" w14:paraId="24ACE9A0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AEC2D" w14:textId="77777777" w:rsidR="00645A60" w:rsidRDefault="00645A60" w:rsidP="00787A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63862B" w14:textId="77777777" w:rsidR="00645A60" w:rsidRDefault="00645A60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ED0FF" w14:textId="77777777" w:rsidR="00645A60" w:rsidRDefault="00645A60" w:rsidP="00787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44BB60" w14:textId="77777777" w:rsidR="00645A60" w:rsidRDefault="00645A60" w:rsidP="00787A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D53708" w14:textId="77777777" w:rsidR="00645A60" w:rsidRDefault="00645A60" w:rsidP="00787A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5A60" w14:paraId="6432A8D1" w14:textId="77777777" w:rsidTr="00787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B700D" w14:textId="77777777" w:rsidR="00645A60" w:rsidRDefault="00645A60" w:rsidP="00787A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565CCB" w14:textId="77777777" w:rsidR="00645A60" w:rsidRDefault="00645A60" w:rsidP="00787A83">
            <w:pPr>
              <w:pStyle w:val="CRCoverPage"/>
              <w:spacing w:after="0"/>
              <w:rPr>
                <w:noProof/>
              </w:rPr>
            </w:pPr>
          </w:p>
        </w:tc>
      </w:tr>
      <w:tr w:rsidR="00645A60" w14:paraId="4AA93BCE" w14:textId="77777777" w:rsidTr="00787A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83484D" w14:textId="77777777" w:rsidR="00645A60" w:rsidRDefault="00645A60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95470" w14:textId="77777777" w:rsidR="00645A60" w:rsidRDefault="00645A60" w:rsidP="00787A83">
            <w:pPr>
              <w:pStyle w:val="CRCoverPage"/>
              <w:spacing w:after="0"/>
              <w:ind w:left="100"/>
              <w:rPr>
                <w:noProof/>
              </w:rPr>
            </w:pPr>
            <w:r w:rsidRPr="00911BE2">
              <w:rPr>
                <w:noProof/>
              </w:rPr>
              <w:t>Depending on RAN4 CR R4-2311686</w:t>
            </w:r>
          </w:p>
        </w:tc>
      </w:tr>
      <w:tr w:rsidR="00645A60" w:rsidRPr="008863B9" w14:paraId="1DC8D7B7" w14:textId="77777777" w:rsidTr="00787A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68360F" w14:textId="77777777" w:rsidR="00645A60" w:rsidRPr="008863B9" w:rsidRDefault="00645A60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EED0B1" w14:textId="77777777" w:rsidR="00645A60" w:rsidRPr="008863B9" w:rsidRDefault="00645A60" w:rsidP="00787A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5A60" w14:paraId="5133EA33" w14:textId="77777777" w:rsidTr="00787A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850E9" w14:textId="77777777" w:rsidR="00645A60" w:rsidRDefault="00645A60" w:rsidP="00787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4D4CA" w14:textId="77777777" w:rsidR="00645A60" w:rsidRDefault="00645A60" w:rsidP="00787A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AC95CC" w14:textId="77777777" w:rsidR="00645A60" w:rsidRDefault="00645A60" w:rsidP="00645A60">
      <w:pPr>
        <w:pStyle w:val="CRCoverPage"/>
        <w:spacing w:after="0"/>
        <w:rPr>
          <w:noProof/>
          <w:sz w:val="8"/>
          <w:szCs w:val="8"/>
        </w:rPr>
      </w:pPr>
    </w:p>
    <w:p w14:paraId="2AFB99D6" w14:textId="77777777" w:rsidR="00645A60" w:rsidRDefault="00645A60" w:rsidP="00645A60">
      <w:pPr>
        <w:rPr>
          <w:noProof/>
        </w:rPr>
        <w:sectPr w:rsidR="00645A6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981B5" w14:textId="73874C1E" w:rsidR="00645A60" w:rsidRDefault="00645A60" w:rsidP="00645A60">
      <w:pPr>
        <w:rPr>
          <w:b/>
          <w:bCs/>
          <w:color w:val="0070C0"/>
          <w:sz w:val="32"/>
          <w:szCs w:val="32"/>
        </w:rPr>
      </w:pPr>
      <w:r w:rsidRPr="00E048E5">
        <w:rPr>
          <w:b/>
          <w:bCs/>
          <w:color w:val="0070C0"/>
          <w:sz w:val="32"/>
          <w:szCs w:val="32"/>
        </w:rPr>
        <w:lastRenderedPageBreak/>
        <w:t>&lt;&lt; Start of changes &gt;&gt;</w:t>
      </w:r>
    </w:p>
    <w:p w14:paraId="288020A6" w14:textId="77777777" w:rsidR="00645A60" w:rsidRDefault="00645A60" w:rsidP="00645A60">
      <w:pPr>
        <w:rPr>
          <w:b/>
          <w:bCs/>
          <w:color w:val="0070C0"/>
          <w:sz w:val="32"/>
          <w:szCs w:val="32"/>
        </w:rPr>
      </w:pPr>
    </w:p>
    <w:p w14:paraId="553FB635" w14:textId="77777777" w:rsidR="00645A60" w:rsidRPr="00D13817" w:rsidRDefault="00645A60" w:rsidP="00645A60">
      <w:pPr>
        <w:rPr>
          <w:b/>
          <w:bCs/>
          <w:color w:val="0070C0"/>
          <w:sz w:val="32"/>
          <w:szCs w:val="32"/>
        </w:rPr>
      </w:pPr>
      <w:r w:rsidRPr="00D13817">
        <w:rPr>
          <w:b/>
          <w:bCs/>
          <w:color w:val="0070C0"/>
          <w:sz w:val="32"/>
          <w:szCs w:val="32"/>
        </w:rPr>
        <w:t>&lt;&lt; End of changes &gt;&gt;</w:t>
      </w:r>
    </w:p>
    <w:p w14:paraId="3938DB3E" w14:textId="77777777" w:rsidR="00645A60" w:rsidRDefault="00645A60" w:rsidP="00645A60">
      <w:pPr>
        <w:rPr>
          <w:b/>
          <w:bCs/>
          <w:color w:val="0070C0"/>
          <w:sz w:val="32"/>
          <w:szCs w:val="32"/>
        </w:rPr>
      </w:pPr>
    </w:p>
    <w:p w14:paraId="68C9CD36" w14:textId="77777777" w:rsidR="001E41F3" w:rsidRPr="00645A60" w:rsidRDefault="001E41F3" w:rsidP="00645A60"/>
    <w:sectPr w:rsidR="001E41F3" w:rsidRPr="00645A6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62C8F" w14:textId="77777777" w:rsidR="00645A60" w:rsidRDefault="00645A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2D6C6" w14:textId="77777777" w:rsidR="00645A60" w:rsidRDefault="00645A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F763EF" w14:textId="77777777" w:rsidR="00645A60" w:rsidRDefault="00645A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01C3DC" w14:textId="77777777" w:rsidR="00645A60" w:rsidRDefault="00645A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ED084" w14:textId="77777777" w:rsidR="00645A60" w:rsidRDefault="00645A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2C31F" w14:textId="77777777" w:rsidR="00645A60" w:rsidRDefault="00645A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5A60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236</Words>
  <Characters>2388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7</cp:revision>
  <cp:lastPrinted>1899-12-31T23:00:00Z</cp:lastPrinted>
  <dcterms:created xsi:type="dcterms:W3CDTF">2020-02-03T08:32:00Z</dcterms:created>
  <dcterms:modified xsi:type="dcterms:W3CDTF">2023-08-11T07:07:00Z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R5-233959</vt:lpwstr>
  </property>
  <property fmtid="{D5CDD505-2E9C-101B-9397-08002B2CF9AE}" pid="10" name="Spec#">
    <vt:lpwstr>36.521-3</vt:lpwstr>
  </property>
  <property fmtid="{D5CDD505-2E9C-101B-9397-08002B2CF9AE}" pid="11" name="Cr#">
    <vt:lpwstr>2698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Addition of new test case 13.3.1.1 ReEST under normal coverage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2023-08-02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2023-08-11T07:07:19Z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53abef8a-0528-4dba-ad3c-037ac015354b</vt:lpwstr>
  </property>
  <property fmtid="{D5CDD505-2E9C-101B-9397-08002B2CF9AE}" pid="27" name="MSIP_Label_83bcef13-7cac-433f-ba1d-47a323951816_ContentBits">
    <vt:lpwstr>0</vt:lpwstr>
  </property>
</Properties>
</file>