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66E0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4</w:t>
        </w:r>
      </w:fldSimple>
      <w:fldSimple w:instr=" DOCPROPERTY  MtgTitle  \* MERGEFORMAT ">
        <w:r>
          <w:rPr>
            <w:b/>
            <w:noProof/>
            <w:sz w:val="24"/>
          </w:rPr>
          <w:t>-5G-NR Adhoc</w:t>
        </w:r>
      </w:fldSimple>
      <w:r w:rsidR="001E41F3">
        <w:rPr>
          <w:b/>
          <w:i/>
          <w:noProof/>
          <w:sz w:val="28"/>
        </w:rPr>
        <w:tab/>
      </w:r>
      <w:r w:rsidR="00CC5FB1">
        <w:fldChar w:fldCharType="begin"/>
      </w:r>
      <w:r w:rsidR="00CC5FB1">
        <w:instrText xml:space="preserve"> DOCPROPERTY  Tdoc#  \* MERGEFORMAT </w:instrText>
      </w:r>
      <w:r w:rsidR="00CC5FB1">
        <w:fldChar w:fldCharType="separate"/>
      </w:r>
      <w:r>
        <w:rPr>
          <w:b/>
          <w:i/>
          <w:noProof/>
          <w:sz w:val="28"/>
        </w:rPr>
        <w:t>R5-19017</w:t>
      </w:r>
      <w:r w:rsidR="00CC5FB1">
        <w:rPr>
          <w:b/>
          <w:i/>
          <w:noProof/>
          <w:sz w:val="28"/>
        </w:rPr>
        <w:fldChar w:fldCharType="end"/>
      </w:r>
      <w:r>
        <w:rPr>
          <w:b/>
          <w:i/>
          <w:noProof/>
          <w:sz w:val="28"/>
        </w:rPr>
        <w:t>0</w:t>
      </w:r>
    </w:p>
    <w:p w:rsidR="00566E07" w:rsidRDefault="004175AA" w:rsidP="00566E07">
      <w:pPr>
        <w:pStyle w:val="CRCoverPage"/>
        <w:outlineLvl w:val="0"/>
        <w:rPr>
          <w:b/>
          <w:noProof/>
          <w:sz w:val="24"/>
        </w:rPr>
      </w:pPr>
      <w:fldSimple w:instr=" DOCPROPERTY  Location  \* MERGEFORMAT ">
        <w:r w:rsidR="00566E07" w:rsidRPr="00BA51D9">
          <w:rPr>
            <w:b/>
            <w:noProof/>
            <w:sz w:val="24"/>
          </w:rPr>
          <w:t>Singapore</w:t>
        </w:r>
      </w:fldSimple>
      <w:r w:rsidR="00566E07">
        <w:rPr>
          <w:b/>
          <w:noProof/>
          <w:sz w:val="24"/>
        </w:rPr>
        <w:t xml:space="preserve">, </w:t>
      </w:r>
      <w:fldSimple w:instr=" DOCPROPERTY  Country  \* MERGEFORMAT ">
        <w:r w:rsidR="00566E07" w:rsidRPr="00BA51D9">
          <w:rPr>
            <w:b/>
            <w:noProof/>
            <w:sz w:val="24"/>
          </w:rPr>
          <w:t>Singapore</w:t>
        </w:r>
      </w:fldSimple>
      <w:r w:rsidR="00566E07">
        <w:rPr>
          <w:b/>
          <w:noProof/>
          <w:sz w:val="24"/>
        </w:rPr>
        <w:t xml:space="preserve">, </w:t>
      </w:r>
      <w:fldSimple w:instr=" DOCPROPERTY  StartDate  \* MERGEFORMAT ">
        <w:r w:rsidR="00566E07" w:rsidRPr="00BA51D9">
          <w:rPr>
            <w:b/>
            <w:noProof/>
            <w:sz w:val="24"/>
          </w:rPr>
          <w:t>21st Jan 2019</w:t>
        </w:r>
      </w:fldSimple>
      <w:r w:rsidR="00566E07">
        <w:rPr>
          <w:b/>
          <w:noProof/>
          <w:sz w:val="24"/>
        </w:rPr>
        <w:t xml:space="preserve"> - </w:t>
      </w:r>
      <w:fldSimple w:instr=" DOCPROPERTY  EndDate  \* MERGEFORMAT ">
        <w:r w:rsidR="00566E07"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5FB1" w:rsidP="00E13F3D">
            <w:pPr>
              <w:pStyle w:val="CRCoverPage"/>
              <w:spacing w:after="0"/>
              <w:jc w:val="right"/>
              <w:rPr>
                <w:b/>
                <w:noProof/>
                <w:sz w:val="28"/>
              </w:rPr>
            </w:pPr>
            <w:r>
              <w:fldChar w:fldCharType="begin"/>
            </w:r>
            <w:r>
              <w:instrText xml:space="preserve"> DOCPROPERTY  Spec#  \* MERGEFORMAT </w:instrText>
            </w:r>
            <w:r>
              <w:fldChar w:fldCharType="separate"/>
            </w:r>
            <w:r w:rsidR="00BB2763">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67B" w:rsidRDefault="0023367B" w:rsidP="00547111">
            <w:pPr>
              <w:pStyle w:val="CRCoverPage"/>
              <w:spacing w:after="0"/>
              <w:rPr>
                <w:b/>
                <w:noProof/>
                <w:sz w:val="28"/>
                <w:szCs w:val="28"/>
              </w:rPr>
            </w:pPr>
            <w:r>
              <w:rPr>
                <w:rFonts w:cs="Arial"/>
                <w:b/>
                <w:sz w:val="28"/>
                <w:szCs w:val="28"/>
              </w:rPr>
              <w:t xml:space="preserve"> </w:t>
            </w:r>
            <w:r w:rsidRPr="0023367B">
              <w:rPr>
                <w:rFonts w:cs="Arial"/>
                <w:b/>
                <w:sz w:val="28"/>
                <w:szCs w:val="28"/>
              </w:rPr>
              <w:t>0346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5FB1">
            <w:pPr>
              <w:pStyle w:val="CRCoverPage"/>
              <w:spacing w:after="0"/>
              <w:jc w:val="center"/>
              <w:rPr>
                <w:noProof/>
                <w:sz w:val="28"/>
              </w:rPr>
            </w:pPr>
            <w:r>
              <w:fldChar w:fldCharType="begin"/>
            </w:r>
            <w:r>
              <w:instrText xml:space="preserve"> DOCPROPERTY  Version  \* MERGEFORMAT </w:instrText>
            </w:r>
            <w:r>
              <w:fldChar w:fldCharType="separate"/>
            </w:r>
            <w:r w:rsidR="00BB2763">
              <w:rPr>
                <w:b/>
                <w:noProof/>
                <w:sz w:val="28"/>
              </w:rPr>
              <w:t>15.2</w:t>
            </w:r>
            <w:r>
              <w:rPr>
                <w:b/>
                <w:noProof/>
                <w:sz w:val="28"/>
              </w:rPr>
              <w:fldChar w:fldCharType="end"/>
            </w:r>
            <w:r w:rsidR="0023367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B2763" w:rsidTr="00547111">
        <w:tc>
          <w:tcPr>
            <w:tcW w:w="1843" w:type="dxa"/>
            <w:tcBorders>
              <w:top w:val="single" w:sz="4" w:space="0" w:color="auto"/>
              <w:left w:val="single" w:sz="4" w:space="0" w:color="auto"/>
            </w:tcBorders>
          </w:tcPr>
          <w:p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B2763" w:rsidRDefault="004175AA" w:rsidP="00BB2763">
            <w:pPr>
              <w:pStyle w:val="CRCoverPage"/>
              <w:spacing w:after="0"/>
              <w:ind w:left="100"/>
              <w:rPr>
                <w:noProof/>
              </w:rPr>
            </w:pPr>
            <w:fldSimple w:instr=" DOCPROPERTY  CrTitle  \* MERGEFORMAT ">
              <w:r w:rsidR="00BB2763">
                <w:t xml:space="preserve">Addition of Idle Mode TC </w:t>
              </w:r>
              <w:r w:rsidR="003957C1">
                <w:t>-</w:t>
              </w:r>
              <w:r w:rsidR="00BB2763">
                <w:t xml:space="preserve">  Steering of UE in roaming during registration/security check successful using List Type</w:t>
              </w:r>
            </w:fldSimple>
            <w:r w:rsidR="00BB2763">
              <w:t xml:space="preserve"> 1</w:t>
            </w:r>
          </w:p>
        </w:tc>
      </w:tr>
      <w:tr w:rsidR="00BB2763" w:rsidTr="00547111">
        <w:tc>
          <w:tcPr>
            <w:tcW w:w="1843" w:type="dxa"/>
            <w:tcBorders>
              <w:left w:val="single" w:sz="4" w:space="0" w:color="auto"/>
            </w:tcBorders>
          </w:tcPr>
          <w:p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Default="00BB2763" w:rsidP="00BB2763">
            <w:pPr>
              <w:pStyle w:val="CRCoverPage"/>
              <w:spacing w:after="0"/>
              <w:rPr>
                <w:noProof/>
                <w:sz w:val="8"/>
                <w:szCs w:val="8"/>
              </w:rPr>
            </w:pPr>
          </w:p>
        </w:tc>
      </w:tr>
      <w:tr w:rsidR="00BB2763" w:rsidTr="00547111">
        <w:tc>
          <w:tcPr>
            <w:tcW w:w="1843" w:type="dxa"/>
            <w:tcBorders>
              <w:left w:val="single" w:sz="4" w:space="0" w:color="auto"/>
            </w:tcBorders>
          </w:tcPr>
          <w:p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B2763" w:rsidRDefault="0045649F" w:rsidP="00BB2763">
            <w:pPr>
              <w:pStyle w:val="CRCoverPage"/>
              <w:spacing w:after="0"/>
              <w:rPr>
                <w:noProof/>
              </w:rPr>
            </w:pPr>
            <w:r>
              <w:t xml:space="preserve"> Qualcomm UK Ltd</w:t>
            </w:r>
          </w:p>
        </w:tc>
      </w:tr>
      <w:tr w:rsidR="00BB2763" w:rsidTr="00547111">
        <w:tc>
          <w:tcPr>
            <w:tcW w:w="1843" w:type="dxa"/>
            <w:tcBorders>
              <w:left w:val="single" w:sz="4" w:space="0" w:color="auto"/>
            </w:tcBorders>
          </w:tcPr>
          <w:p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B2763" w:rsidRDefault="00BB2763" w:rsidP="00BB2763">
            <w:pPr>
              <w:pStyle w:val="CRCoverPage"/>
              <w:spacing w:after="0"/>
              <w:ind w:left="100"/>
              <w:rPr>
                <w:noProof/>
              </w:rPr>
            </w:pPr>
            <w:r>
              <w:t>R5</w:t>
            </w:r>
          </w:p>
        </w:tc>
      </w:tr>
      <w:tr w:rsidR="00BB2763" w:rsidTr="00547111">
        <w:tc>
          <w:tcPr>
            <w:tcW w:w="1843" w:type="dxa"/>
            <w:tcBorders>
              <w:left w:val="single" w:sz="4" w:space="0" w:color="auto"/>
            </w:tcBorders>
          </w:tcPr>
          <w:p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Default="00BB2763" w:rsidP="00BB2763">
            <w:pPr>
              <w:pStyle w:val="CRCoverPage"/>
              <w:spacing w:after="0"/>
              <w:rPr>
                <w:noProof/>
                <w:sz w:val="8"/>
                <w:szCs w:val="8"/>
              </w:rPr>
            </w:pPr>
          </w:p>
        </w:tc>
      </w:tr>
      <w:tr w:rsidR="00BB2763" w:rsidTr="00547111">
        <w:tc>
          <w:tcPr>
            <w:tcW w:w="1843" w:type="dxa"/>
            <w:tcBorders>
              <w:left w:val="single" w:sz="4" w:space="0" w:color="auto"/>
            </w:tcBorders>
          </w:tcPr>
          <w:p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rsidR="00BB2763" w:rsidRDefault="00CC5FB1" w:rsidP="00BB2763">
            <w:pPr>
              <w:pStyle w:val="CRCoverPage"/>
              <w:spacing w:after="0"/>
              <w:ind w:left="100"/>
              <w:rPr>
                <w:noProof/>
              </w:rPr>
            </w:pPr>
            <w:r>
              <w:fldChar w:fldCharType="begin"/>
            </w:r>
            <w:r>
              <w:instrText xml:space="preserve"> DOCPROPERTY  RelatedWis  \* MERGEFORMAT </w:instrText>
            </w:r>
            <w:r>
              <w:fldChar w:fldCharType="separate"/>
            </w:r>
            <w:r w:rsidR="00BB2763">
              <w:rPr>
                <w:noProof/>
              </w:rPr>
              <w:t>5GS_NR_LTE-UEConTest</w:t>
            </w:r>
            <w:r>
              <w:rPr>
                <w:noProof/>
              </w:rPr>
              <w:fldChar w:fldCharType="end"/>
            </w:r>
          </w:p>
        </w:tc>
        <w:tc>
          <w:tcPr>
            <w:tcW w:w="567" w:type="dxa"/>
            <w:tcBorders>
              <w:left w:val="nil"/>
            </w:tcBorders>
          </w:tcPr>
          <w:p w:rsidR="00BB2763" w:rsidRDefault="00BB2763" w:rsidP="00BB2763">
            <w:pPr>
              <w:pStyle w:val="CRCoverPage"/>
              <w:spacing w:after="0"/>
              <w:ind w:right="100"/>
              <w:rPr>
                <w:noProof/>
              </w:rPr>
            </w:pPr>
          </w:p>
        </w:tc>
        <w:tc>
          <w:tcPr>
            <w:tcW w:w="1417" w:type="dxa"/>
            <w:gridSpan w:val="3"/>
            <w:tcBorders>
              <w:left w:val="nil"/>
            </w:tcBorders>
          </w:tcPr>
          <w:p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B2763" w:rsidRDefault="0045649F" w:rsidP="00BB2763">
            <w:pPr>
              <w:pStyle w:val="CRCoverPage"/>
              <w:spacing w:after="0"/>
              <w:ind w:left="100"/>
              <w:rPr>
                <w:noProof/>
              </w:rPr>
            </w:pPr>
            <w:r>
              <w:rPr>
                <w:noProof/>
              </w:rPr>
              <w:t>01/14/2019</w:t>
            </w:r>
          </w:p>
        </w:tc>
      </w:tr>
      <w:tr w:rsidR="00BB2763" w:rsidTr="00547111">
        <w:tc>
          <w:tcPr>
            <w:tcW w:w="1843" w:type="dxa"/>
            <w:tcBorders>
              <w:left w:val="single" w:sz="4" w:space="0" w:color="auto"/>
            </w:tcBorders>
          </w:tcPr>
          <w:p w:rsidR="00BB2763" w:rsidRDefault="00BB2763" w:rsidP="00BB2763">
            <w:pPr>
              <w:pStyle w:val="CRCoverPage"/>
              <w:spacing w:after="0"/>
              <w:rPr>
                <w:b/>
                <w:i/>
                <w:noProof/>
                <w:sz w:val="8"/>
                <w:szCs w:val="8"/>
              </w:rPr>
            </w:pPr>
          </w:p>
        </w:tc>
        <w:tc>
          <w:tcPr>
            <w:tcW w:w="1986" w:type="dxa"/>
            <w:gridSpan w:val="4"/>
          </w:tcPr>
          <w:p w:rsidR="00BB2763" w:rsidRDefault="00BB2763" w:rsidP="00BB2763">
            <w:pPr>
              <w:pStyle w:val="CRCoverPage"/>
              <w:spacing w:after="0"/>
              <w:rPr>
                <w:noProof/>
                <w:sz w:val="8"/>
                <w:szCs w:val="8"/>
              </w:rPr>
            </w:pPr>
          </w:p>
        </w:tc>
        <w:tc>
          <w:tcPr>
            <w:tcW w:w="2267" w:type="dxa"/>
            <w:gridSpan w:val="2"/>
          </w:tcPr>
          <w:p w:rsidR="00BB2763" w:rsidRDefault="00BB2763" w:rsidP="00BB2763">
            <w:pPr>
              <w:pStyle w:val="CRCoverPage"/>
              <w:spacing w:after="0"/>
              <w:rPr>
                <w:noProof/>
                <w:sz w:val="8"/>
                <w:szCs w:val="8"/>
              </w:rPr>
            </w:pPr>
          </w:p>
        </w:tc>
        <w:tc>
          <w:tcPr>
            <w:tcW w:w="1417" w:type="dxa"/>
            <w:gridSpan w:val="3"/>
          </w:tcPr>
          <w:p w:rsidR="00BB2763" w:rsidRDefault="00BB2763" w:rsidP="00BB2763">
            <w:pPr>
              <w:pStyle w:val="CRCoverPage"/>
              <w:spacing w:after="0"/>
              <w:rPr>
                <w:noProof/>
                <w:sz w:val="8"/>
                <w:szCs w:val="8"/>
              </w:rPr>
            </w:pPr>
          </w:p>
        </w:tc>
        <w:tc>
          <w:tcPr>
            <w:tcW w:w="2127" w:type="dxa"/>
            <w:tcBorders>
              <w:right w:val="single" w:sz="4" w:space="0" w:color="auto"/>
            </w:tcBorders>
          </w:tcPr>
          <w:p w:rsidR="00BB2763" w:rsidRDefault="00BB2763" w:rsidP="00BB2763">
            <w:pPr>
              <w:pStyle w:val="CRCoverPage"/>
              <w:spacing w:after="0"/>
              <w:rPr>
                <w:noProof/>
                <w:sz w:val="8"/>
                <w:szCs w:val="8"/>
              </w:rPr>
            </w:pPr>
          </w:p>
        </w:tc>
      </w:tr>
      <w:tr w:rsidR="00BB2763" w:rsidTr="00547111">
        <w:trPr>
          <w:cantSplit/>
        </w:trPr>
        <w:tc>
          <w:tcPr>
            <w:tcW w:w="1843" w:type="dxa"/>
            <w:tcBorders>
              <w:left w:val="single" w:sz="4" w:space="0" w:color="auto"/>
            </w:tcBorders>
          </w:tcPr>
          <w:p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rsidR="00BB2763" w:rsidRDefault="00BB2763" w:rsidP="00BB2763">
            <w:pPr>
              <w:pStyle w:val="CRCoverPage"/>
              <w:spacing w:after="0"/>
              <w:rPr>
                <w:noProof/>
              </w:rPr>
            </w:pPr>
          </w:p>
        </w:tc>
        <w:tc>
          <w:tcPr>
            <w:tcW w:w="1417" w:type="dxa"/>
            <w:gridSpan w:val="3"/>
            <w:tcBorders>
              <w:left w:val="nil"/>
            </w:tcBorders>
          </w:tcPr>
          <w:p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B2763" w:rsidRDefault="004B213B" w:rsidP="00BB2763">
            <w:pPr>
              <w:pStyle w:val="CRCoverPage"/>
              <w:spacing w:after="0"/>
              <w:ind w:left="100"/>
              <w:rPr>
                <w:noProof/>
              </w:rPr>
            </w:pPr>
            <w:r>
              <w:rPr>
                <w:noProof/>
              </w:rPr>
              <w:t>Rel-</w:t>
            </w:r>
            <w:r w:rsidR="0045649F">
              <w:rPr>
                <w:noProof/>
              </w:rPr>
              <w:t>15</w:t>
            </w:r>
          </w:p>
        </w:tc>
      </w:tr>
      <w:tr w:rsidR="00BB2763" w:rsidTr="00547111">
        <w:tc>
          <w:tcPr>
            <w:tcW w:w="1843" w:type="dxa"/>
            <w:tcBorders>
              <w:left w:val="single" w:sz="4" w:space="0" w:color="auto"/>
              <w:bottom w:val="single" w:sz="4" w:space="0" w:color="auto"/>
            </w:tcBorders>
          </w:tcPr>
          <w:p w:rsidR="00BB2763" w:rsidRDefault="00BB2763" w:rsidP="00BB2763">
            <w:pPr>
              <w:pStyle w:val="CRCoverPage"/>
              <w:spacing w:after="0"/>
              <w:rPr>
                <w:b/>
                <w:i/>
                <w:noProof/>
              </w:rPr>
            </w:pPr>
          </w:p>
        </w:tc>
        <w:tc>
          <w:tcPr>
            <w:tcW w:w="4677" w:type="dxa"/>
            <w:gridSpan w:val="8"/>
            <w:tcBorders>
              <w:bottom w:val="single" w:sz="4" w:space="0" w:color="auto"/>
            </w:tcBorders>
          </w:tcPr>
          <w:p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rsidTr="00547111">
        <w:tc>
          <w:tcPr>
            <w:tcW w:w="1843" w:type="dxa"/>
          </w:tcPr>
          <w:p w:rsidR="00BB2763" w:rsidRDefault="00BB2763" w:rsidP="00BB2763">
            <w:pPr>
              <w:pStyle w:val="CRCoverPage"/>
              <w:spacing w:after="0"/>
              <w:rPr>
                <w:b/>
                <w:i/>
                <w:noProof/>
                <w:sz w:val="8"/>
                <w:szCs w:val="8"/>
              </w:rPr>
            </w:pPr>
          </w:p>
        </w:tc>
        <w:tc>
          <w:tcPr>
            <w:tcW w:w="7797" w:type="dxa"/>
            <w:gridSpan w:val="10"/>
          </w:tcPr>
          <w:p w:rsidR="00BB2763" w:rsidRDefault="00BB2763" w:rsidP="00BB2763">
            <w:pPr>
              <w:pStyle w:val="CRCoverPage"/>
              <w:spacing w:after="0"/>
              <w:rPr>
                <w:noProof/>
                <w:sz w:val="8"/>
                <w:szCs w:val="8"/>
              </w:rPr>
            </w:pPr>
          </w:p>
        </w:tc>
      </w:tr>
      <w:tr w:rsidR="00BB2763" w:rsidTr="00547111">
        <w:tc>
          <w:tcPr>
            <w:tcW w:w="2694" w:type="dxa"/>
            <w:gridSpan w:val="2"/>
            <w:tcBorders>
              <w:top w:val="single" w:sz="4" w:space="0" w:color="auto"/>
              <w:left w:val="single" w:sz="4" w:space="0" w:color="auto"/>
            </w:tcBorders>
          </w:tcPr>
          <w:p w:rsidR="00BB2763" w:rsidRDefault="00BB2763" w:rsidP="00BB27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2763" w:rsidRDefault="003957C1" w:rsidP="00BB2763">
            <w:pPr>
              <w:pStyle w:val="CRCoverPage"/>
              <w:spacing w:after="0"/>
              <w:ind w:left="100"/>
              <w:rPr>
                <w:noProof/>
              </w:rPr>
            </w:pPr>
            <w:r>
              <w:rPr>
                <w:rFonts w:cs="Arial"/>
              </w:rPr>
              <w:t xml:space="preserve">Addition of </w:t>
            </w:r>
            <w:r w:rsidRPr="00691CD0">
              <w:rPr>
                <w:rFonts w:cs="Arial"/>
              </w:rPr>
              <w:t>5GS Idle</w:t>
            </w:r>
            <w:r>
              <w:rPr>
                <w:rFonts w:cs="Arial"/>
              </w:rPr>
              <w:t xml:space="preserve"> Mode</w:t>
            </w:r>
            <w:r w:rsidRPr="00691CD0">
              <w:rPr>
                <w:rFonts w:cs="Arial"/>
              </w:rPr>
              <w:t xml:space="preserve"> TC 38.523-1 6.3.1.1</w:t>
            </w:r>
          </w:p>
        </w:tc>
      </w:tr>
      <w:tr w:rsidR="00BB2763" w:rsidTr="00547111">
        <w:tc>
          <w:tcPr>
            <w:tcW w:w="2694" w:type="dxa"/>
            <w:gridSpan w:val="2"/>
            <w:tcBorders>
              <w:left w:val="single" w:sz="4" w:space="0" w:color="auto"/>
            </w:tcBorders>
          </w:tcPr>
          <w:p w:rsidR="00BB276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Default="00BB2763" w:rsidP="00BB2763">
            <w:pPr>
              <w:pStyle w:val="CRCoverPage"/>
              <w:spacing w:after="0"/>
              <w:rPr>
                <w:noProof/>
                <w:sz w:val="8"/>
                <w:szCs w:val="8"/>
              </w:rPr>
            </w:pPr>
          </w:p>
        </w:tc>
      </w:tr>
      <w:tr w:rsidR="00BB2763" w:rsidTr="00547111">
        <w:tc>
          <w:tcPr>
            <w:tcW w:w="2694" w:type="dxa"/>
            <w:gridSpan w:val="2"/>
            <w:tcBorders>
              <w:left w:val="single" w:sz="4" w:space="0" w:color="auto"/>
            </w:tcBorders>
          </w:tcPr>
          <w:p w:rsidR="00BB2763" w:rsidRDefault="00BB2763" w:rsidP="00BB27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2763" w:rsidRDefault="003957C1" w:rsidP="00BB2763">
            <w:pPr>
              <w:pStyle w:val="CRCoverPage"/>
              <w:spacing w:after="0"/>
              <w:ind w:left="100"/>
              <w:rPr>
                <w:noProof/>
              </w:rPr>
            </w:pPr>
            <w:r w:rsidRPr="00691CD0">
              <w:rPr>
                <w:noProof/>
              </w:rPr>
              <w:t>Introduction of new Test Case as part of Idle SA Option 2 WP</w:t>
            </w:r>
          </w:p>
        </w:tc>
      </w:tr>
      <w:tr w:rsidR="00BB2763" w:rsidTr="00547111">
        <w:tc>
          <w:tcPr>
            <w:tcW w:w="2694" w:type="dxa"/>
            <w:gridSpan w:val="2"/>
            <w:tcBorders>
              <w:left w:val="single" w:sz="4" w:space="0" w:color="auto"/>
            </w:tcBorders>
          </w:tcPr>
          <w:p w:rsidR="00BB276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Default="00BB2763" w:rsidP="00BB2763">
            <w:pPr>
              <w:pStyle w:val="CRCoverPage"/>
              <w:spacing w:after="0"/>
              <w:rPr>
                <w:noProof/>
                <w:sz w:val="8"/>
                <w:szCs w:val="8"/>
              </w:rPr>
            </w:pPr>
          </w:p>
        </w:tc>
      </w:tr>
      <w:tr w:rsidR="00BB2763" w:rsidTr="00547111">
        <w:tc>
          <w:tcPr>
            <w:tcW w:w="2694" w:type="dxa"/>
            <w:gridSpan w:val="2"/>
            <w:tcBorders>
              <w:left w:val="single" w:sz="4" w:space="0" w:color="auto"/>
              <w:bottom w:val="single" w:sz="4" w:space="0" w:color="auto"/>
            </w:tcBorders>
          </w:tcPr>
          <w:p w:rsidR="00BB2763" w:rsidRDefault="00BB2763" w:rsidP="00BB27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2763" w:rsidRDefault="003957C1" w:rsidP="00BB2763">
            <w:pPr>
              <w:pStyle w:val="CRCoverPage"/>
              <w:spacing w:after="0"/>
              <w:ind w:left="100"/>
              <w:rPr>
                <w:noProof/>
              </w:rPr>
            </w:pPr>
            <w:r w:rsidRPr="00691CD0">
              <w:rPr>
                <w:noProof/>
              </w:rPr>
              <w:t>SA Option 2</w:t>
            </w:r>
            <w:r w:rsidR="00A13195">
              <w:rPr>
                <w:noProof/>
              </w:rPr>
              <w:t xml:space="preserve"> Idle Mode</w:t>
            </w:r>
            <w:r w:rsidRPr="00691CD0">
              <w:rPr>
                <w:noProof/>
              </w:rPr>
              <w:t xml:space="preserve"> WP implementation will not be complete</w:t>
            </w:r>
          </w:p>
        </w:tc>
      </w:tr>
      <w:tr w:rsidR="00BB2763" w:rsidTr="00547111">
        <w:tc>
          <w:tcPr>
            <w:tcW w:w="2694" w:type="dxa"/>
            <w:gridSpan w:val="2"/>
          </w:tcPr>
          <w:p w:rsidR="00BB2763" w:rsidRDefault="00BB2763" w:rsidP="00BB2763">
            <w:pPr>
              <w:pStyle w:val="CRCoverPage"/>
              <w:spacing w:after="0"/>
              <w:rPr>
                <w:b/>
                <w:i/>
                <w:noProof/>
                <w:sz w:val="8"/>
                <w:szCs w:val="8"/>
              </w:rPr>
            </w:pPr>
          </w:p>
        </w:tc>
        <w:tc>
          <w:tcPr>
            <w:tcW w:w="6946" w:type="dxa"/>
            <w:gridSpan w:val="9"/>
          </w:tcPr>
          <w:p w:rsidR="00BB2763" w:rsidRDefault="00BB2763" w:rsidP="00BB2763">
            <w:pPr>
              <w:pStyle w:val="CRCoverPage"/>
              <w:spacing w:after="0"/>
              <w:rPr>
                <w:noProof/>
                <w:sz w:val="8"/>
                <w:szCs w:val="8"/>
              </w:rPr>
            </w:pPr>
          </w:p>
        </w:tc>
      </w:tr>
      <w:tr w:rsidR="00BB2763" w:rsidTr="00547111">
        <w:tc>
          <w:tcPr>
            <w:tcW w:w="2694" w:type="dxa"/>
            <w:gridSpan w:val="2"/>
            <w:tcBorders>
              <w:top w:val="single" w:sz="4" w:space="0" w:color="auto"/>
              <w:left w:val="single" w:sz="4" w:space="0" w:color="auto"/>
            </w:tcBorders>
          </w:tcPr>
          <w:p w:rsidR="00BB2763" w:rsidRDefault="00BB2763" w:rsidP="00BB27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B2763" w:rsidRDefault="005854CC" w:rsidP="00BB2763">
            <w:pPr>
              <w:pStyle w:val="CRCoverPage"/>
              <w:spacing w:after="0"/>
              <w:ind w:left="100"/>
              <w:rPr>
                <w:noProof/>
              </w:rPr>
            </w:pPr>
            <w:r>
              <w:rPr>
                <w:noProof/>
              </w:rPr>
              <w:t>6.3.1.1</w:t>
            </w:r>
          </w:p>
        </w:tc>
      </w:tr>
      <w:tr w:rsidR="00BB2763" w:rsidTr="00547111">
        <w:tc>
          <w:tcPr>
            <w:tcW w:w="2694" w:type="dxa"/>
            <w:gridSpan w:val="2"/>
            <w:tcBorders>
              <w:left w:val="single" w:sz="4" w:space="0" w:color="auto"/>
            </w:tcBorders>
          </w:tcPr>
          <w:p w:rsidR="00BB276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Default="00BB2763" w:rsidP="00BB2763">
            <w:pPr>
              <w:pStyle w:val="CRCoverPage"/>
              <w:spacing w:after="0"/>
              <w:rPr>
                <w:noProof/>
                <w:sz w:val="8"/>
                <w:szCs w:val="8"/>
              </w:rPr>
            </w:pPr>
          </w:p>
        </w:tc>
      </w:tr>
      <w:tr w:rsidR="00BB2763" w:rsidTr="00547111">
        <w:tc>
          <w:tcPr>
            <w:tcW w:w="2694" w:type="dxa"/>
            <w:gridSpan w:val="2"/>
            <w:tcBorders>
              <w:left w:val="single" w:sz="4" w:space="0" w:color="auto"/>
            </w:tcBorders>
          </w:tcPr>
          <w:p w:rsidR="00BB2763"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2763" w:rsidRDefault="00BB2763" w:rsidP="00BB27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763" w:rsidRDefault="00BB2763" w:rsidP="00BB2763">
            <w:pPr>
              <w:pStyle w:val="CRCoverPage"/>
              <w:spacing w:after="0"/>
              <w:jc w:val="center"/>
              <w:rPr>
                <w:b/>
                <w:caps/>
                <w:noProof/>
              </w:rPr>
            </w:pPr>
            <w:r>
              <w:rPr>
                <w:b/>
                <w:caps/>
                <w:noProof/>
              </w:rPr>
              <w:t>N</w:t>
            </w:r>
          </w:p>
        </w:tc>
        <w:tc>
          <w:tcPr>
            <w:tcW w:w="2977" w:type="dxa"/>
            <w:gridSpan w:val="4"/>
          </w:tcPr>
          <w:p w:rsidR="00BB2763"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2763" w:rsidRDefault="00BB2763" w:rsidP="00BB2763">
            <w:pPr>
              <w:pStyle w:val="CRCoverPage"/>
              <w:spacing w:after="0"/>
              <w:ind w:left="99"/>
              <w:rPr>
                <w:noProof/>
              </w:rPr>
            </w:pPr>
          </w:p>
        </w:tc>
      </w:tr>
      <w:tr w:rsidR="00BB2763" w:rsidTr="00547111">
        <w:tc>
          <w:tcPr>
            <w:tcW w:w="2694" w:type="dxa"/>
            <w:gridSpan w:val="2"/>
            <w:tcBorders>
              <w:left w:val="single" w:sz="4" w:space="0" w:color="auto"/>
            </w:tcBorders>
          </w:tcPr>
          <w:p w:rsidR="00BB2763" w:rsidRDefault="00BB2763" w:rsidP="00BB2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276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Default="00BB2763" w:rsidP="00BB2763">
            <w:pPr>
              <w:pStyle w:val="CRCoverPage"/>
              <w:spacing w:after="0"/>
              <w:jc w:val="center"/>
              <w:rPr>
                <w:b/>
                <w:caps/>
                <w:noProof/>
              </w:rPr>
            </w:pPr>
          </w:p>
        </w:tc>
        <w:tc>
          <w:tcPr>
            <w:tcW w:w="2977" w:type="dxa"/>
            <w:gridSpan w:val="4"/>
          </w:tcPr>
          <w:p w:rsidR="00BB2763" w:rsidRDefault="00BB2763" w:rsidP="00BB2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B2763" w:rsidRDefault="00BB2763" w:rsidP="00BB2763">
            <w:pPr>
              <w:pStyle w:val="CRCoverPage"/>
              <w:spacing w:after="0"/>
              <w:ind w:left="99"/>
              <w:rPr>
                <w:noProof/>
              </w:rPr>
            </w:pPr>
            <w:r>
              <w:rPr>
                <w:noProof/>
              </w:rPr>
              <w:t xml:space="preserve">TS/TR ... CR ... </w:t>
            </w:r>
          </w:p>
        </w:tc>
      </w:tr>
      <w:tr w:rsidR="00BB2763" w:rsidTr="00547111">
        <w:tc>
          <w:tcPr>
            <w:tcW w:w="2694" w:type="dxa"/>
            <w:gridSpan w:val="2"/>
            <w:tcBorders>
              <w:left w:val="single" w:sz="4" w:space="0" w:color="auto"/>
            </w:tcBorders>
          </w:tcPr>
          <w:p w:rsidR="00BB2763" w:rsidRDefault="00BB2763" w:rsidP="00BB2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276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Default="00BB2763" w:rsidP="00BB2763">
            <w:pPr>
              <w:pStyle w:val="CRCoverPage"/>
              <w:spacing w:after="0"/>
              <w:jc w:val="center"/>
              <w:rPr>
                <w:b/>
                <w:caps/>
                <w:noProof/>
              </w:rPr>
            </w:pPr>
          </w:p>
        </w:tc>
        <w:tc>
          <w:tcPr>
            <w:tcW w:w="2977" w:type="dxa"/>
            <w:gridSpan w:val="4"/>
          </w:tcPr>
          <w:p w:rsidR="00BB2763" w:rsidRDefault="00BB2763" w:rsidP="00BB2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B2763" w:rsidRDefault="00BB2763" w:rsidP="00BB2763">
            <w:pPr>
              <w:pStyle w:val="CRCoverPage"/>
              <w:spacing w:after="0"/>
              <w:ind w:left="99"/>
              <w:rPr>
                <w:noProof/>
              </w:rPr>
            </w:pPr>
            <w:r>
              <w:rPr>
                <w:noProof/>
              </w:rPr>
              <w:t xml:space="preserve">TS/TR ... CR ... </w:t>
            </w:r>
          </w:p>
        </w:tc>
      </w:tr>
      <w:tr w:rsidR="00BB2763" w:rsidTr="00547111">
        <w:tc>
          <w:tcPr>
            <w:tcW w:w="2694" w:type="dxa"/>
            <w:gridSpan w:val="2"/>
            <w:tcBorders>
              <w:left w:val="single" w:sz="4" w:space="0" w:color="auto"/>
            </w:tcBorders>
          </w:tcPr>
          <w:p w:rsidR="00BB2763" w:rsidRDefault="00BB2763" w:rsidP="00BB2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276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Default="00BB2763" w:rsidP="00BB2763">
            <w:pPr>
              <w:pStyle w:val="CRCoverPage"/>
              <w:spacing w:after="0"/>
              <w:jc w:val="center"/>
              <w:rPr>
                <w:b/>
                <w:caps/>
                <w:noProof/>
              </w:rPr>
            </w:pPr>
          </w:p>
        </w:tc>
        <w:tc>
          <w:tcPr>
            <w:tcW w:w="2977" w:type="dxa"/>
            <w:gridSpan w:val="4"/>
          </w:tcPr>
          <w:p w:rsidR="00BB2763" w:rsidRDefault="00BB2763" w:rsidP="00BB2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B2763" w:rsidRDefault="00BB2763" w:rsidP="00BB2763">
            <w:pPr>
              <w:pStyle w:val="CRCoverPage"/>
              <w:spacing w:after="0"/>
              <w:ind w:left="99"/>
              <w:rPr>
                <w:noProof/>
              </w:rPr>
            </w:pPr>
            <w:r>
              <w:rPr>
                <w:noProof/>
              </w:rPr>
              <w:t xml:space="preserve">TS/TR ... CR ... </w:t>
            </w:r>
          </w:p>
        </w:tc>
      </w:tr>
      <w:tr w:rsidR="00BB2763" w:rsidTr="00547111">
        <w:tc>
          <w:tcPr>
            <w:tcW w:w="2694" w:type="dxa"/>
            <w:gridSpan w:val="2"/>
            <w:tcBorders>
              <w:left w:val="single" w:sz="4" w:space="0" w:color="auto"/>
            </w:tcBorders>
          </w:tcPr>
          <w:p w:rsidR="00BB2763" w:rsidRDefault="00BB2763" w:rsidP="00BB2763">
            <w:pPr>
              <w:pStyle w:val="CRCoverPage"/>
              <w:spacing w:after="0"/>
              <w:rPr>
                <w:b/>
                <w:i/>
                <w:noProof/>
              </w:rPr>
            </w:pPr>
          </w:p>
        </w:tc>
        <w:tc>
          <w:tcPr>
            <w:tcW w:w="6946" w:type="dxa"/>
            <w:gridSpan w:val="9"/>
            <w:tcBorders>
              <w:right w:val="single" w:sz="4" w:space="0" w:color="auto"/>
            </w:tcBorders>
          </w:tcPr>
          <w:p w:rsidR="00BB2763" w:rsidRDefault="00BB2763" w:rsidP="00BB2763">
            <w:pPr>
              <w:pStyle w:val="CRCoverPage"/>
              <w:spacing w:after="0"/>
              <w:rPr>
                <w:noProof/>
              </w:rPr>
            </w:pPr>
          </w:p>
        </w:tc>
      </w:tr>
      <w:tr w:rsidR="00BB2763" w:rsidTr="00547111">
        <w:tc>
          <w:tcPr>
            <w:tcW w:w="2694" w:type="dxa"/>
            <w:gridSpan w:val="2"/>
            <w:tcBorders>
              <w:left w:val="single" w:sz="4" w:space="0" w:color="auto"/>
              <w:bottom w:val="single" w:sz="4" w:space="0" w:color="auto"/>
            </w:tcBorders>
          </w:tcPr>
          <w:p w:rsidR="00BB2763" w:rsidRDefault="00BB2763" w:rsidP="00BB2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2763" w:rsidRDefault="00BB2763" w:rsidP="00BB276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2763" w:rsidRPr="00333B9C" w:rsidRDefault="00BB2763" w:rsidP="00BB2763">
      <w:pPr>
        <w:pStyle w:val="H1"/>
      </w:pPr>
      <w:bookmarkStart w:id="2" w:name="_Toc525303615"/>
      <w:r w:rsidRPr="00333B9C">
        <w:lastRenderedPageBreak/>
        <w:t>6</w:t>
      </w:r>
      <w:r w:rsidRPr="00333B9C">
        <w:tab/>
        <w:t>Idle mode operations</w:t>
      </w:r>
      <w:bookmarkEnd w:id="2"/>
    </w:p>
    <w:p w:rsidR="00BB2763" w:rsidRPr="00333B9C" w:rsidRDefault="00BB2763" w:rsidP="00BB2763">
      <w:pPr>
        <w:pStyle w:val="H2"/>
      </w:pPr>
      <w:bookmarkStart w:id="3" w:name="_Toc525303616"/>
      <w:r w:rsidRPr="00333B9C">
        <w:t>6.1</w:t>
      </w:r>
      <w:r w:rsidRPr="00333B9C">
        <w:tab/>
        <w:t>NR idle mode operations</w:t>
      </w:r>
      <w:bookmarkEnd w:id="3"/>
    </w:p>
    <w:p w:rsidR="00BB2763" w:rsidRPr="00333B9C" w:rsidDel="005854CC" w:rsidRDefault="00BB2763" w:rsidP="00BB2763">
      <w:pPr>
        <w:keepLines/>
        <w:overflowPunct w:val="0"/>
        <w:autoSpaceDE w:val="0"/>
        <w:autoSpaceDN w:val="0"/>
        <w:adjustRightInd w:val="0"/>
        <w:ind w:left="1135" w:hanging="851"/>
        <w:textAlignment w:val="baseline"/>
        <w:rPr>
          <w:del w:id="4" w:author="Yogesh Tugnawat" w:date="2019-01-14T22:11:00Z"/>
          <w:rFonts w:eastAsia="MS Mincho"/>
          <w:color w:val="FF0000"/>
        </w:rPr>
      </w:pPr>
      <w:del w:id="5" w:author="Yogesh Tugnawat" w:date="2019-01-14T22:11:00Z">
        <w:r w:rsidRPr="00333B9C" w:rsidDel="005854CC">
          <w:rPr>
            <w:rFonts w:eastAsia="MS Mincho"/>
            <w:color w:val="FF0000"/>
          </w:rPr>
          <w:delText>Editor’s note: Intended to capture tests of Idle Mode behaviour defined in TS 38.304</w:delText>
        </w:r>
      </w:del>
    </w:p>
    <w:p w:rsidR="00BB2763" w:rsidDel="005854CC" w:rsidRDefault="00BB2763" w:rsidP="00BB2763">
      <w:pPr>
        <w:overflowPunct w:val="0"/>
        <w:autoSpaceDE w:val="0"/>
        <w:autoSpaceDN w:val="0"/>
        <w:adjustRightInd w:val="0"/>
        <w:textAlignment w:val="baseline"/>
        <w:rPr>
          <w:del w:id="6" w:author="Yogesh Tugnawat" w:date="2019-01-14T22:11:00Z"/>
          <w:rFonts w:eastAsia="MS Mincho"/>
        </w:rPr>
      </w:pPr>
      <w:del w:id="7" w:author="Yogesh Tugnawat" w:date="2019-01-14T22:11:00Z">
        <w:r w:rsidRPr="00333B9C" w:rsidDel="005854CC">
          <w:rPr>
            <w:rFonts w:eastAsia="MS Mincho"/>
          </w:rPr>
          <w:delText>FFS</w:delText>
        </w:r>
      </w:del>
    </w:p>
    <w:p w:rsidR="00462150" w:rsidRPr="00D40EC5" w:rsidRDefault="00462150" w:rsidP="00462150">
      <w:pPr>
        <w:pStyle w:val="Heading4"/>
        <w:rPr>
          <w:ins w:id="8" w:author="Yogesh Tugnawat" w:date="2019-01-14T20:13:00Z"/>
          <w:sz w:val="28"/>
          <w:szCs w:val="28"/>
        </w:rPr>
      </w:pPr>
      <w:bookmarkStart w:id="9" w:name="_Toc525303619"/>
      <w:bookmarkStart w:id="10" w:name="_GoBack"/>
      <w:bookmarkEnd w:id="10"/>
      <w:ins w:id="11" w:author="Yogesh Tugnawat" w:date="2019-01-14T20:13:00Z">
        <w:r w:rsidRPr="00D40EC5">
          <w:rPr>
            <w:sz w:val="28"/>
            <w:szCs w:val="28"/>
          </w:rPr>
          <w:t>6.3.1</w:t>
        </w:r>
        <w:r w:rsidRPr="00D40EC5">
          <w:rPr>
            <w:sz w:val="28"/>
            <w:szCs w:val="28"/>
          </w:rPr>
          <w:tab/>
        </w:r>
        <w:bookmarkEnd w:id="9"/>
        <w:r w:rsidRPr="00D40EC5">
          <w:rPr>
            <w:sz w:val="28"/>
            <w:szCs w:val="28"/>
          </w:rPr>
          <w:t>Steering of Roaming</w:t>
        </w:r>
      </w:ins>
    </w:p>
    <w:p w:rsidR="00462150" w:rsidRPr="00FB06CF" w:rsidRDefault="005854CC" w:rsidP="00462150">
      <w:pPr>
        <w:pStyle w:val="Heading5"/>
        <w:overflowPunct w:val="0"/>
        <w:autoSpaceDE w:val="0"/>
        <w:autoSpaceDN w:val="0"/>
        <w:adjustRightInd w:val="0"/>
        <w:textAlignment w:val="baseline"/>
        <w:rPr>
          <w:ins w:id="12" w:author="Yogesh Tugnawat" w:date="2019-01-14T20:13:00Z"/>
          <w:lang w:eastAsia="x-none"/>
        </w:rPr>
      </w:pPr>
      <w:bookmarkStart w:id="13" w:name="_Toc517457187"/>
      <w:ins w:id="14" w:author="Yogesh Tugnawat" w:date="2019-01-14T22:10:00Z">
        <w:r>
          <w:rPr>
            <w:lang w:eastAsia="x-none"/>
          </w:rPr>
          <w:t>6.3.1.1</w:t>
        </w:r>
      </w:ins>
      <w:ins w:id="15" w:author="Yogesh Tugnawat" w:date="2019-01-14T20:13:00Z">
        <w:r w:rsidR="00462150" w:rsidRPr="00FB06CF">
          <w:rPr>
            <w:lang w:eastAsia="x-none"/>
          </w:rPr>
          <w:tab/>
        </w:r>
        <w:bookmarkEnd w:id="13"/>
        <w:r w:rsidR="00462150" w:rsidRPr="003269C4">
          <w:rPr>
            <w:lang w:eastAsia="x-none"/>
          </w:rPr>
          <w:t xml:space="preserve">Steering of UE in roaming during registration/security check successful using List Type </w:t>
        </w:r>
        <w:r w:rsidR="00462150">
          <w:rPr>
            <w:lang w:eastAsia="x-none"/>
          </w:rPr>
          <w:t>1</w:t>
        </w:r>
      </w:ins>
    </w:p>
    <w:p w:rsidR="00462150" w:rsidRPr="00E1746F" w:rsidRDefault="005854CC" w:rsidP="009815B2">
      <w:pPr>
        <w:pStyle w:val="H6"/>
        <w:rPr>
          <w:ins w:id="16" w:author="Yogesh Tugnawat" w:date="2019-01-14T20:13:00Z"/>
        </w:rPr>
      </w:pPr>
      <w:ins w:id="17" w:author="Yogesh Tugnawat" w:date="2019-01-14T22:10:00Z">
        <w:r>
          <w:t>6.3.1.1</w:t>
        </w:r>
      </w:ins>
      <w:ins w:id="18" w:author="Yogesh Tugnawat" w:date="2019-01-14T20:13:00Z">
        <w:r w:rsidR="00462150">
          <w:t>.1</w:t>
        </w:r>
        <w:r w:rsidR="00462150" w:rsidRPr="00E1746F">
          <w:tab/>
          <w:t>Test Purpose (TP)</w:t>
        </w:r>
      </w:ins>
    </w:p>
    <w:p w:rsidR="00462150" w:rsidRPr="00E1746F" w:rsidRDefault="00462150" w:rsidP="00462150">
      <w:pPr>
        <w:pStyle w:val="H6"/>
        <w:rPr>
          <w:ins w:id="19" w:author="Yogesh Tugnawat" w:date="2019-01-14T20:13:00Z"/>
        </w:rPr>
      </w:pPr>
      <w:ins w:id="20" w:author="Yogesh Tugnawat" w:date="2019-01-14T20:13:00Z">
        <w:r w:rsidRPr="00E1746F">
          <w:t>(1)</w:t>
        </w:r>
      </w:ins>
    </w:p>
    <w:p w:rsidR="00462150" w:rsidRDefault="00462150" w:rsidP="00462150">
      <w:pPr>
        <w:pStyle w:val="PL"/>
        <w:rPr>
          <w:ins w:id="21" w:author="Yogesh Tugnawat" w:date="2019-01-14T20:13:00Z"/>
          <w:noProof w:val="0"/>
        </w:rPr>
      </w:pPr>
      <w:ins w:id="22" w:author="Yogesh Tugnawat" w:date="2019-01-14T20:13:00Z">
        <w:r w:rsidRPr="00E1746F">
          <w:rPr>
            <w:b/>
            <w:bCs/>
            <w:noProof w:val="0"/>
          </w:rPr>
          <w:t xml:space="preserve">with </w:t>
        </w:r>
        <w:r w:rsidRPr="00E1746F">
          <w:rPr>
            <w:noProof w:val="0"/>
          </w:rPr>
          <w:t>{UE</w:t>
        </w:r>
        <w:r w:rsidRPr="009C0BCF">
          <w:rPr>
            <w:noProof w:val="0"/>
          </w:rPr>
          <w:t xml:space="preserv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rsidR="00462150" w:rsidRPr="00E1746F" w:rsidRDefault="00462150" w:rsidP="00462150">
      <w:pPr>
        <w:pStyle w:val="PL"/>
        <w:rPr>
          <w:ins w:id="23" w:author="Yogesh Tugnawat" w:date="2019-01-14T20:13:00Z"/>
          <w:noProof w:val="0"/>
        </w:rPr>
      </w:pPr>
    </w:p>
    <w:p w:rsidR="00462150" w:rsidRPr="00E1746F" w:rsidRDefault="00462150" w:rsidP="00462150">
      <w:pPr>
        <w:pStyle w:val="PL"/>
        <w:rPr>
          <w:ins w:id="24" w:author="Yogesh Tugnawat" w:date="2019-01-14T20:13:00Z"/>
          <w:noProof w:val="0"/>
        </w:rPr>
      </w:pPr>
      <w:ins w:id="25" w:author="Yogesh Tugnawat" w:date="2019-01-14T20:13:00Z">
        <w:r w:rsidRPr="00E1746F">
          <w:rPr>
            <w:b/>
            <w:bCs/>
            <w:noProof w:val="0"/>
          </w:rPr>
          <w:t>ensure that</w:t>
        </w:r>
        <w:r w:rsidRPr="00E1746F">
          <w:rPr>
            <w:noProof w:val="0"/>
          </w:rPr>
          <w:t xml:space="preserve"> {</w:t>
        </w:r>
      </w:ins>
    </w:p>
    <w:p w:rsidR="00462150" w:rsidRDefault="00462150" w:rsidP="00462150">
      <w:pPr>
        <w:pStyle w:val="PL"/>
        <w:rPr>
          <w:ins w:id="26" w:author="Yogesh Tugnawat" w:date="2019-01-14T20:13:00Z"/>
          <w:noProof w:val="0"/>
        </w:rPr>
      </w:pPr>
      <w:ins w:id="27" w:author="Yogesh Tugnawat" w:date="2019-01-14T20:13:00Z">
        <w:r w:rsidRPr="00E1746F">
          <w:rPr>
            <w:b/>
            <w:bCs/>
            <w:noProof w:val="0"/>
          </w:rPr>
          <w:t xml:space="preserve">  when</w:t>
        </w:r>
        <w:r w:rsidRPr="00E1746F">
          <w:rPr>
            <w:noProof w:val="0"/>
          </w:rPr>
          <w:t xml:space="preserve"> {SOR</w:t>
        </w:r>
        <w:r w:rsidRPr="00B340D9">
          <w:rPr>
            <w:noProof w:val="0"/>
          </w:rPr>
          <w:t xml:space="preserve"> Transparent container indicates ACK has been requested &amp; </w:t>
        </w:r>
        <w:r w:rsidRPr="002D749C">
          <w:rPr>
            <w:noProof w:val="0"/>
          </w:rPr>
          <w:t>List Type indicates PLMN ID and Access technology list in REGISTRATION ACCEPT and security check is successful</w:t>
        </w:r>
        <w:r w:rsidRPr="00E1746F">
          <w:rPr>
            <w:noProof w:val="0"/>
          </w:rPr>
          <w:t>}</w:t>
        </w:r>
      </w:ins>
    </w:p>
    <w:p w:rsidR="00462150" w:rsidRPr="00E1746F" w:rsidRDefault="00462150" w:rsidP="00462150">
      <w:pPr>
        <w:pStyle w:val="PL"/>
        <w:rPr>
          <w:ins w:id="28" w:author="Yogesh Tugnawat" w:date="2019-01-14T20:13:00Z"/>
          <w:noProof w:val="0"/>
        </w:rPr>
      </w:pPr>
    </w:p>
    <w:p w:rsidR="00462150" w:rsidRPr="00E1746F" w:rsidRDefault="00462150" w:rsidP="00462150">
      <w:pPr>
        <w:pStyle w:val="PL"/>
        <w:rPr>
          <w:ins w:id="29" w:author="Yogesh Tugnawat" w:date="2019-01-14T20:13:00Z"/>
          <w:noProof w:val="0"/>
        </w:rPr>
      </w:pPr>
      <w:ins w:id="30" w:author="Yogesh Tugnawat" w:date="2019-01-14T20:13:00Z">
        <w:r w:rsidRPr="00E1746F">
          <w:rPr>
            <w:b/>
            <w:bCs/>
            <w:noProof w:val="0"/>
          </w:rPr>
          <w:t xml:space="preserve">    then </w:t>
        </w:r>
        <w:r w:rsidRPr="00E1746F">
          <w:rPr>
            <w:noProof w:val="0"/>
          </w:rPr>
          <w:t>{UE</w:t>
        </w:r>
        <w:r w:rsidRPr="00B340D9">
          <w:rPr>
            <w:noProof w:val="0"/>
          </w:rPr>
          <w:t xml:space="preserve"> sends ACK in REGISTRATION COMPLETE, waits for network release of the NAS signalling connection and selects higher priority PLMN</w:t>
        </w:r>
        <w:r w:rsidRPr="00E1746F">
          <w:rPr>
            <w:noProof w:val="0"/>
          </w:rPr>
          <w:t>}</w:t>
        </w:r>
      </w:ins>
    </w:p>
    <w:p w:rsidR="00462150" w:rsidRPr="00E1746F" w:rsidRDefault="00462150" w:rsidP="00462150">
      <w:pPr>
        <w:pStyle w:val="PL"/>
        <w:rPr>
          <w:ins w:id="31" w:author="Yogesh Tugnawat" w:date="2019-01-14T20:13:00Z"/>
          <w:noProof w:val="0"/>
        </w:rPr>
      </w:pPr>
      <w:ins w:id="32" w:author="Yogesh Tugnawat" w:date="2019-01-14T20:13:00Z">
        <w:r w:rsidRPr="00E1746F">
          <w:rPr>
            <w:noProof w:val="0"/>
          </w:rPr>
          <w:t xml:space="preserve">            }</w:t>
        </w:r>
      </w:ins>
    </w:p>
    <w:p w:rsidR="00462150" w:rsidRPr="00E1746F" w:rsidRDefault="00462150" w:rsidP="00462150">
      <w:pPr>
        <w:pStyle w:val="PL"/>
        <w:rPr>
          <w:ins w:id="33" w:author="Yogesh Tugnawat" w:date="2019-01-14T20:13:00Z"/>
          <w:noProof w:val="0"/>
        </w:rPr>
      </w:pPr>
    </w:p>
    <w:p w:rsidR="00462150" w:rsidRPr="00E1746F" w:rsidRDefault="005854CC" w:rsidP="009815B2">
      <w:pPr>
        <w:pStyle w:val="H6"/>
        <w:rPr>
          <w:ins w:id="34" w:author="Yogesh Tugnawat" w:date="2019-01-14T20:13:00Z"/>
        </w:rPr>
      </w:pPr>
      <w:ins w:id="35" w:author="Yogesh Tugnawat" w:date="2019-01-14T22:10:00Z">
        <w:r>
          <w:t>6.3.1.1</w:t>
        </w:r>
      </w:ins>
      <w:ins w:id="36" w:author="Yogesh Tugnawat" w:date="2019-01-14T20:13:00Z">
        <w:r w:rsidR="00462150" w:rsidRPr="00E1746F">
          <w:t>.2</w:t>
        </w:r>
        <w:r w:rsidR="00462150" w:rsidRPr="00E1746F">
          <w:tab/>
          <w:t>Conformance requirements</w:t>
        </w:r>
      </w:ins>
    </w:p>
    <w:p w:rsidR="00462150" w:rsidRPr="00E1746F" w:rsidRDefault="00462150" w:rsidP="00462150">
      <w:pPr>
        <w:rPr>
          <w:ins w:id="37" w:author="Yogesh Tugnawat" w:date="2019-01-14T20:13:00Z"/>
          <w:bCs/>
        </w:rPr>
      </w:pPr>
      <w:ins w:id="38" w:author="Yogesh Tugnawat" w:date="2019-01-14T20:13:00Z">
        <w:r>
          <w:t>[TS 23.122, clause C.2</w:t>
        </w:r>
        <w:r w:rsidRPr="00E1746F">
          <w:t>]</w:t>
        </w:r>
      </w:ins>
    </w:p>
    <w:p w:rsidR="00462150" w:rsidRDefault="00462150" w:rsidP="00462150">
      <w:pPr>
        <w:pStyle w:val="B1"/>
        <w:rPr>
          <w:ins w:id="39" w:author="Yogesh Tugnawat" w:date="2019-01-14T20:13:00Z"/>
          <w:noProof/>
        </w:rPr>
      </w:pPr>
      <w:ins w:id="40" w:author="Yogesh Tugnawat" w:date="2019-01-14T20:13:00Z">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rsidR="00462150" w:rsidRDefault="00462150" w:rsidP="00462150">
      <w:pPr>
        <w:pStyle w:val="B1"/>
        <w:rPr>
          <w:ins w:id="41" w:author="Yogesh Tugnawat" w:date="2019-01-14T20:13:00Z"/>
          <w:noProof/>
        </w:rPr>
      </w:pPr>
      <w:ins w:id="42" w:author="Yogesh Tugnawat" w:date="2019-01-14T20:13: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rsidR="00462150" w:rsidRDefault="00462150" w:rsidP="00462150">
      <w:pPr>
        <w:pStyle w:val="B2"/>
        <w:rPr>
          <w:ins w:id="43" w:author="Yogesh Tugnawat" w:date="2019-01-14T20:13:00Z"/>
        </w:rPr>
      </w:pPr>
      <w:ins w:id="44" w:author="Yogesh Tugnawat" w:date="2019-01-14T20:13:00Z">
        <w:r>
          <w:t>a)</w:t>
        </w:r>
        <w:r>
          <w:tab/>
          <w:t>if the steering of roaming information contains a secured packet (see 3GPP TS 31.115 [67]), the ME shall upload the secured packet to the USIM using procedures in 3GPP TS 31.111 [41].</w:t>
        </w:r>
      </w:ins>
    </w:p>
    <w:p w:rsidR="00462150" w:rsidRDefault="00462150" w:rsidP="00462150">
      <w:pPr>
        <w:pStyle w:val="NO"/>
        <w:rPr>
          <w:ins w:id="45" w:author="Yogesh Tugnawat" w:date="2019-01-14T20:13:00Z"/>
          <w:noProof/>
        </w:rPr>
      </w:pPr>
      <w:ins w:id="46" w:author="Yogesh Tugnawat" w:date="2019-01-14T20:13:00Z">
        <w:r>
          <w:rPr>
            <w:noProof/>
          </w:rPr>
          <w:t>NOTE 1:</w:t>
        </w:r>
        <w:r>
          <w:rPr>
            <w:noProof/>
          </w:rPr>
          <w:tab/>
          <w:t xml:space="preserve">How the ME handles UICC </w:t>
        </w:r>
        <w:r>
          <w:t>responses and failures in communication between the ME and UICC is implementation specific and out of scope of this release of the specification.</w:t>
        </w:r>
      </w:ins>
    </w:p>
    <w:p w:rsidR="00462150" w:rsidRDefault="00462150" w:rsidP="00462150">
      <w:pPr>
        <w:pStyle w:val="B2"/>
        <w:rPr>
          <w:ins w:id="47" w:author="Yogesh Tugnawat" w:date="2019-01-14T20:13:00Z"/>
        </w:rPr>
      </w:pPr>
      <w:ins w:id="48" w:author="Yogesh Tugnawat" w:date="2019-01-14T20:13:00Z">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ins>
    </w:p>
    <w:p w:rsidR="00462150" w:rsidRDefault="00462150" w:rsidP="00462150">
      <w:pPr>
        <w:pStyle w:val="B2"/>
        <w:rPr>
          <w:ins w:id="49" w:author="Yogesh Tugnawat" w:date="2019-01-14T20:13:00Z"/>
          <w:noProof/>
        </w:rPr>
      </w:pPr>
      <w:ins w:id="50" w:author="Yogesh Tugnawat" w:date="2019-01-14T20:13:00Z">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ins>
    </w:p>
    <w:p w:rsidR="00462150" w:rsidRDefault="00462150" w:rsidP="00462150">
      <w:pPr>
        <w:pStyle w:val="B3"/>
        <w:rPr>
          <w:ins w:id="51" w:author="Yogesh Tugnawat" w:date="2019-01-14T20:13:00Z"/>
          <w:noProof/>
        </w:rPr>
      </w:pPr>
      <w:ins w:id="52" w:author="Yogesh Tugnawat" w:date="2019-01-14T20:13: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462150" w:rsidRDefault="00462150" w:rsidP="00462150">
      <w:pPr>
        <w:pStyle w:val="B3"/>
        <w:rPr>
          <w:ins w:id="53" w:author="Yogesh Tugnawat" w:date="2019-01-14T20:13:00Z"/>
          <w:noProof/>
        </w:rPr>
      </w:pPr>
      <w:ins w:id="54" w:author="Yogesh Tugnawat" w:date="2019-01-14T20:13: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p w:rsidR="00462150" w:rsidRDefault="00462150" w:rsidP="00462150">
      <w:pPr>
        <w:pStyle w:val="B1"/>
        <w:rPr>
          <w:ins w:id="55" w:author="Yogesh Tugnawat" w:date="2019-01-14T20:13:00Z"/>
          <w:noProof/>
        </w:rPr>
      </w:pPr>
      <w:ins w:id="56" w:author="Yogesh Tugnawat" w:date="2019-01-14T20:13:00Z">
        <w:r>
          <w:rPr>
            <w:noProof/>
          </w:rPr>
          <w:t>8)</w:t>
        </w:r>
        <w:r>
          <w:rPr>
            <w:noProof/>
          </w:rPr>
          <w:tab/>
          <w:t>If:</w:t>
        </w:r>
      </w:ins>
    </w:p>
    <w:p w:rsidR="00462150" w:rsidRDefault="00462150" w:rsidP="00462150">
      <w:pPr>
        <w:pStyle w:val="B2"/>
        <w:rPr>
          <w:ins w:id="57" w:author="Yogesh Tugnawat" w:date="2019-01-14T20:13:00Z"/>
          <w:noProof/>
        </w:rPr>
      </w:pPr>
      <w:ins w:id="58" w:author="Yogesh Tugnawat" w:date="2019-01-14T20:13:00Z">
        <w:r>
          <w:rPr>
            <w:noProof/>
          </w:rPr>
          <w:lastRenderedPageBreak/>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ins>
    </w:p>
    <w:p w:rsidR="00462150" w:rsidRDefault="00462150" w:rsidP="00462150">
      <w:pPr>
        <w:pStyle w:val="B2"/>
        <w:rPr>
          <w:ins w:id="59" w:author="Yogesh Tugnawat" w:date="2019-01-14T20:13:00Z"/>
          <w:noProof/>
        </w:rPr>
      </w:pPr>
      <w:ins w:id="60" w:author="Yogesh Tugnawat" w:date="2019-01-14T20:13:00Z">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ins>
    </w:p>
    <w:p w:rsidR="00462150" w:rsidRDefault="00462150" w:rsidP="00462150">
      <w:pPr>
        <w:pStyle w:val="B1"/>
        <w:rPr>
          <w:ins w:id="61" w:author="Yogesh Tugnawat" w:date="2019-01-14T20:13:00Z"/>
          <w:noProof/>
        </w:rPr>
      </w:pPr>
      <w:ins w:id="62" w:author="Yogesh Tugnawat" w:date="2019-01-14T20:13:00Z">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ins>
    </w:p>
    <w:p w:rsidR="00462150" w:rsidRDefault="00462150" w:rsidP="00462150">
      <w:pPr>
        <w:pStyle w:val="NO"/>
        <w:rPr>
          <w:ins w:id="63" w:author="Yogesh Tugnawat" w:date="2019-01-14T20:13:00Z"/>
          <w:noProof/>
        </w:rPr>
      </w:pPr>
      <w:ins w:id="64" w:author="Yogesh Tugnawat" w:date="2019-01-14T20:13:00Z">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ins>
    </w:p>
    <w:p w:rsidR="00462150" w:rsidRDefault="00462150" w:rsidP="00462150">
      <w:pPr>
        <w:pStyle w:val="B1"/>
        <w:rPr>
          <w:ins w:id="65" w:author="Yogesh Tugnawat" w:date="2019-01-14T20:13:00Z"/>
        </w:rPr>
      </w:pPr>
      <w:ins w:id="66" w:author="Yogesh Tugnawat" w:date="2019-01-14T20:13:00Z">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REGISTRATION COMPLETE message to the serving AMF with an SOR transparent container including the UE acknowledgement;</w:t>
        </w:r>
      </w:ins>
    </w:p>
    <w:p w:rsidR="00462150" w:rsidRDefault="00462150" w:rsidP="00462150">
      <w:pPr>
        <w:pStyle w:val="B1"/>
        <w:rPr>
          <w:ins w:id="67" w:author="Yogesh Tugnawat" w:date="2019-01-14T20:13:00Z"/>
        </w:rPr>
      </w:pPr>
      <w:ins w:id="68" w:author="Yogesh Tugnawat" w:date="2019-01-14T20:13:00Z">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p>
    <w:p w:rsidR="00462150" w:rsidRDefault="00462150" w:rsidP="00462150">
      <w:pPr>
        <w:pStyle w:val="B1"/>
        <w:rPr>
          <w:ins w:id="69" w:author="Yogesh Tugnawat" w:date="2019-01-14T20:13:00Z"/>
          <w:noProof/>
        </w:rPr>
      </w:pPr>
      <w:ins w:id="70" w:author="Yogesh Tugnawat" w:date="2019-01-14T20:13:00Z">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ins>
    </w:p>
    <w:p w:rsidR="00462150" w:rsidRDefault="00462150" w:rsidP="00462150">
      <w:pPr>
        <w:pStyle w:val="B1"/>
        <w:rPr>
          <w:ins w:id="71" w:author="Yogesh Tugnawat" w:date="2019-01-14T20:13:00Z"/>
        </w:rPr>
      </w:pPr>
      <w:ins w:id="72" w:author="Yogesh Tugnawat" w:date="2019-01-14T20:13:00Z">
        <w:r>
          <w:rPr>
            <w:noProof/>
          </w:rPr>
          <w:t>12)</w:t>
        </w:r>
        <w:r>
          <w:rPr>
            <w:noProof/>
          </w:rPr>
          <w:tab/>
          <w:t xml:space="preserve">The UE deletes the list of </w:t>
        </w:r>
        <w:r w:rsidRPr="00772EC1">
          <w:t>"</w:t>
        </w:r>
        <w:r>
          <w:t>PLMNs where registration was aborted due to SOR</w:t>
        </w:r>
        <w:r w:rsidRPr="00772EC1">
          <w:t>"</w:t>
        </w:r>
        <w:r>
          <w:t>.</w:t>
        </w:r>
      </w:ins>
    </w:p>
    <w:p w:rsidR="00462150" w:rsidRPr="00DD6F10" w:rsidRDefault="00462150" w:rsidP="00462150">
      <w:pPr>
        <w:rPr>
          <w:ins w:id="73" w:author="Yogesh Tugnawat" w:date="2019-01-14T20:13:00Z"/>
        </w:rPr>
      </w:pPr>
      <w:ins w:id="74" w:author="Yogesh Tugnawat" w:date="2019-01-14T20:13:00Z">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ins>
    </w:p>
    <w:p w:rsidR="00462150" w:rsidRPr="00E1746F" w:rsidRDefault="005854CC" w:rsidP="009815B2">
      <w:pPr>
        <w:pStyle w:val="H6"/>
        <w:rPr>
          <w:ins w:id="75" w:author="Yogesh Tugnawat" w:date="2019-01-14T20:13:00Z"/>
        </w:rPr>
      </w:pPr>
      <w:ins w:id="76" w:author="Yogesh Tugnawat" w:date="2019-01-14T22:10:00Z">
        <w:r>
          <w:t>6.3.1.1</w:t>
        </w:r>
      </w:ins>
      <w:ins w:id="77" w:author="Yogesh Tugnawat" w:date="2019-01-14T20:13:00Z">
        <w:r w:rsidR="00462150">
          <w:t>.3</w:t>
        </w:r>
        <w:r w:rsidR="00462150">
          <w:tab/>
          <w:t>Test Description</w:t>
        </w:r>
      </w:ins>
    </w:p>
    <w:p w:rsidR="00462150" w:rsidRPr="00CB5881" w:rsidRDefault="005854CC" w:rsidP="00462150">
      <w:pPr>
        <w:pStyle w:val="H6"/>
        <w:rPr>
          <w:ins w:id="78" w:author="Yogesh Tugnawat" w:date="2019-01-14T20:13:00Z"/>
        </w:rPr>
      </w:pPr>
      <w:ins w:id="79" w:author="Yogesh Tugnawat" w:date="2019-01-14T22:10:00Z">
        <w:r>
          <w:t>6.3.1.1</w:t>
        </w:r>
      </w:ins>
      <w:ins w:id="80" w:author="Yogesh Tugnawat" w:date="2019-01-14T20:13:00Z">
        <w:r w:rsidR="00462150" w:rsidRPr="00CB5881">
          <w:t>.3.1</w:t>
        </w:r>
        <w:r w:rsidR="00462150" w:rsidRPr="00CB5881">
          <w:tab/>
          <w:t>Pre-test conditions</w:t>
        </w:r>
      </w:ins>
    </w:p>
    <w:p w:rsidR="00462150" w:rsidRPr="00CB5881" w:rsidRDefault="00462150" w:rsidP="00462150">
      <w:pPr>
        <w:pStyle w:val="H6"/>
        <w:rPr>
          <w:ins w:id="81" w:author="Yogesh Tugnawat" w:date="2019-01-14T20:13:00Z"/>
        </w:rPr>
      </w:pPr>
      <w:ins w:id="82" w:author="Yogesh Tugnawat" w:date="2019-01-14T20:13:00Z">
        <w:r w:rsidRPr="00CB5881">
          <w:t>System Simulator:</w:t>
        </w:r>
      </w:ins>
    </w:p>
    <w:p w:rsidR="00462150" w:rsidRPr="00CB5881" w:rsidRDefault="00462150" w:rsidP="00462150">
      <w:pPr>
        <w:pStyle w:val="B1"/>
        <w:rPr>
          <w:ins w:id="83" w:author="Yogesh Tugnawat" w:date="2019-01-14T20:13:00Z"/>
        </w:rPr>
      </w:pPr>
      <w:ins w:id="84" w:author="Yogesh Tugnawat" w:date="2019-01-14T20:13:00Z">
        <w:r>
          <w:t>-</w:t>
        </w:r>
        <w:r>
          <w:tab/>
          <w:t>Three</w:t>
        </w:r>
        <w:r w:rsidRPr="00CB5881">
          <w:t xml:space="preserve"> inter-frequency multi-PLMN </w:t>
        </w:r>
        <w:r>
          <w:t>NR Cell</w:t>
        </w:r>
        <w:r w:rsidRPr="00CB5881">
          <w:t xml:space="preserve">s as specified in </w:t>
        </w:r>
        <w:r w:rsidRPr="00863E80">
          <w:t>TS 38.508</w:t>
        </w:r>
        <w:r w:rsidRPr="00863E80">
          <w:rPr>
            <w:lang w:val="en-US"/>
          </w:rPr>
          <w:t>-1</w:t>
        </w:r>
        <w:r w:rsidRPr="00863E80">
          <w:t xml:space="preserve"> </w:t>
        </w:r>
        <w:r w:rsidRPr="00863E80">
          <w:rPr>
            <w:lang w:val="en-US"/>
          </w:rPr>
          <w:t>Table 4.4.2-1</w:t>
        </w:r>
        <w:r>
          <w:rPr>
            <w:lang w:val="en-US"/>
          </w:rPr>
          <w:t xml:space="preserve"> </w:t>
        </w:r>
        <w:r w:rsidRPr="00CB5881">
          <w:t xml:space="preserve">are configured broadcasting PLMNs as indicated in Table </w:t>
        </w:r>
      </w:ins>
      <w:ins w:id="85" w:author="Yogesh Tugnawat" w:date="2019-01-14T22:10:00Z">
        <w:r w:rsidR="005854CC">
          <w:t>6.3.1.1</w:t>
        </w:r>
      </w:ins>
      <w:ins w:id="86" w:author="Yogesh Tugnawat" w:date="2019-01-14T20:13:00Z">
        <w:r w:rsidRPr="00CB5881">
          <w:t xml:space="preserve">.3.1-1. </w:t>
        </w:r>
      </w:ins>
    </w:p>
    <w:p w:rsidR="00462150" w:rsidRPr="00CB5881" w:rsidRDefault="00462150" w:rsidP="00462150">
      <w:pPr>
        <w:pStyle w:val="B1"/>
        <w:rPr>
          <w:ins w:id="87" w:author="Yogesh Tugnawat" w:date="2019-01-14T20:13:00Z"/>
        </w:rPr>
      </w:pPr>
      <w:ins w:id="88" w:author="Yogesh Tugnawat" w:date="2019-01-14T20:13:00Z">
        <w:r w:rsidRPr="00CB5881">
          <w:t>-</w:t>
        </w:r>
        <w:r w:rsidRPr="00CB5881">
          <w:tab/>
          <w:t>The PLMNs are identified in the test</w:t>
        </w:r>
        <w:r>
          <w:t xml:space="preserve"> by the identifiers in Table 6.3</w:t>
        </w:r>
        <w:r w:rsidRPr="00CB5881">
          <w:t>.1.1.3.1-1.</w:t>
        </w:r>
      </w:ins>
    </w:p>
    <w:p w:rsidR="00462150" w:rsidRPr="00CB5881" w:rsidRDefault="00462150" w:rsidP="00462150">
      <w:pPr>
        <w:pStyle w:val="TH"/>
        <w:rPr>
          <w:ins w:id="89" w:author="Yogesh Tugnawat" w:date="2019-01-14T20:13:00Z"/>
        </w:rPr>
      </w:pPr>
      <w:ins w:id="90" w:author="Yogesh Tugnawat" w:date="2019-01-14T20:13:00Z">
        <w:r>
          <w:t xml:space="preserve">Table </w:t>
        </w:r>
      </w:ins>
      <w:ins w:id="91" w:author="Yogesh Tugnawat" w:date="2019-01-14T22:10:00Z">
        <w:r w:rsidR="005854CC">
          <w:t>6.3.1.1</w:t>
        </w:r>
      </w:ins>
      <w:ins w:id="92" w:author="Yogesh Tugnawat" w:date="2019-01-14T20:13:00Z">
        <w:r>
          <w:t>.3.1</w:t>
        </w:r>
        <w:r w:rsidRPr="00CB5881">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62150" w:rsidRPr="00CB5881" w:rsidTr="00FE0669">
        <w:trPr>
          <w:jc w:val="center"/>
          <w:ins w:id="93" w:author="Yogesh Tugnawat" w:date="2019-01-14T20:13:00Z"/>
        </w:trPr>
        <w:tc>
          <w:tcPr>
            <w:tcW w:w="1064" w:type="dxa"/>
          </w:tcPr>
          <w:p w:rsidR="00462150" w:rsidRPr="00BC2296" w:rsidRDefault="00462150" w:rsidP="00FE0669">
            <w:pPr>
              <w:pStyle w:val="TAH"/>
              <w:rPr>
                <w:ins w:id="94" w:author="Yogesh Tugnawat" w:date="2019-01-14T20:13:00Z"/>
              </w:rPr>
            </w:pPr>
            <w:ins w:id="95" w:author="Yogesh Tugnawat" w:date="2019-01-14T20:13:00Z">
              <w:r w:rsidRPr="00BC2296">
                <w:t>NR Cell</w:t>
              </w:r>
            </w:ins>
          </w:p>
        </w:tc>
        <w:tc>
          <w:tcPr>
            <w:tcW w:w="2161" w:type="dxa"/>
          </w:tcPr>
          <w:p w:rsidR="00462150" w:rsidRPr="00CB5881" w:rsidRDefault="00462150" w:rsidP="00FE0669">
            <w:pPr>
              <w:pStyle w:val="TAH"/>
              <w:rPr>
                <w:ins w:id="96" w:author="Yogesh Tugnawat" w:date="2019-01-14T20:13:00Z"/>
              </w:rPr>
            </w:pPr>
            <w:ins w:id="97" w:author="Yogesh Tugnawat" w:date="2019-01-14T20:13:00Z">
              <w:r w:rsidRPr="00CB5881">
                <w:t>PLMN name</w:t>
              </w:r>
            </w:ins>
          </w:p>
        </w:tc>
        <w:tc>
          <w:tcPr>
            <w:tcW w:w="1276" w:type="dxa"/>
          </w:tcPr>
          <w:p w:rsidR="00462150" w:rsidRPr="00CB5881" w:rsidRDefault="00462150" w:rsidP="00FE0669">
            <w:pPr>
              <w:pStyle w:val="TAH"/>
              <w:rPr>
                <w:ins w:id="98" w:author="Yogesh Tugnawat" w:date="2019-01-14T20:13:00Z"/>
              </w:rPr>
            </w:pPr>
            <w:ins w:id="99" w:author="Yogesh Tugnawat" w:date="2019-01-14T20:13:00Z">
              <w:r w:rsidRPr="00CB5881">
                <w:t>MCC</w:t>
              </w:r>
            </w:ins>
          </w:p>
        </w:tc>
        <w:tc>
          <w:tcPr>
            <w:tcW w:w="1275" w:type="dxa"/>
          </w:tcPr>
          <w:p w:rsidR="00462150" w:rsidRPr="00CB5881" w:rsidRDefault="00462150" w:rsidP="00FE0669">
            <w:pPr>
              <w:pStyle w:val="TAH"/>
              <w:rPr>
                <w:ins w:id="100" w:author="Yogesh Tugnawat" w:date="2019-01-14T20:13:00Z"/>
              </w:rPr>
            </w:pPr>
            <w:ins w:id="101" w:author="Yogesh Tugnawat" w:date="2019-01-14T20:13:00Z">
              <w:r w:rsidRPr="00CB5881">
                <w:t>MNC</w:t>
              </w:r>
            </w:ins>
          </w:p>
        </w:tc>
      </w:tr>
      <w:tr w:rsidR="00462150" w:rsidRPr="00CB5881" w:rsidTr="00FE0669">
        <w:trPr>
          <w:jc w:val="center"/>
          <w:ins w:id="102" w:author="Yogesh Tugnawat" w:date="2019-01-14T20:13:00Z"/>
        </w:trPr>
        <w:tc>
          <w:tcPr>
            <w:tcW w:w="1064" w:type="dxa"/>
          </w:tcPr>
          <w:p w:rsidR="00462150" w:rsidRPr="00BC2296" w:rsidRDefault="00462150" w:rsidP="00FE0669">
            <w:pPr>
              <w:pStyle w:val="TAC"/>
              <w:rPr>
                <w:ins w:id="103" w:author="Yogesh Tugnawat" w:date="2019-01-14T20:13:00Z"/>
              </w:rPr>
            </w:pPr>
            <w:ins w:id="104" w:author="Yogesh Tugnawat" w:date="2019-01-14T20:13:00Z">
              <w:r w:rsidRPr="00BC2296">
                <w:t>11</w:t>
              </w:r>
            </w:ins>
          </w:p>
        </w:tc>
        <w:tc>
          <w:tcPr>
            <w:tcW w:w="2161" w:type="dxa"/>
          </w:tcPr>
          <w:p w:rsidR="00462150" w:rsidRPr="00CB5881" w:rsidRDefault="00462150" w:rsidP="00FE0669">
            <w:pPr>
              <w:pStyle w:val="TAC"/>
              <w:rPr>
                <w:ins w:id="105" w:author="Yogesh Tugnawat" w:date="2019-01-14T20:13:00Z"/>
              </w:rPr>
            </w:pPr>
            <w:ins w:id="106" w:author="Yogesh Tugnawat" w:date="2019-01-14T20:13:00Z">
              <w:r>
                <w:t>PLMN2</w:t>
              </w:r>
            </w:ins>
          </w:p>
        </w:tc>
        <w:tc>
          <w:tcPr>
            <w:tcW w:w="1276" w:type="dxa"/>
          </w:tcPr>
          <w:p w:rsidR="00462150" w:rsidRPr="00CB5881" w:rsidRDefault="00462150" w:rsidP="00FE0669">
            <w:pPr>
              <w:pStyle w:val="TAC"/>
              <w:rPr>
                <w:ins w:id="107" w:author="Yogesh Tugnawat" w:date="2019-01-14T20:13:00Z"/>
              </w:rPr>
            </w:pPr>
            <w:ins w:id="108" w:author="Yogesh Tugnawat" w:date="2019-01-14T20:13:00Z">
              <w:r>
                <w:t>002</w:t>
              </w:r>
            </w:ins>
          </w:p>
        </w:tc>
        <w:tc>
          <w:tcPr>
            <w:tcW w:w="1275" w:type="dxa"/>
          </w:tcPr>
          <w:p w:rsidR="00462150" w:rsidRPr="00CB5881" w:rsidRDefault="00462150" w:rsidP="00FE0669">
            <w:pPr>
              <w:pStyle w:val="TAC"/>
              <w:rPr>
                <w:ins w:id="109" w:author="Yogesh Tugnawat" w:date="2019-01-14T20:13:00Z"/>
              </w:rPr>
            </w:pPr>
            <w:ins w:id="110" w:author="Yogesh Tugnawat" w:date="2019-01-14T20:13:00Z">
              <w:r>
                <w:t>1</w:t>
              </w:r>
              <w:r w:rsidRPr="00CB5881">
                <w:t>1</w:t>
              </w:r>
            </w:ins>
          </w:p>
        </w:tc>
      </w:tr>
      <w:tr w:rsidR="00462150" w:rsidRPr="00CB5881" w:rsidTr="00FE0669">
        <w:trPr>
          <w:jc w:val="center"/>
          <w:ins w:id="111" w:author="Yogesh Tugnawat" w:date="2019-01-14T20:13:00Z"/>
        </w:trPr>
        <w:tc>
          <w:tcPr>
            <w:tcW w:w="1064" w:type="dxa"/>
          </w:tcPr>
          <w:p w:rsidR="00462150" w:rsidRPr="00BC2296" w:rsidRDefault="00462150" w:rsidP="00FE0669">
            <w:pPr>
              <w:pStyle w:val="TAC"/>
              <w:rPr>
                <w:ins w:id="112" w:author="Yogesh Tugnawat" w:date="2019-01-14T20:13:00Z"/>
              </w:rPr>
            </w:pPr>
            <w:ins w:id="113" w:author="Yogesh Tugnawat" w:date="2019-01-14T20:13:00Z">
              <w:r w:rsidRPr="00BC2296">
                <w:t>12</w:t>
              </w:r>
            </w:ins>
          </w:p>
        </w:tc>
        <w:tc>
          <w:tcPr>
            <w:tcW w:w="2161" w:type="dxa"/>
          </w:tcPr>
          <w:p w:rsidR="00462150" w:rsidRPr="00CB5881" w:rsidRDefault="00462150" w:rsidP="00FE0669">
            <w:pPr>
              <w:pStyle w:val="TAC"/>
              <w:rPr>
                <w:ins w:id="114" w:author="Yogesh Tugnawat" w:date="2019-01-14T20:13:00Z"/>
              </w:rPr>
            </w:pPr>
            <w:ins w:id="115" w:author="Yogesh Tugnawat" w:date="2019-01-14T20:13:00Z">
              <w:r>
                <w:t>PLMN3</w:t>
              </w:r>
            </w:ins>
          </w:p>
        </w:tc>
        <w:tc>
          <w:tcPr>
            <w:tcW w:w="1276" w:type="dxa"/>
          </w:tcPr>
          <w:p w:rsidR="00462150" w:rsidRPr="00CB5881" w:rsidRDefault="00462150" w:rsidP="00FE0669">
            <w:pPr>
              <w:pStyle w:val="TAC"/>
              <w:rPr>
                <w:ins w:id="116" w:author="Yogesh Tugnawat" w:date="2019-01-14T20:13:00Z"/>
              </w:rPr>
            </w:pPr>
            <w:ins w:id="117" w:author="Yogesh Tugnawat" w:date="2019-01-14T20:13:00Z">
              <w:r>
                <w:t>003</w:t>
              </w:r>
            </w:ins>
          </w:p>
        </w:tc>
        <w:tc>
          <w:tcPr>
            <w:tcW w:w="1275" w:type="dxa"/>
          </w:tcPr>
          <w:p w:rsidR="00462150" w:rsidRPr="00CB5881" w:rsidRDefault="00462150" w:rsidP="00FE0669">
            <w:pPr>
              <w:pStyle w:val="TAC"/>
              <w:rPr>
                <w:ins w:id="118" w:author="Yogesh Tugnawat" w:date="2019-01-14T20:13:00Z"/>
              </w:rPr>
            </w:pPr>
            <w:ins w:id="119" w:author="Yogesh Tugnawat" w:date="2019-01-14T20:13:00Z">
              <w:r>
                <w:t>2</w:t>
              </w:r>
              <w:r w:rsidRPr="00CB5881">
                <w:t>1</w:t>
              </w:r>
            </w:ins>
          </w:p>
        </w:tc>
      </w:tr>
      <w:tr w:rsidR="00462150" w:rsidRPr="00CB5881" w:rsidTr="00FE0669">
        <w:trPr>
          <w:jc w:val="center"/>
          <w:ins w:id="120" w:author="Yogesh Tugnawat" w:date="2019-01-14T20:13:00Z"/>
        </w:trPr>
        <w:tc>
          <w:tcPr>
            <w:tcW w:w="1064" w:type="dxa"/>
          </w:tcPr>
          <w:p w:rsidR="00462150" w:rsidRPr="00BC2296" w:rsidRDefault="00462150" w:rsidP="00FE0669">
            <w:pPr>
              <w:pStyle w:val="TAC"/>
              <w:rPr>
                <w:ins w:id="121" w:author="Yogesh Tugnawat" w:date="2019-01-14T20:13:00Z"/>
              </w:rPr>
            </w:pPr>
            <w:ins w:id="122" w:author="Yogesh Tugnawat" w:date="2019-01-14T20:13:00Z">
              <w:r w:rsidRPr="00BC2296">
                <w:t>13</w:t>
              </w:r>
            </w:ins>
          </w:p>
        </w:tc>
        <w:tc>
          <w:tcPr>
            <w:tcW w:w="2161" w:type="dxa"/>
          </w:tcPr>
          <w:p w:rsidR="00462150" w:rsidRPr="00CB5881" w:rsidRDefault="00462150" w:rsidP="00FE0669">
            <w:pPr>
              <w:pStyle w:val="TAC"/>
              <w:rPr>
                <w:ins w:id="123" w:author="Yogesh Tugnawat" w:date="2019-01-14T20:13:00Z"/>
              </w:rPr>
            </w:pPr>
            <w:ins w:id="124" w:author="Yogesh Tugnawat" w:date="2019-01-14T20:13:00Z">
              <w:r>
                <w:t>PLMN4</w:t>
              </w:r>
            </w:ins>
          </w:p>
        </w:tc>
        <w:tc>
          <w:tcPr>
            <w:tcW w:w="1276" w:type="dxa"/>
          </w:tcPr>
          <w:p w:rsidR="00462150" w:rsidRPr="00CB5881" w:rsidRDefault="00462150" w:rsidP="00FE0669">
            <w:pPr>
              <w:pStyle w:val="TAC"/>
              <w:rPr>
                <w:ins w:id="125" w:author="Yogesh Tugnawat" w:date="2019-01-14T20:13:00Z"/>
              </w:rPr>
            </w:pPr>
            <w:ins w:id="126" w:author="Yogesh Tugnawat" w:date="2019-01-14T20:13:00Z">
              <w:r>
                <w:t>004</w:t>
              </w:r>
            </w:ins>
          </w:p>
        </w:tc>
        <w:tc>
          <w:tcPr>
            <w:tcW w:w="1275" w:type="dxa"/>
          </w:tcPr>
          <w:p w:rsidR="00462150" w:rsidRPr="00CB5881" w:rsidRDefault="00462150" w:rsidP="00FE0669">
            <w:pPr>
              <w:pStyle w:val="TAC"/>
              <w:rPr>
                <w:ins w:id="127" w:author="Yogesh Tugnawat" w:date="2019-01-14T20:13:00Z"/>
              </w:rPr>
            </w:pPr>
            <w:ins w:id="128" w:author="Yogesh Tugnawat" w:date="2019-01-14T20:13:00Z">
              <w:r>
                <w:t>31</w:t>
              </w:r>
            </w:ins>
          </w:p>
        </w:tc>
      </w:tr>
    </w:tbl>
    <w:p w:rsidR="00462150" w:rsidRDefault="00462150" w:rsidP="00462150">
      <w:pPr>
        <w:pStyle w:val="B2"/>
        <w:ind w:left="0" w:firstLine="284"/>
        <w:rPr>
          <w:ins w:id="129" w:author="Yogesh Tugnawat" w:date="2019-01-14T20:13:00Z"/>
        </w:rPr>
      </w:pPr>
    </w:p>
    <w:p w:rsidR="00462150" w:rsidRPr="008B4518" w:rsidRDefault="00462150" w:rsidP="00462150">
      <w:pPr>
        <w:pStyle w:val="B2"/>
        <w:ind w:left="0" w:firstLine="284"/>
        <w:rPr>
          <w:ins w:id="130" w:author="Yogesh Tugnawat" w:date="2019-01-14T20:13:00Z"/>
        </w:rPr>
      </w:pPr>
      <w:ins w:id="131" w:author="Yogesh Tugnawat" w:date="2019-01-14T20:13:00Z">
        <w:r>
          <w:t>-</w:t>
        </w:r>
        <w:r>
          <w:tab/>
          <w:t>NR Cell 1</w:t>
        </w:r>
        <w:r>
          <w:rPr>
            <w:lang w:val="en-US"/>
          </w:rPr>
          <w:t xml:space="preserve">1 </w:t>
        </w:r>
        <w:r w:rsidRPr="008B4518">
          <w:t>is set to ''Serving</w:t>
        </w:r>
        <w:r>
          <w:rPr>
            <w:i/>
            <w:lang w:val="en-US"/>
          </w:rPr>
          <w:t xml:space="preserve"> </w:t>
        </w:r>
        <w:r w:rsidRPr="00863E80">
          <w:rPr>
            <w:lang w:val="en-US"/>
          </w:rPr>
          <w:t>Cell”</w:t>
        </w:r>
        <w:r w:rsidRPr="00863E80">
          <w:t>;</w:t>
        </w:r>
      </w:ins>
    </w:p>
    <w:p w:rsidR="00462150" w:rsidRDefault="00462150" w:rsidP="00462150">
      <w:pPr>
        <w:pStyle w:val="B2"/>
        <w:ind w:left="0" w:firstLine="284"/>
        <w:rPr>
          <w:ins w:id="132" w:author="Yogesh Tugnawat" w:date="2019-01-14T20:13:00Z"/>
        </w:rPr>
      </w:pPr>
      <w:ins w:id="133" w:author="Yogesh Tugnawat" w:date="2019-01-14T20:13:00Z">
        <w:r>
          <w:t>-</w:t>
        </w:r>
        <w:r>
          <w:tab/>
          <w:t>NR Cell 1</w:t>
        </w:r>
        <w:r>
          <w:rPr>
            <w:lang w:val="en-US"/>
          </w:rPr>
          <w:t>2</w:t>
        </w:r>
        <w:r>
          <w:t xml:space="preserve"> </w:t>
        </w:r>
        <w:r w:rsidRPr="008B4518">
          <w:t xml:space="preserve">is set to ''Serving </w:t>
        </w:r>
        <w:r>
          <w:t>Cell</w:t>
        </w:r>
        <w:r w:rsidRPr="008B4518">
          <w:t>'';</w:t>
        </w:r>
      </w:ins>
    </w:p>
    <w:p w:rsidR="00462150" w:rsidRDefault="00462150" w:rsidP="00462150">
      <w:pPr>
        <w:pStyle w:val="B2"/>
        <w:ind w:left="0" w:firstLine="284"/>
        <w:rPr>
          <w:ins w:id="134" w:author="Yogesh Tugnawat" w:date="2019-01-14T20:13:00Z"/>
          <w:lang w:val="en-US"/>
        </w:rPr>
      </w:pPr>
      <w:ins w:id="135" w:author="Yogesh Tugnawat" w:date="2019-01-14T20:13:00Z">
        <w:r>
          <w:t>-     NR Cell</w:t>
        </w:r>
        <w:r>
          <w:rPr>
            <w:lang w:val="en-US"/>
          </w:rPr>
          <w:t xml:space="preserve"> 13 is set to “</w:t>
        </w:r>
        <w:r w:rsidRPr="008B4518">
          <w:t xml:space="preserve">Serving </w:t>
        </w:r>
        <w:r>
          <w:t>Cell</w:t>
        </w:r>
        <w:r w:rsidRPr="008B4518">
          <w:t>''</w:t>
        </w:r>
        <w:r>
          <w:rPr>
            <w:lang w:val="en-US"/>
          </w:rPr>
          <w:t>;</w:t>
        </w:r>
      </w:ins>
    </w:p>
    <w:p w:rsidR="00462150" w:rsidRPr="002F4C46" w:rsidRDefault="00462150" w:rsidP="00462150">
      <w:pPr>
        <w:pStyle w:val="B2"/>
        <w:ind w:left="0" w:firstLine="284"/>
        <w:rPr>
          <w:ins w:id="136" w:author="Yogesh Tugnawat" w:date="2019-01-14T20:13:00Z"/>
          <w:lang w:val="en-US"/>
        </w:rPr>
      </w:pPr>
      <w:ins w:id="137" w:author="Yogesh Tugnawat" w:date="2019-01-14T20:13:00Z">
        <w:r>
          <w:rPr>
            <w:lang w:val="en-US"/>
          </w:rPr>
          <w:lastRenderedPageBreak/>
          <w:t xml:space="preserve">-       </w:t>
        </w:r>
        <w:r w:rsidRPr="00863E80">
          <w:rPr>
            <w:lang w:val="en-US"/>
          </w:rPr>
          <w:t>System Information Combination NR-4 as defined in TS38.508 clause 4.4.3.1.3 is used in NR cells</w:t>
        </w:r>
      </w:ins>
    </w:p>
    <w:p w:rsidR="00462150" w:rsidRDefault="00462150" w:rsidP="00462150">
      <w:pPr>
        <w:pStyle w:val="H6"/>
        <w:rPr>
          <w:ins w:id="138" w:author="Yogesh Tugnawat" w:date="2019-01-14T20:13:00Z"/>
        </w:rPr>
      </w:pPr>
      <w:ins w:id="139" w:author="Yogesh Tugnawat" w:date="2019-01-14T20:13:00Z">
        <w:r w:rsidRPr="00CB5881">
          <w:t>UE:-</w:t>
        </w:r>
        <w:r w:rsidRPr="00CB5881">
          <w:tab/>
        </w:r>
      </w:ins>
    </w:p>
    <w:p w:rsidR="00462150" w:rsidRPr="00371EBE" w:rsidRDefault="00462150" w:rsidP="00462150">
      <w:pPr>
        <w:pStyle w:val="H6"/>
        <w:rPr>
          <w:ins w:id="140" w:author="Yogesh Tugnawat" w:date="2019-01-14T20:13:00Z"/>
          <w:rFonts w:ascii="Times New Roman" w:hAnsi="Times New Roman"/>
        </w:rPr>
      </w:pPr>
      <w:ins w:id="141" w:author="Yogesh Tugnawat" w:date="2019-01-14T20:13:00Z">
        <w:r>
          <w:t xml:space="preserve">          </w:t>
        </w:r>
        <w:r w:rsidRPr="00371EBE">
          <w:rPr>
            <w:rFonts w:ascii="Times New Roman" w:hAnsi="Times New Roman"/>
          </w:rPr>
          <w:t>The UE is in Automatic PLMN selection mode.</w:t>
        </w:r>
      </w:ins>
    </w:p>
    <w:p w:rsidR="00462150" w:rsidRPr="00A76F47" w:rsidRDefault="00462150" w:rsidP="00462150">
      <w:pPr>
        <w:pStyle w:val="B1"/>
        <w:rPr>
          <w:ins w:id="142" w:author="Yogesh Tugnawat" w:date="2019-01-14T20:13:00Z"/>
          <w:i/>
        </w:rPr>
      </w:pPr>
      <w:ins w:id="143" w:author="Yogesh Tugnawat" w:date="2019-01-14T20:13:00Z">
        <w:r w:rsidRPr="00CB5881">
          <w:t>-</w:t>
        </w:r>
        <w:r w:rsidRPr="00CB5881">
          <w:tab/>
        </w:r>
        <w:r w:rsidRPr="00FC456D">
          <w:rPr>
            <w:highlight w:val="yellow"/>
          </w:rPr>
          <w:t>USIM profile</w:t>
        </w:r>
        <w:r>
          <w:rPr>
            <w:highlight w:val="yellow"/>
          </w:rPr>
          <w:t xml:space="preserve"> as defined in Table [FFS] in TS38.508-1 will be used.</w:t>
        </w:r>
        <w:r>
          <w:t>[</w:t>
        </w:r>
        <w:r w:rsidRPr="00A76F47">
          <w:rPr>
            <w:i/>
          </w:rPr>
          <w:t xml:space="preserve">FFS- Table </w:t>
        </w:r>
      </w:ins>
      <w:ins w:id="144" w:author="Yogesh Tugnawat" w:date="2019-01-14T22:10:00Z">
        <w:r w:rsidR="005854CC">
          <w:rPr>
            <w:i/>
          </w:rPr>
          <w:t>6.3.1.1</w:t>
        </w:r>
      </w:ins>
      <w:ins w:id="145" w:author="Yogesh Tugnawat" w:date="2019-01-14T20:13:00Z">
        <w:r w:rsidRPr="00A76F47">
          <w:rPr>
            <w:i/>
          </w:rPr>
          <w:t>.3.1-2 will be moved to TS38.508-1]</w:t>
        </w:r>
      </w:ins>
    </w:p>
    <w:p w:rsidR="00462150" w:rsidRPr="00B659C8" w:rsidRDefault="00462150" w:rsidP="00462150">
      <w:pPr>
        <w:pStyle w:val="B1"/>
        <w:rPr>
          <w:ins w:id="146" w:author="Yogesh Tugnawat" w:date="2019-01-14T20:13:00Z"/>
          <w:lang w:val="en-US"/>
        </w:rPr>
      </w:pPr>
      <w:ins w:id="147" w:author="Yogesh Tugnawat" w:date="2019-01-14T20:13:00Z">
        <w:r>
          <w:t xml:space="preserve">-    The UE is in Switched OFF </w:t>
        </w:r>
        <w:r>
          <w:rPr>
            <w:lang w:val="en-US"/>
          </w:rPr>
          <w:t>(</w:t>
        </w:r>
        <w:r>
          <w:t>State 0-A)</w:t>
        </w:r>
        <w:r>
          <w:rPr>
            <w:lang w:val="en-US"/>
          </w:rPr>
          <w:t xml:space="preserve"> as defined in TS 38.508-1 </w:t>
        </w:r>
        <w:r w:rsidRPr="001A6966">
          <w:t>Table 4.4A.2-0</w:t>
        </w:r>
      </w:ins>
    </w:p>
    <w:p w:rsidR="00462150" w:rsidRPr="00CB5881" w:rsidRDefault="00462150" w:rsidP="00A13195">
      <w:pPr>
        <w:pStyle w:val="TH"/>
        <w:rPr>
          <w:ins w:id="148" w:author="Yogesh Tugnawat" w:date="2019-01-14T20:13:00Z"/>
        </w:rPr>
      </w:pPr>
      <w:ins w:id="149" w:author="Yogesh Tugnawat" w:date="2019-01-14T20:13:00Z">
        <w:r>
          <w:tab/>
        </w:r>
        <w:r>
          <w:tab/>
        </w:r>
        <w:r w:rsidRPr="00CB5881">
          <w:t>Tab</w:t>
        </w:r>
        <w:r>
          <w:t xml:space="preserve">le </w:t>
        </w:r>
      </w:ins>
      <w:ins w:id="150" w:author="Yogesh Tugnawat" w:date="2019-01-14T22:10:00Z">
        <w:r w:rsidR="005854CC">
          <w:t>6.3.1.1</w:t>
        </w:r>
      </w:ins>
      <w:ins w:id="151" w:author="Yogesh Tugnawat" w:date="2019-01-14T20:13:00Z">
        <w:r w:rsidRPr="00CB5881">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462150" w:rsidRPr="00CB5881" w:rsidTr="00FE0669">
        <w:trPr>
          <w:jc w:val="center"/>
          <w:ins w:id="152" w:author="Yogesh Tugnawat" w:date="2019-01-14T20:13:00Z"/>
        </w:trPr>
        <w:tc>
          <w:tcPr>
            <w:tcW w:w="1975" w:type="dxa"/>
          </w:tcPr>
          <w:p w:rsidR="00462150" w:rsidRPr="00CB5881" w:rsidRDefault="00462150" w:rsidP="00FE0669">
            <w:pPr>
              <w:pStyle w:val="TAH"/>
              <w:rPr>
                <w:ins w:id="153" w:author="Yogesh Tugnawat" w:date="2019-01-14T20:13:00Z"/>
              </w:rPr>
            </w:pPr>
            <w:ins w:id="154" w:author="Yogesh Tugnawat" w:date="2019-01-14T20:13:00Z">
              <w:r w:rsidRPr="00CB5881">
                <w:t>USIM field</w:t>
              </w:r>
            </w:ins>
          </w:p>
        </w:tc>
        <w:tc>
          <w:tcPr>
            <w:tcW w:w="820" w:type="dxa"/>
          </w:tcPr>
          <w:p w:rsidR="00462150" w:rsidRPr="00CB5881" w:rsidRDefault="00462150" w:rsidP="00FE0669">
            <w:pPr>
              <w:pStyle w:val="TAH"/>
              <w:rPr>
                <w:ins w:id="155" w:author="Yogesh Tugnawat" w:date="2019-01-14T20:13:00Z"/>
              </w:rPr>
            </w:pPr>
            <w:ins w:id="156" w:author="Yogesh Tugnawat" w:date="2019-01-14T20:13:00Z">
              <w:r w:rsidRPr="00CB5881">
                <w:t>Priority</w:t>
              </w:r>
            </w:ins>
          </w:p>
        </w:tc>
        <w:tc>
          <w:tcPr>
            <w:tcW w:w="2913" w:type="dxa"/>
          </w:tcPr>
          <w:p w:rsidR="00462150" w:rsidRPr="00CB5881" w:rsidRDefault="00462150" w:rsidP="00FE0669">
            <w:pPr>
              <w:pStyle w:val="TAH"/>
              <w:rPr>
                <w:ins w:id="157" w:author="Yogesh Tugnawat" w:date="2019-01-14T20:13:00Z"/>
              </w:rPr>
            </w:pPr>
            <w:ins w:id="158" w:author="Yogesh Tugnawat" w:date="2019-01-14T20:13:00Z">
              <w:r w:rsidRPr="00CB5881">
                <w:t>Value</w:t>
              </w:r>
            </w:ins>
          </w:p>
        </w:tc>
        <w:tc>
          <w:tcPr>
            <w:tcW w:w="3075" w:type="dxa"/>
          </w:tcPr>
          <w:p w:rsidR="00462150" w:rsidRPr="00CB5881" w:rsidRDefault="00462150" w:rsidP="00FE0669">
            <w:pPr>
              <w:pStyle w:val="TAH"/>
              <w:rPr>
                <w:ins w:id="159" w:author="Yogesh Tugnawat" w:date="2019-01-14T20:13:00Z"/>
              </w:rPr>
            </w:pPr>
            <w:ins w:id="160" w:author="Yogesh Tugnawat" w:date="2019-01-14T20:13:00Z">
              <w:r w:rsidRPr="00CB5881">
                <w:t>Access Technology Identifier</w:t>
              </w:r>
            </w:ins>
          </w:p>
        </w:tc>
      </w:tr>
      <w:tr w:rsidR="00462150" w:rsidRPr="00CB5881" w:rsidTr="00FE0669">
        <w:trPr>
          <w:cantSplit/>
          <w:jc w:val="center"/>
          <w:ins w:id="161" w:author="Yogesh Tugnawat" w:date="2019-01-14T20:13:00Z"/>
        </w:trPr>
        <w:tc>
          <w:tcPr>
            <w:tcW w:w="1975" w:type="dxa"/>
          </w:tcPr>
          <w:p w:rsidR="00462150" w:rsidRPr="00CB5881" w:rsidRDefault="00462150" w:rsidP="00FE0669">
            <w:pPr>
              <w:pStyle w:val="TAL"/>
              <w:rPr>
                <w:ins w:id="162" w:author="Yogesh Tugnawat" w:date="2019-01-14T20:13:00Z"/>
              </w:rPr>
            </w:pPr>
            <w:ins w:id="163" w:author="Yogesh Tugnawat" w:date="2019-01-14T20:13:00Z">
              <w:r w:rsidRPr="00CB5881">
                <w:t>EF</w:t>
              </w:r>
              <w:r w:rsidRPr="00CB5881">
                <w:rPr>
                  <w:vertAlign w:val="subscript"/>
                </w:rPr>
                <w:t>OPLMNwACT</w:t>
              </w:r>
            </w:ins>
          </w:p>
        </w:tc>
        <w:tc>
          <w:tcPr>
            <w:tcW w:w="820" w:type="dxa"/>
          </w:tcPr>
          <w:p w:rsidR="00462150" w:rsidRDefault="00462150" w:rsidP="00FE0669">
            <w:pPr>
              <w:pStyle w:val="TAL"/>
              <w:rPr>
                <w:ins w:id="164" w:author="Yogesh Tugnawat" w:date="2019-01-14T20:13:00Z"/>
              </w:rPr>
            </w:pPr>
            <w:ins w:id="165" w:author="Yogesh Tugnawat" w:date="2019-01-14T20:13:00Z">
              <w:r w:rsidRPr="00CB5881">
                <w:t>1</w:t>
              </w:r>
            </w:ins>
          </w:p>
          <w:p w:rsidR="00462150" w:rsidRDefault="00462150" w:rsidP="00FE0669">
            <w:pPr>
              <w:pStyle w:val="TAL"/>
              <w:rPr>
                <w:ins w:id="166" w:author="Yogesh Tugnawat" w:date="2019-01-14T20:13:00Z"/>
              </w:rPr>
            </w:pPr>
            <w:ins w:id="167" w:author="Yogesh Tugnawat" w:date="2019-01-14T20:13:00Z">
              <w:r>
                <w:t>2</w:t>
              </w:r>
            </w:ins>
          </w:p>
          <w:p w:rsidR="00462150" w:rsidRPr="00CB5881" w:rsidRDefault="00462150" w:rsidP="00FE0669">
            <w:pPr>
              <w:pStyle w:val="TAL"/>
              <w:rPr>
                <w:ins w:id="168" w:author="Yogesh Tugnawat" w:date="2019-01-14T20:13:00Z"/>
              </w:rPr>
            </w:pPr>
            <w:ins w:id="169" w:author="Yogesh Tugnawat" w:date="2019-01-14T20:13:00Z">
              <w:r>
                <w:t>3</w:t>
              </w:r>
            </w:ins>
          </w:p>
        </w:tc>
        <w:tc>
          <w:tcPr>
            <w:tcW w:w="2913" w:type="dxa"/>
          </w:tcPr>
          <w:p w:rsidR="00462150" w:rsidRDefault="00462150" w:rsidP="00FE0669">
            <w:pPr>
              <w:pStyle w:val="TAL"/>
              <w:rPr>
                <w:ins w:id="170" w:author="Yogesh Tugnawat" w:date="2019-01-14T20:13:00Z"/>
              </w:rPr>
            </w:pPr>
            <w:ins w:id="171" w:author="Yogesh Tugnawat" w:date="2019-01-14T20:13:00Z">
              <w:r>
                <w:t>PLMN4</w:t>
              </w:r>
            </w:ins>
          </w:p>
          <w:p w:rsidR="00462150" w:rsidRDefault="00462150" w:rsidP="00FE0669">
            <w:pPr>
              <w:pStyle w:val="TAL"/>
              <w:rPr>
                <w:ins w:id="172" w:author="Yogesh Tugnawat" w:date="2019-01-14T20:13:00Z"/>
              </w:rPr>
            </w:pPr>
            <w:ins w:id="173" w:author="Yogesh Tugnawat" w:date="2019-01-14T20:13:00Z">
              <w:r>
                <w:t>PLMN3</w:t>
              </w:r>
            </w:ins>
          </w:p>
          <w:p w:rsidR="00462150" w:rsidRDefault="00462150" w:rsidP="00FE0669">
            <w:pPr>
              <w:pStyle w:val="TAL"/>
              <w:rPr>
                <w:ins w:id="174" w:author="Yogesh Tugnawat" w:date="2019-01-14T20:13:00Z"/>
              </w:rPr>
            </w:pPr>
            <w:ins w:id="175" w:author="Yogesh Tugnawat" w:date="2019-01-14T20:13:00Z">
              <w:r>
                <w:t>PLMN2</w:t>
              </w:r>
            </w:ins>
          </w:p>
          <w:p w:rsidR="00462150" w:rsidRPr="00CB5881" w:rsidRDefault="00462150" w:rsidP="00FE0669">
            <w:pPr>
              <w:pStyle w:val="TAL"/>
              <w:rPr>
                <w:ins w:id="176" w:author="Yogesh Tugnawat" w:date="2019-01-14T20:13:00Z"/>
              </w:rPr>
            </w:pPr>
            <w:ins w:id="177" w:author="Yogesh Tugnawat" w:date="2019-01-14T20:13:00Z">
              <w:r w:rsidRPr="00CB5881">
                <w:t>Remaining defined entries use default values</w:t>
              </w:r>
            </w:ins>
          </w:p>
        </w:tc>
        <w:tc>
          <w:tcPr>
            <w:tcW w:w="3075" w:type="dxa"/>
          </w:tcPr>
          <w:p w:rsidR="00462150" w:rsidRDefault="00462150" w:rsidP="00FE0669">
            <w:pPr>
              <w:pStyle w:val="TAL"/>
              <w:rPr>
                <w:ins w:id="178" w:author="Yogesh Tugnawat" w:date="2019-01-14T20:13:00Z"/>
              </w:rPr>
            </w:pPr>
            <w:ins w:id="179" w:author="Yogesh Tugnawat" w:date="2019-01-14T20:13:00Z">
              <w:r>
                <w:t>NG-RAN</w:t>
              </w:r>
            </w:ins>
          </w:p>
          <w:p w:rsidR="00462150" w:rsidRDefault="00462150" w:rsidP="00FE0669">
            <w:pPr>
              <w:pStyle w:val="TAL"/>
              <w:rPr>
                <w:ins w:id="180" w:author="Yogesh Tugnawat" w:date="2019-01-14T20:13:00Z"/>
              </w:rPr>
            </w:pPr>
            <w:ins w:id="181" w:author="Yogesh Tugnawat" w:date="2019-01-14T20:13:00Z">
              <w:r>
                <w:t>NG-RAN</w:t>
              </w:r>
            </w:ins>
          </w:p>
          <w:p w:rsidR="00462150" w:rsidRPr="00CB5881" w:rsidRDefault="00462150" w:rsidP="00FE0669">
            <w:pPr>
              <w:pStyle w:val="TAL"/>
              <w:rPr>
                <w:ins w:id="182" w:author="Yogesh Tugnawat" w:date="2019-01-14T20:13:00Z"/>
              </w:rPr>
            </w:pPr>
            <w:ins w:id="183" w:author="Yogesh Tugnawat" w:date="2019-01-14T20:13:00Z">
              <w:r>
                <w:t>NG-RAN</w:t>
              </w:r>
            </w:ins>
          </w:p>
        </w:tc>
      </w:tr>
      <w:tr w:rsidR="00462150" w:rsidRPr="00CB5881" w:rsidTr="00FE0669">
        <w:trPr>
          <w:cantSplit/>
          <w:jc w:val="center"/>
          <w:ins w:id="184" w:author="Yogesh Tugnawat" w:date="2019-01-14T20:13:00Z"/>
        </w:trPr>
        <w:tc>
          <w:tcPr>
            <w:tcW w:w="1975" w:type="dxa"/>
          </w:tcPr>
          <w:p w:rsidR="00462150" w:rsidRPr="00CB5881" w:rsidRDefault="00462150" w:rsidP="00FE0669">
            <w:pPr>
              <w:pStyle w:val="TAL"/>
              <w:rPr>
                <w:ins w:id="185" w:author="Yogesh Tugnawat" w:date="2019-01-14T20:13:00Z"/>
              </w:rPr>
            </w:pPr>
            <w:ins w:id="186" w:author="Yogesh Tugnawat" w:date="2019-01-14T20:13:00Z">
              <w:r w:rsidRPr="00CB5881">
                <w:rPr>
                  <w:kern w:val="2"/>
                </w:rPr>
                <w:t>EF</w:t>
              </w:r>
              <w:r w:rsidRPr="00CB5881">
                <w:rPr>
                  <w:kern w:val="2"/>
                  <w:vertAlign w:val="subscript"/>
                </w:rPr>
                <w:t>UST</w:t>
              </w:r>
            </w:ins>
          </w:p>
        </w:tc>
        <w:tc>
          <w:tcPr>
            <w:tcW w:w="820" w:type="dxa"/>
          </w:tcPr>
          <w:p w:rsidR="00462150" w:rsidRPr="00CB5881" w:rsidRDefault="00462150" w:rsidP="00FE0669">
            <w:pPr>
              <w:pStyle w:val="TAL"/>
              <w:rPr>
                <w:ins w:id="187" w:author="Yogesh Tugnawat" w:date="2019-01-14T20:13:00Z"/>
              </w:rPr>
            </w:pPr>
          </w:p>
        </w:tc>
        <w:tc>
          <w:tcPr>
            <w:tcW w:w="2913" w:type="dxa"/>
          </w:tcPr>
          <w:p w:rsidR="00462150" w:rsidRPr="00CB5881" w:rsidRDefault="00462150" w:rsidP="00FE0669">
            <w:pPr>
              <w:pStyle w:val="TAL"/>
              <w:rPr>
                <w:ins w:id="188" w:author="Yogesh Tugnawat" w:date="2019-01-14T20:13:00Z"/>
              </w:rPr>
            </w:pPr>
            <w:ins w:id="189" w:author="Yogesh Tugnawat" w:date="2019-01-14T20:13:00Z">
              <w:r w:rsidRPr="00CB5881">
                <w:rPr>
                  <w:kern w:val="2"/>
                  <w:lang w:eastAsia="zh-CN"/>
                </w:rPr>
                <w:t>S</w:t>
              </w:r>
              <w:r w:rsidRPr="00CB5881">
                <w:rPr>
                  <w:kern w:val="2"/>
                </w:rPr>
                <w:t>ervice</w:t>
              </w:r>
              <w:r w:rsidRPr="00CB5881">
                <w:rPr>
                  <w:kern w:val="2"/>
                  <w:lang w:eastAsia="zh-CN"/>
                </w:rPr>
                <w:t xml:space="preserve"> </w:t>
              </w:r>
              <w:r w:rsidRPr="00CB5881">
                <w:rPr>
                  <w:kern w:val="2"/>
                </w:rPr>
                <w:t>n°</w:t>
              </w:r>
              <w:r>
                <w:rPr>
                  <w:kern w:val="2"/>
                </w:rPr>
                <w:t>127</w:t>
              </w:r>
              <w:r w:rsidRPr="00CB5881">
                <w:rPr>
                  <w:kern w:val="2"/>
                </w:rPr>
                <w:t xml:space="preserve"> </w:t>
              </w:r>
              <w:r w:rsidRPr="00CB5881">
                <w:rPr>
                  <w:kern w:val="2"/>
                  <w:lang w:eastAsia="zh-CN"/>
                </w:rPr>
                <w:t>is</w:t>
              </w:r>
              <w:r w:rsidRPr="00CB5881">
                <w:rPr>
                  <w:kern w:val="2"/>
                </w:rPr>
                <w:t xml:space="preserve"> "available"</w:t>
              </w:r>
            </w:ins>
          </w:p>
        </w:tc>
        <w:tc>
          <w:tcPr>
            <w:tcW w:w="3075" w:type="dxa"/>
          </w:tcPr>
          <w:p w:rsidR="00462150" w:rsidRPr="00CB5881" w:rsidRDefault="00462150" w:rsidP="00FE0669">
            <w:pPr>
              <w:pStyle w:val="TAL"/>
              <w:rPr>
                <w:ins w:id="190" w:author="Yogesh Tugnawat" w:date="2019-01-14T20:13:00Z"/>
              </w:rPr>
            </w:pPr>
          </w:p>
        </w:tc>
      </w:tr>
    </w:tbl>
    <w:p w:rsidR="00462150" w:rsidRPr="00CB5881" w:rsidRDefault="00462150" w:rsidP="00462150">
      <w:pPr>
        <w:rPr>
          <w:ins w:id="191" w:author="Yogesh Tugnawat" w:date="2019-01-14T20:13:00Z"/>
        </w:rPr>
      </w:pPr>
    </w:p>
    <w:p w:rsidR="00462150" w:rsidRDefault="005854CC" w:rsidP="009815B2">
      <w:pPr>
        <w:pStyle w:val="H6"/>
        <w:rPr>
          <w:ins w:id="192" w:author="Yogesh Tugnawat" w:date="2019-01-14T20:13:00Z"/>
        </w:rPr>
      </w:pPr>
      <w:ins w:id="193" w:author="Yogesh Tugnawat" w:date="2019-01-14T22:10:00Z">
        <w:r>
          <w:t>6.3.1.1</w:t>
        </w:r>
      </w:ins>
      <w:ins w:id="194" w:author="Yogesh Tugnawat" w:date="2019-01-14T20:13:00Z">
        <w:r w:rsidR="00462150">
          <w:t>.4</w:t>
        </w:r>
        <w:r w:rsidR="00462150" w:rsidRPr="00E1746F">
          <w:tab/>
          <w:t>Test procedure sequence</w:t>
        </w:r>
      </w:ins>
    </w:p>
    <w:p w:rsidR="00462150" w:rsidRPr="00E1746F" w:rsidRDefault="00462150" w:rsidP="009815B2">
      <w:pPr>
        <w:pStyle w:val="TH"/>
        <w:rPr>
          <w:ins w:id="195" w:author="Yogesh Tugnawat" w:date="2019-01-14T20:13:00Z"/>
        </w:rPr>
      </w:pPr>
      <w:ins w:id="196" w:author="Yogesh Tugnawat" w:date="2019-01-14T20:13:00Z">
        <w:r>
          <w:t xml:space="preserve">Table </w:t>
        </w:r>
      </w:ins>
      <w:ins w:id="197" w:author="Yogesh Tugnawat" w:date="2019-01-14T22:10:00Z">
        <w:r w:rsidR="005854CC">
          <w:t>6.3.1.1</w:t>
        </w:r>
      </w:ins>
      <w:ins w:id="198" w:author="Yogesh Tugnawat" w:date="2019-01-14T20:13:00Z">
        <w:r>
          <w:t>.4-1</w:t>
        </w:r>
        <w:r w:rsidRPr="00E1746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62150" w:rsidRPr="00E1746F" w:rsidTr="00FE0669">
        <w:trPr>
          <w:ins w:id="199" w:author="Yogesh Tugnawat" w:date="2019-01-14T20:13:00Z"/>
        </w:trPr>
        <w:tc>
          <w:tcPr>
            <w:tcW w:w="534" w:type="dxa"/>
            <w:tcBorders>
              <w:top w:val="single" w:sz="4" w:space="0" w:color="auto"/>
              <w:bottom w:val="nil"/>
            </w:tcBorders>
          </w:tcPr>
          <w:p w:rsidR="00462150" w:rsidRPr="00E1746F" w:rsidRDefault="00462150" w:rsidP="00FE0669">
            <w:pPr>
              <w:pStyle w:val="TAH"/>
              <w:rPr>
                <w:ins w:id="200" w:author="Yogesh Tugnawat" w:date="2019-01-14T20:13:00Z"/>
              </w:rPr>
            </w:pPr>
            <w:ins w:id="201" w:author="Yogesh Tugnawat" w:date="2019-01-14T20:13:00Z">
              <w:r w:rsidRPr="00E1746F">
                <w:t>St</w:t>
              </w:r>
            </w:ins>
          </w:p>
        </w:tc>
        <w:tc>
          <w:tcPr>
            <w:tcW w:w="3969" w:type="dxa"/>
            <w:tcBorders>
              <w:top w:val="single" w:sz="4" w:space="0" w:color="auto"/>
              <w:bottom w:val="nil"/>
            </w:tcBorders>
          </w:tcPr>
          <w:p w:rsidR="00462150" w:rsidRPr="00E1746F" w:rsidRDefault="00462150" w:rsidP="00FE0669">
            <w:pPr>
              <w:pStyle w:val="TAH"/>
              <w:rPr>
                <w:ins w:id="202" w:author="Yogesh Tugnawat" w:date="2019-01-14T20:13:00Z"/>
              </w:rPr>
            </w:pPr>
            <w:ins w:id="203" w:author="Yogesh Tugnawat" w:date="2019-01-14T20:13:00Z">
              <w:r w:rsidRPr="00E1746F">
                <w:t>Procedure</w:t>
              </w:r>
            </w:ins>
          </w:p>
        </w:tc>
        <w:tc>
          <w:tcPr>
            <w:tcW w:w="3686" w:type="dxa"/>
            <w:gridSpan w:val="2"/>
            <w:tcBorders>
              <w:top w:val="single" w:sz="4" w:space="0" w:color="auto"/>
            </w:tcBorders>
          </w:tcPr>
          <w:p w:rsidR="00462150" w:rsidRPr="00E1746F" w:rsidRDefault="00462150" w:rsidP="00FE0669">
            <w:pPr>
              <w:pStyle w:val="TAH"/>
              <w:rPr>
                <w:ins w:id="204" w:author="Yogesh Tugnawat" w:date="2019-01-14T20:13:00Z"/>
              </w:rPr>
            </w:pPr>
            <w:ins w:id="205" w:author="Yogesh Tugnawat" w:date="2019-01-14T20:13:00Z">
              <w:r w:rsidRPr="00E1746F">
                <w:t>Message Sequence</w:t>
              </w:r>
            </w:ins>
          </w:p>
        </w:tc>
        <w:tc>
          <w:tcPr>
            <w:tcW w:w="567" w:type="dxa"/>
            <w:tcBorders>
              <w:top w:val="single" w:sz="4" w:space="0" w:color="auto"/>
              <w:bottom w:val="nil"/>
            </w:tcBorders>
          </w:tcPr>
          <w:p w:rsidR="00462150" w:rsidRPr="00E1746F" w:rsidRDefault="00462150" w:rsidP="00FE0669">
            <w:pPr>
              <w:pStyle w:val="TAH"/>
              <w:rPr>
                <w:ins w:id="206" w:author="Yogesh Tugnawat" w:date="2019-01-14T20:13:00Z"/>
                <w:rFonts w:eastAsia="MS Gothic"/>
              </w:rPr>
            </w:pPr>
            <w:ins w:id="207" w:author="Yogesh Tugnawat" w:date="2019-01-14T20:13:00Z">
              <w:r w:rsidRPr="00E1746F">
                <w:rPr>
                  <w:rFonts w:eastAsia="MS Gothic"/>
                </w:rPr>
                <w:t>TP</w:t>
              </w:r>
            </w:ins>
          </w:p>
        </w:tc>
        <w:tc>
          <w:tcPr>
            <w:tcW w:w="850" w:type="dxa"/>
            <w:tcBorders>
              <w:top w:val="single" w:sz="4" w:space="0" w:color="auto"/>
              <w:bottom w:val="nil"/>
            </w:tcBorders>
          </w:tcPr>
          <w:p w:rsidR="00462150" w:rsidRPr="00E1746F" w:rsidRDefault="00462150" w:rsidP="00FE0669">
            <w:pPr>
              <w:pStyle w:val="TAH"/>
              <w:rPr>
                <w:ins w:id="208" w:author="Yogesh Tugnawat" w:date="2019-01-14T20:13:00Z"/>
                <w:rFonts w:eastAsia="MS Gothic"/>
              </w:rPr>
            </w:pPr>
            <w:ins w:id="209" w:author="Yogesh Tugnawat" w:date="2019-01-14T20:13:00Z">
              <w:r w:rsidRPr="00E1746F">
                <w:rPr>
                  <w:rFonts w:eastAsia="MS Gothic"/>
                </w:rPr>
                <w:t>Verdict</w:t>
              </w:r>
            </w:ins>
          </w:p>
        </w:tc>
      </w:tr>
      <w:tr w:rsidR="00462150" w:rsidRPr="00E1746F" w:rsidTr="00FE0669">
        <w:trPr>
          <w:ins w:id="210" w:author="Yogesh Tugnawat" w:date="2019-01-14T20:13:00Z"/>
        </w:trPr>
        <w:tc>
          <w:tcPr>
            <w:tcW w:w="534" w:type="dxa"/>
            <w:tcBorders>
              <w:top w:val="nil"/>
            </w:tcBorders>
          </w:tcPr>
          <w:p w:rsidR="00462150" w:rsidRPr="00E1746F" w:rsidRDefault="00462150" w:rsidP="00FE0669">
            <w:pPr>
              <w:pStyle w:val="TAH"/>
              <w:rPr>
                <w:ins w:id="211" w:author="Yogesh Tugnawat" w:date="2019-01-14T20:13:00Z"/>
                <w:rFonts w:eastAsia="MS Gothic"/>
              </w:rPr>
            </w:pPr>
          </w:p>
        </w:tc>
        <w:tc>
          <w:tcPr>
            <w:tcW w:w="3969" w:type="dxa"/>
            <w:tcBorders>
              <w:top w:val="nil"/>
            </w:tcBorders>
          </w:tcPr>
          <w:p w:rsidR="00462150" w:rsidRPr="00E1746F" w:rsidRDefault="00462150" w:rsidP="00FE0669">
            <w:pPr>
              <w:pStyle w:val="TAH"/>
              <w:rPr>
                <w:ins w:id="212" w:author="Yogesh Tugnawat" w:date="2019-01-14T20:13:00Z"/>
                <w:rFonts w:eastAsia="MS Gothic"/>
              </w:rPr>
            </w:pPr>
          </w:p>
        </w:tc>
        <w:tc>
          <w:tcPr>
            <w:tcW w:w="709" w:type="dxa"/>
            <w:tcBorders>
              <w:top w:val="nil"/>
            </w:tcBorders>
          </w:tcPr>
          <w:p w:rsidR="00462150" w:rsidRPr="00E1746F" w:rsidRDefault="00462150" w:rsidP="00FE0669">
            <w:pPr>
              <w:pStyle w:val="TAH"/>
              <w:rPr>
                <w:ins w:id="213" w:author="Yogesh Tugnawat" w:date="2019-01-14T20:13:00Z"/>
              </w:rPr>
            </w:pPr>
            <w:ins w:id="214" w:author="Yogesh Tugnawat" w:date="2019-01-14T20:13:00Z">
              <w:r w:rsidRPr="00E1746F">
                <w:t>U - S</w:t>
              </w:r>
            </w:ins>
          </w:p>
        </w:tc>
        <w:tc>
          <w:tcPr>
            <w:tcW w:w="2977" w:type="dxa"/>
            <w:tcBorders>
              <w:top w:val="nil"/>
            </w:tcBorders>
          </w:tcPr>
          <w:p w:rsidR="00462150" w:rsidRPr="00E1746F" w:rsidRDefault="00462150" w:rsidP="00FE0669">
            <w:pPr>
              <w:pStyle w:val="TAH"/>
              <w:rPr>
                <w:ins w:id="215" w:author="Yogesh Tugnawat" w:date="2019-01-14T20:13:00Z"/>
              </w:rPr>
            </w:pPr>
            <w:ins w:id="216" w:author="Yogesh Tugnawat" w:date="2019-01-14T20:13:00Z">
              <w:r w:rsidRPr="00E1746F">
                <w:t>Message</w:t>
              </w:r>
            </w:ins>
          </w:p>
        </w:tc>
        <w:tc>
          <w:tcPr>
            <w:tcW w:w="567" w:type="dxa"/>
            <w:tcBorders>
              <w:top w:val="nil"/>
            </w:tcBorders>
          </w:tcPr>
          <w:p w:rsidR="00462150" w:rsidRPr="00E1746F" w:rsidRDefault="00462150" w:rsidP="00FE0669">
            <w:pPr>
              <w:pStyle w:val="TAH"/>
              <w:rPr>
                <w:ins w:id="217" w:author="Yogesh Tugnawat" w:date="2019-01-14T20:13:00Z"/>
                <w:rFonts w:eastAsia="MS Gothic"/>
              </w:rPr>
            </w:pPr>
          </w:p>
        </w:tc>
        <w:tc>
          <w:tcPr>
            <w:tcW w:w="850" w:type="dxa"/>
            <w:tcBorders>
              <w:top w:val="nil"/>
            </w:tcBorders>
          </w:tcPr>
          <w:p w:rsidR="00462150" w:rsidRPr="00E1746F" w:rsidRDefault="00462150" w:rsidP="00FE0669">
            <w:pPr>
              <w:pStyle w:val="TAH"/>
              <w:rPr>
                <w:ins w:id="218" w:author="Yogesh Tugnawat" w:date="2019-01-14T20:13:00Z"/>
                <w:rFonts w:eastAsia="MS Gothic"/>
              </w:rPr>
            </w:pPr>
          </w:p>
        </w:tc>
      </w:tr>
      <w:tr w:rsidR="00462150" w:rsidRPr="00E1746F" w:rsidTr="00FE0669">
        <w:trPr>
          <w:ins w:id="219" w:author="Yogesh Tugnawat" w:date="2019-01-14T20:13:00Z"/>
        </w:trPr>
        <w:tc>
          <w:tcPr>
            <w:tcW w:w="534" w:type="dxa"/>
          </w:tcPr>
          <w:p w:rsidR="00462150" w:rsidRPr="00E1746F" w:rsidRDefault="00462150" w:rsidP="00FE0669">
            <w:pPr>
              <w:pStyle w:val="TAC"/>
              <w:rPr>
                <w:ins w:id="220" w:author="Yogesh Tugnawat" w:date="2019-01-14T20:13:00Z"/>
              </w:rPr>
            </w:pPr>
            <w:ins w:id="221" w:author="Yogesh Tugnawat" w:date="2019-01-14T20:13:00Z">
              <w:r>
                <w:t>1</w:t>
              </w:r>
            </w:ins>
          </w:p>
        </w:tc>
        <w:tc>
          <w:tcPr>
            <w:tcW w:w="3969" w:type="dxa"/>
          </w:tcPr>
          <w:p w:rsidR="00462150" w:rsidRPr="00E1746F" w:rsidRDefault="00462150" w:rsidP="00FE0669">
            <w:pPr>
              <w:pStyle w:val="TAL"/>
              <w:rPr>
                <w:ins w:id="222" w:author="Yogesh Tugnawat" w:date="2019-01-14T20:13:00Z"/>
                <w:rFonts w:eastAsia="MS Gothic"/>
              </w:rPr>
            </w:pPr>
            <w:ins w:id="223" w:author="Yogesh Tugnawat" w:date="2019-01-14T20:13:00Z">
              <w:r>
                <w:rPr>
                  <w:color w:val="000000"/>
                </w:rPr>
                <w:t>Power on the UE</w:t>
              </w:r>
            </w:ins>
          </w:p>
        </w:tc>
        <w:tc>
          <w:tcPr>
            <w:tcW w:w="709" w:type="dxa"/>
            <w:vAlign w:val="center"/>
          </w:tcPr>
          <w:p w:rsidR="00462150" w:rsidRPr="00E1746F" w:rsidRDefault="00462150" w:rsidP="00FE0669">
            <w:pPr>
              <w:pStyle w:val="TAC"/>
              <w:jc w:val="left"/>
              <w:rPr>
                <w:ins w:id="224" w:author="Yogesh Tugnawat" w:date="2019-01-14T20:13:00Z"/>
              </w:rPr>
            </w:pPr>
            <w:ins w:id="225" w:author="Yogesh Tugnawat" w:date="2019-01-14T20:13:00Z">
              <w:r>
                <w:t xml:space="preserve">    - </w:t>
              </w:r>
            </w:ins>
          </w:p>
        </w:tc>
        <w:tc>
          <w:tcPr>
            <w:tcW w:w="2977" w:type="dxa"/>
          </w:tcPr>
          <w:p w:rsidR="00462150" w:rsidRPr="00E1746F" w:rsidRDefault="00462150" w:rsidP="00FE0669">
            <w:pPr>
              <w:pStyle w:val="TAL"/>
              <w:rPr>
                <w:ins w:id="226" w:author="Yogesh Tugnawat" w:date="2019-01-14T20:13:00Z"/>
                <w:rFonts w:eastAsia="MS Gothic"/>
              </w:rPr>
            </w:pPr>
          </w:p>
        </w:tc>
        <w:tc>
          <w:tcPr>
            <w:tcW w:w="567" w:type="dxa"/>
          </w:tcPr>
          <w:p w:rsidR="00462150" w:rsidRPr="00E1746F" w:rsidRDefault="00462150" w:rsidP="00FE0669">
            <w:pPr>
              <w:pStyle w:val="TAC"/>
              <w:rPr>
                <w:ins w:id="227" w:author="Yogesh Tugnawat" w:date="2019-01-14T20:13:00Z"/>
                <w:rFonts w:eastAsia="MS Gothic"/>
              </w:rPr>
            </w:pPr>
            <w:ins w:id="228" w:author="Yogesh Tugnawat" w:date="2019-01-14T20:13:00Z">
              <w:r w:rsidRPr="00E1746F">
                <w:rPr>
                  <w:rFonts w:eastAsia="MS Gothic"/>
                </w:rPr>
                <w:t>-</w:t>
              </w:r>
            </w:ins>
          </w:p>
        </w:tc>
        <w:tc>
          <w:tcPr>
            <w:tcW w:w="850" w:type="dxa"/>
          </w:tcPr>
          <w:p w:rsidR="00462150" w:rsidRPr="00E1746F" w:rsidRDefault="00462150" w:rsidP="00FE0669">
            <w:pPr>
              <w:pStyle w:val="TAC"/>
              <w:rPr>
                <w:ins w:id="229" w:author="Yogesh Tugnawat" w:date="2019-01-14T20:13:00Z"/>
              </w:rPr>
            </w:pPr>
            <w:ins w:id="230" w:author="Yogesh Tugnawat" w:date="2019-01-14T20:13:00Z">
              <w:r w:rsidRPr="00E1746F">
                <w:t>-</w:t>
              </w:r>
            </w:ins>
          </w:p>
        </w:tc>
      </w:tr>
      <w:tr w:rsidR="00462150" w:rsidRPr="00E1746F" w:rsidTr="00FE0669">
        <w:trPr>
          <w:ins w:id="231" w:author="Yogesh Tugnawat" w:date="2019-01-14T20:13:00Z"/>
        </w:trPr>
        <w:tc>
          <w:tcPr>
            <w:tcW w:w="534" w:type="dxa"/>
          </w:tcPr>
          <w:p w:rsidR="00462150" w:rsidRPr="00E1746F" w:rsidRDefault="00462150" w:rsidP="00FE0669">
            <w:pPr>
              <w:pStyle w:val="TAC"/>
              <w:rPr>
                <w:ins w:id="232" w:author="Yogesh Tugnawat" w:date="2019-01-14T20:13:00Z"/>
              </w:rPr>
            </w:pPr>
            <w:ins w:id="233" w:author="Yogesh Tugnawat" w:date="2019-01-14T20:13:00Z">
              <w:r>
                <w:t>2-14</w:t>
              </w:r>
            </w:ins>
          </w:p>
        </w:tc>
        <w:tc>
          <w:tcPr>
            <w:tcW w:w="3969" w:type="dxa"/>
          </w:tcPr>
          <w:p w:rsidR="00462150" w:rsidRPr="00CB5881" w:rsidRDefault="00462150" w:rsidP="00FE0669">
            <w:pPr>
              <w:pStyle w:val="TAL"/>
              <w:rPr>
                <w:ins w:id="234" w:author="Yogesh Tugnawat" w:date="2019-01-14T20:13:00Z"/>
                <w:kern w:val="2"/>
              </w:rPr>
            </w:pPr>
            <w:ins w:id="235" w:author="Yogesh Tugnawat" w:date="2019-01-14T20:13:00Z">
              <w:r>
                <w:rPr>
                  <w:kern w:val="2"/>
                </w:rPr>
                <w:t>Steps 1 to 13</w:t>
              </w:r>
              <w:r w:rsidRPr="00CB5881">
                <w:rPr>
                  <w:kern w:val="2"/>
                </w:rPr>
                <w:t xml:space="preserve"> of the registrat</w:t>
              </w:r>
              <w:r>
                <w:rPr>
                  <w:kern w:val="2"/>
                </w:rPr>
                <w:t>ion procedure described in TS 38</w:t>
              </w:r>
              <w:r w:rsidRPr="00CB5881">
                <w:rPr>
                  <w:kern w:val="2"/>
                </w:rPr>
                <w:t xml:space="preserve">.508 subclause </w:t>
              </w:r>
              <w:r>
                <w:rPr>
                  <w:kern w:val="2"/>
                </w:rPr>
                <w:t xml:space="preserve">4.5.2.2-2 </w:t>
              </w:r>
              <w:r w:rsidRPr="00CB5881">
                <w:rPr>
                  <w:kern w:val="2"/>
                </w:rPr>
                <w:t xml:space="preserve">are performed on </w:t>
              </w:r>
              <w:r>
                <w:rPr>
                  <w:kern w:val="2"/>
                </w:rPr>
                <w:t>NR Cell</w:t>
              </w:r>
              <w:r w:rsidRPr="00CB5881">
                <w:rPr>
                  <w:kern w:val="2"/>
                </w:rPr>
                <w:t xml:space="preserve"> 1</w:t>
              </w:r>
              <w:r>
                <w:rPr>
                  <w:kern w:val="2"/>
                  <w:lang w:eastAsia="zh-CN"/>
                </w:rPr>
                <w:t>3</w:t>
              </w:r>
            </w:ins>
          </w:p>
          <w:p w:rsidR="00462150" w:rsidRPr="00E1746F" w:rsidRDefault="00462150" w:rsidP="00FE0669">
            <w:pPr>
              <w:pStyle w:val="TAL"/>
              <w:rPr>
                <w:ins w:id="236" w:author="Yogesh Tugnawat" w:date="2019-01-14T20:13:00Z"/>
              </w:rPr>
            </w:pPr>
          </w:p>
        </w:tc>
        <w:tc>
          <w:tcPr>
            <w:tcW w:w="709" w:type="dxa"/>
          </w:tcPr>
          <w:p w:rsidR="00462150" w:rsidRPr="00E1746F" w:rsidRDefault="00462150" w:rsidP="00FE0669">
            <w:pPr>
              <w:pStyle w:val="TAC"/>
              <w:rPr>
                <w:ins w:id="237" w:author="Yogesh Tugnawat" w:date="2019-01-14T20:13:00Z"/>
              </w:rPr>
            </w:pPr>
            <w:ins w:id="238" w:author="Yogesh Tugnawat" w:date="2019-01-14T20:13:00Z">
              <w:r w:rsidRPr="00E1746F">
                <w:t>-</w:t>
              </w:r>
            </w:ins>
          </w:p>
        </w:tc>
        <w:tc>
          <w:tcPr>
            <w:tcW w:w="2977" w:type="dxa"/>
          </w:tcPr>
          <w:p w:rsidR="00462150" w:rsidRPr="00E1746F" w:rsidRDefault="00462150" w:rsidP="00FE0669">
            <w:pPr>
              <w:pStyle w:val="TAL"/>
              <w:rPr>
                <w:ins w:id="239" w:author="Yogesh Tugnawat" w:date="2019-01-14T20:13:00Z"/>
              </w:rPr>
            </w:pPr>
            <w:ins w:id="240" w:author="Yogesh Tugnawat" w:date="2019-01-14T20:13:00Z">
              <w:r w:rsidRPr="00E1746F">
                <w:t>-</w:t>
              </w:r>
            </w:ins>
          </w:p>
        </w:tc>
        <w:tc>
          <w:tcPr>
            <w:tcW w:w="567" w:type="dxa"/>
          </w:tcPr>
          <w:p w:rsidR="00462150" w:rsidRPr="00E1746F" w:rsidRDefault="00462150" w:rsidP="00FE0669">
            <w:pPr>
              <w:pStyle w:val="TAC"/>
              <w:rPr>
                <w:ins w:id="241" w:author="Yogesh Tugnawat" w:date="2019-01-14T20:13:00Z"/>
                <w:rFonts w:eastAsia="MS Gothic"/>
              </w:rPr>
            </w:pPr>
            <w:ins w:id="242" w:author="Yogesh Tugnawat" w:date="2019-01-14T20:13:00Z">
              <w:r w:rsidRPr="00E1746F">
                <w:rPr>
                  <w:rFonts w:eastAsia="MS Gothic"/>
                </w:rPr>
                <w:t>-</w:t>
              </w:r>
            </w:ins>
          </w:p>
        </w:tc>
        <w:tc>
          <w:tcPr>
            <w:tcW w:w="850" w:type="dxa"/>
          </w:tcPr>
          <w:p w:rsidR="00462150" w:rsidRPr="00E1746F" w:rsidRDefault="00462150" w:rsidP="00FE0669">
            <w:pPr>
              <w:pStyle w:val="TAC"/>
              <w:rPr>
                <w:ins w:id="243" w:author="Yogesh Tugnawat" w:date="2019-01-14T20:13:00Z"/>
                <w:rFonts w:eastAsia="MS Gothic"/>
              </w:rPr>
            </w:pPr>
            <w:ins w:id="244" w:author="Yogesh Tugnawat" w:date="2019-01-14T20:13:00Z">
              <w:r w:rsidRPr="00E1746F">
                <w:rPr>
                  <w:rFonts w:eastAsia="MS Gothic"/>
                </w:rPr>
                <w:t>-</w:t>
              </w:r>
            </w:ins>
          </w:p>
        </w:tc>
      </w:tr>
      <w:tr w:rsidR="00462150" w:rsidRPr="00E1746F" w:rsidTr="00FE0669">
        <w:trPr>
          <w:ins w:id="245" w:author="Yogesh Tugnawat" w:date="2019-01-14T20:13:00Z"/>
        </w:trPr>
        <w:tc>
          <w:tcPr>
            <w:tcW w:w="534" w:type="dxa"/>
          </w:tcPr>
          <w:p w:rsidR="00462150" w:rsidRPr="00E1746F" w:rsidRDefault="00462150" w:rsidP="00FE0669">
            <w:pPr>
              <w:pStyle w:val="TAC"/>
              <w:rPr>
                <w:ins w:id="246" w:author="Yogesh Tugnawat" w:date="2019-01-14T20:13:00Z"/>
              </w:rPr>
            </w:pPr>
            <w:ins w:id="247" w:author="Yogesh Tugnawat" w:date="2019-01-14T20:13:00Z">
              <w:r>
                <w:t>15</w:t>
              </w:r>
            </w:ins>
          </w:p>
        </w:tc>
        <w:tc>
          <w:tcPr>
            <w:tcW w:w="3969" w:type="dxa"/>
          </w:tcPr>
          <w:p w:rsidR="00462150" w:rsidRPr="00E1746F" w:rsidRDefault="00462150" w:rsidP="00FE0669">
            <w:pPr>
              <w:pStyle w:val="TAL"/>
              <w:rPr>
                <w:ins w:id="248" w:author="Yogesh Tugnawat" w:date="2019-01-14T20:13:00Z"/>
              </w:rPr>
            </w:pPr>
            <w:ins w:id="249" w:author="Yogesh Tugnawat" w:date="2019-01-14T20:13:00Z">
              <w:r>
                <w:t xml:space="preserve">The SS transmits an </w:t>
              </w:r>
              <w:r>
                <w:rPr>
                  <w:i/>
                </w:rPr>
                <w:t>DLInformationTransfer</w:t>
              </w:r>
              <w:r>
                <w:t xml:space="preserve"> message and an REGISTRATION ACCEPT message containing steering of roaming information indicating </w:t>
              </w:r>
              <w:r w:rsidRPr="00D40D4F">
                <w:t>list of preferred PLM</w:t>
              </w:r>
              <w:r>
                <w:t>N/access technology combination provided with acknowledgment requested from the UE for successful reception</w:t>
              </w:r>
            </w:ins>
          </w:p>
        </w:tc>
        <w:tc>
          <w:tcPr>
            <w:tcW w:w="709" w:type="dxa"/>
          </w:tcPr>
          <w:p w:rsidR="00462150" w:rsidRPr="00E1746F" w:rsidRDefault="00462150" w:rsidP="00FE0669">
            <w:pPr>
              <w:pStyle w:val="TAC"/>
              <w:rPr>
                <w:ins w:id="250" w:author="Yogesh Tugnawat" w:date="2019-01-14T20:13:00Z"/>
              </w:rPr>
            </w:pPr>
            <w:ins w:id="251" w:author="Yogesh Tugnawat" w:date="2019-01-14T20:13:00Z">
              <w:r w:rsidRPr="00E1746F">
                <w:t>&lt;--</w:t>
              </w:r>
            </w:ins>
          </w:p>
        </w:tc>
        <w:tc>
          <w:tcPr>
            <w:tcW w:w="2977" w:type="dxa"/>
          </w:tcPr>
          <w:p w:rsidR="00462150" w:rsidRDefault="00462150" w:rsidP="00FE0669">
            <w:pPr>
              <w:pStyle w:val="TAL"/>
              <w:rPr>
                <w:ins w:id="252" w:author="Yogesh Tugnawat" w:date="2019-01-14T20:13:00Z"/>
                <w:lang w:val="en-US"/>
              </w:rPr>
            </w:pPr>
            <w:ins w:id="253" w:author="Yogesh Tugnawat" w:date="2019-01-14T20:13:00Z">
              <w:r>
                <w:t xml:space="preserve">RRC: </w:t>
              </w:r>
              <w:r>
                <w:rPr>
                  <w:i/>
                </w:rPr>
                <w:t>DLInformationTransfer</w:t>
              </w:r>
              <w:r>
                <w:t xml:space="preserve"> </w:t>
              </w:r>
            </w:ins>
          </w:p>
          <w:p w:rsidR="00462150" w:rsidRPr="00E1746F" w:rsidRDefault="00462150" w:rsidP="00FE0669">
            <w:pPr>
              <w:pStyle w:val="TAL"/>
              <w:rPr>
                <w:ins w:id="254" w:author="Yogesh Tugnawat" w:date="2019-01-14T20:13:00Z"/>
                <w:rFonts w:eastAsia="MS Gothic"/>
                <w:i/>
              </w:rPr>
            </w:pPr>
            <w:ins w:id="255" w:author="Yogesh Tugnawat" w:date="2019-01-14T20:13:00Z">
              <w:r>
                <w:t>NAS: REGISTRATION ACCEPT</w:t>
              </w:r>
            </w:ins>
          </w:p>
        </w:tc>
        <w:tc>
          <w:tcPr>
            <w:tcW w:w="567" w:type="dxa"/>
          </w:tcPr>
          <w:p w:rsidR="00462150" w:rsidRPr="00E1746F" w:rsidRDefault="00462150" w:rsidP="00FE0669">
            <w:pPr>
              <w:pStyle w:val="TAC"/>
              <w:rPr>
                <w:ins w:id="256" w:author="Yogesh Tugnawat" w:date="2019-01-14T20:13:00Z"/>
                <w:rFonts w:eastAsia="MS Gothic"/>
              </w:rPr>
            </w:pPr>
            <w:ins w:id="257" w:author="Yogesh Tugnawat" w:date="2019-01-14T20:13:00Z">
              <w:r w:rsidRPr="00E1746F">
                <w:rPr>
                  <w:rFonts w:eastAsia="MS Gothic"/>
                </w:rPr>
                <w:t>-</w:t>
              </w:r>
            </w:ins>
          </w:p>
        </w:tc>
        <w:tc>
          <w:tcPr>
            <w:tcW w:w="850" w:type="dxa"/>
          </w:tcPr>
          <w:p w:rsidR="00462150" w:rsidRPr="00E1746F" w:rsidRDefault="00462150" w:rsidP="00FE0669">
            <w:pPr>
              <w:pStyle w:val="TAC"/>
              <w:rPr>
                <w:ins w:id="258" w:author="Yogesh Tugnawat" w:date="2019-01-14T20:13:00Z"/>
                <w:rFonts w:eastAsia="MS Gothic"/>
              </w:rPr>
            </w:pPr>
            <w:ins w:id="259" w:author="Yogesh Tugnawat" w:date="2019-01-14T20:13:00Z">
              <w:r w:rsidRPr="00E1746F">
                <w:rPr>
                  <w:rFonts w:eastAsia="MS Gothic"/>
                </w:rPr>
                <w:t>-</w:t>
              </w:r>
            </w:ins>
          </w:p>
        </w:tc>
      </w:tr>
      <w:tr w:rsidR="00462150" w:rsidRPr="00E1746F" w:rsidTr="00FE0669">
        <w:trPr>
          <w:ins w:id="260" w:author="Yogesh Tugnawat" w:date="2019-01-14T20:13:00Z"/>
        </w:trPr>
        <w:tc>
          <w:tcPr>
            <w:tcW w:w="534" w:type="dxa"/>
          </w:tcPr>
          <w:p w:rsidR="00462150" w:rsidRPr="00E1746F" w:rsidRDefault="00462150" w:rsidP="00FE0669">
            <w:pPr>
              <w:pStyle w:val="TAC"/>
              <w:rPr>
                <w:ins w:id="261" w:author="Yogesh Tugnawat" w:date="2019-01-14T20:13:00Z"/>
              </w:rPr>
            </w:pPr>
            <w:ins w:id="262" w:author="Yogesh Tugnawat" w:date="2019-01-14T20:13:00Z">
              <w:r>
                <w:t>16</w:t>
              </w:r>
            </w:ins>
          </w:p>
        </w:tc>
        <w:tc>
          <w:tcPr>
            <w:tcW w:w="3969" w:type="dxa"/>
          </w:tcPr>
          <w:p w:rsidR="00462150" w:rsidRPr="00E1746F" w:rsidRDefault="00462150" w:rsidP="00FE0669">
            <w:pPr>
              <w:pStyle w:val="TAL"/>
              <w:rPr>
                <w:ins w:id="263" w:author="Yogesh Tugnawat" w:date="2019-01-14T20:13:00Z"/>
              </w:rPr>
            </w:pPr>
            <w:ins w:id="264" w:author="Yogesh Tugnawat" w:date="2019-01-14T20:13:00Z">
              <w:r>
                <w:t xml:space="preserve">The UE transmits an </w:t>
              </w:r>
              <w:r>
                <w:rPr>
                  <w:i/>
                </w:rPr>
                <w:t>ULInformationTransfer</w:t>
              </w:r>
              <w:r>
                <w:t xml:space="preserve"> message and REGISTRATION COMPLETE message carrying acknowledgement of successful reception of the steering of roaming information</w:t>
              </w:r>
            </w:ins>
          </w:p>
        </w:tc>
        <w:tc>
          <w:tcPr>
            <w:tcW w:w="709" w:type="dxa"/>
          </w:tcPr>
          <w:p w:rsidR="00462150" w:rsidRPr="00E1746F" w:rsidRDefault="00462150" w:rsidP="00FE0669">
            <w:pPr>
              <w:pStyle w:val="TAC"/>
              <w:rPr>
                <w:ins w:id="265" w:author="Yogesh Tugnawat" w:date="2019-01-14T20:13:00Z"/>
              </w:rPr>
            </w:pPr>
            <w:ins w:id="266" w:author="Yogesh Tugnawat" w:date="2019-01-14T20:13:00Z">
              <w:r w:rsidRPr="00E1746F">
                <w:t>--&gt;</w:t>
              </w:r>
            </w:ins>
          </w:p>
        </w:tc>
        <w:tc>
          <w:tcPr>
            <w:tcW w:w="2977" w:type="dxa"/>
          </w:tcPr>
          <w:p w:rsidR="00462150" w:rsidRDefault="00462150" w:rsidP="00FE0669">
            <w:pPr>
              <w:pStyle w:val="TAL"/>
              <w:rPr>
                <w:ins w:id="267" w:author="Yogesh Tugnawat" w:date="2019-01-14T20:13:00Z"/>
                <w:lang w:val="en-US"/>
              </w:rPr>
            </w:pPr>
            <w:ins w:id="268" w:author="Yogesh Tugnawat" w:date="2019-01-14T20:13:00Z">
              <w:r>
                <w:t xml:space="preserve">RRC: </w:t>
              </w:r>
              <w:r>
                <w:rPr>
                  <w:i/>
                </w:rPr>
                <w:t>ULInformationTransfer</w:t>
              </w:r>
              <w:r>
                <w:t xml:space="preserve"> </w:t>
              </w:r>
            </w:ins>
          </w:p>
          <w:p w:rsidR="00462150" w:rsidRPr="00E1746F" w:rsidRDefault="00462150" w:rsidP="00FE0669">
            <w:pPr>
              <w:pStyle w:val="TAL"/>
              <w:rPr>
                <w:ins w:id="269" w:author="Yogesh Tugnawat" w:date="2019-01-14T20:13:00Z"/>
                <w:i/>
              </w:rPr>
            </w:pPr>
            <w:ins w:id="270" w:author="Yogesh Tugnawat" w:date="2019-01-14T20:13:00Z">
              <w:r>
                <w:t>NAS: REGISTRATION COMPLETE</w:t>
              </w:r>
            </w:ins>
          </w:p>
        </w:tc>
        <w:tc>
          <w:tcPr>
            <w:tcW w:w="567" w:type="dxa"/>
          </w:tcPr>
          <w:p w:rsidR="00462150" w:rsidRPr="00E1746F" w:rsidRDefault="00462150" w:rsidP="00FE0669">
            <w:pPr>
              <w:pStyle w:val="TAC"/>
              <w:rPr>
                <w:ins w:id="271" w:author="Yogesh Tugnawat" w:date="2019-01-14T20:13:00Z"/>
              </w:rPr>
            </w:pPr>
            <w:ins w:id="272" w:author="Yogesh Tugnawat" w:date="2019-01-14T20:13:00Z">
              <w:r>
                <w:t>1</w:t>
              </w:r>
            </w:ins>
          </w:p>
        </w:tc>
        <w:tc>
          <w:tcPr>
            <w:tcW w:w="850" w:type="dxa"/>
          </w:tcPr>
          <w:p w:rsidR="00462150" w:rsidRPr="00E1746F" w:rsidRDefault="00462150" w:rsidP="00FE0669">
            <w:pPr>
              <w:pStyle w:val="TAC"/>
              <w:rPr>
                <w:ins w:id="273" w:author="Yogesh Tugnawat" w:date="2019-01-14T20:13:00Z"/>
              </w:rPr>
            </w:pPr>
            <w:ins w:id="274" w:author="Yogesh Tugnawat" w:date="2019-01-14T20:13:00Z">
              <w:r>
                <w:t>P</w:t>
              </w:r>
            </w:ins>
          </w:p>
        </w:tc>
      </w:tr>
      <w:tr w:rsidR="00462150" w:rsidRPr="00E1746F" w:rsidTr="00FE0669">
        <w:trPr>
          <w:ins w:id="275" w:author="Yogesh Tugnawat" w:date="2019-01-14T20:13:00Z"/>
        </w:trPr>
        <w:tc>
          <w:tcPr>
            <w:tcW w:w="534" w:type="dxa"/>
          </w:tcPr>
          <w:p w:rsidR="00462150" w:rsidRPr="00E1746F" w:rsidRDefault="00462150" w:rsidP="00FE0669">
            <w:pPr>
              <w:pStyle w:val="TAC"/>
              <w:rPr>
                <w:ins w:id="276" w:author="Yogesh Tugnawat" w:date="2019-01-14T20:13:00Z"/>
              </w:rPr>
            </w:pPr>
            <w:ins w:id="277" w:author="Yogesh Tugnawat" w:date="2019-01-14T20:13:00Z">
              <w:r>
                <w:t>17</w:t>
              </w:r>
            </w:ins>
          </w:p>
        </w:tc>
        <w:tc>
          <w:tcPr>
            <w:tcW w:w="3969" w:type="dxa"/>
          </w:tcPr>
          <w:p w:rsidR="00462150" w:rsidRPr="00E1746F" w:rsidRDefault="00462150" w:rsidP="00FE0669">
            <w:pPr>
              <w:pStyle w:val="TAL"/>
              <w:rPr>
                <w:ins w:id="278" w:author="Yogesh Tugnawat" w:date="2019-01-14T20:13:00Z"/>
              </w:rPr>
            </w:pPr>
            <w:ins w:id="279" w:author="Yogesh Tugnawat" w:date="2019-01-14T20:13:00Z">
              <w:r>
                <w:t xml:space="preserve">The SS transmits an </w:t>
              </w:r>
              <w:r>
                <w:rPr>
                  <w:i/>
                </w:rPr>
                <w:t>RRCRelease</w:t>
              </w:r>
              <w:r>
                <w:t xml:space="preserve"> message.</w:t>
              </w:r>
            </w:ins>
          </w:p>
        </w:tc>
        <w:tc>
          <w:tcPr>
            <w:tcW w:w="709" w:type="dxa"/>
          </w:tcPr>
          <w:p w:rsidR="00462150" w:rsidRPr="00E1746F" w:rsidRDefault="00462150" w:rsidP="00FE0669">
            <w:pPr>
              <w:pStyle w:val="TAC"/>
              <w:rPr>
                <w:ins w:id="280" w:author="Yogesh Tugnawat" w:date="2019-01-14T20:13:00Z"/>
              </w:rPr>
            </w:pPr>
            <w:ins w:id="281" w:author="Yogesh Tugnawat" w:date="2019-01-14T20:13:00Z">
              <w:r>
                <w:t>&lt;--</w:t>
              </w:r>
            </w:ins>
          </w:p>
        </w:tc>
        <w:tc>
          <w:tcPr>
            <w:tcW w:w="2977" w:type="dxa"/>
          </w:tcPr>
          <w:p w:rsidR="00462150" w:rsidRPr="00E1746F" w:rsidRDefault="00462150" w:rsidP="00FE0669">
            <w:pPr>
              <w:pStyle w:val="TAL"/>
              <w:rPr>
                <w:ins w:id="282" w:author="Yogesh Tugnawat" w:date="2019-01-14T20:13:00Z"/>
              </w:rPr>
            </w:pPr>
            <w:ins w:id="283" w:author="Yogesh Tugnawat" w:date="2019-01-14T20:13:00Z">
              <w:r>
                <w:t xml:space="preserve">RRC: </w:t>
              </w:r>
              <w:r>
                <w:rPr>
                  <w:i/>
                </w:rPr>
                <w:t>RRCRelease</w:t>
              </w:r>
            </w:ins>
          </w:p>
        </w:tc>
        <w:tc>
          <w:tcPr>
            <w:tcW w:w="567" w:type="dxa"/>
          </w:tcPr>
          <w:p w:rsidR="00462150" w:rsidRPr="00E1746F" w:rsidRDefault="00462150" w:rsidP="00FE0669">
            <w:pPr>
              <w:pStyle w:val="TAC"/>
              <w:rPr>
                <w:ins w:id="284" w:author="Yogesh Tugnawat" w:date="2019-01-14T20:13:00Z"/>
                <w:rFonts w:eastAsia="MS Mincho"/>
              </w:rPr>
            </w:pPr>
            <w:ins w:id="285" w:author="Yogesh Tugnawat" w:date="2019-01-14T20:13:00Z">
              <w:r w:rsidRPr="00E1746F">
                <w:t>-</w:t>
              </w:r>
            </w:ins>
          </w:p>
        </w:tc>
        <w:tc>
          <w:tcPr>
            <w:tcW w:w="850" w:type="dxa"/>
          </w:tcPr>
          <w:p w:rsidR="00462150" w:rsidRPr="00E1746F" w:rsidRDefault="00462150" w:rsidP="00FE0669">
            <w:pPr>
              <w:pStyle w:val="TAC"/>
              <w:rPr>
                <w:ins w:id="286" w:author="Yogesh Tugnawat" w:date="2019-01-14T20:13:00Z"/>
                <w:rFonts w:eastAsia="MS Mincho"/>
              </w:rPr>
            </w:pPr>
            <w:ins w:id="287" w:author="Yogesh Tugnawat" w:date="2019-01-14T20:13:00Z">
              <w:r w:rsidRPr="00E1746F">
                <w:t>-</w:t>
              </w:r>
            </w:ins>
          </w:p>
        </w:tc>
      </w:tr>
      <w:tr w:rsidR="00462150" w:rsidRPr="00E1746F" w:rsidTr="00FE0669">
        <w:trPr>
          <w:ins w:id="288" w:author="Yogesh Tugnawat" w:date="2019-01-14T20:13:00Z"/>
        </w:trPr>
        <w:tc>
          <w:tcPr>
            <w:tcW w:w="534" w:type="dxa"/>
          </w:tcPr>
          <w:p w:rsidR="00462150" w:rsidRPr="00E1746F" w:rsidRDefault="00462150" w:rsidP="00FE0669">
            <w:pPr>
              <w:pStyle w:val="TAC"/>
              <w:rPr>
                <w:ins w:id="289" w:author="Yogesh Tugnawat" w:date="2019-01-14T20:13:00Z"/>
              </w:rPr>
            </w:pPr>
            <w:ins w:id="290" w:author="Yogesh Tugnawat" w:date="2019-01-14T20:13:00Z">
              <w:r>
                <w:t>18</w:t>
              </w:r>
            </w:ins>
          </w:p>
        </w:tc>
        <w:tc>
          <w:tcPr>
            <w:tcW w:w="3969" w:type="dxa"/>
          </w:tcPr>
          <w:p w:rsidR="00462150" w:rsidRPr="00E1746F" w:rsidRDefault="00462150" w:rsidP="00FE0669">
            <w:pPr>
              <w:pStyle w:val="TAL"/>
              <w:rPr>
                <w:ins w:id="291" w:author="Yogesh Tugnawat" w:date="2019-01-14T20:13:00Z"/>
              </w:rPr>
            </w:pPr>
            <w:ins w:id="292" w:author="Yogesh Tugnawat" w:date="2019-01-14T20:13:00Z">
              <w:r>
                <w:t xml:space="preserve">Check: Does the UE transmits an </w:t>
              </w:r>
              <w:r w:rsidRPr="00137827">
                <w:rPr>
                  <w:i/>
                </w:rPr>
                <w:t>RRCSetupRequest</w:t>
              </w:r>
              <w:r>
                <w:t xml:space="preserve"> on NR Cell 11 within the next 6min? </w:t>
              </w:r>
            </w:ins>
          </w:p>
        </w:tc>
        <w:tc>
          <w:tcPr>
            <w:tcW w:w="709" w:type="dxa"/>
          </w:tcPr>
          <w:p w:rsidR="00462150" w:rsidRPr="00E1746F" w:rsidRDefault="00462150" w:rsidP="00FE0669">
            <w:pPr>
              <w:pStyle w:val="TAC"/>
              <w:rPr>
                <w:ins w:id="293" w:author="Yogesh Tugnawat" w:date="2019-01-14T20:13:00Z"/>
              </w:rPr>
            </w:pPr>
            <w:ins w:id="294" w:author="Yogesh Tugnawat" w:date="2019-01-14T20:13:00Z">
              <w:r w:rsidRPr="00E1746F">
                <w:t>--&gt;</w:t>
              </w:r>
            </w:ins>
          </w:p>
        </w:tc>
        <w:tc>
          <w:tcPr>
            <w:tcW w:w="2977" w:type="dxa"/>
          </w:tcPr>
          <w:p w:rsidR="00462150" w:rsidRDefault="00462150" w:rsidP="00FE0669">
            <w:pPr>
              <w:pStyle w:val="TAL"/>
              <w:rPr>
                <w:ins w:id="295" w:author="Yogesh Tugnawat" w:date="2019-01-14T20:13:00Z"/>
                <w:i/>
                <w:iCs/>
              </w:rPr>
            </w:pPr>
            <w:ins w:id="296" w:author="Yogesh Tugnawat" w:date="2019-01-14T20:13:00Z">
              <w:r>
                <w:t xml:space="preserve">RRC: </w:t>
              </w:r>
              <w:r>
                <w:rPr>
                  <w:i/>
                </w:rPr>
                <w:t>RRCSetupRequest</w:t>
              </w:r>
            </w:ins>
          </w:p>
          <w:p w:rsidR="00462150" w:rsidRPr="00E1746F" w:rsidRDefault="00462150" w:rsidP="00FE0669">
            <w:pPr>
              <w:pStyle w:val="TAL"/>
              <w:rPr>
                <w:ins w:id="297" w:author="Yogesh Tugnawat" w:date="2019-01-14T20:13:00Z"/>
                <w:rFonts w:eastAsia="MS Gothic"/>
              </w:rPr>
            </w:pPr>
          </w:p>
        </w:tc>
        <w:tc>
          <w:tcPr>
            <w:tcW w:w="567" w:type="dxa"/>
          </w:tcPr>
          <w:p w:rsidR="00462150" w:rsidRPr="00E1746F" w:rsidRDefault="00462150" w:rsidP="00FE0669">
            <w:pPr>
              <w:pStyle w:val="TAC"/>
              <w:rPr>
                <w:ins w:id="298" w:author="Yogesh Tugnawat" w:date="2019-01-14T20:13:00Z"/>
                <w:rFonts w:eastAsia="MS Gothic"/>
              </w:rPr>
            </w:pPr>
            <w:ins w:id="299" w:author="Yogesh Tugnawat" w:date="2019-01-14T20:13:00Z">
              <w:r>
                <w:rPr>
                  <w:rFonts w:eastAsia="MS Gothic"/>
                </w:rPr>
                <w:t>1</w:t>
              </w:r>
            </w:ins>
          </w:p>
        </w:tc>
        <w:tc>
          <w:tcPr>
            <w:tcW w:w="850" w:type="dxa"/>
          </w:tcPr>
          <w:p w:rsidR="00462150" w:rsidRPr="00E1746F" w:rsidRDefault="00462150" w:rsidP="00FE0669">
            <w:pPr>
              <w:pStyle w:val="TAC"/>
              <w:rPr>
                <w:ins w:id="300" w:author="Yogesh Tugnawat" w:date="2019-01-14T20:13:00Z"/>
                <w:rFonts w:eastAsia="MS Gothic"/>
              </w:rPr>
            </w:pPr>
            <w:ins w:id="301" w:author="Yogesh Tugnawat" w:date="2019-01-14T20:13:00Z">
              <w:r>
                <w:rPr>
                  <w:rFonts w:eastAsia="MS Gothic"/>
                </w:rPr>
                <w:t>P</w:t>
              </w:r>
            </w:ins>
          </w:p>
        </w:tc>
      </w:tr>
      <w:tr w:rsidR="00462150" w:rsidRPr="00E1746F" w:rsidTr="00FE0669">
        <w:trPr>
          <w:ins w:id="302" w:author="Yogesh Tugnawat" w:date="2019-01-14T20:13:00Z"/>
        </w:trPr>
        <w:tc>
          <w:tcPr>
            <w:tcW w:w="534" w:type="dxa"/>
          </w:tcPr>
          <w:p w:rsidR="00462150" w:rsidRPr="00E1746F" w:rsidRDefault="00462150" w:rsidP="00FE0669">
            <w:pPr>
              <w:pStyle w:val="TAC"/>
              <w:rPr>
                <w:ins w:id="303" w:author="Yogesh Tugnawat" w:date="2019-01-14T20:13:00Z"/>
              </w:rPr>
            </w:pPr>
            <w:ins w:id="304" w:author="Yogesh Tugnawat" w:date="2019-01-14T20:13:00Z">
              <w:r>
                <w:t>19</w:t>
              </w:r>
            </w:ins>
          </w:p>
        </w:tc>
        <w:tc>
          <w:tcPr>
            <w:tcW w:w="3969" w:type="dxa"/>
          </w:tcPr>
          <w:p w:rsidR="00462150" w:rsidRPr="00CB5881" w:rsidRDefault="00462150" w:rsidP="00FE0669">
            <w:pPr>
              <w:pStyle w:val="TAL"/>
              <w:rPr>
                <w:ins w:id="305" w:author="Yogesh Tugnawat" w:date="2019-01-14T20:13:00Z"/>
              </w:rPr>
            </w:pPr>
            <w:ins w:id="306" w:author="Yogesh Tugnawat" w:date="2019-01-14T20:13:00Z">
              <w:r>
                <w:t xml:space="preserve">Steps 2 – 6 </w:t>
              </w:r>
              <w:r w:rsidRPr="00CB5881">
                <w:t>of the</w:t>
              </w:r>
              <w:r>
                <w:t xml:space="preserve"> generic test procedure in TS 38.508 Table 4.9.3-1 with condition MOBILITY</w:t>
              </w:r>
              <w:r w:rsidRPr="00CB5881">
                <w:t xml:space="preserve"> are performed on </w:t>
              </w:r>
              <w:r>
                <w:t>NR Cell</w:t>
              </w:r>
              <w:r w:rsidRPr="00CB5881">
                <w:t xml:space="preserve"> 1</w:t>
              </w:r>
              <w:r>
                <w:t>1</w:t>
              </w:r>
              <w:r w:rsidRPr="00CB5881">
                <w:t>.</w:t>
              </w:r>
            </w:ins>
          </w:p>
          <w:p w:rsidR="00462150" w:rsidRPr="00E1746F" w:rsidRDefault="00462150" w:rsidP="00FE0669">
            <w:pPr>
              <w:pStyle w:val="TAL"/>
              <w:rPr>
                <w:ins w:id="307" w:author="Yogesh Tugnawat" w:date="2019-01-14T20:13:00Z"/>
              </w:rPr>
            </w:pPr>
            <w:ins w:id="308" w:author="Yogesh Tugnawat" w:date="2019-01-14T20:13:00Z">
              <w:r w:rsidRPr="00CB5881">
                <w:rPr>
                  <w:color w:val="000000"/>
                </w:rPr>
                <w:t xml:space="preserve">NOTE: The UE performs a </w:t>
              </w:r>
              <w:r>
                <w:t>" REGISTRATION REQUEST procedure with type "</w:t>
              </w:r>
              <w:r w:rsidRPr="00FF1309">
                <w:t>mobility registration</w:t>
              </w:r>
              <w:r>
                <w:t xml:space="preserve"> updating”</w:t>
              </w:r>
              <w:r w:rsidRPr="00CB5881">
                <w:rPr>
                  <w:color w:val="000000"/>
                </w:rPr>
                <w:t xml:space="preserve"> and the RRC connection is released</w:t>
              </w:r>
            </w:ins>
          </w:p>
        </w:tc>
        <w:tc>
          <w:tcPr>
            <w:tcW w:w="709" w:type="dxa"/>
          </w:tcPr>
          <w:p w:rsidR="00462150" w:rsidRPr="00E1746F" w:rsidRDefault="00462150" w:rsidP="00FE0669">
            <w:pPr>
              <w:pStyle w:val="TAC"/>
              <w:rPr>
                <w:ins w:id="309" w:author="Yogesh Tugnawat" w:date="2019-01-14T20:13:00Z"/>
              </w:rPr>
            </w:pPr>
            <w:ins w:id="310" w:author="Yogesh Tugnawat" w:date="2019-01-14T20:13:00Z">
              <w:r>
                <w:t>-</w:t>
              </w:r>
            </w:ins>
          </w:p>
        </w:tc>
        <w:tc>
          <w:tcPr>
            <w:tcW w:w="2977" w:type="dxa"/>
          </w:tcPr>
          <w:p w:rsidR="00462150" w:rsidRPr="00E1746F" w:rsidRDefault="00462150" w:rsidP="00FE0669">
            <w:pPr>
              <w:pStyle w:val="TAL"/>
              <w:rPr>
                <w:ins w:id="311" w:author="Yogesh Tugnawat" w:date="2019-01-14T20:13:00Z"/>
                <w:i/>
              </w:rPr>
            </w:pPr>
            <w:ins w:id="312" w:author="Yogesh Tugnawat" w:date="2019-01-14T20:13:00Z">
              <w:r>
                <w:rPr>
                  <w:rFonts w:eastAsia="MS Gothic"/>
                </w:rPr>
                <w:t>-</w:t>
              </w:r>
            </w:ins>
          </w:p>
        </w:tc>
        <w:tc>
          <w:tcPr>
            <w:tcW w:w="567" w:type="dxa"/>
          </w:tcPr>
          <w:p w:rsidR="00462150" w:rsidRPr="00E1746F" w:rsidRDefault="00462150" w:rsidP="00FE0669">
            <w:pPr>
              <w:pStyle w:val="TAC"/>
              <w:rPr>
                <w:ins w:id="313" w:author="Yogesh Tugnawat" w:date="2019-01-14T20:13:00Z"/>
                <w:rFonts w:eastAsia="MS Gothic"/>
              </w:rPr>
            </w:pPr>
            <w:ins w:id="314" w:author="Yogesh Tugnawat" w:date="2019-01-14T20:13:00Z">
              <w:r w:rsidRPr="00E1746F">
                <w:rPr>
                  <w:rFonts w:eastAsia="MS Gothic"/>
                </w:rPr>
                <w:t>-</w:t>
              </w:r>
            </w:ins>
          </w:p>
        </w:tc>
        <w:tc>
          <w:tcPr>
            <w:tcW w:w="850" w:type="dxa"/>
          </w:tcPr>
          <w:p w:rsidR="00462150" w:rsidRPr="00E1746F" w:rsidRDefault="00462150" w:rsidP="00FE0669">
            <w:pPr>
              <w:pStyle w:val="TAC"/>
              <w:rPr>
                <w:ins w:id="315" w:author="Yogesh Tugnawat" w:date="2019-01-14T20:13:00Z"/>
                <w:rFonts w:eastAsia="MS Gothic"/>
              </w:rPr>
            </w:pPr>
            <w:ins w:id="316" w:author="Yogesh Tugnawat" w:date="2019-01-14T20:13:00Z">
              <w:r w:rsidRPr="00E1746F">
                <w:rPr>
                  <w:rFonts w:eastAsia="MS Gothic"/>
                </w:rPr>
                <w:t>-</w:t>
              </w:r>
            </w:ins>
          </w:p>
        </w:tc>
      </w:tr>
    </w:tbl>
    <w:p w:rsidR="00462150" w:rsidRPr="00E1746F" w:rsidRDefault="00462150" w:rsidP="00462150">
      <w:pPr>
        <w:rPr>
          <w:ins w:id="317" w:author="Yogesh Tugnawat" w:date="2019-01-14T20:13:00Z"/>
        </w:rPr>
      </w:pPr>
    </w:p>
    <w:p w:rsidR="00462150" w:rsidRPr="00E1746F" w:rsidRDefault="005854CC" w:rsidP="009815B2">
      <w:pPr>
        <w:pStyle w:val="H6"/>
        <w:rPr>
          <w:ins w:id="318" w:author="Yogesh Tugnawat" w:date="2019-01-14T20:13:00Z"/>
        </w:rPr>
      </w:pPr>
      <w:ins w:id="319" w:author="Yogesh Tugnawat" w:date="2019-01-14T22:10:00Z">
        <w:r>
          <w:lastRenderedPageBreak/>
          <w:t>6.3.1.1</w:t>
        </w:r>
      </w:ins>
      <w:ins w:id="320" w:author="Yogesh Tugnawat" w:date="2019-01-14T20:13:00Z">
        <w:r w:rsidR="00462150">
          <w:t>.5</w:t>
        </w:r>
        <w:r w:rsidR="00462150" w:rsidRPr="00E1746F">
          <w:tab/>
          <w:t>Specific message contents</w:t>
        </w:r>
      </w:ins>
    </w:p>
    <w:p w:rsidR="00462150" w:rsidRPr="00E1746F" w:rsidRDefault="00462150" w:rsidP="009815B2">
      <w:pPr>
        <w:pStyle w:val="TH"/>
        <w:rPr>
          <w:ins w:id="321" w:author="Yogesh Tugnawat" w:date="2019-01-14T20:13:00Z"/>
        </w:rPr>
      </w:pPr>
      <w:ins w:id="322" w:author="Yogesh Tugnawat" w:date="2019-01-14T20:13:00Z">
        <w:r>
          <w:t xml:space="preserve">Table </w:t>
        </w:r>
      </w:ins>
      <w:ins w:id="323" w:author="Yogesh Tugnawat" w:date="2019-01-14T22:10:00Z">
        <w:r w:rsidR="005854CC">
          <w:t>6.3.1.1</w:t>
        </w:r>
      </w:ins>
      <w:ins w:id="324" w:author="Yogesh Tugnawat" w:date="2019-01-14T20:13:00Z">
        <w:r>
          <w:t>.5</w:t>
        </w:r>
        <w:r w:rsidRPr="00E1746F">
          <w:t xml:space="preserve">-1: </w:t>
        </w:r>
        <w:r>
          <w:rPr>
            <w:iCs/>
          </w:rPr>
          <w:t>REGISTRATION ACCEPT for NR Cell 13</w:t>
        </w:r>
        <w:r>
          <w:t xml:space="preserve"> (step 15</w:t>
        </w:r>
        <w:r w:rsidRPr="00E1746F">
          <w:t xml:space="preserve">, Table </w:t>
        </w:r>
      </w:ins>
      <w:ins w:id="325" w:author="Yogesh Tugnawat" w:date="2019-01-14T22:10:00Z">
        <w:r w:rsidR="005854CC">
          <w:t>6.3.1.1</w:t>
        </w:r>
      </w:ins>
      <w:ins w:id="326" w:author="Yogesh Tugnawat" w:date="2019-01-14T20:13:00Z">
        <w:r>
          <w:t>.4</w:t>
        </w:r>
        <w:r w:rsidRPr="00E1746F">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62150" w:rsidRPr="00E1746F" w:rsidTr="00FE0669">
        <w:trPr>
          <w:cantSplit/>
          <w:jc w:val="center"/>
          <w:ins w:id="327" w:author="Yogesh Tugnawat" w:date="2019-01-14T20:13:00Z"/>
        </w:trPr>
        <w:tc>
          <w:tcPr>
            <w:tcW w:w="9645" w:type="dxa"/>
            <w:gridSpan w:val="4"/>
            <w:tcMar>
              <w:top w:w="0" w:type="dxa"/>
              <w:left w:w="108" w:type="dxa"/>
              <w:bottom w:w="0" w:type="dxa"/>
              <w:right w:w="108" w:type="dxa"/>
            </w:tcMar>
            <w:hideMark/>
          </w:tcPr>
          <w:p w:rsidR="00462150" w:rsidRPr="00E1746F" w:rsidRDefault="00462150" w:rsidP="00FE0669">
            <w:pPr>
              <w:keepNext/>
              <w:keepLines/>
              <w:spacing w:after="0" w:line="252" w:lineRule="auto"/>
              <w:rPr>
                <w:ins w:id="328" w:author="Yogesh Tugnawat" w:date="2019-01-14T20:13:00Z"/>
                <w:rFonts w:ascii="Arial" w:hAnsi="Arial"/>
                <w:sz w:val="18"/>
              </w:rPr>
            </w:pPr>
            <w:ins w:id="329" w:author="Yogesh Tugnawat" w:date="2019-01-14T20:13:00Z">
              <w:r>
                <w:rPr>
                  <w:rFonts w:ascii="Arial" w:hAnsi="Arial"/>
                  <w:sz w:val="18"/>
                </w:rPr>
                <w:t>Derivation Path: 38.508-1 Table 4.7.1-7</w:t>
              </w:r>
            </w:ins>
          </w:p>
        </w:tc>
      </w:tr>
      <w:tr w:rsidR="00462150" w:rsidRPr="00E1746F" w:rsidTr="00FE0669">
        <w:trPr>
          <w:jc w:val="center"/>
          <w:ins w:id="330" w:author="Yogesh Tugnawat" w:date="2019-01-14T20:13:00Z"/>
        </w:trPr>
        <w:tc>
          <w:tcPr>
            <w:tcW w:w="4565" w:type="dxa"/>
            <w:tcMar>
              <w:top w:w="0" w:type="dxa"/>
              <w:left w:w="99" w:type="dxa"/>
              <w:bottom w:w="0" w:type="dxa"/>
              <w:right w:w="99" w:type="dxa"/>
            </w:tcMar>
            <w:hideMark/>
          </w:tcPr>
          <w:p w:rsidR="00462150" w:rsidRPr="00E1746F" w:rsidRDefault="00462150" w:rsidP="00FE0669">
            <w:pPr>
              <w:pStyle w:val="TAH"/>
              <w:rPr>
                <w:ins w:id="331" w:author="Yogesh Tugnawat" w:date="2019-01-14T20:13:00Z"/>
              </w:rPr>
            </w:pPr>
            <w:ins w:id="332" w:author="Yogesh Tugnawat" w:date="2019-01-14T20:13:00Z">
              <w:r>
                <w:t>In</w:t>
              </w:r>
              <w:r w:rsidRPr="00E1746F">
                <w:t>formation Element</w:t>
              </w:r>
            </w:ins>
          </w:p>
        </w:tc>
        <w:tc>
          <w:tcPr>
            <w:tcW w:w="2106" w:type="dxa"/>
            <w:tcMar>
              <w:top w:w="0" w:type="dxa"/>
              <w:left w:w="99" w:type="dxa"/>
              <w:bottom w:w="0" w:type="dxa"/>
              <w:right w:w="99" w:type="dxa"/>
            </w:tcMar>
            <w:hideMark/>
          </w:tcPr>
          <w:p w:rsidR="00462150" w:rsidRPr="00E1746F" w:rsidRDefault="00462150" w:rsidP="00FE0669">
            <w:pPr>
              <w:pStyle w:val="TAH"/>
              <w:rPr>
                <w:ins w:id="333" w:author="Yogesh Tugnawat" w:date="2019-01-14T20:13:00Z"/>
              </w:rPr>
            </w:pPr>
            <w:ins w:id="334" w:author="Yogesh Tugnawat" w:date="2019-01-14T20:13:00Z">
              <w:r w:rsidRPr="00E1746F">
                <w:t>Value/remark</w:t>
              </w:r>
            </w:ins>
          </w:p>
        </w:tc>
        <w:tc>
          <w:tcPr>
            <w:tcW w:w="1669" w:type="dxa"/>
            <w:tcMar>
              <w:top w:w="0" w:type="dxa"/>
              <w:left w:w="99" w:type="dxa"/>
              <w:bottom w:w="0" w:type="dxa"/>
              <w:right w:w="99" w:type="dxa"/>
            </w:tcMar>
            <w:hideMark/>
          </w:tcPr>
          <w:p w:rsidR="00462150" w:rsidRPr="00E1746F" w:rsidRDefault="00462150" w:rsidP="00FE0669">
            <w:pPr>
              <w:pStyle w:val="TAH"/>
              <w:rPr>
                <w:ins w:id="335" w:author="Yogesh Tugnawat" w:date="2019-01-14T20:13:00Z"/>
              </w:rPr>
            </w:pPr>
            <w:ins w:id="336" w:author="Yogesh Tugnawat" w:date="2019-01-14T20:13:00Z">
              <w:r w:rsidRPr="00E1746F">
                <w:t>Comment</w:t>
              </w:r>
            </w:ins>
          </w:p>
        </w:tc>
        <w:tc>
          <w:tcPr>
            <w:tcW w:w="1305" w:type="dxa"/>
            <w:tcMar>
              <w:top w:w="0" w:type="dxa"/>
              <w:left w:w="99" w:type="dxa"/>
              <w:bottom w:w="0" w:type="dxa"/>
              <w:right w:w="99" w:type="dxa"/>
            </w:tcMar>
            <w:hideMark/>
          </w:tcPr>
          <w:p w:rsidR="00462150" w:rsidRPr="00E1746F" w:rsidRDefault="00462150" w:rsidP="00FE0669">
            <w:pPr>
              <w:pStyle w:val="TAH"/>
              <w:rPr>
                <w:ins w:id="337" w:author="Yogesh Tugnawat" w:date="2019-01-14T20:13:00Z"/>
              </w:rPr>
            </w:pPr>
            <w:ins w:id="338" w:author="Yogesh Tugnawat" w:date="2019-01-14T20:13:00Z">
              <w:r w:rsidRPr="00E1746F">
                <w:t>Condition</w:t>
              </w:r>
            </w:ins>
          </w:p>
        </w:tc>
      </w:tr>
      <w:tr w:rsidR="00462150" w:rsidRPr="00E1746F" w:rsidTr="00FE0669">
        <w:trPr>
          <w:jc w:val="center"/>
          <w:ins w:id="339"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340" w:author="Yogesh Tugnawat" w:date="2019-01-14T20:13:00Z"/>
              </w:rPr>
            </w:pPr>
            <w:ins w:id="341" w:author="Yogesh Tugnawat" w:date="2019-01-14T20:13:00Z">
              <w:r>
                <w:rPr>
                  <w:lang w:val="es-ES"/>
                </w:rPr>
                <w:t>SOR Transparent Container</w:t>
              </w:r>
            </w:ins>
          </w:p>
        </w:tc>
        <w:tc>
          <w:tcPr>
            <w:tcW w:w="2106" w:type="dxa"/>
            <w:tcMar>
              <w:top w:w="0" w:type="dxa"/>
              <w:left w:w="99" w:type="dxa"/>
              <w:bottom w:w="0" w:type="dxa"/>
              <w:right w:w="99" w:type="dxa"/>
            </w:tcMar>
          </w:tcPr>
          <w:p w:rsidR="00462150" w:rsidRPr="00E1746F" w:rsidRDefault="00462150" w:rsidP="00FE0669">
            <w:pPr>
              <w:pStyle w:val="TAL"/>
              <w:jc w:val="center"/>
              <w:rPr>
                <w:ins w:id="342" w:author="Yogesh Tugnawat" w:date="2019-01-14T20:13:00Z"/>
              </w:rPr>
            </w:pPr>
            <w:ins w:id="343" w:author="Yogesh Tugnawat" w:date="2019-01-14T20:13:00Z">
              <w:r>
                <w:t>Present</w:t>
              </w:r>
            </w:ins>
          </w:p>
        </w:tc>
        <w:tc>
          <w:tcPr>
            <w:tcW w:w="1669" w:type="dxa"/>
            <w:tcMar>
              <w:top w:w="0" w:type="dxa"/>
              <w:left w:w="99" w:type="dxa"/>
              <w:bottom w:w="0" w:type="dxa"/>
              <w:right w:w="99" w:type="dxa"/>
            </w:tcMar>
          </w:tcPr>
          <w:p w:rsidR="00462150" w:rsidRPr="00E1746F" w:rsidRDefault="00462150" w:rsidP="00FE0669">
            <w:pPr>
              <w:pStyle w:val="TAL"/>
              <w:rPr>
                <w:ins w:id="344" w:author="Yogesh Tugnawat" w:date="2019-01-14T20:13:00Z"/>
              </w:rPr>
            </w:pPr>
            <w:ins w:id="345" w:author="Yogesh Tugnawat" w:date="2019-01-14T20:13:00Z">
              <w:r>
                <w:t>The SOR transparent container carries steering of roaming information.</w:t>
              </w:r>
            </w:ins>
          </w:p>
        </w:tc>
        <w:tc>
          <w:tcPr>
            <w:tcW w:w="1305" w:type="dxa"/>
            <w:tcMar>
              <w:top w:w="0" w:type="dxa"/>
              <w:left w:w="99" w:type="dxa"/>
              <w:bottom w:w="0" w:type="dxa"/>
              <w:right w:w="99" w:type="dxa"/>
            </w:tcMar>
          </w:tcPr>
          <w:p w:rsidR="00462150" w:rsidRPr="00E1746F" w:rsidRDefault="00462150" w:rsidP="00FE0669">
            <w:pPr>
              <w:pStyle w:val="TAL"/>
              <w:rPr>
                <w:ins w:id="346" w:author="Yogesh Tugnawat" w:date="2019-01-14T20:13:00Z"/>
              </w:rPr>
            </w:pPr>
          </w:p>
        </w:tc>
      </w:tr>
    </w:tbl>
    <w:p w:rsidR="00462150" w:rsidRDefault="00462150" w:rsidP="00462150">
      <w:pPr>
        <w:rPr>
          <w:ins w:id="347" w:author="Yogesh Tugnawat" w:date="2019-01-14T20:13:00Z"/>
          <w:rFonts w:eastAsia="Calibri"/>
        </w:rPr>
      </w:pPr>
    </w:p>
    <w:p w:rsidR="00462150" w:rsidRPr="00E1746F" w:rsidRDefault="00462150" w:rsidP="009815B2">
      <w:pPr>
        <w:pStyle w:val="TH"/>
        <w:rPr>
          <w:ins w:id="348" w:author="Yogesh Tugnawat" w:date="2019-01-14T20:13:00Z"/>
        </w:rPr>
      </w:pPr>
      <w:ins w:id="349" w:author="Yogesh Tugnawat" w:date="2019-01-14T20:13:00Z">
        <w:r>
          <w:t xml:space="preserve">Table </w:t>
        </w:r>
      </w:ins>
      <w:ins w:id="350" w:author="Yogesh Tugnawat" w:date="2019-01-14T22:10:00Z">
        <w:r w:rsidR="005854CC">
          <w:t>6.3.1.1</w:t>
        </w:r>
      </w:ins>
      <w:ins w:id="351" w:author="Yogesh Tugnawat" w:date="2019-01-14T20:13:00Z">
        <w:r>
          <w:t>.5-2</w:t>
        </w:r>
        <w:r w:rsidRPr="00E1746F">
          <w:t xml:space="preserve">: </w:t>
        </w:r>
        <w:r>
          <w:t xml:space="preserve">SOR Transparent Container in </w:t>
        </w:r>
        <w:r>
          <w:rPr>
            <w:iCs/>
          </w:rPr>
          <w:t>REGISTRATION ACCEPT for NR Cell 13</w:t>
        </w:r>
        <w:r>
          <w:t xml:space="preserve"> (step 15</w:t>
        </w:r>
        <w:r w:rsidRPr="00E1746F">
          <w:t xml:space="preserve">, Table </w:t>
        </w:r>
      </w:ins>
      <w:ins w:id="352" w:author="Yogesh Tugnawat" w:date="2019-01-14T22:10:00Z">
        <w:r w:rsidR="005854CC">
          <w:t>6.3.1.1</w:t>
        </w:r>
      </w:ins>
      <w:ins w:id="353" w:author="Yogesh Tugnawat" w:date="2019-01-14T20:13:00Z">
        <w:r>
          <w:t>.4</w:t>
        </w:r>
        <w:r w:rsidRPr="00E1746F">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62150" w:rsidRPr="00E1746F" w:rsidTr="00FE0669">
        <w:trPr>
          <w:cantSplit/>
          <w:jc w:val="center"/>
          <w:ins w:id="354" w:author="Yogesh Tugnawat" w:date="2019-01-14T20:13:00Z"/>
        </w:trPr>
        <w:tc>
          <w:tcPr>
            <w:tcW w:w="9645" w:type="dxa"/>
            <w:gridSpan w:val="4"/>
            <w:tcMar>
              <w:top w:w="0" w:type="dxa"/>
              <w:left w:w="108" w:type="dxa"/>
              <w:bottom w:w="0" w:type="dxa"/>
              <w:right w:w="108" w:type="dxa"/>
            </w:tcMar>
            <w:hideMark/>
          </w:tcPr>
          <w:p w:rsidR="00462150" w:rsidRPr="00E1746F" w:rsidRDefault="00462150" w:rsidP="00FE0669">
            <w:pPr>
              <w:keepNext/>
              <w:keepLines/>
              <w:spacing w:after="0" w:line="252" w:lineRule="auto"/>
              <w:rPr>
                <w:ins w:id="355" w:author="Yogesh Tugnawat" w:date="2019-01-14T20:13:00Z"/>
                <w:rFonts w:ascii="Arial" w:hAnsi="Arial"/>
                <w:sz w:val="18"/>
              </w:rPr>
            </w:pPr>
            <w:ins w:id="356" w:author="Yogesh Tugnawat" w:date="2019-01-14T20:13:00Z">
              <w:r>
                <w:rPr>
                  <w:rFonts w:ascii="Arial" w:hAnsi="Arial"/>
                  <w:sz w:val="18"/>
                </w:rPr>
                <w:t>Derivation Path: FFS</w:t>
              </w:r>
            </w:ins>
          </w:p>
        </w:tc>
      </w:tr>
      <w:tr w:rsidR="00462150" w:rsidRPr="00E1746F" w:rsidTr="00FE0669">
        <w:trPr>
          <w:jc w:val="center"/>
          <w:ins w:id="357" w:author="Yogesh Tugnawat" w:date="2019-01-14T20:13:00Z"/>
        </w:trPr>
        <w:tc>
          <w:tcPr>
            <w:tcW w:w="4565" w:type="dxa"/>
            <w:tcMar>
              <w:top w:w="0" w:type="dxa"/>
              <w:left w:w="99" w:type="dxa"/>
              <w:bottom w:w="0" w:type="dxa"/>
              <w:right w:w="99" w:type="dxa"/>
            </w:tcMar>
            <w:hideMark/>
          </w:tcPr>
          <w:p w:rsidR="00462150" w:rsidRPr="00E1746F" w:rsidRDefault="00462150" w:rsidP="00FE0669">
            <w:pPr>
              <w:pStyle w:val="TAH"/>
              <w:rPr>
                <w:ins w:id="358" w:author="Yogesh Tugnawat" w:date="2019-01-14T20:13:00Z"/>
              </w:rPr>
            </w:pPr>
            <w:ins w:id="359" w:author="Yogesh Tugnawat" w:date="2019-01-14T20:13:00Z">
              <w:r>
                <w:t>In</w:t>
              </w:r>
              <w:r w:rsidRPr="00E1746F">
                <w:t>formation Element</w:t>
              </w:r>
            </w:ins>
          </w:p>
        </w:tc>
        <w:tc>
          <w:tcPr>
            <w:tcW w:w="2106" w:type="dxa"/>
            <w:tcMar>
              <w:top w:w="0" w:type="dxa"/>
              <w:left w:w="99" w:type="dxa"/>
              <w:bottom w:w="0" w:type="dxa"/>
              <w:right w:w="99" w:type="dxa"/>
            </w:tcMar>
            <w:hideMark/>
          </w:tcPr>
          <w:p w:rsidR="00462150" w:rsidRPr="00E1746F" w:rsidRDefault="00462150" w:rsidP="00FE0669">
            <w:pPr>
              <w:pStyle w:val="TAH"/>
              <w:rPr>
                <w:ins w:id="360" w:author="Yogesh Tugnawat" w:date="2019-01-14T20:13:00Z"/>
              </w:rPr>
            </w:pPr>
            <w:ins w:id="361" w:author="Yogesh Tugnawat" w:date="2019-01-14T20:13:00Z">
              <w:r w:rsidRPr="00E1746F">
                <w:t>Value/remark</w:t>
              </w:r>
            </w:ins>
          </w:p>
        </w:tc>
        <w:tc>
          <w:tcPr>
            <w:tcW w:w="1669" w:type="dxa"/>
            <w:tcMar>
              <w:top w:w="0" w:type="dxa"/>
              <w:left w:w="99" w:type="dxa"/>
              <w:bottom w:w="0" w:type="dxa"/>
              <w:right w:w="99" w:type="dxa"/>
            </w:tcMar>
            <w:hideMark/>
          </w:tcPr>
          <w:p w:rsidR="00462150" w:rsidRPr="00E1746F" w:rsidRDefault="00462150" w:rsidP="00FE0669">
            <w:pPr>
              <w:pStyle w:val="TAH"/>
              <w:rPr>
                <w:ins w:id="362" w:author="Yogesh Tugnawat" w:date="2019-01-14T20:13:00Z"/>
              </w:rPr>
            </w:pPr>
            <w:ins w:id="363" w:author="Yogesh Tugnawat" w:date="2019-01-14T20:13:00Z">
              <w:r w:rsidRPr="00E1746F">
                <w:t>Comment</w:t>
              </w:r>
            </w:ins>
          </w:p>
        </w:tc>
        <w:tc>
          <w:tcPr>
            <w:tcW w:w="1305" w:type="dxa"/>
            <w:tcMar>
              <w:top w:w="0" w:type="dxa"/>
              <w:left w:w="99" w:type="dxa"/>
              <w:bottom w:w="0" w:type="dxa"/>
              <w:right w:w="99" w:type="dxa"/>
            </w:tcMar>
            <w:hideMark/>
          </w:tcPr>
          <w:p w:rsidR="00462150" w:rsidRPr="00E1746F" w:rsidRDefault="00462150" w:rsidP="00FE0669">
            <w:pPr>
              <w:pStyle w:val="TAH"/>
              <w:rPr>
                <w:ins w:id="364" w:author="Yogesh Tugnawat" w:date="2019-01-14T20:13:00Z"/>
              </w:rPr>
            </w:pPr>
            <w:ins w:id="365" w:author="Yogesh Tugnawat" w:date="2019-01-14T20:13:00Z">
              <w:r w:rsidRPr="00E1746F">
                <w:t>Condition</w:t>
              </w:r>
            </w:ins>
          </w:p>
        </w:tc>
      </w:tr>
      <w:tr w:rsidR="00462150" w:rsidRPr="00E1746F" w:rsidTr="00FE0669">
        <w:trPr>
          <w:jc w:val="center"/>
          <w:ins w:id="366"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367" w:author="Yogesh Tugnawat" w:date="2019-01-14T20:13:00Z"/>
              </w:rPr>
            </w:pPr>
            <w:ins w:id="368" w:author="Yogesh Tugnawat" w:date="2019-01-14T20:13:00Z">
              <w:r>
                <w:rPr>
                  <w:lang w:val="es-ES"/>
                </w:rPr>
                <w:t>SOR data type</w:t>
              </w:r>
            </w:ins>
          </w:p>
        </w:tc>
        <w:tc>
          <w:tcPr>
            <w:tcW w:w="2106" w:type="dxa"/>
            <w:tcMar>
              <w:top w:w="0" w:type="dxa"/>
              <w:left w:w="99" w:type="dxa"/>
              <w:bottom w:w="0" w:type="dxa"/>
              <w:right w:w="99" w:type="dxa"/>
            </w:tcMar>
          </w:tcPr>
          <w:p w:rsidR="00462150" w:rsidRPr="00E1746F" w:rsidRDefault="00462150" w:rsidP="00FE0669">
            <w:pPr>
              <w:pStyle w:val="TAL"/>
              <w:jc w:val="center"/>
              <w:rPr>
                <w:ins w:id="369" w:author="Yogesh Tugnawat" w:date="2019-01-14T20:13:00Z"/>
              </w:rPr>
            </w:pPr>
            <w:ins w:id="370" w:author="Yogesh Tugnawat" w:date="2019-01-14T20:13:00Z">
              <w:r>
                <w:t>0</w:t>
              </w:r>
            </w:ins>
          </w:p>
        </w:tc>
        <w:tc>
          <w:tcPr>
            <w:tcW w:w="1669" w:type="dxa"/>
            <w:tcMar>
              <w:top w:w="0" w:type="dxa"/>
              <w:left w:w="99" w:type="dxa"/>
              <w:bottom w:w="0" w:type="dxa"/>
              <w:right w:w="99" w:type="dxa"/>
            </w:tcMar>
          </w:tcPr>
          <w:p w:rsidR="00462150" w:rsidRPr="00E1746F" w:rsidRDefault="00462150" w:rsidP="00FE0669">
            <w:pPr>
              <w:pStyle w:val="TAL"/>
              <w:rPr>
                <w:ins w:id="371" w:author="Yogesh Tugnawat" w:date="2019-01-14T20:13:00Z"/>
              </w:rPr>
            </w:pPr>
            <w:ins w:id="372" w:author="Yogesh Tugnawat" w:date="2019-01-14T20:13:00Z">
              <w:r>
                <w:t>The SOR transparent container carries steering of roaming information.</w:t>
              </w:r>
            </w:ins>
          </w:p>
        </w:tc>
        <w:tc>
          <w:tcPr>
            <w:tcW w:w="1305" w:type="dxa"/>
            <w:tcMar>
              <w:top w:w="0" w:type="dxa"/>
              <w:left w:w="99" w:type="dxa"/>
              <w:bottom w:w="0" w:type="dxa"/>
              <w:right w:w="99" w:type="dxa"/>
            </w:tcMar>
          </w:tcPr>
          <w:p w:rsidR="00462150" w:rsidRPr="00E1746F" w:rsidRDefault="00462150" w:rsidP="00FE0669">
            <w:pPr>
              <w:pStyle w:val="TAL"/>
              <w:rPr>
                <w:ins w:id="373" w:author="Yogesh Tugnawat" w:date="2019-01-14T20:13:00Z"/>
              </w:rPr>
            </w:pPr>
          </w:p>
        </w:tc>
      </w:tr>
      <w:tr w:rsidR="00462150" w:rsidRPr="00E1746F" w:rsidTr="00FE0669">
        <w:trPr>
          <w:jc w:val="center"/>
          <w:ins w:id="374"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375" w:author="Yogesh Tugnawat" w:date="2019-01-14T20:13:00Z"/>
              </w:rPr>
            </w:pPr>
            <w:ins w:id="376" w:author="Yogesh Tugnawat" w:date="2019-01-14T20:13:00Z">
              <w:r>
                <w:rPr>
                  <w:lang w:val="es-ES"/>
                </w:rPr>
                <w:t>List indication</w:t>
              </w:r>
              <w:r w:rsidRPr="005F7EB0">
                <w:t xml:space="preserve"> </w:t>
              </w:r>
              <w:r>
                <w:t>value</w:t>
              </w:r>
            </w:ins>
          </w:p>
        </w:tc>
        <w:tc>
          <w:tcPr>
            <w:tcW w:w="2106" w:type="dxa"/>
            <w:tcMar>
              <w:top w:w="0" w:type="dxa"/>
              <w:left w:w="99" w:type="dxa"/>
              <w:bottom w:w="0" w:type="dxa"/>
              <w:right w:w="99" w:type="dxa"/>
            </w:tcMar>
          </w:tcPr>
          <w:p w:rsidR="00462150" w:rsidRPr="00E1746F" w:rsidRDefault="00462150" w:rsidP="00FE0669">
            <w:pPr>
              <w:pStyle w:val="TAL"/>
              <w:jc w:val="center"/>
              <w:rPr>
                <w:ins w:id="377" w:author="Yogesh Tugnawat" w:date="2019-01-14T20:13:00Z"/>
              </w:rPr>
            </w:pPr>
            <w:ins w:id="378" w:author="Yogesh Tugnawat" w:date="2019-01-14T20:13:00Z">
              <w:r>
                <w:t>1</w:t>
              </w:r>
            </w:ins>
          </w:p>
        </w:tc>
        <w:tc>
          <w:tcPr>
            <w:tcW w:w="1669" w:type="dxa"/>
            <w:tcMar>
              <w:top w:w="0" w:type="dxa"/>
              <w:left w:w="99" w:type="dxa"/>
              <w:bottom w:w="0" w:type="dxa"/>
              <w:right w:w="99" w:type="dxa"/>
            </w:tcMar>
          </w:tcPr>
          <w:p w:rsidR="00462150" w:rsidRPr="00E1746F" w:rsidRDefault="00462150" w:rsidP="00FE0669">
            <w:pPr>
              <w:pStyle w:val="TAL"/>
              <w:rPr>
                <w:ins w:id="379" w:author="Yogesh Tugnawat" w:date="2019-01-14T20:13:00Z"/>
              </w:rPr>
            </w:pPr>
            <w:ins w:id="380" w:author="Yogesh Tugnawat" w:date="2019-01-14T20:13:00Z">
              <w:r>
                <w:t>L</w:t>
              </w:r>
              <w:r w:rsidRPr="00D40D4F">
                <w:t>ist of preferred PLMN/access technology combinations</w:t>
              </w:r>
              <w:r>
                <w:t xml:space="preserve"> is provided</w:t>
              </w:r>
            </w:ins>
          </w:p>
        </w:tc>
        <w:tc>
          <w:tcPr>
            <w:tcW w:w="1305" w:type="dxa"/>
            <w:tcMar>
              <w:top w:w="0" w:type="dxa"/>
              <w:left w:w="99" w:type="dxa"/>
              <w:bottom w:w="0" w:type="dxa"/>
              <w:right w:w="99" w:type="dxa"/>
            </w:tcMar>
          </w:tcPr>
          <w:p w:rsidR="00462150" w:rsidRPr="00E1746F" w:rsidRDefault="00462150" w:rsidP="00FE0669">
            <w:pPr>
              <w:pStyle w:val="TAL"/>
              <w:rPr>
                <w:ins w:id="381" w:author="Yogesh Tugnawat" w:date="2019-01-14T20:13:00Z"/>
              </w:rPr>
            </w:pPr>
          </w:p>
        </w:tc>
      </w:tr>
      <w:tr w:rsidR="00462150" w:rsidRPr="00E1746F" w:rsidTr="00FE0669">
        <w:trPr>
          <w:jc w:val="center"/>
          <w:ins w:id="382"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383" w:author="Yogesh Tugnawat" w:date="2019-01-14T20:13:00Z"/>
              </w:rPr>
            </w:pPr>
            <w:ins w:id="384" w:author="Yogesh Tugnawat" w:date="2019-01-14T20:13:00Z">
              <w:r>
                <w:rPr>
                  <w:lang w:val="es-ES"/>
                </w:rPr>
                <w:t>List type</w:t>
              </w:r>
            </w:ins>
          </w:p>
        </w:tc>
        <w:tc>
          <w:tcPr>
            <w:tcW w:w="2106" w:type="dxa"/>
            <w:tcMar>
              <w:top w:w="0" w:type="dxa"/>
              <w:left w:w="99" w:type="dxa"/>
              <w:bottom w:w="0" w:type="dxa"/>
              <w:right w:w="99" w:type="dxa"/>
            </w:tcMar>
          </w:tcPr>
          <w:p w:rsidR="00462150" w:rsidRPr="00E1746F" w:rsidRDefault="00462150" w:rsidP="00FE0669">
            <w:pPr>
              <w:pStyle w:val="TAL"/>
              <w:jc w:val="center"/>
              <w:rPr>
                <w:ins w:id="385" w:author="Yogesh Tugnawat" w:date="2019-01-14T20:13:00Z"/>
              </w:rPr>
            </w:pPr>
            <w:ins w:id="386" w:author="Yogesh Tugnawat" w:date="2019-01-14T20:13:00Z">
              <w:r>
                <w:t>0</w:t>
              </w:r>
            </w:ins>
          </w:p>
        </w:tc>
        <w:tc>
          <w:tcPr>
            <w:tcW w:w="1669" w:type="dxa"/>
            <w:tcMar>
              <w:top w:w="0" w:type="dxa"/>
              <w:left w:w="99" w:type="dxa"/>
              <w:bottom w:w="0" w:type="dxa"/>
              <w:right w:w="99" w:type="dxa"/>
            </w:tcMar>
          </w:tcPr>
          <w:p w:rsidR="00462150" w:rsidRPr="00E1746F" w:rsidRDefault="00462150" w:rsidP="00FE0669">
            <w:pPr>
              <w:pStyle w:val="TAL"/>
              <w:rPr>
                <w:ins w:id="387" w:author="Yogesh Tugnawat" w:date="2019-01-14T20:13:00Z"/>
              </w:rPr>
            </w:pPr>
            <w:ins w:id="388" w:author="Yogesh Tugnawat" w:date="2019-01-14T20:13:00Z">
              <w:r>
                <w:t>The list type is a secure packet</w:t>
              </w:r>
            </w:ins>
          </w:p>
        </w:tc>
        <w:tc>
          <w:tcPr>
            <w:tcW w:w="1305" w:type="dxa"/>
            <w:tcMar>
              <w:top w:w="0" w:type="dxa"/>
              <w:left w:w="99" w:type="dxa"/>
              <w:bottom w:w="0" w:type="dxa"/>
              <w:right w:w="99" w:type="dxa"/>
            </w:tcMar>
          </w:tcPr>
          <w:p w:rsidR="00462150" w:rsidRPr="00E1746F" w:rsidRDefault="00462150" w:rsidP="00FE0669">
            <w:pPr>
              <w:pStyle w:val="TAL"/>
              <w:rPr>
                <w:ins w:id="389" w:author="Yogesh Tugnawat" w:date="2019-01-14T20:13:00Z"/>
              </w:rPr>
            </w:pPr>
          </w:p>
        </w:tc>
      </w:tr>
      <w:tr w:rsidR="00462150" w:rsidRPr="00E1746F" w:rsidTr="00FE0669">
        <w:trPr>
          <w:jc w:val="center"/>
          <w:ins w:id="390"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391" w:author="Yogesh Tugnawat" w:date="2019-01-14T20:13:00Z"/>
              </w:rPr>
            </w:pPr>
            <w:ins w:id="392" w:author="Yogesh Tugnawat" w:date="2019-01-14T20:13:00Z">
              <w:r w:rsidRPr="005F7EB0">
                <w:t>Acknowledgement (ACK) value</w:t>
              </w:r>
            </w:ins>
          </w:p>
        </w:tc>
        <w:tc>
          <w:tcPr>
            <w:tcW w:w="2106" w:type="dxa"/>
            <w:tcMar>
              <w:top w:w="0" w:type="dxa"/>
              <w:left w:w="99" w:type="dxa"/>
              <w:bottom w:w="0" w:type="dxa"/>
              <w:right w:w="99" w:type="dxa"/>
            </w:tcMar>
          </w:tcPr>
          <w:p w:rsidR="00462150" w:rsidRPr="00E1746F" w:rsidRDefault="00462150" w:rsidP="00FE0669">
            <w:pPr>
              <w:pStyle w:val="TAL"/>
              <w:jc w:val="center"/>
              <w:rPr>
                <w:ins w:id="393" w:author="Yogesh Tugnawat" w:date="2019-01-14T20:13:00Z"/>
              </w:rPr>
            </w:pPr>
            <w:ins w:id="394" w:author="Yogesh Tugnawat" w:date="2019-01-14T20:13:00Z">
              <w:r>
                <w:t>1</w:t>
              </w:r>
            </w:ins>
          </w:p>
        </w:tc>
        <w:tc>
          <w:tcPr>
            <w:tcW w:w="1669" w:type="dxa"/>
            <w:tcMar>
              <w:top w:w="0" w:type="dxa"/>
              <w:left w:w="99" w:type="dxa"/>
              <w:bottom w:w="0" w:type="dxa"/>
              <w:right w:w="99" w:type="dxa"/>
            </w:tcMar>
          </w:tcPr>
          <w:p w:rsidR="00462150" w:rsidRPr="00E1746F" w:rsidRDefault="00462150" w:rsidP="00FE0669">
            <w:pPr>
              <w:pStyle w:val="TAL"/>
              <w:rPr>
                <w:ins w:id="395" w:author="Yogesh Tugnawat" w:date="2019-01-14T20:13:00Z"/>
              </w:rPr>
            </w:pPr>
            <w:ins w:id="396" w:author="Yogesh Tugnawat" w:date="2019-01-14T20:13:00Z">
              <w:r>
                <w:t>A</w:t>
              </w:r>
              <w:r w:rsidRPr="005F7EB0">
                <w:t>cknowledgement requested</w:t>
              </w:r>
            </w:ins>
          </w:p>
        </w:tc>
        <w:tc>
          <w:tcPr>
            <w:tcW w:w="1305" w:type="dxa"/>
            <w:tcMar>
              <w:top w:w="0" w:type="dxa"/>
              <w:left w:w="99" w:type="dxa"/>
              <w:bottom w:w="0" w:type="dxa"/>
              <w:right w:w="99" w:type="dxa"/>
            </w:tcMar>
          </w:tcPr>
          <w:p w:rsidR="00462150" w:rsidRPr="00E1746F" w:rsidRDefault="00462150" w:rsidP="00FE0669">
            <w:pPr>
              <w:pStyle w:val="TAL"/>
              <w:rPr>
                <w:ins w:id="397" w:author="Yogesh Tugnawat" w:date="2019-01-14T20:13:00Z"/>
              </w:rPr>
            </w:pPr>
          </w:p>
        </w:tc>
      </w:tr>
      <w:tr w:rsidR="00462150" w:rsidRPr="00E1746F" w:rsidTr="00FE0669">
        <w:trPr>
          <w:jc w:val="center"/>
          <w:ins w:id="398"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399" w:author="Yogesh Tugnawat" w:date="2019-01-14T20:13:00Z"/>
              </w:rPr>
            </w:pPr>
            <w:ins w:id="400" w:author="Yogesh Tugnawat" w:date="2019-01-14T20:13:00Z">
              <w:r>
                <w:t>PLMN ID 1</w:t>
              </w:r>
            </w:ins>
          </w:p>
        </w:tc>
        <w:tc>
          <w:tcPr>
            <w:tcW w:w="2106" w:type="dxa"/>
            <w:tcMar>
              <w:top w:w="0" w:type="dxa"/>
              <w:left w:w="99" w:type="dxa"/>
              <w:bottom w:w="0" w:type="dxa"/>
              <w:right w:w="99" w:type="dxa"/>
            </w:tcMar>
          </w:tcPr>
          <w:p w:rsidR="00462150" w:rsidRPr="00E1746F" w:rsidRDefault="00462150" w:rsidP="00FE0669">
            <w:pPr>
              <w:pStyle w:val="TAL"/>
              <w:jc w:val="center"/>
              <w:rPr>
                <w:ins w:id="401" w:author="Yogesh Tugnawat" w:date="2019-01-14T20:13:00Z"/>
              </w:rPr>
            </w:pPr>
            <w:ins w:id="402" w:author="Yogesh Tugnawat" w:date="2019-01-14T20:13:00Z">
              <w:r>
                <w:t>2</w:t>
              </w:r>
            </w:ins>
          </w:p>
        </w:tc>
        <w:tc>
          <w:tcPr>
            <w:tcW w:w="1669" w:type="dxa"/>
            <w:tcMar>
              <w:top w:w="0" w:type="dxa"/>
              <w:left w:w="99" w:type="dxa"/>
              <w:bottom w:w="0" w:type="dxa"/>
              <w:right w:w="99" w:type="dxa"/>
            </w:tcMar>
          </w:tcPr>
          <w:p w:rsidR="00462150" w:rsidRPr="00E1746F" w:rsidRDefault="00462150" w:rsidP="00FE0669">
            <w:pPr>
              <w:pStyle w:val="TAL"/>
              <w:rPr>
                <w:ins w:id="403" w:author="Yogesh Tugnawat" w:date="2019-01-14T20:13:00Z"/>
              </w:rPr>
            </w:pPr>
          </w:p>
        </w:tc>
        <w:tc>
          <w:tcPr>
            <w:tcW w:w="1305" w:type="dxa"/>
            <w:tcMar>
              <w:top w:w="0" w:type="dxa"/>
              <w:left w:w="99" w:type="dxa"/>
              <w:bottom w:w="0" w:type="dxa"/>
              <w:right w:w="99" w:type="dxa"/>
            </w:tcMar>
          </w:tcPr>
          <w:p w:rsidR="00462150" w:rsidRPr="00E1746F" w:rsidRDefault="00462150" w:rsidP="00FE0669">
            <w:pPr>
              <w:pStyle w:val="TAL"/>
              <w:rPr>
                <w:ins w:id="404" w:author="Yogesh Tugnawat" w:date="2019-01-14T20:13:00Z"/>
              </w:rPr>
            </w:pPr>
          </w:p>
        </w:tc>
      </w:tr>
      <w:tr w:rsidR="00462150" w:rsidRPr="00E1746F" w:rsidTr="00FE0669">
        <w:trPr>
          <w:jc w:val="center"/>
          <w:ins w:id="405"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406" w:author="Yogesh Tugnawat" w:date="2019-01-14T20:13:00Z"/>
              </w:rPr>
            </w:pPr>
            <w:ins w:id="407" w:author="Yogesh Tugnawat" w:date="2019-01-14T20:13:00Z">
              <w:r>
                <w:rPr>
                  <w:lang w:val="es-ES"/>
                </w:rPr>
                <w:t>Access Technology Identifier 1</w:t>
              </w:r>
            </w:ins>
          </w:p>
        </w:tc>
        <w:tc>
          <w:tcPr>
            <w:tcW w:w="2106" w:type="dxa"/>
            <w:tcMar>
              <w:top w:w="0" w:type="dxa"/>
              <w:left w:w="99" w:type="dxa"/>
              <w:bottom w:w="0" w:type="dxa"/>
              <w:right w:w="99" w:type="dxa"/>
            </w:tcMar>
          </w:tcPr>
          <w:p w:rsidR="00462150" w:rsidRPr="00E1746F" w:rsidRDefault="00462150" w:rsidP="00FE0669">
            <w:pPr>
              <w:pStyle w:val="TAL"/>
              <w:jc w:val="center"/>
              <w:rPr>
                <w:ins w:id="408" w:author="Yogesh Tugnawat" w:date="2019-01-14T20:13:00Z"/>
              </w:rPr>
            </w:pPr>
            <w:ins w:id="409" w:author="Yogesh Tugnawat" w:date="2019-01-14T20:13:00Z">
              <w:r>
                <w:t>NG-RAN</w:t>
              </w:r>
            </w:ins>
          </w:p>
        </w:tc>
        <w:tc>
          <w:tcPr>
            <w:tcW w:w="1669" w:type="dxa"/>
            <w:tcMar>
              <w:top w:w="0" w:type="dxa"/>
              <w:left w:w="99" w:type="dxa"/>
              <w:bottom w:w="0" w:type="dxa"/>
              <w:right w:w="99" w:type="dxa"/>
            </w:tcMar>
          </w:tcPr>
          <w:p w:rsidR="00462150" w:rsidRPr="00E1746F" w:rsidRDefault="00462150" w:rsidP="00FE0669">
            <w:pPr>
              <w:pStyle w:val="TAL"/>
              <w:rPr>
                <w:ins w:id="410" w:author="Yogesh Tugnawat" w:date="2019-01-14T20:13:00Z"/>
              </w:rPr>
            </w:pPr>
          </w:p>
        </w:tc>
        <w:tc>
          <w:tcPr>
            <w:tcW w:w="1305" w:type="dxa"/>
            <w:tcMar>
              <w:top w:w="0" w:type="dxa"/>
              <w:left w:w="99" w:type="dxa"/>
              <w:bottom w:w="0" w:type="dxa"/>
              <w:right w:w="99" w:type="dxa"/>
            </w:tcMar>
          </w:tcPr>
          <w:p w:rsidR="00462150" w:rsidRPr="00E1746F" w:rsidRDefault="00462150" w:rsidP="00FE0669">
            <w:pPr>
              <w:pStyle w:val="TAL"/>
              <w:rPr>
                <w:ins w:id="411" w:author="Yogesh Tugnawat" w:date="2019-01-14T20:13:00Z"/>
              </w:rPr>
            </w:pPr>
          </w:p>
        </w:tc>
      </w:tr>
      <w:tr w:rsidR="00462150" w:rsidRPr="00E1746F" w:rsidTr="00FE0669">
        <w:trPr>
          <w:jc w:val="center"/>
          <w:ins w:id="412" w:author="Yogesh Tugnawat" w:date="2019-01-14T20:13:00Z"/>
        </w:trPr>
        <w:tc>
          <w:tcPr>
            <w:tcW w:w="4565" w:type="dxa"/>
            <w:tcMar>
              <w:top w:w="0" w:type="dxa"/>
              <w:left w:w="99" w:type="dxa"/>
              <w:bottom w:w="0" w:type="dxa"/>
              <w:right w:w="99" w:type="dxa"/>
            </w:tcMar>
          </w:tcPr>
          <w:p w:rsidR="00462150" w:rsidRPr="00E1746F" w:rsidRDefault="00462150" w:rsidP="00FE0669">
            <w:pPr>
              <w:pStyle w:val="TAL"/>
              <w:rPr>
                <w:ins w:id="413" w:author="Yogesh Tugnawat" w:date="2019-01-14T20:13:00Z"/>
              </w:rPr>
            </w:pPr>
          </w:p>
        </w:tc>
        <w:tc>
          <w:tcPr>
            <w:tcW w:w="2106" w:type="dxa"/>
            <w:tcMar>
              <w:top w:w="0" w:type="dxa"/>
              <w:left w:w="99" w:type="dxa"/>
              <w:bottom w:w="0" w:type="dxa"/>
              <w:right w:w="99" w:type="dxa"/>
            </w:tcMar>
          </w:tcPr>
          <w:p w:rsidR="00462150" w:rsidRPr="00E1746F" w:rsidRDefault="00462150" w:rsidP="00FE0669">
            <w:pPr>
              <w:pStyle w:val="TAL"/>
              <w:rPr>
                <w:ins w:id="414" w:author="Yogesh Tugnawat" w:date="2019-01-14T20:13:00Z"/>
              </w:rPr>
            </w:pPr>
          </w:p>
        </w:tc>
        <w:tc>
          <w:tcPr>
            <w:tcW w:w="1669" w:type="dxa"/>
            <w:tcMar>
              <w:top w:w="0" w:type="dxa"/>
              <w:left w:w="99" w:type="dxa"/>
              <w:bottom w:w="0" w:type="dxa"/>
              <w:right w:w="99" w:type="dxa"/>
            </w:tcMar>
          </w:tcPr>
          <w:p w:rsidR="00462150" w:rsidRPr="00E1746F" w:rsidRDefault="00462150" w:rsidP="00FE0669">
            <w:pPr>
              <w:pStyle w:val="TAL"/>
              <w:rPr>
                <w:ins w:id="415" w:author="Yogesh Tugnawat" w:date="2019-01-14T20:13:00Z"/>
              </w:rPr>
            </w:pPr>
          </w:p>
        </w:tc>
        <w:tc>
          <w:tcPr>
            <w:tcW w:w="1305" w:type="dxa"/>
            <w:tcMar>
              <w:top w:w="0" w:type="dxa"/>
              <w:left w:w="99" w:type="dxa"/>
              <w:bottom w:w="0" w:type="dxa"/>
              <w:right w:w="99" w:type="dxa"/>
            </w:tcMar>
          </w:tcPr>
          <w:p w:rsidR="00462150" w:rsidRPr="00E1746F" w:rsidRDefault="00462150" w:rsidP="00FE0669">
            <w:pPr>
              <w:pStyle w:val="TAL"/>
              <w:rPr>
                <w:ins w:id="416" w:author="Yogesh Tugnawat" w:date="2019-01-14T20:13:00Z"/>
              </w:rPr>
            </w:pPr>
          </w:p>
        </w:tc>
      </w:tr>
    </w:tbl>
    <w:p w:rsidR="00462150" w:rsidRPr="00E1746F" w:rsidRDefault="00462150" w:rsidP="00462150">
      <w:pPr>
        <w:rPr>
          <w:ins w:id="417" w:author="Yogesh Tugnawat" w:date="2019-01-14T20:13:00Z"/>
          <w:rFonts w:eastAsia="Calibri"/>
        </w:rPr>
      </w:pPr>
    </w:p>
    <w:p w:rsidR="00462150" w:rsidRPr="00E1746F" w:rsidRDefault="00462150" w:rsidP="009815B2">
      <w:pPr>
        <w:pStyle w:val="TH"/>
        <w:rPr>
          <w:ins w:id="418" w:author="Yogesh Tugnawat" w:date="2019-01-14T20:13:00Z"/>
        </w:rPr>
      </w:pPr>
      <w:ins w:id="419" w:author="Yogesh Tugnawat" w:date="2019-01-14T20:13:00Z">
        <w:r>
          <w:t xml:space="preserve">Table </w:t>
        </w:r>
      </w:ins>
      <w:ins w:id="420" w:author="Yogesh Tugnawat" w:date="2019-01-14T22:10:00Z">
        <w:r w:rsidR="005854CC">
          <w:t>6.3.1.1</w:t>
        </w:r>
      </w:ins>
      <w:ins w:id="421" w:author="Yogesh Tugnawat" w:date="2019-01-14T20:13:00Z">
        <w:r>
          <w:t>.5-3</w:t>
        </w:r>
        <w:r w:rsidRPr="00E1746F">
          <w:t xml:space="preserve">: </w:t>
        </w:r>
        <w:r>
          <w:rPr>
            <w:iCs/>
          </w:rPr>
          <w:t>REGISTRATION COMPLETE for NR Cell 13</w:t>
        </w:r>
        <w:r>
          <w:t xml:space="preserve"> (step 16</w:t>
        </w:r>
        <w:r w:rsidRPr="00E1746F">
          <w:t xml:space="preserve">, Table </w:t>
        </w:r>
      </w:ins>
      <w:ins w:id="422" w:author="Yogesh Tugnawat" w:date="2019-01-14T22:10:00Z">
        <w:r w:rsidR="005854CC">
          <w:t>6.3.1.1</w:t>
        </w:r>
      </w:ins>
      <w:ins w:id="423" w:author="Yogesh Tugnawat" w:date="2019-01-14T20:13:00Z">
        <w:r>
          <w:t>.4</w:t>
        </w:r>
        <w:r w:rsidRPr="00E1746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2150" w:rsidRPr="00E1746F" w:rsidTr="00FE0669">
        <w:trPr>
          <w:ins w:id="424" w:author="Yogesh Tugnawat" w:date="2019-01-14T20:13:00Z"/>
        </w:trPr>
        <w:tc>
          <w:tcPr>
            <w:tcW w:w="9747" w:type="dxa"/>
            <w:gridSpan w:val="4"/>
          </w:tcPr>
          <w:p w:rsidR="00462150" w:rsidRPr="00E1746F" w:rsidRDefault="00462150" w:rsidP="00FE0669">
            <w:pPr>
              <w:pStyle w:val="TAL"/>
              <w:rPr>
                <w:ins w:id="425" w:author="Yogesh Tugnawat" w:date="2019-01-14T20:13:00Z"/>
              </w:rPr>
            </w:pPr>
            <w:ins w:id="426" w:author="Yogesh Tugnawat" w:date="2019-01-14T20:13:00Z">
              <w:r>
                <w:t>Derivation Path: 38.508-1 Table 4.7.1-8</w:t>
              </w:r>
            </w:ins>
          </w:p>
        </w:tc>
      </w:tr>
      <w:tr w:rsidR="00462150" w:rsidRPr="00E1746F" w:rsidTr="00FE0669">
        <w:trPr>
          <w:ins w:id="427" w:author="Yogesh Tugnawat" w:date="2019-01-14T20:13:00Z"/>
        </w:trPr>
        <w:tc>
          <w:tcPr>
            <w:tcW w:w="4535" w:type="dxa"/>
          </w:tcPr>
          <w:p w:rsidR="00462150" w:rsidRPr="00E1746F" w:rsidRDefault="00462150" w:rsidP="00FE0669">
            <w:pPr>
              <w:pStyle w:val="TAH"/>
              <w:rPr>
                <w:ins w:id="428" w:author="Yogesh Tugnawat" w:date="2019-01-14T20:13:00Z"/>
              </w:rPr>
            </w:pPr>
            <w:ins w:id="429" w:author="Yogesh Tugnawat" w:date="2019-01-14T20:13:00Z">
              <w:r w:rsidRPr="00E1746F">
                <w:t>Information Element</w:t>
              </w:r>
            </w:ins>
          </w:p>
        </w:tc>
        <w:tc>
          <w:tcPr>
            <w:tcW w:w="2267" w:type="dxa"/>
          </w:tcPr>
          <w:p w:rsidR="00462150" w:rsidRPr="00E1746F" w:rsidRDefault="00462150" w:rsidP="00FE0669">
            <w:pPr>
              <w:pStyle w:val="TAH"/>
              <w:rPr>
                <w:ins w:id="430" w:author="Yogesh Tugnawat" w:date="2019-01-14T20:13:00Z"/>
              </w:rPr>
            </w:pPr>
            <w:ins w:id="431" w:author="Yogesh Tugnawat" w:date="2019-01-14T20:13:00Z">
              <w:r w:rsidRPr="00E1746F">
                <w:t>Value/remark</w:t>
              </w:r>
            </w:ins>
          </w:p>
        </w:tc>
        <w:tc>
          <w:tcPr>
            <w:tcW w:w="1700" w:type="dxa"/>
          </w:tcPr>
          <w:p w:rsidR="00462150" w:rsidRPr="00E1746F" w:rsidRDefault="00462150" w:rsidP="00FE0669">
            <w:pPr>
              <w:pStyle w:val="TAH"/>
              <w:rPr>
                <w:ins w:id="432" w:author="Yogesh Tugnawat" w:date="2019-01-14T20:13:00Z"/>
              </w:rPr>
            </w:pPr>
            <w:ins w:id="433" w:author="Yogesh Tugnawat" w:date="2019-01-14T20:13:00Z">
              <w:r w:rsidRPr="00E1746F">
                <w:t>Comment</w:t>
              </w:r>
            </w:ins>
          </w:p>
        </w:tc>
        <w:tc>
          <w:tcPr>
            <w:tcW w:w="1245" w:type="dxa"/>
          </w:tcPr>
          <w:p w:rsidR="00462150" w:rsidRPr="00E1746F" w:rsidRDefault="00462150" w:rsidP="00FE0669">
            <w:pPr>
              <w:pStyle w:val="TAH"/>
              <w:rPr>
                <w:ins w:id="434" w:author="Yogesh Tugnawat" w:date="2019-01-14T20:13:00Z"/>
              </w:rPr>
            </w:pPr>
            <w:ins w:id="435" w:author="Yogesh Tugnawat" w:date="2019-01-14T20:13:00Z">
              <w:r w:rsidRPr="00E1746F">
                <w:t>Condition</w:t>
              </w:r>
            </w:ins>
          </w:p>
        </w:tc>
      </w:tr>
      <w:tr w:rsidR="00462150" w:rsidRPr="00E1746F" w:rsidTr="00FE0669">
        <w:trPr>
          <w:ins w:id="436" w:author="Yogesh Tugnawat" w:date="2019-01-14T20:13:00Z"/>
        </w:trPr>
        <w:tc>
          <w:tcPr>
            <w:tcW w:w="4535" w:type="dxa"/>
          </w:tcPr>
          <w:p w:rsidR="00462150" w:rsidRPr="00E1746F" w:rsidRDefault="00462150" w:rsidP="00FE0669">
            <w:pPr>
              <w:pStyle w:val="TAL"/>
              <w:rPr>
                <w:ins w:id="437" w:author="Yogesh Tugnawat" w:date="2019-01-14T20:13:00Z"/>
              </w:rPr>
            </w:pPr>
            <w:ins w:id="438" w:author="Yogesh Tugnawat" w:date="2019-01-14T20:13:00Z">
              <w:r>
                <w:rPr>
                  <w:lang w:val="es-ES"/>
                </w:rPr>
                <w:t>SOR Transparent Container</w:t>
              </w:r>
            </w:ins>
          </w:p>
        </w:tc>
        <w:tc>
          <w:tcPr>
            <w:tcW w:w="2267" w:type="dxa"/>
          </w:tcPr>
          <w:p w:rsidR="00462150" w:rsidRPr="00E1746F" w:rsidRDefault="00462150" w:rsidP="00FE0669">
            <w:pPr>
              <w:pStyle w:val="TAL"/>
              <w:jc w:val="center"/>
              <w:rPr>
                <w:ins w:id="439" w:author="Yogesh Tugnawat" w:date="2019-01-14T20:13:00Z"/>
              </w:rPr>
            </w:pPr>
            <w:ins w:id="440" w:author="Yogesh Tugnawat" w:date="2019-01-14T20:13:00Z">
              <w:r>
                <w:t>Present</w:t>
              </w:r>
            </w:ins>
          </w:p>
        </w:tc>
        <w:tc>
          <w:tcPr>
            <w:tcW w:w="1700" w:type="dxa"/>
          </w:tcPr>
          <w:p w:rsidR="00462150" w:rsidRPr="00E1746F" w:rsidRDefault="00462150" w:rsidP="00FE0669">
            <w:pPr>
              <w:pStyle w:val="TAL"/>
              <w:rPr>
                <w:ins w:id="441" w:author="Yogesh Tugnawat" w:date="2019-01-14T20:13:00Z"/>
              </w:rPr>
            </w:pPr>
            <w:ins w:id="442" w:author="Yogesh Tugnawat" w:date="2019-01-14T20:13:00Z">
              <w:r>
                <w:t>The SOR transparent container carries acknowledgement of successful reception of the steering of roaming information</w:t>
              </w:r>
              <w:r>
                <w:rPr>
                  <w:lang w:val="es-ES"/>
                </w:rPr>
                <w:t>.</w:t>
              </w:r>
            </w:ins>
          </w:p>
        </w:tc>
        <w:tc>
          <w:tcPr>
            <w:tcW w:w="1245" w:type="dxa"/>
          </w:tcPr>
          <w:p w:rsidR="00462150" w:rsidRPr="00E1746F" w:rsidRDefault="00462150" w:rsidP="00FE0669">
            <w:pPr>
              <w:pStyle w:val="TAL"/>
              <w:rPr>
                <w:ins w:id="443" w:author="Yogesh Tugnawat" w:date="2019-01-14T20:13:00Z"/>
              </w:rPr>
            </w:pPr>
          </w:p>
        </w:tc>
      </w:tr>
    </w:tbl>
    <w:p w:rsidR="00462150" w:rsidRPr="00E1746F" w:rsidRDefault="00462150" w:rsidP="00462150">
      <w:pPr>
        <w:rPr>
          <w:ins w:id="444" w:author="Yogesh Tugnawat" w:date="2019-01-14T20:13:00Z"/>
          <w:rFonts w:eastAsia="Calibri"/>
        </w:rPr>
      </w:pPr>
    </w:p>
    <w:p w:rsidR="00462150" w:rsidRPr="00E1746F" w:rsidRDefault="00462150" w:rsidP="009815B2">
      <w:pPr>
        <w:pStyle w:val="TH"/>
        <w:rPr>
          <w:ins w:id="445" w:author="Yogesh Tugnawat" w:date="2019-01-14T20:13:00Z"/>
        </w:rPr>
      </w:pPr>
      <w:ins w:id="446" w:author="Yogesh Tugnawat" w:date="2019-01-14T20:13:00Z">
        <w:r>
          <w:lastRenderedPageBreak/>
          <w:t xml:space="preserve">Table </w:t>
        </w:r>
      </w:ins>
      <w:ins w:id="447" w:author="Yogesh Tugnawat" w:date="2019-01-14T22:10:00Z">
        <w:r w:rsidR="005854CC">
          <w:t>6.3.1.1</w:t>
        </w:r>
      </w:ins>
      <w:ins w:id="448" w:author="Yogesh Tugnawat" w:date="2019-01-14T20:13:00Z">
        <w:r>
          <w:t>.5-4</w:t>
        </w:r>
        <w:r w:rsidRPr="00E1746F">
          <w:t xml:space="preserve">: </w:t>
        </w:r>
        <w:r>
          <w:t xml:space="preserve">SOR Transparent Container in </w:t>
        </w:r>
        <w:r>
          <w:rPr>
            <w:iCs/>
          </w:rPr>
          <w:t>REGISTRATION COMPLETE for NR Cell 13</w:t>
        </w:r>
        <w:r>
          <w:t xml:space="preserve"> (step 16</w:t>
        </w:r>
        <w:r w:rsidRPr="00E1746F">
          <w:t xml:space="preserve">, Table </w:t>
        </w:r>
      </w:ins>
      <w:ins w:id="449" w:author="Yogesh Tugnawat" w:date="2019-01-14T22:10:00Z">
        <w:r w:rsidR="005854CC">
          <w:t>6.3.1.1</w:t>
        </w:r>
      </w:ins>
      <w:ins w:id="450" w:author="Yogesh Tugnawat" w:date="2019-01-14T20:13:00Z">
        <w:r>
          <w:t>.4</w:t>
        </w:r>
        <w:r w:rsidRPr="00E1746F">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2150" w:rsidRPr="00E1746F" w:rsidTr="00FE0669">
        <w:trPr>
          <w:ins w:id="451" w:author="Yogesh Tugnawat" w:date="2019-01-14T20:13:00Z"/>
        </w:trPr>
        <w:tc>
          <w:tcPr>
            <w:tcW w:w="9747" w:type="dxa"/>
            <w:gridSpan w:val="4"/>
          </w:tcPr>
          <w:p w:rsidR="00462150" w:rsidRPr="00E1746F" w:rsidRDefault="00462150" w:rsidP="00FE0669">
            <w:pPr>
              <w:pStyle w:val="TAL"/>
              <w:rPr>
                <w:ins w:id="452" w:author="Yogesh Tugnawat" w:date="2019-01-14T20:13:00Z"/>
              </w:rPr>
            </w:pPr>
            <w:ins w:id="453" w:author="Yogesh Tugnawat" w:date="2019-01-14T20:13:00Z">
              <w:r>
                <w:t>Derivation Path: 38.508-1 Table 4.7.1-8</w:t>
              </w:r>
            </w:ins>
          </w:p>
        </w:tc>
      </w:tr>
      <w:tr w:rsidR="00462150" w:rsidRPr="00E1746F" w:rsidTr="00FE0669">
        <w:trPr>
          <w:ins w:id="454" w:author="Yogesh Tugnawat" w:date="2019-01-14T20:13:00Z"/>
        </w:trPr>
        <w:tc>
          <w:tcPr>
            <w:tcW w:w="4535" w:type="dxa"/>
          </w:tcPr>
          <w:p w:rsidR="00462150" w:rsidRPr="00E1746F" w:rsidRDefault="00462150" w:rsidP="00FE0669">
            <w:pPr>
              <w:pStyle w:val="TAH"/>
              <w:rPr>
                <w:ins w:id="455" w:author="Yogesh Tugnawat" w:date="2019-01-14T20:13:00Z"/>
              </w:rPr>
            </w:pPr>
            <w:ins w:id="456" w:author="Yogesh Tugnawat" w:date="2019-01-14T20:13:00Z">
              <w:r w:rsidRPr="00E1746F">
                <w:t>Information Element</w:t>
              </w:r>
            </w:ins>
          </w:p>
        </w:tc>
        <w:tc>
          <w:tcPr>
            <w:tcW w:w="2267" w:type="dxa"/>
          </w:tcPr>
          <w:p w:rsidR="00462150" w:rsidRPr="00E1746F" w:rsidRDefault="00462150" w:rsidP="00FE0669">
            <w:pPr>
              <w:pStyle w:val="TAH"/>
              <w:rPr>
                <w:ins w:id="457" w:author="Yogesh Tugnawat" w:date="2019-01-14T20:13:00Z"/>
              </w:rPr>
            </w:pPr>
            <w:ins w:id="458" w:author="Yogesh Tugnawat" w:date="2019-01-14T20:13:00Z">
              <w:r w:rsidRPr="00E1746F">
                <w:t>Value/remark</w:t>
              </w:r>
            </w:ins>
          </w:p>
        </w:tc>
        <w:tc>
          <w:tcPr>
            <w:tcW w:w="1700" w:type="dxa"/>
          </w:tcPr>
          <w:p w:rsidR="00462150" w:rsidRPr="00E1746F" w:rsidRDefault="00462150" w:rsidP="00FE0669">
            <w:pPr>
              <w:pStyle w:val="TAH"/>
              <w:rPr>
                <w:ins w:id="459" w:author="Yogesh Tugnawat" w:date="2019-01-14T20:13:00Z"/>
              </w:rPr>
            </w:pPr>
            <w:ins w:id="460" w:author="Yogesh Tugnawat" w:date="2019-01-14T20:13:00Z">
              <w:r w:rsidRPr="00E1746F">
                <w:t>Comment</w:t>
              </w:r>
            </w:ins>
          </w:p>
        </w:tc>
        <w:tc>
          <w:tcPr>
            <w:tcW w:w="1245" w:type="dxa"/>
          </w:tcPr>
          <w:p w:rsidR="00462150" w:rsidRPr="00E1746F" w:rsidRDefault="00462150" w:rsidP="00FE0669">
            <w:pPr>
              <w:pStyle w:val="TAH"/>
              <w:rPr>
                <w:ins w:id="461" w:author="Yogesh Tugnawat" w:date="2019-01-14T20:13:00Z"/>
              </w:rPr>
            </w:pPr>
            <w:ins w:id="462" w:author="Yogesh Tugnawat" w:date="2019-01-14T20:13:00Z">
              <w:r w:rsidRPr="00E1746F">
                <w:t>Condition</w:t>
              </w:r>
            </w:ins>
          </w:p>
        </w:tc>
      </w:tr>
      <w:tr w:rsidR="00462150" w:rsidRPr="00E1746F" w:rsidTr="00FE0669">
        <w:trPr>
          <w:ins w:id="463" w:author="Yogesh Tugnawat" w:date="2019-01-14T20:13:00Z"/>
        </w:trPr>
        <w:tc>
          <w:tcPr>
            <w:tcW w:w="4535" w:type="dxa"/>
          </w:tcPr>
          <w:p w:rsidR="00462150" w:rsidRPr="00E1746F" w:rsidRDefault="00462150" w:rsidP="00FE0669">
            <w:pPr>
              <w:pStyle w:val="TAL"/>
              <w:rPr>
                <w:ins w:id="464" w:author="Yogesh Tugnawat" w:date="2019-01-14T20:13:00Z"/>
              </w:rPr>
            </w:pPr>
            <w:ins w:id="465" w:author="Yogesh Tugnawat" w:date="2019-01-14T20:13:00Z">
              <w:r>
                <w:rPr>
                  <w:lang w:val="es-ES"/>
                </w:rPr>
                <w:t>SOR data type</w:t>
              </w:r>
            </w:ins>
          </w:p>
        </w:tc>
        <w:tc>
          <w:tcPr>
            <w:tcW w:w="2267" w:type="dxa"/>
          </w:tcPr>
          <w:p w:rsidR="00462150" w:rsidRPr="00E1746F" w:rsidRDefault="00462150" w:rsidP="00FE0669">
            <w:pPr>
              <w:pStyle w:val="TAL"/>
              <w:jc w:val="center"/>
              <w:rPr>
                <w:ins w:id="466" w:author="Yogesh Tugnawat" w:date="2019-01-14T20:13:00Z"/>
              </w:rPr>
            </w:pPr>
            <w:ins w:id="467" w:author="Yogesh Tugnawat" w:date="2019-01-14T20:13:00Z">
              <w:r>
                <w:t>1</w:t>
              </w:r>
            </w:ins>
          </w:p>
        </w:tc>
        <w:tc>
          <w:tcPr>
            <w:tcW w:w="1700" w:type="dxa"/>
          </w:tcPr>
          <w:p w:rsidR="00462150" w:rsidRPr="00E1746F" w:rsidRDefault="00462150" w:rsidP="00FE0669">
            <w:pPr>
              <w:pStyle w:val="TAL"/>
              <w:rPr>
                <w:ins w:id="468" w:author="Yogesh Tugnawat" w:date="2019-01-14T20:13:00Z"/>
              </w:rPr>
            </w:pPr>
            <w:ins w:id="469" w:author="Yogesh Tugnawat" w:date="2019-01-14T20:13:00Z">
              <w:r>
                <w:t>The SOR transparent container carries acknowledgement of successful reception of the steering of roaming information</w:t>
              </w:r>
              <w:r>
                <w:rPr>
                  <w:lang w:val="es-ES"/>
                </w:rPr>
                <w:t>.</w:t>
              </w:r>
            </w:ins>
          </w:p>
        </w:tc>
        <w:tc>
          <w:tcPr>
            <w:tcW w:w="1245" w:type="dxa"/>
          </w:tcPr>
          <w:p w:rsidR="00462150" w:rsidRPr="00E1746F" w:rsidRDefault="00462150" w:rsidP="00FE0669">
            <w:pPr>
              <w:pStyle w:val="TAL"/>
              <w:rPr>
                <w:ins w:id="470" w:author="Yogesh Tugnawat" w:date="2019-01-14T20:13:00Z"/>
              </w:rPr>
            </w:pPr>
          </w:p>
        </w:tc>
      </w:tr>
    </w:tbl>
    <w:p w:rsidR="00462150" w:rsidRDefault="00462150" w:rsidP="00462150">
      <w:pPr>
        <w:rPr>
          <w:ins w:id="471" w:author="Yogesh Tugnawat" w:date="2019-01-14T20:13:00Z"/>
          <w:noProof/>
        </w:rPr>
      </w:pPr>
    </w:p>
    <w:p w:rsidR="00462150" w:rsidRPr="00333B9C" w:rsidRDefault="00462150" w:rsidP="00BB2763">
      <w:pPr>
        <w:overflowPunct w:val="0"/>
        <w:autoSpaceDE w:val="0"/>
        <w:autoSpaceDN w:val="0"/>
        <w:adjustRightInd w:val="0"/>
        <w:textAlignment w:val="baseline"/>
        <w:rPr>
          <w:rFonts w:eastAsia="MS Mincho"/>
        </w:rPr>
      </w:pPr>
    </w:p>
    <w:sectPr w:rsidR="00462150" w:rsidRPr="00333B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FB1" w:rsidRDefault="00CC5FB1">
      <w:r>
        <w:separator/>
      </w:r>
    </w:p>
  </w:endnote>
  <w:endnote w:type="continuationSeparator" w:id="0">
    <w:p w:rsidR="00CC5FB1" w:rsidRDefault="00CC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FB1" w:rsidRDefault="00CC5FB1">
      <w:r>
        <w:separator/>
      </w:r>
    </w:p>
  </w:footnote>
  <w:footnote w:type="continuationSeparator" w:id="0">
    <w:p w:rsidR="00CC5FB1" w:rsidRDefault="00CC5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367B"/>
    <w:rsid w:val="0026004D"/>
    <w:rsid w:val="002640DD"/>
    <w:rsid w:val="00275D12"/>
    <w:rsid w:val="00284FEB"/>
    <w:rsid w:val="002860C4"/>
    <w:rsid w:val="002B5741"/>
    <w:rsid w:val="00305409"/>
    <w:rsid w:val="003609EF"/>
    <w:rsid w:val="0036231A"/>
    <w:rsid w:val="00374DD4"/>
    <w:rsid w:val="003957C1"/>
    <w:rsid w:val="003E1A36"/>
    <w:rsid w:val="00410371"/>
    <w:rsid w:val="004175AA"/>
    <w:rsid w:val="004242F1"/>
    <w:rsid w:val="0045649F"/>
    <w:rsid w:val="00462150"/>
    <w:rsid w:val="004B213B"/>
    <w:rsid w:val="004B75B7"/>
    <w:rsid w:val="0051580D"/>
    <w:rsid w:val="00547111"/>
    <w:rsid w:val="00566E07"/>
    <w:rsid w:val="005854CC"/>
    <w:rsid w:val="00592D74"/>
    <w:rsid w:val="005E2C44"/>
    <w:rsid w:val="005F17C9"/>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815B2"/>
    <w:rsid w:val="009855E2"/>
    <w:rsid w:val="00991B88"/>
    <w:rsid w:val="009A5753"/>
    <w:rsid w:val="009A579D"/>
    <w:rsid w:val="009E3297"/>
    <w:rsid w:val="009F734F"/>
    <w:rsid w:val="00A13195"/>
    <w:rsid w:val="00A246B6"/>
    <w:rsid w:val="00A47E70"/>
    <w:rsid w:val="00A50CF0"/>
    <w:rsid w:val="00A7671C"/>
    <w:rsid w:val="00AA2CBC"/>
    <w:rsid w:val="00AC5820"/>
    <w:rsid w:val="00AD1CD8"/>
    <w:rsid w:val="00B258BB"/>
    <w:rsid w:val="00B42561"/>
    <w:rsid w:val="00B67B97"/>
    <w:rsid w:val="00B968C8"/>
    <w:rsid w:val="00BA3EC5"/>
    <w:rsid w:val="00BA51D9"/>
    <w:rsid w:val="00BB2763"/>
    <w:rsid w:val="00BB5DFC"/>
    <w:rsid w:val="00BD279D"/>
    <w:rsid w:val="00BD6BB8"/>
    <w:rsid w:val="00C66BA2"/>
    <w:rsid w:val="00C95985"/>
    <w:rsid w:val="00CC5026"/>
    <w:rsid w:val="00CC5FB1"/>
    <w:rsid w:val="00CC68D0"/>
    <w:rsid w:val="00CE0AB9"/>
    <w:rsid w:val="00D03F9A"/>
    <w:rsid w:val="00D06D51"/>
    <w:rsid w:val="00D24991"/>
    <w:rsid w:val="00D40EC5"/>
    <w:rsid w:val="00D50255"/>
    <w:rsid w:val="00DE34CF"/>
    <w:rsid w:val="00E13F3D"/>
    <w:rsid w:val="00E34898"/>
    <w:rsid w:val="00EB09B7"/>
    <w:rsid w:val="00EE7D7C"/>
    <w:rsid w:val="00F25D98"/>
    <w:rsid w:val="00F300FB"/>
    <w:rsid w:val="00F7785B"/>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E1B5C"/>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1679D-09AD-42B1-BA02-DF189833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1868</Words>
  <Characters>10650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10</cp:revision>
  <cp:lastPrinted>1900-01-01T08:00:00Z</cp:lastPrinted>
  <dcterms:created xsi:type="dcterms:W3CDTF">2019-01-15T03:03:00Z</dcterms:created>
  <dcterms:modified xsi:type="dcterms:W3CDTF">2019-01-15T06:12:00Z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-1166276458</vt:i4>
  </property>
  <property fmtid="{D5CDD505-2E9C-101B-9397-08002B2CF9AE}" pid="22" name="_NewReviewCycle">
    <vt:lpwstr/>
  </property>
  <property fmtid="{D5CDD505-2E9C-101B-9397-08002B2CF9AE}" pid="23" name="_EmailSubject">
    <vt:lpwstr>Adhoc TDoc Numbers and Cover Sheet Info</vt:lpwstr>
  </property>
  <property fmtid="{D5CDD505-2E9C-101B-9397-08002B2CF9AE}" pid="24" name="_AuthorEmail">
    <vt:lpwstr>rameshi@qti.qualcomm.com</vt:lpwstr>
  </property>
  <property fmtid="{D5CDD505-2E9C-101B-9397-08002B2CF9AE}" pid="25" name="_AuthorEmailDisplayName">
    <vt:lpwstr>Ramesh Iyer</vt:lpwstr>
  </property>
  <property fmtid="{D5CDD505-2E9C-101B-9397-08002B2CF9AE}" pid="26" name="_PreviousAdHocReviewCycleID">
    <vt:i4>1078981160</vt:i4>
  </property>
  <property fmtid="{D5CDD505-2E9C-101B-9397-08002B2CF9AE}" pid="27" name="_ReviewingToolsShownOnce">
    <vt:lpwstr/>
  </property>
</Properties>
</file>