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A376E9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FC5292">
        <w:rPr>
          <w:b/>
          <w:noProof/>
          <w:sz w:val="24"/>
        </w:rPr>
        <w:t>9</w:t>
      </w:r>
      <w:r w:rsidR="003E5369">
        <w:rPr>
          <w:b/>
          <w:noProof/>
          <w:sz w:val="24"/>
        </w:rPr>
        <w:t>9</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896A4C">
        <w:rPr>
          <w:b/>
          <w:noProof/>
          <w:sz w:val="24"/>
        </w:rPr>
        <w:t>3229</w:t>
      </w:r>
    </w:p>
    <w:p w14:paraId="6ED81DF2" w14:textId="797A40F3" w:rsidR="00F2784D" w:rsidRDefault="003E5369" w:rsidP="00F2784D">
      <w:pPr>
        <w:spacing w:after="60"/>
        <w:ind w:left="1985" w:hanging="1985"/>
        <w:rPr>
          <w:b/>
          <w:noProof/>
          <w:sz w:val="24"/>
        </w:rPr>
      </w:pPr>
      <w:r>
        <w:rPr>
          <w:rFonts w:ascii="Arial" w:hAnsi="Arial" w:cs="Arial"/>
          <w:b/>
          <w:sz w:val="24"/>
        </w:rPr>
        <w:t>Incheon</w:t>
      </w:r>
      <w:r w:rsidR="00F2784D">
        <w:rPr>
          <w:rFonts w:ascii="Arial" w:hAnsi="Arial" w:cs="Arial"/>
          <w:b/>
          <w:sz w:val="24"/>
        </w:rPr>
        <w:t xml:space="preserve">, </w:t>
      </w:r>
      <w:r>
        <w:rPr>
          <w:rFonts w:ascii="Arial" w:hAnsi="Arial" w:cs="Arial"/>
          <w:b/>
          <w:sz w:val="24"/>
        </w:rPr>
        <w:t>Korea</w:t>
      </w:r>
      <w:r w:rsidR="00F2784D">
        <w:rPr>
          <w:rFonts w:ascii="Arial" w:hAnsi="Arial" w:cs="Arial"/>
          <w:b/>
          <w:sz w:val="24"/>
        </w:rPr>
        <w:t xml:space="preserve">, </w:t>
      </w:r>
      <w:r w:rsidR="00F2784D">
        <w:fldChar w:fldCharType="begin"/>
      </w:r>
      <w:r w:rsidR="00F2784D">
        <w:instrText xml:space="preserve"> DOCPROPERTY  Country  \* MERGEFORMAT </w:instrText>
      </w:r>
      <w:r w:rsidR="00F2784D">
        <w:fldChar w:fldCharType="end"/>
      </w:r>
      <w:r w:rsidR="00F2784D">
        <w:rPr>
          <w:rFonts w:ascii="Arial" w:hAnsi="Arial" w:cs="Arial"/>
          <w:b/>
          <w:sz w:val="24"/>
        </w:rPr>
        <w:t>2</w:t>
      </w:r>
      <w:r w:rsidR="0051014F">
        <w:rPr>
          <w:rFonts w:ascii="Arial" w:hAnsi="Arial" w:cs="Arial"/>
          <w:b/>
          <w:sz w:val="24"/>
        </w:rPr>
        <w:t>2</w:t>
      </w:r>
      <w:r w:rsidR="0051014F" w:rsidRPr="0051014F">
        <w:rPr>
          <w:rFonts w:ascii="Arial" w:hAnsi="Arial" w:cs="Arial"/>
          <w:b/>
          <w:sz w:val="24"/>
          <w:vertAlign w:val="superscript"/>
        </w:rPr>
        <w:t>nd</w:t>
      </w:r>
      <w:r w:rsidR="0051014F">
        <w:rPr>
          <w:rFonts w:ascii="Arial" w:hAnsi="Arial" w:cs="Arial"/>
          <w:b/>
          <w:sz w:val="24"/>
        </w:rPr>
        <w:t xml:space="preserve"> -26</w:t>
      </w:r>
      <w:r w:rsidR="0051014F" w:rsidRPr="0051014F">
        <w:rPr>
          <w:rFonts w:ascii="Arial" w:hAnsi="Arial" w:cs="Arial"/>
          <w:b/>
          <w:sz w:val="24"/>
          <w:vertAlign w:val="superscript"/>
        </w:rPr>
        <w:t>th</w:t>
      </w:r>
      <w:r w:rsidR="0051014F">
        <w:rPr>
          <w:rFonts w:ascii="Arial" w:hAnsi="Arial" w:cs="Arial"/>
          <w:b/>
          <w:sz w:val="24"/>
        </w:rPr>
        <w:t xml:space="preserve"> May</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24A57841"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EF54C5" w:rsidRPr="01488F56">
        <w:rPr>
          <w:rFonts w:ascii="Arial" w:eastAsia="Times New Roman" w:hAnsi="Arial" w:cs="Arial"/>
          <w:b/>
          <w:bCs/>
        </w:rPr>
        <w:t>Delay</w:t>
      </w:r>
      <w:r w:rsidR="07BFFB8A" w:rsidRPr="01488F56">
        <w:rPr>
          <w:rFonts w:ascii="Arial" w:eastAsia="Times New Roman" w:hAnsi="Arial" w:cs="Arial"/>
          <w:b/>
          <w:bCs/>
        </w:rPr>
        <w:t>s</w:t>
      </w:r>
      <w:r w:rsidR="00EF54C5" w:rsidRPr="01488F56">
        <w:rPr>
          <w:rFonts w:ascii="Arial" w:eastAsia="Times New Roman" w:hAnsi="Arial" w:cs="Arial"/>
          <w:b/>
          <w:bCs/>
        </w:rPr>
        <w:t xml:space="preserve"> in </w:t>
      </w:r>
      <w:r w:rsidR="00B61143">
        <w:rPr>
          <w:rFonts w:ascii="Arial" w:eastAsia="Times New Roman" w:hAnsi="Arial" w:cs="Arial"/>
          <w:b/>
          <w:bCs/>
        </w:rPr>
        <w:t xml:space="preserve">NR </w:t>
      </w:r>
      <w:r w:rsidR="00EF54C5" w:rsidRPr="01488F56">
        <w:rPr>
          <w:rFonts w:ascii="Arial" w:eastAsia="Times New Roman" w:hAnsi="Arial" w:cs="Arial"/>
          <w:b/>
          <w:bCs/>
        </w:rPr>
        <w:t>NTN communications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56EC704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BA073A">
        <w:rPr>
          <w:rFonts w:ascii="Arial" w:hAnsi="Arial" w:cs="Arial"/>
          <w:b/>
        </w:rPr>
        <w:t>38</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2368CF0E" w14:textId="73ABFE95" w:rsidR="0066373C" w:rsidRDefault="0066373C" w:rsidP="00B176C7">
      <w:r>
        <w:t xml:space="preserve">3GPP has been discussing the </w:t>
      </w:r>
      <w:r w:rsidR="008819F7">
        <w:t>delays</w:t>
      </w:r>
      <w:r>
        <w:t xml:space="preserve"> present in Non-Terrestrial Networks Communications and the responsibilities of compensating such effect </w:t>
      </w:r>
      <w:r w:rsidR="00995661">
        <w:t xml:space="preserve">to enable </w:t>
      </w:r>
      <w:r>
        <w:t>the communication ([1]</w:t>
      </w:r>
      <w:r w:rsidR="00FF6E2E">
        <w:t>, [2]</w:t>
      </w:r>
      <w:r>
        <w:t>).</w:t>
      </w:r>
    </w:p>
    <w:p w14:paraId="1B630BC8" w14:textId="09EE37FD" w:rsidR="0066373C" w:rsidRPr="0066373C" w:rsidRDefault="0066373C" w:rsidP="00B176C7">
      <w:r w:rsidRPr="002828BE">
        <w:t>This document analyses the outcome of such discussions and propose</w:t>
      </w:r>
      <w:r w:rsidR="00972DBD">
        <w:t>s</w:t>
      </w:r>
      <w:r w:rsidRPr="002828BE">
        <w:t xml:space="preserve"> a way forward to progress on test specifications implications related to this topic.</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123749C2" w14:textId="7E6EE2DF" w:rsidR="00607361" w:rsidRDefault="003D69ED" w:rsidP="00344758">
      <w:pPr>
        <w:pStyle w:val="Heading2"/>
      </w:pPr>
      <w:r w:rsidRPr="00344758">
        <w:t xml:space="preserve">2.1 </w:t>
      </w:r>
      <w:r w:rsidR="00183BEE">
        <w:t xml:space="preserve">Dynamic delay </w:t>
      </w:r>
      <w:r w:rsidR="00F719DF">
        <w:t>in service and feeder links</w:t>
      </w:r>
    </w:p>
    <w:p w14:paraId="2F2A57D4" w14:textId="44AFFA97" w:rsidR="004700BF" w:rsidRDefault="00E6406C" w:rsidP="00E6406C">
      <w:pPr>
        <w:rPr>
          <w:vertAlign w:val="subscript"/>
        </w:rPr>
      </w:pPr>
      <w:r>
        <w:t>According to 3GPP TS 3</w:t>
      </w:r>
      <w:r w:rsidR="00EB2E08">
        <w:t>6</w:t>
      </w:r>
      <w:r>
        <w:t xml:space="preserve">.300 section </w:t>
      </w:r>
      <w:r w:rsidR="00D27D86">
        <w:t>23.21</w:t>
      </w:r>
      <w:r>
        <w:t>.2.</w:t>
      </w:r>
      <w:r w:rsidR="00D27D86">
        <w:t>2</w:t>
      </w:r>
      <w:r>
        <w:t xml:space="preserve"> ([</w:t>
      </w:r>
      <w:r w:rsidR="00D27D86">
        <w:t>2</w:t>
      </w:r>
      <w:r>
        <w:t xml:space="preserve">]), in Non-Terrestrial Networks communications there will be </w:t>
      </w:r>
      <w:r w:rsidR="00624E0B">
        <w:t>delays</w:t>
      </w:r>
      <w:r>
        <w:t xml:space="preserve"> </w:t>
      </w:r>
      <w:r w:rsidR="004E75E2">
        <w:t>associated</w:t>
      </w:r>
      <w:r>
        <w:t xml:space="preserve"> either </w:t>
      </w:r>
      <w:r w:rsidR="004E75E2">
        <w:t xml:space="preserve">to </w:t>
      </w:r>
      <w:r>
        <w:t xml:space="preserve">the service link </w:t>
      </w:r>
      <w:r w:rsidR="004E75E2">
        <w:t>as well as to</w:t>
      </w:r>
      <w:r>
        <w:t xml:space="preserve"> the feeder link</w:t>
      </w:r>
      <w:r w:rsidR="004E75E2">
        <w:t xml:space="preserve"> (refer to Figure 1)</w:t>
      </w:r>
      <w:r>
        <w:t xml:space="preserve">. </w:t>
      </w:r>
      <w:r w:rsidR="001452E1">
        <w:t>DL and UL are frame aligned at the uplink time synchronization reference point (RP) with an offset given by N</w:t>
      </w:r>
      <w:r w:rsidR="001452E1">
        <w:rPr>
          <w:vertAlign w:val="subscript"/>
        </w:rPr>
        <w:t xml:space="preserve">TA,offset </w:t>
      </w:r>
      <w:r w:rsidR="004700BF">
        <w:rPr>
          <w:vertAlign w:val="subscript"/>
        </w:rPr>
        <w:t>.</w:t>
      </w:r>
    </w:p>
    <w:p w14:paraId="5E3B8B1D" w14:textId="7C3420EC" w:rsidR="00E6406C" w:rsidRDefault="00B57911" w:rsidP="00E6406C">
      <w:pPr>
        <w:jc w:val="center"/>
      </w:pPr>
      <w:r>
        <w:rPr>
          <w:noProof/>
        </w:rPr>
        <w:drawing>
          <wp:inline distT="0" distB="0" distL="0" distR="0" wp14:anchorId="76DFE8A7" wp14:editId="45F9BD9A">
            <wp:extent cx="2523066" cy="173120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5236" cy="1760138"/>
                    </a:xfrm>
                    <a:prstGeom prst="rect">
                      <a:avLst/>
                    </a:prstGeom>
                  </pic:spPr>
                </pic:pic>
              </a:graphicData>
            </a:graphic>
          </wp:inline>
        </w:drawing>
      </w:r>
    </w:p>
    <w:p w14:paraId="2D54BB44" w14:textId="0B336B17" w:rsidR="00E6406C" w:rsidRDefault="00E6406C" w:rsidP="00E6406C">
      <w:pPr>
        <w:pStyle w:val="TF"/>
        <w:rPr>
          <w:lang w:eastAsia="en-US"/>
        </w:rPr>
      </w:pPr>
      <w:r>
        <w:t xml:space="preserve">Figure 1: </w:t>
      </w:r>
      <w:r w:rsidR="004C7382">
        <w:t>Timing relationship parameters</w:t>
      </w:r>
    </w:p>
    <w:p w14:paraId="26A0F07A" w14:textId="3C8D8176" w:rsidR="00E6406C" w:rsidRDefault="00AE459F" w:rsidP="00E6406C">
      <w:r>
        <w:t>To enable the communications, pre-compensation is required by the UE:</w:t>
      </w:r>
    </w:p>
    <w:p w14:paraId="07364AD2" w14:textId="61AADB46" w:rsidR="00E6406C" w:rsidRDefault="00E6406C" w:rsidP="00E6406C">
      <w:pPr>
        <w:jc w:val="center"/>
      </w:pPr>
      <w:r>
        <w:rPr>
          <w:noProof/>
        </w:rPr>
        <w:lastRenderedPageBreak/>
        <mc:AlternateContent>
          <mc:Choice Requires="wps">
            <w:drawing>
              <wp:anchor distT="0" distB="0" distL="114300" distR="114300" simplePos="0" relativeHeight="251658240" behindDoc="0" locked="0" layoutInCell="1" allowOverlap="1" wp14:anchorId="4B012A88" wp14:editId="52E92871">
                <wp:simplePos x="0" y="0"/>
                <wp:positionH relativeFrom="column">
                  <wp:posOffset>1047962</wp:posOffset>
                </wp:positionH>
                <wp:positionV relativeFrom="paragraph">
                  <wp:posOffset>492548</wp:posOffset>
                </wp:positionV>
                <wp:extent cx="3918297" cy="394854"/>
                <wp:effectExtent l="0" t="0" r="25400" b="24765"/>
                <wp:wrapNone/>
                <wp:docPr id="3" name="Rectangle: Rounded Corners 3"/>
                <wp:cNvGraphicFramePr/>
                <a:graphic xmlns:a="http://schemas.openxmlformats.org/drawingml/2006/main">
                  <a:graphicData uri="http://schemas.microsoft.com/office/word/2010/wordprocessingShape">
                    <wps:wsp>
                      <wps:cNvSpPr/>
                      <wps:spPr>
                        <a:xfrm>
                          <a:off x="0" y="0"/>
                          <a:ext cx="3918297" cy="39485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2FE046" id="Rectangle: Rounded Corners 3" o:spid="_x0000_s1026" style="position:absolute;margin-left:82.5pt;margin-top:38.8pt;width:308.55pt;height:3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" fillcolor="#c00000" strokecolor="#c00000" strokeweight="1pt">
                <v:fill opacity="13107f"/>
                <v:stroke joinstyle="miter"/>
              </v:roundrect>
            </w:pict>
          </mc:Fallback>
        </mc:AlternateContent>
      </w:r>
      <w:r w:rsidR="00F9242B">
        <w:rPr>
          <w:noProof/>
        </w:rPr>
        <w:drawing>
          <wp:inline distT="0" distB="0" distL="0" distR="0" wp14:anchorId="72AAFD7E" wp14:editId="5CB4DF75">
            <wp:extent cx="4019107" cy="308610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0558" cy="3102571"/>
                    </a:xfrm>
                    <a:prstGeom prst="rect">
                      <a:avLst/>
                    </a:prstGeom>
                    <a:ln>
                      <a:solidFill>
                        <a:schemeClr val="tx1"/>
                      </a:solidFill>
                    </a:ln>
                  </pic:spPr>
                </pic:pic>
              </a:graphicData>
            </a:graphic>
          </wp:inline>
        </w:drawing>
      </w:r>
    </w:p>
    <w:p w14:paraId="5F60F76C" w14:textId="2087C72D" w:rsidR="00C768A2" w:rsidRDefault="006E7CDB" w:rsidP="00C768A2">
      <w:r>
        <w:t xml:space="preserve">The following parameters will play a key role on </w:t>
      </w:r>
      <w:r w:rsidR="004F2CDE">
        <w:t xml:space="preserve">achieving proper </w:t>
      </w:r>
      <w:r>
        <w:t>tim</w:t>
      </w:r>
      <w:r w:rsidR="00BB6A34">
        <w:t xml:space="preserve">ing and </w:t>
      </w:r>
      <w:r>
        <w:t>synchronization</w:t>
      </w:r>
      <w:r w:rsidR="00BB6A34">
        <w:t>:</w:t>
      </w:r>
    </w:p>
    <w:p w14:paraId="2F628352" w14:textId="72C063A9" w:rsidR="00CD0382" w:rsidRDefault="00C768A2" w:rsidP="00BD25C1">
      <w:pPr>
        <w:pStyle w:val="B1"/>
      </w:pPr>
      <w:r>
        <w:t>-</w:t>
      </w:r>
      <w:r>
        <w:tab/>
      </w:r>
      <m:oMath>
        <m:r>
          <m:rPr>
            <m:sty m:val="p"/>
          </m:rPr>
          <w:rPr>
            <w:rFonts w:ascii="Cambria Math" w:hAnsi="Cambria Math"/>
            <w:u w:val="single"/>
          </w:rPr>
          <m:t>Common TA</m:t>
        </m:r>
      </m:oMath>
      <w:r w:rsidRPr="00C768A2">
        <w:t xml:space="preserve"> is a configured offset that corresponds to the RTT between the Reference Point (RP) and the NTN payload</w:t>
      </w:r>
      <w:r w:rsidR="0099252D">
        <w:t xml:space="preserve"> ([2])</w:t>
      </w:r>
      <w:r w:rsidRPr="00C768A2">
        <w:t>.</w:t>
      </w:r>
      <w:r w:rsidR="00BD25C1">
        <w:t xml:space="preserve"> </w:t>
      </w:r>
    </w:p>
    <w:p w14:paraId="1DC10486" w14:textId="3DA961D7" w:rsidR="00DC311D" w:rsidRDefault="00DC311D" w:rsidP="00CD0382">
      <w:pPr>
        <w:pStyle w:val="B1"/>
        <w:ind w:left="852"/>
      </w:pPr>
      <w:r>
        <w:t>According to 3GPP TS 3</w:t>
      </w:r>
      <w:r w:rsidR="005624B6">
        <w:t>6</w:t>
      </w:r>
      <w:r>
        <w:t xml:space="preserve">.211 </w:t>
      </w:r>
      <w:r w:rsidR="00772613">
        <w:t>([</w:t>
      </w:r>
      <w:r w:rsidR="005624B6">
        <w:t>3</w:t>
      </w:r>
      <w:r w:rsidR="00772613">
        <w:t xml:space="preserve">]) </w:t>
      </w:r>
      <w:r>
        <w:t xml:space="preserve">section </w:t>
      </w:r>
      <w:r w:rsidR="002406EB">
        <w:t>8.1</w:t>
      </w:r>
      <w:r>
        <w:t xml:space="preserve"> Uplink frame number </w:t>
      </w:r>
      <w:r w:rsidR="00BD25C1">
        <w:t>i</w:t>
      </w:r>
      <w:r>
        <w:t xml:space="preserve"> for transmission for the UE shall start at T</w:t>
      </w:r>
      <w:r w:rsidRPr="00FD0EE7">
        <w:rPr>
          <w:vertAlign w:val="subscript"/>
        </w:rPr>
        <w:t>TA</w:t>
      </w:r>
      <w:r w:rsidR="007A2105">
        <w:t xml:space="preserve"> before the start of the corresponding down</w:t>
      </w:r>
      <w:r w:rsidR="00FA3A25">
        <w:t>l</w:t>
      </w:r>
      <w:r w:rsidR="007A2105">
        <w:t xml:space="preserve">ink </w:t>
      </w:r>
      <w:r w:rsidR="00FA3A25">
        <w:t>frame at the UE</w:t>
      </w:r>
      <w:r>
        <w:t>:</w:t>
      </w:r>
    </w:p>
    <w:p w14:paraId="1E129A86" w14:textId="20F5F7F6" w:rsidR="00DC311D" w:rsidRDefault="002406EB" w:rsidP="00DC311D">
      <w:pPr>
        <w:pStyle w:val="B1"/>
        <w:ind w:left="1724"/>
        <w:rPr>
          <w:lang w:eastAsia="ja-JP"/>
        </w:rPr>
      </w:pPr>
      <w:r>
        <w:rPr>
          <w:noProof/>
        </w:rPr>
        <w:drawing>
          <wp:inline distT="0" distB="0" distL="0" distR="0" wp14:anchorId="173654FD" wp14:editId="5E4F253B">
            <wp:extent cx="4315677" cy="3428526"/>
            <wp:effectExtent l="19050" t="19050" r="27940" b="196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8576" cy="3438773"/>
                    </a:xfrm>
                    <a:prstGeom prst="rect">
                      <a:avLst/>
                    </a:prstGeom>
                    <a:ln>
                      <a:solidFill>
                        <a:schemeClr val="tx1"/>
                      </a:solidFill>
                    </a:ln>
                  </pic:spPr>
                </pic:pic>
              </a:graphicData>
            </a:graphic>
          </wp:inline>
        </w:drawing>
      </w:r>
    </w:p>
    <w:p w14:paraId="3F2DE7A6" w14:textId="129C642B" w:rsidR="00C55977" w:rsidRDefault="00C55977" w:rsidP="00C55977">
      <w:pPr>
        <w:pStyle w:val="B1"/>
        <w:ind w:left="1004"/>
        <w:rPr>
          <w:lang w:eastAsia="ja-JP"/>
        </w:rPr>
      </w:pPr>
      <w:r>
        <w:rPr>
          <w:lang w:eastAsia="ja-JP"/>
        </w:rPr>
        <w:t>Addition</w:t>
      </w:r>
      <w:r w:rsidR="000E3B40">
        <w:rPr>
          <w:lang w:eastAsia="ja-JP"/>
        </w:rPr>
        <w:t>a</w:t>
      </w:r>
      <w:r>
        <w:rPr>
          <w:lang w:eastAsia="ja-JP"/>
        </w:rPr>
        <w:t>lly, according to 3GPP</w:t>
      </w:r>
      <w:r w:rsidR="000E3B40">
        <w:rPr>
          <w:lang w:eastAsia="ja-JP"/>
        </w:rPr>
        <w:t xml:space="preserve"> TS 3</w:t>
      </w:r>
      <w:r w:rsidR="00FC7DE9">
        <w:rPr>
          <w:lang w:eastAsia="ja-JP"/>
        </w:rPr>
        <w:t>6</w:t>
      </w:r>
      <w:r w:rsidR="000E3B40">
        <w:rPr>
          <w:lang w:eastAsia="ja-JP"/>
        </w:rPr>
        <w:t xml:space="preserve">.213 </w:t>
      </w:r>
      <w:r w:rsidR="00C60A22">
        <w:rPr>
          <w:lang w:eastAsia="ja-JP"/>
        </w:rPr>
        <w:t>([</w:t>
      </w:r>
      <w:r w:rsidR="00635C86">
        <w:rPr>
          <w:lang w:eastAsia="ja-JP"/>
        </w:rPr>
        <w:t>4</w:t>
      </w:r>
      <w:r w:rsidR="00C60A22">
        <w:rPr>
          <w:lang w:eastAsia="ja-JP"/>
        </w:rPr>
        <w:t xml:space="preserve">]) </w:t>
      </w:r>
      <w:r w:rsidR="000E3B40">
        <w:rPr>
          <w:lang w:eastAsia="ja-JP"/>
        </w:rPr>
        <w:t>section 4.2</w:t>
      </w:r>
      <w:r w:rsidR="00EB3BD3">
        <w:rPr>
          <w:lang w:eastAsia="ja-JP"/>
        </w:rPr>
        <w:t>.3</w:t>
      </w:r>
      <w:r w:rsidR="000E3B40">
        <w:rPr>
          <w:lang w:eastAsia="ja-JP"/>
        </w:rPr>
        <w:t>:</w:t>
      </w:r>
    </w:p>
    <w:p w14:paraId="43F9AC97" w14:textId="355674F7" w:rsidR="00F96379" w:rsidRPr="00C768A2" w:rsidRDefault="00245A30" w:rsidP="00F96379">
      <w:pPr>
        <w:pStyle w:val="B1"/>
        <w:ind w:left="1004"/>
        <w:jc w:val="center"/>
        <w:rPr>
          <w:lang w:eastAsia="ja-JP"/>
        </w:rPr>
      </w:pPr>
      <w:r>
        <w:rPr>
          <w:noProof/>
        </w:rPr>
        <w:lastRenderedPageBreak/>
        <w:drawing>
          <wp:inline distT="0" distB="0" distL="0" distR="0" wp14:anchorId="50D1EEE9" wp14:editId="5468CCD8">
            <wp:extent cx="3877079" cy="17582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7398" cy="1762889"/>
                    </a:xfrm>
                    <a:prstGeom prst="rect">
                      <a:avLst/>
                    </a:prstGeom>
                  </pic:spPr>
                </pic:pic>
              </a:graphicData>
            </a:graphic>
          </wp:inline>
        </w:drawing>
      </w:r>
    </w:p>
    <w:p w14:paraId="337051C5" w14:textId="2FF871D1" w:rsidR="00C768A2" w:rsidRPr="00C768A2" w:rsidRDefault="00C768A2" w:rsidP="00C768A2">
      <w:pPr>
        <w:pStyle w:val="B1"/>
      </w:pPr>
      <w:r w:rsidRPr="00C768A2">
        <w:t>-</w:t>
      </w:r>
      <w:r w:rsidRPr="00C768A2">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99252D">
        <w:t xml:space="preserve"> </w:t>
      </w:r>
      <w:r w:rsidR="0099252D">
        <w:t>([2])</w:t>
      </w:r>
      <w:r w:rsidRPr="00C768A2">
        <w:t>.</w:t>
      </w:r>
    </w:p>
    <w:p w14:paraId="76FDBE04" w14:textId="6B357E78" w:rsidR="00C768A2" w:rsidRPr="00C768A2" w:rsidRDefault="00C768A2" w:rsidP="00C768A2">
      <w:pPr>
        <w:pStyle w:val="B1"/>
      </w:pPr>
      <w:r w:rsidRPr="00C768A2">
        <w:t>-</w:t>
      </w:r>
      <w:r w:rsidRPr="00C768A2">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768A2">
        <w:t>is a configured offset that need to be larger or equal to the RTT between the RP and the gNB</w:t>
      </w:r>
      <w:r w:rsidR="0099252D">
        <w:t xml:space="preserve"> </w:t>
      </w:r>
      <w:r w:rsidR="0099252D">
        <w:t>([2])</w:t>
      </w:r>
      <w:r w:rsidRPr="00C768A2">
        <w:t>.</w:t>
      </w:r>
    </w:p>
    <w:p w14:paraId="5E3A2685" w14:textId="06AE74D6" w:rsidR="006E7CDB" w:rsidRDefault="006E7CDB" w:rsidP="00C768A2">
      <w:r>
        <w:t xml:space="preserve"> </w:t>
      </w:r>
      <w:r w:rsidR="00363890">
        <w:t xml:space="preserve">All these values are </w:t>
      </w:r>
      <w:r w:rsidR="001C455C">
        <w:t>provided by the network in the specific SIB message for NTN</w:t>
      </w:r>
      <w:r w:rsidR="00D34FA4">
        <w:t xml:space="preserve"> (SIB31)</w:t>
      </w:r>
      <w:r w:rsidR="001C455C">
        <w:t>.</w:t>
      </w:r>
    </w:p>
    <w:p w14:paraId="440A8E42" w14:textId="4ADF859C" w:rsidR="00A441B1" w:rsidRDefault="00A441B1" w:rsidP="00C768A2">
      <w:r>
        <w:t>Additionally, these parameters are somehow related to the satellite orbit emulation</w:t>
      </w:r>
      <w:r w:rsidR="007C33F7">
        <w:t>, i.e. to the ephemeris</w:t>
      </w:r>
      <w:r w:rsidR="00C33FCB">
        <w:t xml:space="preserve"> of the satellite</w:t>
      </w:r>
      <w:r w:rsidR="00086D01">
        <w:t>.</w:t>
      </w:r>
      <w:r w:rsidR="009B66EA">
        <w:t xml:space="preserve"> In the test cases it is important that TE emulates appropriate delays in both feeder and service links accordi</w:t>
      </w:r>
      <w:r w:rsidR="00620003">
        <w:t>ng to information in NTN SIB message</w:t>
      </w:r>
      <w:r w:rsidR="00323BE8">
        <w:t xml:space="preserve"> (SIB31)</w:t>
      </w:r>
      <w:r w:rsidR="00620003">
        <w:t>.</w:t>
      </w:r>
    </w:p>
    <w:p w14:paraId="5E9F89F2" w14:textId="680C8BAC" w:rsidR="00AB0EA0" w:rsidRDefault="00AB0EA0" w:rsidP="00AB0EA0">
      <w:pPr>
        <w:rPr>
          <w:b/>
          <w:bCs/>
          <w:i/>
          <w:iCs/>
        </w:rPr>
      </w:pPr>
      <w:bookmarkStart w:id="2" w:name="Prop1"/>
      <w:r>
        <w:rPr>
          <w:b/>
          <w:bCs/>
          <w:i/>
          <w:iCs/>
        </w:rPr>
        <w:t xml:space="preserve">Proposal 1: Test </w:t>
      </w:r>
      <w:r w:rsidR="00B55B00">
        <w:rPr>
          <w:b/>
          <w:bCs/>
          <w:i/>
          <w:iCs/>
        </w:rPr>
        <w:t>equipment</w:t>
      </w:r>
      <w:r>
        <w:rPr>
          <w:b/>
          <w:bCs/>
          <w:i/>
          <w:iCs/>
        </w:rPr>
        <w:t xml:space="preserve"> shall emulate the delay in both feeder and service link</w:t>
      </w:r>
      <w:r w:rsidR="00EC10C0">
        <w:rPr>
          <w:b/>
          <w:bCs/>
          <w:i/>
          <w:iCs/>
        </w:rPr>
        <w:t>s</w:t>
      </w:r>
      <w:r w:rsidR="0032416B">
        <w:rPr>
          <w:b/>
          <w:bCs/>
          <w:i/>
          <w:iCs/>
        </w:rPr>
        <w:t xml:space="preserve"> according to information in</w:t>
      </w:r>
      <w:r w:rsidR="00A10B26">
        <w:rPr>
          <w:b/>
          <w:bCs/>
          <w:i/>
          <w:iCs/>
        </w:rPr>
        <w:t xml:space="preserve"> NTN SIB message</w:t>
      </w:r>
      <w:r>
        <w:rPr>
          <w:b/>
          <w:bCs/>
          <w:i/>
          <w:iCs/>
        </w:rPr>
        <w:t xml:space="preserve">. </w:t>
      </w:r>
    </w:p>
    <w:bookmarkEnd w:id="2"/>
    <w:p w14:paraId="3B52A335" w14:textId="378172E8" w:rsidR="00520CE0" w:rsidRDefault="00520CE0" w:rsidP="00520CE0">
      <w:pPr>
        <w:pStyle w:val="Heading2"/>
      </w:pPr>
      <w:r w:rsidRPr="003D69ED">
        <w:t>2.</w:t>
      </w:r>
      <w:r>
        <w:t>2</w:t>
      </w:r>
      <w:r w:rsidRPr="003D69ED">
        <w:t xml:space="preserve"> </w:t>
      </w:r>
      <w:r>
        <w:t>K</w:t>
      </w:r>
      <w:r w:rsidRPr="001966A1">
        <w:rPr>
          <w:vertAlign w:val="subscript"/>
        </w:rPr>
        <w:t>mac</w:t>
      </w:r>
      <w:r w:rsidR="003C2188">
        <w:t xml:space="preserve"> and Common TA parameters</w:t>
      </w:r>
    </w:p>
    <w:p w14:paraId="67CA58B6" w14:textId="52816125" w:rsidR="00FB2B2B" w:rsidRDefault="00086D01" w:rsidP="004A45A7">
      <w:pPr>
        <w:rPr>
          <w:vertAlign w:val="subscript"/>
        </w:rPr>
      </w:pPr>
      <w:r>
        <w:t>As described in section 2.1</w:t>
      </w:r>
      <w:r w:rsidR="00E24C7C">
        <w:t xml:space="preserve"> </w:t>
      </w:r>
      <w:r w:rsidR="00620003">
        <w:t>in this document</w:t>
      </w:r>
      <w:r>
        <w:t>,</w:t>
      </w:r>
      <w:r w:rsidR="00FB2B2B">
        <w:t xml:space="preserve"> DL and UL are frame aligned at the uplink time synchronization reference point (RP) with an offset given by N</w:t>
      </w:r>
      <w:r w:rsidR="00FB2B2B">
        <w:rPr>
          <w:vertAlign w:val="subscript"/>
        </w:rPr>
        <w:t>TA,offset .</w:t>
      </w:r>
    </w:p>
    <w:p w14:paraId="51763A6A" w14:textId="5F751851" w:rsidR="00F80E22" w:rsidRDefault="00DA4F9A" w:rsidP="004A45A7">
      <w:r>
        <w:t>Hence, th</w:t>
      </w:r>
      <w:r w:rsidR="00FB2B2B" w:rsidRPr="00FB2B2B">
        <w:t xml:space="preserve">ere are </w:t>
      </w:r>
      <w:r w:rsidR="00FB2B2B">
        <w:t>t</w:t>
      </w:r>
      <w:r w:rsidR="00F80E22">
        <w:t>wo options for the definition of the reference point (RP):</w:t>
      </w:r>
    </w:p>
    <w:p w14:paraId="6FF86CDC" w14:textId="4FC21557" w:rsidR="00F80E22" w:rsidRDefault="00F80E22" w:rsidP="004A45A7">
      <w:r>
        <w:tab/>
        <w:t xml:space="preserve">- </w:t>
      </w:r>
      <w:r w:rsidR="007D7DB9">
        <w:t xml:space="preserve">Option 1: </w:t>
      </w:r>
      <w:r w:rsidR="00373071">
        <w:t>DL and UL frame boundaries aligned at gNB (</w:t>
      </w:r>
      <w:r w:rsidR="001966A1">
        <w:t>k</w:t>
      </w:r>
      <w:r w:rsidR="00373071" w:rsidRPr="001966A1">
        <w:rPr>
          <w:vertAlign w:val="subscript"/>
        </w:rPr>
        <w:t>mac</w:t>
      </w:r>
      <w:r w:rsidR="00373071">
        <w:t>=0</w:t>
      </w:r>
      <w:r w:rsidR="00EA7FAD">
        <w:t xml:space="preserve">, </w:t>
      </w:r>
      <w:r w:rsidR="001966A1">
        <w:t>k</w:t>
      </w:r>
      <w:r w:rsidR="00EA7FAD" w:rsidRPr="001966A1">
        <w:rPr>
          <w:vertAlign w:val="subscript"/>
        </w:rPr>
        <w:t>offset</w:t>
      </w:r>
      <w:r w:rsidR="00EA7FAD">
        <w:t>=2x</w:t>
      </w:r>
      <w:r w:rsidR="00762D09">
        <w:t>Delay</w:t>
      </w:r>
      <w:r w:rsidR="00EA7FAD">
        <w:t>)</w:t>
      </w:r>
    </w:p>
    <w:p w14:paraId="00B8782C" w14:textId="1766D349" w:rsidR="00EA7FAD" w:rsidRDefault="00EA7FAD" w:rsidP="004A45A7">
      <w:r>
        <w:tab/>
        <w:t xml:space="preserve">- </w:t>
      </w:r>
      <w:r w:rsidR="007D7DB9">
        <w:t xml:space="preserve">Option 2: </w:t>
      </w:r>
      <w:r>
        <w:t>DL and UL not aligned at gNB</w:t>
      </w:r>
      <w:r w:rsidR="00762D09">
        <w:t xml:space="preserve"> (</w:t>
      </w:r>
      <w:r w:rsidR="001966A1">
        <w:t>k</w:t>
      </w:r>
      <w:r w:rsidR="00762D09" w:rsidRPr="001966A1">
        <w:rPr>
          <w:vertAlign w:val="subscript"/>
        </w:rPr>
        <w:t>mac</w:t>
      </w:r>
      <w:r w:rsidR="00762D09">
        <w:t>≠0, K</w:t>
      </w:r>
      <w:r w:rsidR="00762D09" w:rsidRPr="001966A1">
        <w:rPr>
          <w:vertAlign w:val="subscript"/>
        </w:rPr>
        <w:t>offset</w:t>
      </w:r>
      <w:r w:rsidR="00762D09">
        <w:t>≠2xDelay)</w:t>
      </w:r>
    </w:p>
    <w:p w14:paraId="796FD9E8" w14:textId="77777777" w:rsidR="00987D74" w:rsidRDefault="00DA4F9A" w:rsidP="00DA4F9A">
      <w:r>
        <w:t>Considering that</w:t>
      </w:r>
      <w:r w:rsidR="00987D74">
        <w:t>:</w:t>
      </w:r>
    </w:p>
    <w:p w14:paraId="689C5325" w14:textId="2C24C999" w:rsidR="009E136D" w:rsidRDefault="001966A1" w:rsidP="00EB4EAE">
      <w:pPr>
        <w:pStyle w:val="ListParagraph"/>
        <w:numPr>
          <w:ilvl w:val="0"/>
          <w:numId w:val="45"/>
        </w:numPr>
        <w:ind w:left="720" w:hanging="360"/>
      </w:pPr>
      <w:r>
        <w:t>k</w:t>
      </w:r>
      <w:r w:rsidR="00EC34E7" w:rsidRPr="00CD66AB">
        <w:rPr>
          <w:vertAlign w:val="subscript"/>
        </w:rPr>
        <w:t>mac</w:t>
      </w:r>
      <w:r w:rsidR="001C039B">
        <w:t xml:space="preserve"> </w:t>
      </w:r>
      <w:r w:rsidR="00DA4F9A">
        <w:t xml:space="preserve">needs to be </w:t>
      </w:r>
      <w:r w:rsidR="001C039B">
        <w:t xml:space="preserve">larger </w:t>
      </w:r>
      <w:r w:rsidR="006E63FF">
        <w:t xml:space="preserve">than </w:t>
      </w:r>
      <w:r w:rsidR="001C039B">
        <w:t>or equal to the RTT between the RP and the gNB (</w:t>
      </w:r>
      <w:r w:rsidR="006272F5">
        <w:t xml:space="preserve">as per 3GPP TS </w:t>
      </w:r>
      <w:r w:rsidR="001C039B">
        <w:t>3</w:t>
      </w:r>
      <w:r w:rsidR="003717C8">
        <w:t>6</w:t>
      </w:r>
      <w:r w:rsidR="001C039B">
        <w:t>.300</w:t>
      </w:r>
      <w:r w:rsidR="00A65432">
        <w:t xml:space="preserve"> </w:t>
      </w:r>
      <w:r w:rsidR="006272F5">
        <w:t xml:space="preserve">section </w:t>
      </w:r>
      <w:r w:rsidR="0061456C">
        <w:t>23.21.2.1</w:t>
      </w:r>
      <w:r w:rsidR="00BB30FA">
        <w:t xml:space="preserve"> ([2])</w:t>
      </w:r>
      <w:r w:rsidR="005A7B0C">
        <w:t>)</w:t>
      </w:r>
      <w:r w:rsidR="000A6937">
        <w:t>, having a value larger than RTT between the RP and the gNB w</w:t>
      </w:r>
      <w:r w:rsidR="00313799">
        <w:t>ould</w:t>
      </w:r>
      <w:r w:rsidR="000A6937">
        <w:t xml:space="preserve"> require</w:t>
      </w:r>
      <w:r w:rsidR="003E5A74">
        <w:t xml:space="preserve"> a consensus on how larger </w:t>
      </w:r>
      <w:r>
        <w:t>k</w:t>
      </w:r>
      <w:r w:rsidR="003E5A74" w:rsidRPr="00CD66AB">
        <w:rPr>
          <w:vertAlign w:val="subscript"/>
        </w:rPr>
        <w:t xml:space="preserve">mac </w:t>
      </w:r>
      <w:r w:rsidR="003E5A74">
        <w:t>needs to be compared to the RTT between the RP and the gNB</w:t>
      </w:r>
      <w:r w:rsidR="00313799">
        <w:t>,</w:t>
      </w:r>
      <w:r w:rsidR="00B4402E">
        <w:t xml:space="preserve"> </w:t>
      </w:r>
    </w:p>
    <w:p w14:paraId="10C01B1D" w14:textId="2DD3D606" w:rsidR="00A46BCD" w:rsidRPr="007C6260" w:rsidRDefault="009E136D" w:rsidP="00A46BCD">
      <w:pPr>
        <w:pStyle w:val="ListParagraph"/>
        <w:numPr>
          <w:ilvl w:val="0"/>
          <w:numId w:val="45"/>
        </w:numPr>
        <w:ind w:left="720" w:hanging="360"/>
      </w:pPr>
      <w:r w:rsidRPr="007C6260">
        <w:t>According to R4-2</w:t>
      </w:r>
      <w:r w:rsidR="00714D7D" w:rsidRPr="007C6260">
        <w:t>214473</w:t>
      </w:r>
      <w:r w:rsidR="00313799" w:rsidRPr="007C6260">
        <w:t xml:space="preserve"> ([</w:t>
      </w:r>
      <w:r w:rsidR="0061456C" w:rsidRPr="007C6260">
        <w:t>5</w:t>
      </w:r>
      <w:r w:rsidR="00313799" w:rsidRPr="007C6260">
        <w:t>])</w:t>
      </w:r>
      <w:r w:rsidRPr="007C6260">
        <w:t>, during RRM discussions</w:t>
      </w:r>
      <w:r w:rsidR="009847B1" w:rsidRPr="007C6260">
        <w:t xml:space="preserve"> for NR NTN, it was indicated that </w:t>
      </w:r>
      <w:r w:rsidR="00A46BCD" w:rsidRPr="007C6260">
        <w:rPr>
          <w:i/>
          <w:iCs/>
        </w:rPr>
        <w:t>“</w:t>
      </w:r>
      <w:r w:rsidR="00007DCD" w:rsidRPr="007C6260">
        <w:rPr>
          <w:i/>
          <w:iCs/>
        </w:rPr>
        <w:t>In order to alleviate the impact of uncertainty on UE uplink transmission timing due to quantized feeder link delay information, the feeder link delay can be set to zero.</w:t>
      </w:r>
      <w:r w:rsidR="00A46BCD" w:rsidRPr="007C6260">
        <w:rPr>
          <w:i/>
          <w:iCs/>
        </w:rPr>
        <w:t>”</w:t>
      </w:r>
      <w:r w:rsidR="00576E8D" w:rsidRPr="007C6260">
        <w:rPr>
          <w:i/>
          <w:iCs/>
        </w:rPr>
        <w:t xml:space="preserve"> </w:t>
      </w:r>
      <w:r w:rsidR="00412440" w:rsidRPr="007C6260">
        <w:t>s</w:t>
      </w:r>
      <w:r w:rsidR="00576E8D" w:rsidRPr="007C6260">
        <w:t xml:space="preserve">o the agreement in RRM test cases was to use </w:t>
      </w:r>
      <w:r w:rsidR="001966A1" w:rsidRPr="007C6260">
        <w:t>k</w:t>
      </w:r>
      <w:r w:rsidR="00576E8D" w:rsidRPr="007C6260">
        <w:rPr>
          <w:vertAlign w:val="subscript"/>
        </w:rPr>
        <w:t>mac</w:t>
      </w:r>
      <w:r w:rsidR="00707EA3" w:rsidRPr="007C6260">
        <w:rPr>
          <w:vertAlign w:val="subscript"/>
        </w:rPr>
        <w:t xml:space="preserve"> </w:t>
      </w:r>
      <w:r w:rsidR="009E7800" w:rsidRPr="007C6260">
        <w:t>as not configured</w:t>
      </w:r>
      <w:r w:rsidR="00391B36" w:rsidRPr="007C6260">
        <w:t xml:space="preserve">, ta-Common=ta-CommonDrift=ta-CommonDriftVariant=0 </w:t>
      </w:r>
      <w:r w:rsidR="00576E8D" w:rsidRPr="007C6260">
        <w:t xml:space="preserve">(as per </w:t>
      </w:r>
      <w:r w:rsidR="00412440" w:rsidRPr="007C6260">
        <w:t>R</w:t>
      </w:r>
      <w:r w:rsidR="00576E8D" w:rsidRPr="007C6260">
        <w:t>4-</w:t>
      </w:r>
      <w:r w:rsidR="00412440" w:rsidRPr="007C6260">
        <w:t>23</w:t>
      </w:r>
      <w:r w:rsidR="00391B36" w:rsidRPr="007C6260">
        <w:t>03147</w:t>
      </w:r>
      <w:r w:rsidR="00412440" w:rsidRPr="007C6260">
        <w:t xml:space="preserve"> ([</w:t>
      </w:r>
      <w:r w:rsidR="00B8793A" w:rsidRPr="007C6260">
        <w:t>6</w:t>
      </w:r>
      <w:r w:rsidR="00412440" w:rsidRPr="007C6260">
        <w:t>]))</w:t>
      </w:r>
      <w:r w:rsidR="00C219B9" w:rsidRPr="007C6260">
        <w:t>.</w:t>
      </w:r>
      <w:r w:rsidR="00B8793A" w:rsidRPr="007C6260">
        <w:t xml:space="preserve"> This is also applicable to IoT NTN.</w:t>
      </w:r>
    </w:p>
    <w:p w14:paraId="2506D054" w14:textId="71B9D37D" w:rsidR="002221AF" w:rsidRDefault="00C219B9" w:rsidP="002221AF">
      <w:r>
        <w:t xml:space="preserve">As the same </w:t>
      </w:r>
      <w:r w:rsidR="00591046">
        <w:t xml:space="preserve">uncertainty impact </w:t>
      </w:r>
      <w:r w:rsidR="003E53FB">
        <w:t>d</w:t>
      </w:r>
      <w:r w:rsidR="00591046">
        <w:t>ue to quantized feeder link delay might impact all test cases, i</w:t>
      </w:r>
      <w:r w:rsidR="00412440">
        <w:t xml:space="preserve">t is proposed to </w:t>
      </w:r>
      <w:r w:rsidR="00A42CBA">
        <w:t>define reference point so DL and UL frame boundaries are aligned at gNB (</w:t>
      </w:r>
      <w:r w:rsidR="005E4D50">
        <w:t>k</w:t>
      </w:r>
      <w:r w:rsidR="00A42CBA" w:rsidRPr="00CD66AB">
        <w:rPr>
          <w:vertAlign w:val="subscript"/>
        </w:rPr>
        <w:t>mac</w:t>
      </w:r>
      <w:r w:rsidR="00A42CBA">
        <w:t>=0 or not configured)</w:t>
      </w:r>
      <w:r w:rsidR="009E02E8">
        <w:t xml:space="preserve"> and </w:t>
      </w:r>
      <w:r w:rsidR="009E02E8" w:rsidRPr="009E02E8">
        <w:t>ta-Common=ta-CommonDrift=ta-CommonDriftVariant=0.</w:t>
      </w:r>
      <w:r w:rsidR="002221AF">
        <w:t xml:space="preserve"> </w:t>
      </w:r>
      <w:r w:rsidR="001864D8">
        <w:t>t</w:t>
      </w:r>
      <w:r w:rsidR="002221AF" w:rsidRPr="0073374B">
        <w:t xml:space="preserve">a-Report </w:t>
      </w:r>
      <w:r w:rsidR="002221AF">
        <w:t>seems to be not needed.</w:t>
      </w:r>
    </w:p>
    <w:p w14:paraId="04FFDFAF" w14:textId="316A97A6" w:rsidR="00132D54" w:rsidRDefault="00132D54" w:rsidP="00132D54">
      <w:pPr>
        <w:rPr>
          <w:b/>
          <w:bCs/>
          <w:i/>
          <w:iCs/>
        </w:rPr>
      </w:pPr>
      <w:bookmarkStart w:id="3" w:name="Prop2"/>
      <w:r w:rsidRPr="00480FA4">
        <w:rPr>
          <w:b/>
          <w:bCs/>
          <w:i/>
          <w:iCs/>
        </w:rPr>
        <w:t xml:space="preserve">Proposal </w:t>
      </w:r>
      <w:r w:rsidR="00AB0EA0">
        <w:rPr>
          <w:b/>
          <w:bCs/>
          <w:i/>
          <w:iCs/>
        </w:rPr>
        <w:t>2</w:t>
      </w:r>
      <w:r w:rsidRPr="00480FA4">
        <w:rPr>
          <w:b/>
          <w:bCs/>
          <w:i/>
          <w:iCs/>
        </w:rPr>
        <w:t xml:space="preserve">: </w:t>
      </w:r>
      <w:r>
        <w:rPr>
          <w:b/>
          <w:bCs/>
          <w:i/>
          <w:iCs/>
        </w:rPr>
        <w:t xml:space="preserve">Define </w:t>
      </w:r>
      <w:r w:rsidR="009D66BC">
        <w:rPr>
          <w:b/>
          <w:bCs/>
          <w:i/>
          <w:iCs/>
        </w:rPr>
        <w:t>Reference point so DL and UL frame boundaries are aligned at gNB</w:t>
      </w:r>
      <w:r w:rsidR="000F02A9">
        <w:rPr>
          <w:b/>
          <w:bCs/>
          <w:i/>
          <w:iCs/>
        </w:rPr>
        <w:t xml:space="preserve"> (</w:t>
      </w:r>
      <w:r w:rsidR="005E4D50">
        <w:rPr>
          <w:b/>
          <w:bCs/>
          <w:i/>
          <w:iCs/>
        </w:rPr>
        <w:t>k</w:t>
      </w:r>
      <w:r w:rsidR="000F02A9" w:rsidRPr="00CD66AB">
        <w:rPr>
          <w:b/>
          <w:bCs/>
          <w:i/>
          <w:iCs/>
          <w:vertAlign w:val="subscript"/>
        </w:rPr>
        <w:t>mac</w:t>
      </w:r>
      <w:r w:rsidR="000F02A9">
        <w:rPr>
          <w:b/>
          <w:bCs/>
          <w:i/>
          <w:iCs/>
        </w:rPr>
        <w:t>=0</w:t>
      </w:r>
      <w:r w:rsidR="002A53B4">
        <w:rPr>
          <w:b/>
          <w:bCs/>
          <w:i/>
          <w:iCs/>
        </w:rPr>
        <w:t xml:space="preserve"> or not configured</w:t>
      </w:r>
      <w:r w:rsidR="000F02A9">
        <w:rPr>
          <w:b/>
          <w:bCs/>
          <w:i/>
          <w:iCs/>
        </w:rPr>
        <w:t>)</w:t>
      </w:r>
      <w:r w:rsidR="002A53B4">
        <w:rPr>
          <w:b/>
          <w:bCs/>
          <w:i/>
          <w:iCs/>
        </w:rPr>
        <w:t>.</w:t>
      </w:r>
    </w:p>
    <w:p w14:paraId="35E53CC4" w14:textId="2CC2B57F" w:rsidR="002A53B4" w:rsidRDefault="002A53B4" w:rsidP="00132D54">
      <w:pPr>
        <w:rPr>
          <w:b/>
          <w:bCs/>
          <w:i/>
          <w:iCs/>
        </w:rPr>
      </w:pPr>
      <w:bookmarkStart w:id="4" w:name="Prop3"/>
      <w:bookmarkEnd w:id="3"/>
      <w:r>
        <w:rPr>
          <w:b/>
          <w:bCs/>
          <w:i/>
          <w:iCs/>
        </w:rPr>
        <w:t xml:space="preserve">Proposal 3: Define </w:t>
      </w:r>
      <w:r w:rsidRPr="002A53B4">
        <w:rPr>
          <w:b/>
          <w:bCs/>
          <w:i/>
          <w:iCs/>
        </w:rPr>
        <w:t>ta-Common=ta-CommonDrift=ta-CommonDriftVariant=0</w:t>
      </w:r>
      <w:r w:rsidR="00B765E1">
        <w:rPr>
          <w:b/>
          <w:bCs/>
          <w:i/>
          <w:iCs/>
        </w:rPr>
        <w:t>.</w:t>
      </w:r>
    </w:p>
    <w:p w14:paraId="01C179EE" w14:textId="0E342D96" w:rsidR="00B33680" w:rsidRPr="00B33680" w:rsidRDefault="00B33680" w:rsidP="00132D54">
      <w:pPr>
        <w:rPr>
          <w:b/>
          <w:bCs/>
          <w:i/>
          <w:iCs/>
        </w:rPr>
      </w:pPr>
      <w:bookmarkStart w:id="5" w:name="Prop4"/>
      <w:bookmarkEnd w:id="4"/>
      <w:r w:rsidRPr="00B33680">
        <w:rPr>
          <w:b/>
          <w:bCs/>
          <w:i/>
          <w:iCs/>
        </w:rPr>
        <w:t>Proposal 4: Define ta-Report as Not configured</w:t>
      </w:r>
      <w:r w:rsidR="003A46A9">
        <w:rPr>
          <w:b/>
          <w:bCs/>
          <w:i/>
          <w:iCs/>
        </w:rPr>
        <w:t>.</w:t>
      </w:r>
    </w:p>
    <w:bookmarkEnd w:id="5"/>
    <w:p w14:paraId="64AB5EFB" w14:textId="77777777" w:rsidR="00CF209C" w:rsidRDefault="003D69ED" w:rsidP="00344758">
      <w:pPr>
        <w:pStyle w:val="Heading2"/>
      </w:pPr>
      <w:r w:rsidRPr="003D69ED">
        <w:lastRenderedPageBreak/>
        <w:t>2.</w:t>
      </w:r>
      <w:r w:rsidR="00520CE0">
        <w:t>3</w:t>
      </w:r>
      <w:r w:rsidRPr="003D69ED">
        <w:t xml:space="preserve"> </w:t>
      </w:r>
      <w:r w:rsidR="00CF209C">
        <w:t>K</w:t>
      </w:r>
      <w:r w:rsidR="00CF209C" w:rsidRPr="00CD66AB">
        <w:rPr>
          <w:vertAlign w:val="subscript"/>
        </w:rPr>
        <w:t>offset</w:t>
      </w:r>
    </w:p>
    <w:p w14:paraId="54A68426" w14:textId="3EF54162" w:rsidR="00A70BF7" w:rsidRDefault="00B75A30" w:rsidP="00CF209C">
      <w:r>
        <w:t>According to 3GPP TS3</w:t>
      </w:r>
      <w:r w:rsidR="00DD2F15">
        <w:t>6</w:t>
      </w:r>
      <w:r>
        <w:t>.300 ([</w:t>
      </w:r>
      <w:r w:rsidR="00DD2F15">
        <w:t>2</w:t>
      </w:r>
      <w:r>
        <w:t xml:space="preserve">]),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A70BF7">
        <w:t xml:space="preserve"> Having </w:t>
      </w:r>
      <w:r w:rsidR="005E4D50">
        <w:t>k</w:t>
      </w:r>
      <w:r w:rsidR="00A70BF7" w:rsidRPr="005E4D50">
        <w:rPr>
          <w:vertAlign w:val="subscript"/>
        </w:rPr>
        <w:t>mac</w:t>
      </w:r>
      <w:r w:rsidR="00A70BF7">
        <w:t xml:space="preserve">=0 implies that </w:t>
      </w:r>
      <w:r w:rsidR="005E4D50">
        <w:t>k</w:t>
      </w:r>
      <w:r w:rsidR="00CD66AB" w:rsidRPr="005E4D50">
        <w:rPr>
          <w:vertAlign w:val="subscript"/>
        </w:rPr>
        <w:t>offset</w:t>
      </w:r>
      <w:r w:rsidR="00CD66AB">
        <w:t xml:space="preserve"> should be </w:t>
      </w:r>
      <w:r w:rsidR="00CD66AB" w:rsidRPr="00D86417">
        <w:t>equal to or greater than twice</w:t>
      </w:r>
      <w:r w:rsidR="00CD66AB">
        <w:t xml:space="preserve"> of</w:t>
      </w:r>
      <w:r w:rsidR="00CD66AB" w:rsidRPr="00D86417">
        <w:t xml:space="preserve"> the satellite-UE one-way delay</w:t>
      </w:r>
      <w:r w:rsidR="00FF3C47">
        <w:t>.</w:t>
      </w:r>
    </w:p>
    <w:p w14:paraId="5F3764A5" w14:textId="6FB84007" w:rsidR="0041486C" w:rsidRDefault="0041486C" w:rsidP="0041486C">
      <w:pPr>
        <w:overflowPunct w:val="0"/>
        <w:autoSpaceDE w:val="0"/>
        <w:autoSpaceDN w:val="0"/>
        <w:adjustRightInd w:val="0"/>
        <w:spacing w:after="120"/>
        <w:textAlignment w:val="baseline"/>
      </w:pPr>
      <w:r>
        <w:t>k</w:t>
      </w:r>
      <w:r w:rsidRPr="0041486C">
        <w:rPr>
          <w:vertAlign w:val="subscript"/>
        </w:rPr>
        <w:t>offset</w:t>
      </w:r>
      <w:r>
        <w:t xml:space="preserve"> (= </w:t>
      </w:r>
      <w:r w:rsidRPr="00B40E2C">
        <w:t>k</w:t>
      </w:r>
      <w:r w:rsidRPr="0041486C">
        <w:rPr>
          <w:vertAlign w:val="subscript"/>
        </w:rPr>
        <w:t xml:space="preserve">cell,offset </w:t>
      </w:r>
      <w:r>
        <w:t xml:space="preserve">- </w:t>
      </w:r>
      <w:r w:rsidRPr="00B40E2C">
        <w:t>k</w:t>
      </w:r>
      <w:r w:rsidRPr="0041486C">
        <w:rPr>
          <w:vertAlign w:val="subscript"/>
        </w:rPr>
        <w:t>UE,offset</w:t>
      </w:r>
      <w:r>
        <w:t xml:space="preserve">) , where </w:t>
      </w:r>
      <w:r w:rsidRPr="0041486C">
        <w:rPr>
          <w:rFonts w:ascii="Cambria Math" w:hAnsi="Cambria Math" w:cs="Cambria Math"/>
        </w:rPr>
        <w:t>k</w:t>
      </w:r>
      <w:r w:rsidRPr="0041486C">
        <w:rPr>
          <w:vertAlign w:val="subscript"/>
        </w:rPr>
        <w:t>cell,offset</w:t>
      </w:r>
      <w:r>
        <w:t xml:space="preserve"> is provided by </w:t>
      </w:r>
      <w:r w:rsidRPr="0041486C">
        <w:rPr>
          <w:i/>
          <w:iCs/>
        </w:rPr>
        <w:t>cellSpecificKoffset</w:t>
      </w:r>
      <w:r>
        <w:t xml:space="preserve"> and </w:t>
      </w:r>
      <w:r w:rsidRPr="0041486C">
        <w:rPr>
          <w:rFonts w:ascii="Cambria Math" w:hAnsi="Cambria Math" w:cs="Cambria Math"/>
        </w:rPr>
        <w:t>k</w:t>
      </w:r>
      <w:r w:rsidRPr="0041486C">
        <w:rPr>
          <w:vertAlign w:val="subscript"/>
        </w:rPr>
        <w:t>UE,offset</w:t>
      </w:r>
      <w:r>
        <w:t xml:space="preserve"> is provided by a Differential </w:t>
      </w:r>
      <w:r w:rsidR="00452B5D">
        <w:t>k</w:t>
      </w:r>
      <w:r w:rsidRPr="00452B5D">
        <w:rPr>
          <w:vertAlign w:val="subscript"/>
        </w:rPr>
        <w:t>offset</w:t>
      </w:r>
      <w:r>
        <w:t xml:space="preserve"> MAC CE command; otherwise, if not respectively provided, </w:t>
      </w:r>
      <w:r w:rsidRPr="0041486C">
        <w:rPr>
          <w:rFonts w:ascii="Cambria Math" w:hAnsi="Cambria Math" w:cs="Cambria Math"/>
        </w:rPr>
        <w:t>k</w:t>
      </w:r>
      <w:r w:rsidRPr="0041486C">
        <w:rPr>
          <w:vertAlign w:val="subscript"/>
        </w:rPr>
        <w:t>cell,offset</w:t>
      </w:r>
      <w:r>
        <w:t xml:space="preserve"> = 0 or </w:t>
      </w:r>
      <w:r w:rsidRPr="0041486C">
        <w:rPr>
          <w:rFonts w:ascii="Cambria Math" w:hAnsi="Cambria Math" w:cs="Cambria Math"/>
        </w:rPr>
        <w:t>k</w:t>
      </w:r>
      <w:r w:rsidRPr="0041486C">
        <w:rPr>
          <w:vertAlign w:val="subscript"/>
        </w:rPr>
        <w:t>UE,offset</w:t>
      </w:r>
      <w:r>
        <w:t xml:space="preserve"> = 0 according to 3GPP TS 3</w:t>
      </w:r>
      <w:r w:rsidR="00C65147">
        <w:t>6</w:t>
      </w:r>
      <w:r>
        <w:t>.213 ([</w:t>
      </w:r>
      <w:r w:rsidR="002216B8">
        <w:t>4</w:t>
      </w:r>
      <w:r>
        <w:t>]) section 4.2.</w:t>
      </w:r>
      <w:r w:rsidR="002216B8">
        <w:t>3.</w:t>
      </w:r>
    </w:p>
    <w:p w14:paraId="200D08D6" w14:textId="02D3BA46" w:rsidR="00E9555E" w:rsidRDefault="00D87318" w:rsidP="00CF209C">
      <w:r>
        <w:t>During R</w:t>
      </w:r>
      <w:r w:rsidR="00FC65AA">
        <w:t>AN4 discussion</w:t>
      </w:r>
      <w:r w:rsidR="002E6D67">
        <w:t xml:space="preserve">s, one analysis on the </w:t>
      </w:r>
      <w:r w:rsidR="00575499">
        <w:t xml:space="preserve">Satellite-UE RTT delay and associated </w:t>
      </w:r>
      <w:r w:rsidR="00E9555E">
        <w:t>k</w:t>
      </w:r>
      <w:r w:rsidR="00E9555E" w:rsidRPr="001A0DBE">
        <w:rPr>
          <w:vertAlign w:val="subscript"/>
        </w:rPr>
        <w:t>offset</w:t>
      </w:r>
      <w:r w:rsidR="00E9555E">
        <w:t xml:space="preserve"> values was carried out (R4-2213860</w:t>
      </w:r>
      <w:r w:rsidR="00D03071">
        <w:t xml:space="preserve"> ([</w:t>
      </w:r>
      <w:r w:rsidR="002216B8">
        <w:t>7</w:t>
      </w:r>
      <w:r w:rsidR="00D03071">
        <w:t>])</w:t>
      </w:r>
      <w:r w:rsidR="00E9555E">
        <w:t>)</w:t>
      </w:r>
      <w:r w:rsidR="00093768">
        <w:t xml:space="preserve"> as shown below:</w:t>
      </w:r>
    </w:p>
    <w:p w14:paraId="6429A771" w14:textId="793B2F48" w:rsidR="00E9555E" w:rsidRDefault="00C7030B" w:rsidP="00C7030B">
      <w:pPr>
        <w:jc w:val="center"/>
      </w:pPr>
      <w:r>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Default="001039FE" w:rsidP="00C7030B">
      <w:pPr>
        <w:jc w:val="center"/>
      </w:pPr>
      <w:r>
        <w:rPr>
          <w:noProof/>
        </w:rPr>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2347DCF6" w:rsidR="0096457C" w:rsidRDefault="001357D8" w:rsidP="00CF209C">
      <w:r>
        <w:t>As it can be seen in</w:t>
      </w:r>
      <w:r w:rsidR="00045377">
        <w:t xml:space="preserve"> the above analysis, </w:t>
      </w:r>
      <w:r>
        <w:t>k</w:t>
      </w:r>
      <w:r w:rsidR="00FB210A" w:rsidRPr="001357D8">
        <w:rPr>
          <w:vertAlign w:val="subscript"/>
        </w:rPr>
        <w:t>offset</w:t>
      </w:r>
      <w:r w:rsidR="00FB210A">
        <w:t xml:space="preserve"> value is dependent on the type of satellite as well as on the minimum elevation angle</w:t>
      </w:r>
      <w:r w:rsidR="00791A86">
        <w:t xml:space="preserve"> (</w:t>
      </w:r>
      <w:r w:rsidR="0054457F">
        <w:t>α in the figure above)</w:t>
      </w:r>
      <w:r w:rsidR="0096457C">
        <w:t>.</w:t>
      </w:r>
      <w:r w:rsidR="00F37E8A">
        <w:t xml:space="preserve"> Even when this reference was discussed for NR NTN, it is also applicable to IoT NTN.</w:t>
      </w:r>
    </w:p>
    <w:p w14:paraId="5AA087F8" w14:textId="634C04E2" w:rsidR="00752EE2" w:rsidRDefault="00A16C1C" w:rsidP="00CF209C">
      <w:r w:rsidRPr="00A16C1C">
        <w:t xml:space="preserve">In RRM, </w:t>
      </w:r>
      <w:r w:rsidR="008843F7">
        <w:t xml:space="preserve">according to </w:t>
      </w:r>
      <w:r w:rsidR="00035DD5">
        <w:t>R4-230</w:t>
      </w:r>
      <w:r w:rsidR="00341664">
        <w:t>6370</w:t>
      </w:r>
      <w:r w:rsidR="00E57FE1">
        <w:t xml:space="preserve"> ([</w:t>
      </w:r>
      <w:r w:rsidR="00341664">
        <w:t>8</w:t>
      </w:r>
      <w:r w:rsidR="00E57FE1">
        <w:t>])</w:t>
      </w:r>
      <w:r w:rsidR="00035DD5">
        <w:t xml:space="preserve">, </w:t>
      </w:r>
      <w:r w:rsidRPr="00A16C1C">
        <w:t xml:space="preserve">the following </w:t>
      </w:r>
      <w:r w:rsidR="006B45C2">
        <w:t>agreement was achieved</w:t>
      </w:r>
      <w:r w:rsidR="00752EE2">
        <w:t>:</w:t>
      </w:r>
    </w:p>
    <w:p w14:paraId="3B8B395B" w14:textId="64A074B6" w:rsidR="00752EE2" w:rsidRDefault="00DC4249" w:rsidP="00752EE2">
      <w:pPr>
        <w:jc w:val="center"/>
      </w:pPr>
      <w:r>
        <w:rPr>
          <w:noProof/>
        </w:rPr>
        <w:drawing>
          <wp:inline distT="0" distB="0" distL="0" distR="0" wp14:anchorId="7AAA5320" wp14:editId="141F48FB">
            <wp:extent cx="4926561" cy="4424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9211" cy="445361"/>
                    </a:xfrm>
                    <a:prstGeom prst="rect">
                      <a:avLst/>
                    </a:prstGeom>
                  </pic:spPr>
                </pic:pic>
              </a:graphicData>
            </a:graphic>
          </wp:inline>
        </w:drawing>
      </w:r>
    </w:p>
    <w:p w14:paraId="685A08B7" w14:textId="161809E6" w:rsidR="00EA2056" w:rsidRDefault="00EA2056" w:rsidP="00EA2056">
      <w:pPr>
        <w:jc w:val="center"/>
      </w:pPr>
      <w:r>
        <w:rPr>
          <w:noProof/>
        </w:rPr>
        <w:lastRenderedPageBreak/>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DE3FB7"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19C9678F" w14:textId="2FBEA96C" w:rsidR="00AE009C" w:rsidRDefault="008B654B" w:rsidP="00752EE2">
      <w:r>
        <w:t>Hence, 30º minimum elevation angle applies and this leads to</w:t>
      </w:r>
      <w:r w:rsidR="001644A5">
        <w:t xml:space="preserve"> </w:t>
      </w:r>
      <w:r w:rsidR="00546B43">
        <w:t xml:space="preserve">same </w:t>
      </w:r>
      <w:r w:rsidR="001644A5">
        <w:t xml:space="preserve">conclusions </w:t>
      </w:r>
      <w:r w:rsidR="00546B43">
        <w:t xml:space="preserve">as </w:t>
      </w:r>
      <w:r w:rsidR="001644A5">
        <w:t>in [6])</w:t>
      </w:r>
      <w:r w:rsidR="00995F24">
        <w:t>:</w:t>
      </w:r>
    </w:p>
    <w:p w14:paraId="54993CE6" w14:textId="15C229AF" w:rsidR="00995F24" w:rsidRDefault="00995F24" w:rsidP="00995F24">
      <w:pPr>
        <w:jc w:val="center"/>
      </w:pPr>
      <w:r>
        <w:rPr>
          <w:noProof/>
        </w:rPr>
        <w:drawing>
          <wp:inline distT="0" distB="0" distL="0" distR="0" wp14:anchorId="54C5E827" wp14:editId="4768083E">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33800" cy="641553"/>
                    </a:xfrm>
                    <a:prstGeom prst="rect">
                      <a:avLst/>
                    </a:prstGeom>
                  </pic:spPr>
                </pic:pic>
              </a:graphicData>
            </a:graphic>
          </wp:inline>
        </w:drawing>
      </w:r>
    </w:p>
    <w:p w14:paraId="6DEC738B" w14:textId="53CB3DFA" w:rsidR="002E77DC" w:rsidRDefault="0035122E" w:rsidP="00752EE2">
      <w:r>
        <w:t>R4-211</w:t>
      </w:r>
      <w:r w:rsidR="005C1BD0">
        <w:t>9586</w:t>
      </w:r>
      <w:r w:rsidR="00E57FE1">
        <w:t xml:space="preserve"> ([</w:t>
      </w:r>
      <w:r w:rsidR="0060115C">
        <w:t>9</w:t>
      </w:r>
      <w:r w:rsidR="00E57FE1">
        <w:t>])</w:t>
      </w:r>
      <w:r w:rsidR="005C1BD0">
        <w:t xml:space="preserve"> and </w:t>
      </w:r>
      <w:r w:rsidR="00E16694">
        <w:t>R4-2218407</w:t>
      </w:r>
      <w:r w:rsidR="0005654F">
        <w:t xml:space="preserve"> ([</w:t>
      </w:r>
      <w:r w:rsidR="0060115C">
        <w:t>10</w:t>
      </w:r>
      <w:r w:rsidR="0005654F">
        <w:t>]) describe somehow the trade</w:t>
      </w:r>
      <w:r w:rsidR="00F549CB">
        <w:t>-</w:t>
      </w:r>
      <w:r w:rsidR="0005654F">
        <w:t xml:space="preserve">off required </w:t>
      </w:r>
      <w:r w:rsidR="00584283">
        <w:t xml:space="preserve">between </w:t>
      </w:r>
      <w:r w:rsidR="00F549CB">
        <w:t xml:space="preserve">satellite </w:t>
      </w:r>
      <w:r w:rsidR="00584283">
        <w:t>visibility duration and performance (SNR/RSRP/SINR)</w:t>
      </w:r>
      <w:r w:rsidR="006722F4">
        <w:t xml:space="preserve"> (applicable to IoT NTN too)</w:t>
      </w:r>
      <w:r w:rsidR="0054059D">
        <w:t>:</w:t>
      </w:r>
    </w:p>
    <w:p w14:paraId="5ECCCDAE" w14:textId="2F6238B2" w:rsidR="0054059D" w:rsidRDefault="0054059D" w:rsidP="0054059D">
      <w:pPr>
        <w:jc w:val="center"/>
      </w:pPr>
      <w:r>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28996" cy="480111"/>
                    </a:xfrm>
                    <a:prstGeom prst="rect">
                      <a:avLst/>
                    </a:prstGeom>
                  </pic:spPr>
                </pic:pic>
              </a:graphicData>
            </a:graphic>
          </wp:inline>
        </w:drawing>
      </w:r>
    </w:p>
    <w:p w14:paraId="7F43A29C" w14:textId="14216DF9" w:rsidR="003F7F47" w:rsidRDefault="003F7F47" w:rsidP="0054059D">
      <w:pPr>
        <w:jc w:val="center"/>
      </w:pPr>
      <w:r>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59195" cy="222935"/>
                    </a:xfrm>
                    <a:prstGeom prst="rect">
                      <a:avLst/>
                    </a:prstGeom>
                  </pic:spPr>
                </pic:pic>
              </a:graphicData>
            </a:graphic>
          </wp:inline>
        </w:drawing>
      </w:r>
    </w:p>
    <w:p w14:paraId="3A764C60" w14:textId="1B4A9DE1" w:rsidR="00A16C1C" w:rsidRPr="00A16C1C" w:rsidRDefault="00435C02" w:rsidP="00752EE2">
      <w:r>
        <w:t>In de</w:t>
      </w:r>
      <w:r w:rsidR="008A3D03">
        <w:t xml:space="preserve">mod test cases, as only PDSCH for NGSO </w:t>
      </w:r>
      <w:r w:rsidR="00A45A76">
        <w:t>is being</w:t>
      </w:r>
      <w:r w:rsidR="008A3D03">
        <w:t xml:space="preserve"> defined, the </w:t>
      </w:r>
      <w:r w:rsidR="00E542DD">
        <w:t>k</w:t>
      </w:r>
      <w:r w:rsidR="008A3D03" w:rsidRPr="000644B4">
        <w:rPr>
          <w:vertAlign w:val="subscript"/>
        </w:rPr>
        <w:t>offset</w:t>
      </w:r>
      <w:r w:rsidR="008A3D03">
        <w:t xml:space="preserve"> value agreed was also 8 slots</w:t>
      </w:r>
      <w:r w:rsidR="00B67FBA">
        <w:t xml:space="preserve"> (refer to R4</w:t>
      </w:r>
      <w:r w:rsidR="00B669D8">
        <w:t>-</w:t>
      </w:r>
      <w:r w:rsidR="00B67FBA">
        <w:t>22</w:t>
      </w:r>
      <w:r w:rsidR="004719A9">
        <w:t>20278</w:t>
      </w:r>
      <w:r w:rsidR="00317D3B">
        <w:t xml:space="preserve"> Issue 1-1-1</w:t>
      </w:r>
      <w:r w:rsidR="00B67FBA">
        <w:t xml:space="preserve"> </w:t>
      </w:r>
      <w:r w:rsidR="00DA2E3E">
        <w:t xml:space="preserve">and Issue 1-2-4 </w:t>
      </w:r>
      <w:r w:rsidR="00A12523">
        <w:t>([11])).</w:t>
      </w:r>
    </w:p>
    <w:p w14:paraId="2434DE0F" w14:textId="51C358E7" w:rsidR="00127E79" w:rsidRDefault="00870988" w:rsidP="00870988">
      <w:pPr>
        <w:overflowPunct w:val="0"/>
        <w:autoSpaceDE w:val="0"/>
        <w:autoSpaceDN w:val="0"/>
        <w:adjustRightInd w:val="0"/>
        <w:spacing w:after="120"/>
        <w:textAlignment w:val="baseline"/>
      </w:pPr>
      <w:r>
        <w:t xml:space="preserve">Assuming </w:t>
      </w:r>
      <w:r w:rsidR="00541F69" w:rsidRPr="003D3099">
        <w:t>k</w:t>
      </w:r>
      <w:r w:rsidR="00541F69" w:rsidRPr="003D3099">
        <w:rPr>
          <w:vertAlign w:val="subscript"/>
        </w:rPr>
        <w:t>UE,offset</w:t>
      </w:r>
      <w:r w:rsidR="00541F69" w:rsidRPr="003D3099">
        <w:t xml:space="preserve"> </w:t>
      </w:r>
      <w:r w:rsidR="00541F69">
        <w:t>could</w:t>
      </w:r>
      <w:r w:rsidR="00541F69" w:rsidRPr="003D3099">
        <w:t xml:space="preserve"> be agreed as 0</w:t>
      </w:r>
      <w:r w:rsidR="00541F69">
        <w:t xml:space="preserve"> (same as done in NR NTN</w:t>
      </w:r>
      <w:r w:rsidR="00141650" w:rsidRPr="003D3099">
        <w:t xml:space="preserve"> </w:t>
      </w:r>
      <w:r w:rsidR="003D3099" w:rsidRPr="003D3099">
        <w:t>[</w:t>
      </w:r>
      <w:r w:rsidR="00AC4AA5">
        <w:t>12</w:t>
      </w:r>
      <w:r w:rsidR="003D3099" w:rsidRPr="003D3099">
        <w:t>], , i</w:t>
      </w:r>
      <w:r w:rsidR="00715CCA" w:rsidRPr="003D3099">
        <w:t xml:space="preserve">t is proposed that same </w:t>
      </w:r>
      <w:r w:rsidR="007F6069" w:rsidRPr="003D3099">
        <w:t>k</w:t>
      </w:r>
      <w:r w:rsidR="007F6069" w:rsidRPr="003D3099">
        <w:rPr>
          <w:vertAlign w:val="subscript"/>
        </w:rPr>
        <w:t>cell,offset</w:t>
      </w:r>
      <w:r w:rsidR="00941E0A" w:rsidRPr="003D3099">
        <w:t xml:space="preserve"> </w:t>
      </w:r>
      <w:r w:rsidR="00FC2AC7" w:rsidRPr="003D3099">
        <w:t xml:space="preserve">values </w:t>
      </w:r>
      <w:r w:rsidR="000735B5" w:rsidRPr="003D3099">
        <w:t>agreed in</w:t>
      </w:r>
      <w:r w:rsidR="00024834" w:rsidRPr="003D3099">
        <w:t xml:space="preserve"> demod and RRM </w:t>
      </w:r>
      <w:r w:rsidR="00941E0A" w:rsidRPr="003D3099">
        <w:t xml:space="preserve">are used for </w:t>
      </w:r>
      <w:r w:rsidR="007F6069" w:rsidRPr="003D3099">
        <w:t>all</w:t>
      </w:r>
      <w:r w:rsidR="00941E0A" w:rsidRPr="003D3099">
        <w:t xml:space="preserve"> test cases</w:t>
      </w:r>
      <w:r w:rsidR="00127E79" w:rsidRPr="003D3099">
        <w:t>: 256 slots for GSO and 8 slots for NGSO</w:t>
      </w:r>
      <w:r w:rsidR="00C46546" w:rsidRPr="003D3099">
        <w:t>.</w:t>
      </w:r>
      <w:r w:rsidR="00C46546" w:rsidRPr="00FC2AC7">
        <w:t xml:space="preserve"> </w:t>
      </w:r>
    </w:p>
    <w:p w14:paraId="5C9A94BE" w14:textId="5B825FB6" w:rsidR="00A16C1C" w:rsidRPr="00462309" w:rsidRDefault="00C46546" w:rsidP="00941E0A">
      <w:r w:rsidRPr="00FC2AC7">
        <w:t xml:space="preserve">Value for NGSO </w:t>
      </w:r>
      <w:r w:rsidR="000735B5">
        <w:t>might</w:t>
      </w:r>
      <w:r w:rsidRPr="00FC2AC7">
        <w:t xml:space="preserve"> </w:t>
      </w:r>
      <w:r w:rsidR="008F23AA" w:rsidRPr="00FC2AC7">
        <w:t>require further updates</w:t>
      </w:r>
      <w:r w:rsidR="00542D91" w:rsidRPr="00FC2AC7">
        <w:t xml:space="preserve"> </w:t>
      </w:r>
      <w:r w:rsidR="008F23AA" w:rsidRPr="00FC2AC7">
        <w:t xml:space="preserve">for NGSO satellites in case it is necessary to </w:t>
      </w:r>
      <w:r w:rsidR="00E219EA" w:rsidRPr="00FC2AC7">
        <w:t>maximize satellite visibility duration</w:t>
      </w:r>
      <w:r w:rsidR="00220D4D">
        <w:t xml:space="preserve"> in some RF test cases</w:t>
      </w:r>
      <w:r w:rsidR="00127E79">
        <w:t>.</w:t>
      </w:r>
    </w:p>
    <w:p w14:paraId="743A9F8C" w14:textId="1AC38761" w:rsidR="00A435A5" w:rsidRPr="00A435A5" w:rsidRDefault="00CF209C" w:rsidP="00D95E37">
      <w:pPr>
        <w:rPr>
          <w:b/>
          <w:bCs/>
          <w:i/>
          <w:iCs/>
        </w:rPr>
      </w:pPr>
      <w:bookmarkStart w:id="6" w:name="Prop5"/>
      <w:r w:rsidRPr="00A435A5">
        <w:rPr>
          <w:b/>
          <w:bCs/>
          <w:i/>
          <w:iCs/>
        </w:rPr>
        <w:t xml:space="preserve">Proposal </w:t>
      </w:r>
      <w:r w:rsidR="000735B5" w:rsidRPr="00A435A5">
        <w:rPr>
          <w:b/>
          <w:bCs/>
          <w:i/>
          <w:iCs/>
        </w:rPr>
        <w:t>5</w:t>
      </w:r>
      <w:r w:rsidRPr="00A435A5">
        <w:rPr>
          <w:b/>
          <w:bCs/>
          <w:i/>
          <w:iCs/>
        </w:rPr>
        <w:t xml:space="preserve">: </w:t>
      </w:r>
      <w:r w:rsidR="00D95E37" w:rsidRPr="00A435A5">
        <w:rPr>
          <w:b/>
          <w:bCs/>
          <w:i/>
          <w:iCs/>
        </w:rPr>
        <w:t xml:space="preserve">Use </w:t>
      </w:r>
      <w:r w:rsidR="002B625D" w:rsidRPr="002B625D">
        <w:rPr>
          <w:b/>
          <w:bCs/>
          <w:i/>
          <w:iCs/>
        </w:rPr>
        <w:t>k</w:t>
      </w:r>
      <w:r w:rsidR="002B625D" w:rsidRPr="00DB1AD2">
        <w:rPr>
          <w:b/>
          <w:bCs/>
          <w:i/>
          <w:iCs/>
          <w:vertAlign w:val="subscript"/>
        </w:rPr>
        <w:t>cell,offset</w:t>
      </w:r>
      <w:r w:rsidR="002B625D" w:rsidRPr="002B625D">
        <w:rPr>
          <w:b/>
          <w:bCs/>
          <w:i/>
          <w:iCs/>
        </w:rPr>
        <w:t xml:space="preserve"> </w:t>
      </w:r>
      <w:r w:rsidR="00A435A5" w:rsidRPr="00A435A5">
        <w:rPr>
          <w:b/>
          <w:bCs/>
          <w:i/>
          <w:iCs/>
        </w:rPr>
        <w:t>equal to 256 slots for GSO and 8 slots for NGSO in all test cases.</w:t>
      </w:r>
    </w:p>
    <w:bookmarkEnd w:id="6"/>
    <w:p w14:paraId="7BD3610D" w14:textId="6F267D79" w:rsidR="0057490C" w:rsidRDefault="0057490C" w:rsidP="0057490C">
      <w:pPr>
        <w:pStyle w:val="Heading1"/>
      </w:pPr>
      <w:r>
        <w:t xml:space="preserve">3. </w:t>
      </w:r>
      <w:r>
        <w:tab/>
        <w:t>Conclusion</w:t>
      </w:r>
    </w:p>
    <w:p w14:paraId="13C733E9" w14:textId="12E6AC18" w:rsidR="00BF507A" w:rsidRDefault="00BF507A" w:rsidP="00BF507A">
      <w:pPr>
        <w:rPr>
          <w:rStyle w:val="eop"/>
          <w:color w:val="000000"/>
          <w:shd w:val="clear" w:color="auto" w:fill="FFFFFF"/>
        </w:rPr>
      </w:pPr>
      <w:r>
        <w:rPr>
          <w:rStyle w:val="normaltextrun"/>
          <w:color w:val="000000"/>
          <w:shd w:val="clear" w:color="auto" w:fill="FFFFFF"/>
        </w:rPr>
        <w:t>This document analyses discussions in different 3GPP working groups regarding the propagation delays in Non-Terrestrial Network communications and propose</w:t>
      </w:r>
      <w:r w:rsidR="00972DBD">
        <w:rPr>
          <w:rStyle w:val="normaltextrun"/>
          <w:color w:val="000000"/>
          <w:shd w:val="clear" w:color="auto" w:fill="FFFFFF"/>
        </w:rPr>
        <w:t>s</w:t>
      </w:r>
      <w:r>
        <w:rPr>
          <w:rStyle w:val="normaltextrun"/>
          <w:color w:val="000000"/>
          <w:shd w:val="clear" w:color="auto" w:fill="FFFFFF"/>
        </w:rPr>
        <w:t xml:space="preserve"> a way forward to progress on test specifications implications related to this topic.</w:t>
      </w:r>
      <w:r>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1D1B1DD6" w14:textId="77777777" w:rsidR="00AE760F" w:rsidRDefault="00ED774A" w:rsidP="00AB0EA0">
      <w:pPr>
        <w:rPr>
          <w:b/>
          <w:bCs/>
          <w:i/>
          <w:iCs/>
        </w:rPr>
      </w:pPr>
      <w:r>
        <w:rPr>
          <w:rStyle w:val="eop"/>
          <w:color w:val="000000"/>
          <w:shd w:val="clear" w:color="auto" w:fill="FFFFFF"/>
        </w:rPr>
        <w:fldChar w:fldCharType="begin"/>
      </w:r>
      <w:r>
        <w:instrText xml:space="preserve"> REF Prop1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1: Test equipment shall emulate the delay in both feeder and service links according to information in NTN SIB message. </w:t>
      </w:r>
    </w:p>
    <w:p w14:paraId="60296AB9"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sidR="00AE760F" w:rsidRPr="00480FA4">
        <w:rPr>
          <w:b/>
          <w:bCs/>
          <w:i/>
          <w:iCs/>
        </w:rPr>
        <w:t xml:space="preserve">Proposal </w:t>
      </w:r>
      <w:r w:rsidR="00AE760F">
        <w:rPr>
          <w:b/>
          <w:bCs/>
          <w:i/>
          <w:iCs/>
        </w:rPr>
        <w:t>2</w:t>
      </w:r>
      <w:r w:rsidR="00AE760F" w:rsidRPr="00480FA4">
        <w:rPr>
          <w:b/>
          <w:bCs/>
          <w:i/>
          <w:iCs/>
        </w:rPr>
        <w:t xml:space="preserve">: </w:t>
      </w:r>
      <w:r w:rsidR="00AE760F">
        <w:rPr>
          <w:b/>
          <w:bCs/>
          <w:i/>
          <w:iCs/>
        </w:rPr>
        <w:t>Define Reference point so DL and UL frame boundaries are aligned at gNB (k</w:t>
      </w:r>
      <w:r w:rsidR="00AE760F" w:rsidRPr="00CD66AB">
        <w:rPr>
          <w:b/>
          <w:bCs/>
          <w:i/>
          <w:iCs/>
          <w:vertAlign w:val="subscript"/>
        </w:rPr>
        <w:t>mac</w:t>
      </w:r>
      <w:r w:rsidR="00AE760F">
        <w:rPr>
          <w:b/>
          <w:bCs/>
          <w:i/>
          <w:iCs/>
        </w:rPr>
        <w:t>=0 or not configured).</w:t>
      </w:r>
    </w:p>
    <w:p w14:paraId="246995A3"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Prop3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3: Define </w:t>
      </w:r>
      <w:r w:rsidR="00AE760F" w:rsidRPr="002A53B4">
        <w:rPr>
          <w:b/>
          <w:bCs/>
          <w:i/>
          <w:iCs/>
        </w:rPr>
        <w:t>ta-Common=ta-CommonDrift=ta-CommonDriftVariant=0</w:t>
      </w:r>
      <w:r w:rsidR="00AE760F">
        <w:rPr>
          <w:b/>
          <w:bCs/>
          <w:i/>
          <w:iCs/>
        </w:rPr>
        <w:t>.</w:t>
      </w:r>
    </w:p>
    <w:p w14:paraId="754C6071" w14:textId="77777777" w:rsidR="00AE760F" w:rsidRPr="00B33680"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AE760F" w:rsidRPr="00B33680">
        <w:rPr>
          <w:b/>
          <w:bCs/>
          <w:i/>
          <w:iCs/>
        </w:rPr>
        <w:t>Proposal 4: Define ta-Report as Not configured</w:t>
      </w:r>
      <w:r w:rsidR="00AE760F">
        <w:rPr>
          <w:b/>
          <w:bCs/>
          <w:i/>
          <w:iCs/>
        </w:rPr>
        <w:t>.</w:t>
      </w:r>
    </w:p>
    <w:p w14:paraId="1DFF29FA" w14:textId="77777777" w:rsidR="00AE760F" w:rsidRPr="00A435A5" w:rsidRDefault="00ED774A" w:rsidP="00D95E37">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Prop5 \h </w:instrText>
      </w:r>
      <w:r>
        <w:rPr>
          <w:rStyle w:val="eop"/>
          <w:color w:val="000000"/>
          <w:shd w:val="clear" w:color="auto" w:fill="FFFFFF"/>
        </w:rPr>
      </w:r>
      <w:r>
        <w:rPr>
          <w:rStyle w:val="eop"/>
          <w:color w:val="000000"/>
          <w:shd w:val="clear" w:color="auto" w:fill="FFFFFF"/>
        </w:rPr>
        <w:fldChar w:fldCharType="separate"/>
      </w:r>
      <w:r w:rsidR="00AE760F" w:rsidRPr="00A435A5">
        <w:rPr>
          <w:b/>
          <w:bCs/>
          <w:i/>
          <w:iCs/>
        </w:rPr>
        <w:t xml:space="preserve">Proposal 5: Use </w:t>
      </w:r>
      <w:r w:rsidR="00AE760F" w:rsidRPr="002B625D">
        <w:rPr>
          <w:b/>
          <w:bCs/>
          <w:i/>
          <w:iCs/>
        </w:rPr>
        <w:t>k</w:t>
      </w:r>
      <w:r w:rsidR="00AE760F" w:rsidRPr="00DB1AD2">
        <w:rPr>
          <w:b/>
          <w:bCs/>
          <w:i/>
          <w:iCs/>
          <w:vertAlign w:val="subscript"/>
        </w:rPr>
        <w:t>cell,offset</w:t>
      </w:r>
      <w:r w:rsidR="00AE760F" w:rsidRPr="002B625D">
        <w:rPr>
          <w:b/>
          <w:bCs/>
          <w:i/>
          <w:iCs/>
        </w:rPr>
        <w:t xml:space="preserve"> </w:t>
      </w:r>
      <w:r w:rsidR="00AE760F" w:rsidRPr="00A435A5">
        <w:rPr>
          <w:b/>
          <w:bCs/>
          <w:i/>
          <w:iCs/>
        </w:rPr>
        <w:t>equal to 256 slots for GSO and 8 slots for NGSO in all test cases.</w:t>
      </w:r>
    </w:p>
    <w:p w14:paraId="11B53131" w14:textId="54790E29" w:rsidR="00ED774A" w:rsidRPr="00BF507A" w:rsidRDefault="00ED774A" w:rsidP="00BF507A">
      <w:r>
        <w:rPr>
          <w:rStyle w:val="eop"/>
          <w:color w:val="000000"/>
          <w:shd w:val="clear" w:color="auto" w:fill="FFFFFF"/>
        </w:rPr>
        <w:fldChar w:fldCharType="end"/>
      </w:r>
    </w:p>
    <w:p w14:paraId="1F63889B" w14:textId="5724B8F3" w:rsidR="0045428D" w:rsidRDefault="0057490C" w:rsidP="00534C0E">
      <w:pPr>
        <w:pStyle w:val="Heading1"/>
      </w:pPr>
      <w:r>
        <w:lastRenderedPageBreak/>
        <w:t>4</w:t>
      </w:r>
      <w:r w:rsidR="00534C0E">
        <w:t xml:space="preserve">. </w:t>
      </w:r>
      <w:r w:rsidR="00534C0E">
        <w:tab/>
      </w:r>
      <w:r w:rsidR="00934DE1" w:rsidRPr="00534C0E">
        <w:t>References</w:t>
      </w:r>
    </w:p>
    <w:p w14:paraId="5BB60057" w14:textId="77777777" w:rsidR="005362F4" w:rsidRDefault="005362F4" w:rsidP="005362F4">
      <w:pPr>
        <w:numPr>
          <w:ilvl w:val="0"/>
          <w:numId w:val="1"/>
        </w:numPr>
        <w:jc w:val="both"/>
      </w:pPr>
      <w:r>
        <w:t>3GPP TS 36.306, “Evolved Universal Terrestrial Radio Access (E-UTRA); User Equipment (UE) radio access capabilities (Release 17)”</w:t>
      </w:r>
    </w:p>
    <w:p w14:paraId="7A932CE6" w14:textId="77777777" w:rsidR="00EB2E08" w:rsidRDefault="00EB2E08" w:rsidP="00EB2E08">
      <w:pPr>
        <w:numPr>
          <w:ilvl w:val="0"/>
          <w:numId w:val="1"/>
        </w:numPr>
        <w:jc w:val="both"/>
      </w:pPr>
      <w:r>
        <w:t>3GPP TS 36.300, “Evolved Universal Terrestrial Radio Access (E-UTRA); and Evolved Universal Terrestrial Radio Access Network (E-UTRAN); Overall description; Stage 2 (Release 17)”</w:t>
      </w:r>
    </w:p>
    <w:p w14:paraId="4A76CEF6" w14:textId="7CBC6EFB" w:rsidR="005624B6" w:rsidRDefault="005624B6" w:rsidP="005624B6">
      <w:pPr>
        <w:numPr>
          <w:ilvl w:val="0"/>
          <w:numId w:val="1"/>
        </w:numPr>
        <w:jc w:val="both"/>
      </w:pPr>
      <w:r>
        <w:t>3GPP TS 36.</w:t>
      </w:r>
      <w:r>
        <w:t>211</w:t>
      </w:r>
      <w:r>
        <w:t xml:space="preserve">, “Evolved Universal Terrestrial Radio Access (E-UTRA); </w:t>
      </w:r>
      <w:r w:rsidR="00AA6F4F" w:rsidRPr="00AA6F4F">
        <w:t>Physical channels and modulation</w:t>
      </w:r>
      <w:r w:rsidR="00AA6F4F" w:rsidRPr="00AA6F4F">
        <w:t xml:space="preserve"> </w:t>
      </w:r>
      <w:r>
        <w:t>(Release 17)”</w:t>
      </w:r>
    </w:p>
    <w:p w14:paraId="14F14FB2" w14:textId="57DEBD37" w:rsidR="00635C86" w:rsidRDefault="00635C86" w:rsidP="00635C86">
      <w:pPr>
        <w:numPr>
          <w:ilvl w:val="0"/>
          <w:numId w:val="1"/>
        </w:numPr>
        <w:jc w:val="both"/>
      </w:pPr>
      <w:r>
        <w:t>3GPP TS 36.21</w:t>
      </w:r>
      <w:r>
        <w:t>3</w:t>
      </w:r>
      <w:r>
        <w:t xml:space="preserve">, “Evolved Universal Terrestrial Radio Access (E-UTRA); </w:t>
      </w:r>
      <w:r w:rsidRPr="00AA6F4F">
        <w:t xml:space="preserve">Physical </w:t>
      </w:r>
      <w:r w:rsidR="00C55ABE">
        <w:t>layer procedures</w:t>
      </w:r>
      <w:r w:rsidRPr="00AA6F4F">
        <w:t xml:space="preserve"> </w:t>
      </w:r>
      <w:r>
        <w:t>(Release 17)”</w:t>
      </w:r>
    </w:p>
    <w:p w14:paraId="79ECDA38" w14:textId="77777777" w:rsidR="00B8793A" w:rsidRDefault="00B8793A" w:rsidP="00B8793A">
      <w:pPr>
        <w:numPr>
          <w:ilvl w:val="0"/>
          <w:numId w:val="1"/>
        </w:numPr>
      </w:pPr>
      <w:r>
        <w:t>R4-2214473, “</w:t>
      </w:r>
      <w:r w:rsidRPr="0089071E">
        <w:t>WF on performance part for NR NTN</w:t>
      </w:r>
      <w:r>
        <w:t>”, Xiaomi, RAN4#104-e</w:t>
      </w:r>
    </w:p>
    <w:p w14:paraId="0E7C944D" w14:textId="77777777" w:rsidR="00B8793A" w:rsidRDefault="00B8793A" w:rsidP="00B8793A">
      <w:pPr>
        <w:numPr>
          <w:ilvl w:val="0"/>
          <w:numId w:val="1"/>
        </w:numPr>
      </w:pPr>
      <w:r>
        <w:t>R4-2303147, “</w:t>
      </w:r>
      <w:r w:rsidRPr="00311A72">
        <w:t>WF on Rel-17 NR NTN RRM Performance requirements</w:t>
      </w:r>
      <w:r>
        <w:t>”, Xiaomi, RAN4#106</w:t>
      </w:r>
    </w:p>
    <w:p w14:paraId="03F8E68C" w14:textId="77777777" w:rsidR="00F37E8A" w:rsidRDefault="00F37E8A" w:rsidP="00F37E8A">
      <w:pPr>
        <w:numPr>
          <w:ilvl w:val="0"/>
          <w:numId w:val="1"/>
        </w:numPr>
      </w:pPr>
      <w:r>
        <w:t>R4-2213860, “</w:t>
      </w:r>
      <w:r w:rsidRPr="00D03071">
        <w:t>Discussion on UE NTN demod PDSCH</w:t>
      </w:r>
      <w:r>
        <w:t>”, Huawei, HiSilicon, RAN4#104-e</w:t>
      </w:r>
    </w:p>
    <w:p w14:paraId="067162CD" w14:textId="6DEC14BF" w:rsidR="005362F4" w:rsidRDefault="00C32879" w:rsidP="00772613">
      <w:pPr>
        <w:numPr>
          <w:ilvl w:val="0"/>
          <w:numId w:val="1"/>
        </w:numPr>
      </w:pPr>
      <w:r>
        <w:t>R4-2306370</w:t>
      </w:r>
      <w:r>
        <w:t xml:space="preserve">, </w:t>
      </w:r>
      <w:r w:rsidR="00DE6E2F">
        <w:t>“</w:t>
      </w:r>
      <w:r w:rsidR="00DE6E2F" w:rsidRPr="00DE6E2F">
        <w:t>WF on NB-IoT/eMTC RRM requirements for NTN</w:t>
      </w:r>
      <w:r w:rsidR="00DE6E2F">
        <w:t>”, Moderator (MediaTek inc.), RAN4#106bis</w:t>
      </w:r>
      <w:r w:rsidR="00284E5A">
        <w:t>-e</w:t>
      </w:r>
    </w:p>
    <w:p w14:paraId="53AAF0BD" w14:textId="77777777" w:rsidR="00CC3052" w:rsidRDefault="00CC3052" w:rsidP="00CC3052">
      <w:pPr>
        <w:numPr>
          <w:ilvl w:val="0"/>
          <w:numId w:val="1"/>
        </w:numPr>
      </w:pPr>
      <w:r>
        <w:t>R4-2119586, “</w:t>
      </w:r>
      <w:r w:rsidRPr="007F4D43">
        <w:t>General and RRM requirements impacts</w:t>
      </w:r>
      <w:r>
        <w:t>”, Qualcomm Incorporated, RAN4#101-e</w:t>
      </w:r>
    </w:p>
    <w:p w14:paraId="5FE2668A" w14:textId="77777777" w:rsidR="00CC3052" w:rsidRDefault="00CC3052" w:rsidP="00CC3052">
      <w:pPr>
        <w:numPr>
          <w:ilvl w:val="0"/>
          <w:numId w:val="1"/>
        </w:numPr>
      </w:pPr>
      <w:r>
        <w:t>R4-2218407, “</w:t>
      </w:r>
      <w:r w:rsidRPr="002E77DC">
        <w:t>Open Issues in UE and Satellite position details</w:t>
      </w:r>
      <w:r>
        <w:t>”, RAN4#105</w:t>
      </w:r>
    </w:p>
    <w:p w14:paraId="27643E93" w14:textId="70CA5914" w:rsidR="00284E5A" w:rsidRDefault="00432798" w:rsidP="00772613">
      <w:pPr>
        <w:numPr>
          <w:ilvl w:val="0"/>
          <w:numId w:val="1"/>
        </w:numPr>
      </w:pPr>
      <w:r>
        <w:t>R4-2220278, “</w:t>
      </w:r>
      <w:r w:rsidR="00B743C8" w:rsidRPr="00B743C8">
        <w:t>WF on IoT-NTN UE demodulation and CQI reporting requirements</w:t>
      </w:r>
      <w:r w:rsidR="00B743C8">
        <w:t>”, MediaTek, RAN4#105</w:t>
      </w:r>
    </w:p>
    <w:p w14:paraId="0DFDA747" w14:textId="77777777" w:rsidR="00AC4AA5" w:rsidRDefault="00AC4AA5" w:rsidP="00AC4AA5">
      <w:pPr>
        <w:numPr>
          <w:ilvl w:val="0"/>
          <w:numId w:val="1"/>
        </w:numPr>
      </w:pPr>
      <w:r>
        <w:t>R4-2300775, “</w:t>
      </w:r>
      <w:r w:rsidRPr="00CB205B">
        <w:t>Discussion on RRM test parameter configuration for NTN</w:t>
      </w:r>
      <w:r>
        <w:t>”, CMCC, RAN4#106</w:t>
      </w:r>
    </w:p>
    <w:sectPr w:rsidR="00AC4AA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49" type="#_x0000_t75" style="width:113pt;height:75.3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B759A"/>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DCB"/>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4A5"/>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4D8"/>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6B8"/>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06EB"/>
    <w:rsid w:val="002414AB"/>
    <w:rsid w:val="00241665"/>
    <w:rsid w:val="00241773"/>
    <w:rsid w:val="00242909"/>
    <w:rsid w:val="00244785"/>
    <w:rsid w:val="00245A30"/>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4E5A"/>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17D3B"/>
    <w:rsid w:val="00322DEE"/>
    <w:rsid w:val="00323781"/>
    <w:rsid w:val="003237EB"/>
    <w:rsid w:val="003238F8"/>
    <w:rsid w:val="00323BE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CE1"/>
    <w:rsid w:val="00335F2B"/>
    <w:rsid w:val="00337FD1"/>
    <w:rsid w:val="00340313"/>
    <w:rsid w:val="0034037B"/>
    <w:rsid w:val="00340A5F"/>
    <w:rsid w:val="00341664"/>
    <w:rsid w:val="00341CC1"/>
    <w:rsid w:val="003421F8"/>
    <w:rsid w:val="00342211"/>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17C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3180B"/>
    <w:rsid w:val="00431A16"/>
    <w:rsid w:val="00432734"/>
    <w:rsid w:val="00432798"/>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19A9"/>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2"/>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4334"/>
    <w:rsid w:val="00514836"/>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2F4"/>
    <w:rsid w:val="00536D44"/>
    <w:rsid w:val="0054057A"/>
    <w:rsid w:val="0054059D"/>
    <w:rsid w:val="005407BB"/>
    <w:rsid w:val="005415AB"/>
    <w:rsid w:val="00541F69"/>
    <w:rsid w:val="00542A5A"/>
    <w:rsid w:val="00542AEC"/>
    <w:rsid w:val="00542D91"/>
    <w:rsid w:val="005441B7"/>
    <w:rsid w:val="0054441A"/>
    <w:rsid w:val="0054457F"/>
    <w:rsid w:val="0054489C"/>
    <w:rsid w:val="005456EC"/>
    <w:rsid w:val="005457A0"/>
    <w:rsid w:val="00545D12"/>
    <w:rsid w:val="00545F2B"/>
    <w:rsid w:val="00546B43"/>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4B6"/>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D9A"/>
    <w:rsid w:val="00613E69"/>
    <w:rsid w:val="0061456C"/>
    <w:rsid w:val="00615027"/>
    <w:rsid w:val="006153DF"/>
    <w:rsid w:val="0061669D"/>
    <w:rsid w:val="00616FE1"/>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C86"/>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2F4"/>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7EA3"/>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EF9"/>
    <w:rsid w:val="007C2038"/>
    <w:rsid w:val="007C33F7"/>
    <w:rsid w:val="007C347A"/>
    <w:rsid w:val="007C391C"/>
    <w:rsid w:val="007C403E"/>
    <w:rsid w:val="007C426D"/>
    <w:rsid w:val="007C431F"/>
    <w:rsid w:val="007C47B1"/>
    <w:rsid w:val="007C56A9"/>
    <w:rsid w:val="007C56C0"/>
    <w:rsid w:val="007C6050"/>
    <w:rsid w:val="007C6260"/>
    <w:rsid w:val="007C6778"/>
    <w:rsid w:val="007C6E00"/>
    <w:rsid w:val="007C792B"/>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988"/>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A4C"/>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5226"/>
    <w:rsid w:val="008B5B7D"/>
    <w:rsid w:val="008B6450"/>
    <w:rsid w:val="008B654B"/>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2DB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52D"/>
    <w:rsid w:val="00992CBF"/>
    <w:rsid w:val="00994624"/>
    <w:rsid w:val="00995150"/>
    <w:rsid w:val="009951F3"/>
    <w:rsid w:val="00995457"/>
    <w:rsid w:val="00995661"/>
    <w:rsid w:val="00995F24"/>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A76"/>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6F4F"/>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4AA5"/>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09C"/>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911"/>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3C8"/>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93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073A"/>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30FA"/>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879"/>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5ABE"/>
    <w:rsid w:val="00C56833"/>
    <w:rsid w:val="00C575F2"/>
    <w:rsid w:val="00C57642"/>
    <w:rsid w:val="00C60888"/>
    <w:rsid w:val="00C60A22"/>
    <w:rsid w:val="00C61F67"/>
    <w:rsid w:val="00C62D87"/>
    <w:rsid w:val="00C62E1A"/>
    <w:rsid w:val="00C63841"/>
    <w:rsid w:val="00C63EF5"/>
    <w:rsid w:val="00C64EA8"/>
    <w:rsid w:val="00C65147"/>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052"/>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27D86"/>
    <w:rsid w:val="00D305BD"/>
    <w:rsid w:val="00D30882"/>
    <w:rsid w:val="00D30ECF"/>
    <w:rsid w:val="00D31DD1"/>
    <w:rsid w:val="00D32E83"/>
    <w:rsid w:val="00D33AFD"/>
    <w:rsid w:val="00D341CD"/>
    <w:rsid w:val="00D34F04"/>
    <w:rsid w:val="00D34FA4"/>
    <w:rsid w:val="00D35B3D"/>
    <w:rsid w:val="00D35B47"/>
    <w:rsid w:val="00D3673B"/>
    <w:rsid w:val="00D36797"/>
    <w:rsid w:val="00D3699F"/>
    <w:rsid w:val="00D40277"/>
    <w:rsid w:val="00D4126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2E3E"/>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249"/>
    <w:rsid w:val="00DC485E"/>
    <w:rsid w:val="00DC5180"/>
    <w:rsid w:val="00DC59A0"/>
    <w:rsid w:val="00DC5DB4"/>
    <w:rsid w:val="00DC6A69"/>
    <w:rsid w:val="00DC6B54"/>
    <w:rsid w:val="00DC7F24"/>
    <w:rsid w:val="00DD06A0"/>
    <w:rsid w:val="00DD0871"/>
    <w:rsid w:val="00DD0888"/>
    <w:rsid w:val="00DD1B56"/>
    <w:rsid w:val="00DD266B"/>
    <w:rsid w:val="00DD29CF"/>
    <w:rsid w:val="00DD2F15"/>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E2F"/>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3E1A"/>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0F86"/>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0135"/>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2E08"/>
    <w:rsid w:val="00EB3BD3"/>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37E8A"/>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42B"/>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DE9"/>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6E2E"/>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 Id="rId22" Type="http://schemas.microsoft.com/office/2019/05/relationships/documenttasks" Target="documenttasks/documenttasks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1199</Words>
  <Characters>6839</Characters>
  <Application>Microsoft Office Word</Application>
  <DocSecurity>0</DocSecurity>
  <Lines>56</Lines>
  <Paragraphs>16</Paragraphs>
  <ScaleCrop>false</ScaleCrop>
  <Company>ETSI Sophia-Antipolis</Company>
  <LinksUpToDate>false</LinksUpToDate>
  <CharactersWithSpaces>8022</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3</cp:revision>
  <dcterms:created xsi:type="dcterms:W3CDTF">2023-05-13T03:57:00Z</dcterms:created>
  <dcterms:modified xsi:type="dcterms:W3CDTF">2023-05-13T04:18:00Z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