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157A5" w14:textId="77777777" w:rsidR="00285A20" w:rsidRDefault="00285A20" w:rsidP="00285A20">
      <w:pPr>
        <w:pStyle w:val="CRCoverPage"/>
        <w:tabs>
          <w:tab w:val="right" w:pos="9639"/>
        </w:tabs>
        <w:spacing w:after="0"/>
        <w:rPr>
          <w:b/>
          <w:i/>
          <w:noProof/>
          <w:sz w:val="28"/>
        </w:rPr>
      </w:pPr>
      <w:bookmarkStart w:id="0" w:name="_Toc21103124"/>
      <w:bookmarkStart w:id="1" w:name="_Toc29233462"/>
      <w:bookmarkStart w:id="2" w:name="_Toc29462067"/>
      <w:bookmarkStart w:id="3" w:name="_Toc3615804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R5-233072</w:t>
        </w:r>
      </w:fldSimple>
    </w:p>
    <w:p w14:paraId="406C4975" w14:textId="77777777" w:rsidR="00285A20" w:rsidRDefault="00631E15" w:rsidP="00285A20">
      <w:pPr>
        <w:pStyle w:val="CRCoverPage"/>
        <w:outlineLvl w:val="0"/>
        <w:rPr>
          <w:b/>
          <w:noProof/>
          <w:sz w:val="24"/>
        </w:rPr>
      </w:pPr>
      <w:fldSimple w:instr=" DOCPROPERTY  Location  \* MERGEFORMAT ">
        <w:r w:rsidR="00285A20" w:rsidRPr="00BA51D9">
          <w:rPr>
            <w:b/>
            <w:noProof/>
            <w:sz w:val="24"/>
          </w:rPr>
          <w:t>Incheon</w:t>
        </w:r>
      </w:fldSimple>
      <w:r w:rsidR="00285A20">
        <w:rPr>
          <w:b/>
          <w:noProof/>
          <w:sz w:val="24"/>
        </w:rPr>
        <w:t xml:space="preserve">, </w:t>
      </w:r>
      <w:fldSimple w:instr=" DOCPROPERTY  Country  \* MERGEFORMAT ">
        <w:r w:rsidR="00285A20" w:rsidRPr="00BA51D9">
          <w:rPr>
            <w:b/>
            <w:noProof/>
            <w:sz w:val="24"/>
          </w:rPr>
          <w:t>Korea (Republic Of)</w:t>
        </w:r>
      </w:fldSimple>
      <w:r w:rsidR="00285A20">
        <w:rPr>
          <w:b/>
          <w:noProof/>
          <w:sz w:val="24"/>
        </w:rPr>
        <w:t xml:space="preserve">, </w:t>
      </w:r>
      <w:fldSimple w:instr=" DOCPROPERTY  StartDate  \* MERGEFORMAT ">
        <w:r w:rsidR="00285A20" w:rsidRPr="00BA51D9">
          <w:rPr>
            <w:b/>
            <w:noProof/>
            <w:sz w:val="24"/>
          </w:rPr>
          <w:t>22nd May 2023</w:t>
        </w:r>
      </w:fldSimple>
      <w:r w:rsidR="00285A20">
        <w:rPr>
          <w:b/>
          <w:noProof/>
          <w:sz w:val="24"/>
        </w:rPr>
        <w:t xml:space="preserve"> - </w:t>
      </w:r>
      <w:fldSimple w:instr=" DOCPROPERTY  EndDate  \* MERGEFORMAT ">
        <w:r w:rsidR="00285A20"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5A20" w14:paraId="727230FA" w14:textId="77777777" w:rsidTr="004244F9">
        <w:tc>
          <w:tcPr>
            <w:tcW w:w="9641" w:type="dxa"/>
            <w:gridSpan w:val="9"/>
            <w:tcBorders>
              <w:top w:val="single" w:sz="4" w:space="0" w:color="auto"/>
              <w:left w:val="single" w:sz="4" w:space="0" w:color="auto"/>
              <w:right w:val="single" w:sz="4" w:space="0" w:color="auto"/>
            </w:tcBorders>
          </w:tcPr>
          <w:p w14:paraId="154AD24A" w14:textId="77777777" w:rsidR="00285A20" w:rsidRDefault="00285A20" w:rsidP="004244F9">
            <w:pPr>
              <w:pStyle w:val="CRCoverPage"/>
              <w:spacing w:after="0"/>
              <w:jc w:val="right"/>
              <w:rPr>
                <w:i/>
                <w:noProof/>
              </w:rPr>
            </w:pPr>
            <w:r>
              <w:rPr>
                <w:i/>
                <w:noProof/>
                <w:sz w:val="14"/>
              </w:rPr>
              <w:t>CR-Form-v12.2</w:t>
            </w:r>
          </w:p>
        </w:tc>
      </w:tr>
      <w:tr w:rsidR="00285A20" w14:paraId="74247757" w14:textId="77777777" w:rsidTr="004244F9">
        <w:tc>
          <w:tcPr>
            <w:tcW w:w="9641" w:type="dxa"/>
            <w:gridSpan w:val="9"/>
            <w:tcBorders>
              <w:left w:val="single" w:sz="4" w:space="0" w:color="auto"/>
              <w:right w:val="single" w:sz="4" w:space="0" w:color="auto"/>
            </w:tcBorders>
          </w:tcPr>
          <w:p w14:paraId="21CDEDB2" w14:textId="77777777" w:rsidR="00285A20" w:rsidRDefault="00285A20" w:rsidP="004244F9">
            <w:pPr>
              <w:pStyle w:val="CRCoverPage"/>
              <w:spacing w:after="0"/>
              <w:jc w:val="center"/>
              <w:rPr>
                <w:noProof/>
              </w:rPr>
            </w:pPr>
            <w:r>
              <w:rPr>
                <w:b/>
                <w:noProof/>
                <w:sz w:val="32"/>
              </w:rPr>
              <w:t>CHANGE REQUEST</w:t>
            </w:r>
          </w:p>
        </w:tc>
      </w:tr>
      <w:tr w:rsidR="00285A20" w14:paraId="332950EA" w14:textId="77777777" w:rsidTr="004244F9">
        <w:tc>
          <w:tcPr>
            <w:tcW w:w="9641" w:type="dxa"/>
            <w:gridSpan w:val="9"/>
            <w:tcBorders>
              <w:left w:val="single" w:sz="4" w:space="0" w:color="auto"/>
              <w:right w:val="single" w:sz="4" w:space="0" w:color="auto"/>
            </w:tcBorders>
          </w:tcPr>
          <w:p w14:paraId="36032EDB" w14:textId="77777777" w:rsidR="00285A20" w:rsidRDefault="00285A20" w:rsidP="004244F9">
            <w:pPr>
              <w:pStyle w:val="CRCoverPage"/>
              <w:spacing w:after="0"/>
              <w:rPr>
                <w:noProof/>
                <w:sz w:val="8"/>
                <w:szCs w:val="8"/>
              </w:rPr>
            </w:pPr>
          </w:p>
        </w:tc>
      </w:tr>
      <w:tr w:rsidR="00285A20" w14:paraId="31CBE286" w14:textId="77777777" w:rsidTr="004244F9">
        <w:tc>
          <w:tcPr>
            <w:tcW w:w="142" w:type="dxa"/>
            <w:tcBorders>
              <w:left w:val="single" w:sz="4" w:space="0" w:color="auto"/>
            </w:tcBorders>
          </w:tcPr>
          <w:p w14:paraId="5311F42D" w14:textId="77777777" w:rsidR="00285A20" w:rsidRDefault="00285A20" w:rsidP="004244F9">
            <w:pPr>
              <w:pStyle w:val="CRCoverPage"/>
              <w:spacing w:after="0"/>
              <w:jc w:val="right"/>
              <w:rPr>
                <w:noProof/>
              </w:rPr>
            </w:pPr>
          </w:p>
        </w:tc>
        <w:tc>
          <w:tcPr>
            <w:tcW w:w="1559" w:type="dxa"/>
            <w:shd w:val="pct30" w:color="FFFF00" w:fill="auto"/>
          </w:tcPr>
          <w:p w14:paraId="72D15403" w14:textId="77777777" w:rsidR="00285A20" w:rsidRPr="00410371" w:rsidRDefault="00631E15" w:rsidP="004244F9">
            <w:pPr>
              <w:pStyle w:val="CRCoverPage"/>
              <w:spacing w:after="0"/>
              <w:jc w:val="right"/>
              <w:rPr>
                <w:b/>
                <w:noProof/>
                <w:sz w:val="28"/>
              </w:rPr>
            </w:pPr>
            <w:fldSimple w:instr=" DOCPROPERTY  Spec#  \* MERGEFORMAT ">
              <w:r w:rsidR="00285A20" w:rsidRPr="00410371">
                <w:rPr>
                  <w:b/>
                  <w:noProof/>
                  <w:sz w:val="28"/>
                </w:rPr>
                <w:t>38.523-1</w:t>
              </w:r>
            </w:fldSimple>
          </w:p>
        </w:tc>
        <w:tc>
          <w:tcPr>
            <w:tcW w:w="709" w:type="dxa"/>
          </w:tcPr>
          <w:p w14:paraId="6390E5FB" w14:textId="77777777" w:rsidR="00285A20" w:rsidRDefault="00285A20" w:rsidP="004244F9">
            <w:pPr>
              <w:pStyle w:val="CRCoverPage"/>
              <w:spacing w:after="0"/>
              <w:jc w:val="center"/>
              <w:rPr>
                <w:noProof/>
              </w:rPr>
            </w:pPr>
            <w:r>
              <w:rPr>
                <w:b/>
                <w:noProof/>
                <w:sz w:val="28"/>
              </w:rPr>
              <w:t>CR</w:t>
            </w:r>
          </w:p>
        </w:tc>
        <w:tc>
          <w:tcPr>
            <w:tcW w:w="1276" w:type="dxa"/>
            <w:shd w:val="pct30" w:color="FFFF00" w:fill="auto"/>
          </w:tcPr>
          <w:p w14:paraId="48D3C7CB" w14:textId="77777777" w:rsidR="00285A20" w:rsidRPr="00410371" w:rsidRDefault="00631E15" w:rsidP="004244F9">
            <w:pPr>
              <w:pStyle w:val="CRCoverPage"/>
              <w:spacing w:after="0"/>
              <w:rPr>
                <w:noProof/>
              </w:rPr>
            </w:pPr>
            <w:fldSimple w:instr=" DOCPROPERTY  Cr#  \* MERGEFORMAT ">
              <w:r w:rsidR="00285A20" w:rsidRPr="00410371">
                <w:rPr>
                  <w:b/>
                  <w:noProof/>
                  <w:sz w:val="28"/>
                </w:rPr>
                <w:t>3798</w:t>
              </w:r>
            </w:fldSimple>
          </w:p>
        </w:tc>
        <w:tc>
          <w:tcPr>
            <w:tcW w:w="709" w:type="dxa"/>
          </w:tcPr>
          <w:p w14:paraId="7FA48904" w14:textId="77777777" w:rsidR="00285A20" w:rsidRDefault="00285A20" w:rsidP="004244F9">
            <w:pPr>
              <w:pStyle w:val="CRCoverPage"/>
              <w:tabs>
                <w:tab w:val="right" w:pos="625"/>
              </w:tabs>
              <w:spacing w:after="0"/>
              <w:jc w:val="center"/>
              <w:rPr>
                <w:noProof/>
              </w:rPr>
            </w:pPr>
            <w:r>
              <w:rPr>
                <w:b/>
                <w:bCs/>
                <w:noProof/>
                <w:sz w:val="28"/>
              </w:rPr>
              <w:t>rev</w:t>
            </w:r>
          </w:p>
        </w:tc>
        <w:tc>
          <w:tcPr>
            <w:tcW w:w="992" w:type="dxa"/>
            <w:shd w:val="pct30" w:color="FFFF00" w:fill="auto"/>
          </w:tcPr>
          <w:p w14:paraId="66294939" w14:textId="77777777" w:rsidR="00285A20" w:rsidRPr="00410371" w:rsidRDefault="00631E15" w:rsidP="004244F9">
            <w:pPr>
              <w:pStyle w:val="CRCoverPage"/>
              <w:spacing w:after="0"/>
              <w:jc w:val="center"/>
              <w:rPr>
                <w:b/>
                <w:noProof/>
              </w:rPr>
            </w:pPr>
            <w:fldSimple w:instr=" DOCPROPERTY  Revision  \* MERGEFORMAT ">
              <w:r w:rsidR="00285A20" w:rsidRPr="00410371">
                <w:rPr>
                  <w:b/>
                  <w:noProof/>
                  <w:sz w:val="28"/>
                </w:rPr>
                <w:t>-</w:t>
              </w:r>
            </w:fldSimple>
          </w:p>
        </w:tc>
        <w:tc>
          <w:tcPr>
            <w:tcW w:w="2410" w:type="dxa"/>
          </w:tcPr>
          <w:p w14:paraId="58EB09C4" w14:textId="77777777" w:rsidR="00285A20" w:rsidRDefault="00285A20" w:rsidP="004244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279EC" w14:textId="77777777" w:rsidR="00285A20" w:rsidRPr="00410371" w:rsidRDefault="00631E15" w:rsidP="004244F9">
            <w:pPr>
              <w:pStyle w:val="CRCoverPage"/>
              <w:spacing w:after="0"/>
              <w:jc w:val="center"/>
              <w:rPr>
                <w:noProof/>
                <w:sz w:val="28"/>
              </w:rPr>
            </w:pPr>
            <w:fldSimple w:instr=" DOCPROPERTY  Version  \* MERGEFORMAT ">
              <w:r w:rsidR="00285A20" w:rsidRPr="00410371">
                <w:rPr>
                  <w:b/>
                  <w:noProof/>
                  <w:sz w:val="28"/>
                </w:rPr>
                <w:t>17.2.0</w:t>
              </w:r>
            </w:fldSimple>
          </w:p>
        </w:tc>
        <w:tc>
          <w:tcPr>
            <w:tcW w:w="143" w:type="dxa"/>
            <w:tcBorders>
              <w:right w:val="single" w:sz="4" w:space="0" w:color="auto"/>
            </w:tcBorders>
          </w:tcPr>
          <w:p w14:paraId="4A6C24C8" w14:textId="77777777" w:rsidR="00285A20" w:rsidRDefault="00285A20" w:rsidP="004244F9">
            <w:pPr>
              <w:pStyle w:val="CRCoverPage"/>
              <w:spacing w:after="0"/>
              <w:rPr>
                <w:noProof/>
              </w:rPr>
            </w:pPr>
          </w:p>
        </w:tc>
      </w:tr>
      <w:tr w:rsidR="00285A20" w14:paraId="17455D63" w14:textId="77777777" w:rsidTr="004244F9">
        <w:tc>
          <w:tcPr>
            <w:tcW w:w="9641" w:type="dxa"/>
            <w:gridSpan w:val="9"/>
            <w:tcBorders>
              <w:left w:val="single" w:sz="4" w:space="0" w:color="auto"/>
              <w:right w:val="single" w:sz="4" w:space="0" w:color="auto"/>
            </w:tcBorders>
          </w:tcPr>
          <w:p w14:paraId="75BE0EA9" w14:textId="77777777" w:rsidR="00285A20" w:rsidRDefault="00285A20" w:rsidP="004244F9">
            <w:pPr>
              <w:pStyle w:val="CRCoverPage"/>
              <w:spacing w:after="0"/>
              <w:rPr>
                <w:noProof/>
              </w:rPr>
            </w:pPr>
          </w:p>
        </w:tc>
      </w:tr>
      <w:tr w:rsidR="00285A20" w14:paraId="699BFED3" w14:textId="77777777" w:rsidTr="004244F9">
        <w:tc>
          <w:tcPr>
            <w:tcW w:w="9641" w:type="dxa"/>
            <w:gridSpan w:val="9"/>
            <w:tcBorders>
              <w:top w:val="single" w:sz="4" w:space="0" w:color="auto"/>
            </w:tcBorders>
          </w:tcPr>
          <w:p w14:paraId="5B1C5955" w14:textId="77777777" w:rsidR="00285A20" w:rsidRPr="00F25D98" w:rsidRDefault="00285A20" w:rsidP="004244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5A20" w14:paraId="2CB2F277" w14:textId="77777777" w:rsidTr="004244F9">
        <w:tc>
          <w:tcPr>
            <w:tcW w:w="9641" w:type="dxa"/>
            <w:gridSpan w:val="9"/>
          </w:tcPr>
          <w:p w14:paraId="208BC28A" w14:textId="77777777" w:rsidR="00285A20" w:rsidRDefault="00285A20" w:rsidP="004244F9">
            <w:pPr>
              <w:pStyle w:val="CRCoverPage"/>
              <w:spacing w:after="0"/>
              <w:rPr>
                <w:noProof/>
                <w:sz w:val="8"/>
                <w:szCs w:val="8"/>
              </w:rPr>
            </w:pPr>
          </w:p>
        </w:tc>
      </w:tr>
    </w:tbl>
    <w:p w14:paraId="680C79E6" w14:textId="77777777" w:rsidR="00285A20" w:rsidRDefault="00285A20" w:rsidP="00285A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5A20" w14:paraId="0C5986AB" w14:textId="77777777" w:rsidTr="004244F9">
        <w:tc>
          <w:tcPr>
            <w:tcW w:w="2835" w:type="dxa"/>
          </w:tcPr>
          <w:p w14:paraId="41AD4F03" w14:textId="77777777" w:rsidR="00285A20" w:rsidRDefault="00285A20" w:rsidP="004244F9">
            <w:pPr>
              <w:pStyle w:val="CRCoverPage"/>
              <w:tabs>
                <w:tab w:val="right" w:pos="2751"/>
              </w:tabs>
              <w:spacing w:after="0"/>
              <w:rPr>
                <w:b/>
                <w:i/>
                <w:noProof/>
              </w:rPr>
            </w:pPr>
            <w:r>
              <w:rPr>
                <w:b/>
                <w:i/>
                <w:noProof/>
              </w:rPr>
              <w:t>Proposed change affects:</w:t>
            </w:r>
          </w:p>
        </w:tc>
        <w:tc>
          <w:tcPr>
            <w:tcW w:w="1418" w:type="dxa"/>
          </w:tcPr>
          <w:p w14:paraId="30BCF37E" w14:textId="77777777" w:rsidR="00285A20" w:rsidRDefault="00285A20" w:rsidP="004244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5F499" w14:textId="77777777" w:rsidR="00285A20" w:rsidRDefault="00285A20" w:rsidP="004244F9">
            <w:pPr>
              <w:pStyle w:val="CRCoverPage"/>
              <w:spacing w:after="0"/>
              <w:jc w:val="center"/>
              <w:rPr>
                <w:b/>
                <w:caps/>
                <w:noProof/>
              </w:rPr>
            </w:pPr>
          </w:p>
        </w:tc>
        <w:tc>
          <w:tcPr>
            <w:tcW w:w="709" w:type="dxa"/>
            <w:tcBorders>
              <w:left w:val="single" w:sz="4" w:space="0" w:color="auto"/>
            </w:tcBorders>
          </w:tcPr>
          <w:p w14:paraId="3A158AE4" w14:textId="77777777" w:rsidR="00285A20" w:rsidRDefault="00285A20" w:rsidP="004244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E2996" w14:textId="77777777" w:rsidR="00285A20" w:rsidRDefault="00285A20" w:rsidP="004244F9">
            <w:pPr>
              <w:pStyle w:val="CRCoverPage"/>
              <w:spacing w:after="0"/>
              <w:jc w:val="center"/>
              <w:rPr>
                <w:b/>
                <w:caps/>
                <w:noProof/>
              </w:rPr>
            </w:pPr>
          </w:p>
        </w:tc>
        <w:tc>
          <w:tcPr>
            <w:tcW w:w="2126" w:type="dxa"/>
          </w:tcPr>
          <w:p w14:paraId="6E0E5ABF" w14:textId="77777777" w:rsidR="00285A20" w:rsidRDefault="00285A20" w:rsidP="004244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BC49DF" w14:textId="77777777" w:rsidR="00285A20" w:rsidRDefault="00285A20" w:rsidP="004244F9">
            <w:pPr>
              <w:pStyle w:val="CRCoverPage"/>
              <w:spacing w:after="0"/>
              <w:jc w:val="center"/>
              <w:rPr>
                <w:b/>
                <w:caps/>
                <w:noProof/>
              </w:rPr>
            </w:pPr>
          </w:p>
        </w:tc>
        <w:tc>
          <w:tcPr>
            <w:tcW w:w="1418" w:type="dxa"/>
            <w:tcBorders>
              <w:left w:val="nil"/>
            </w:tcBorders>
          </w:tcPr>
          <w:p w14:paraId="4D6ACCD9" w14:textId="77777777" w:rsidR="00285A20" w:rsidRDefault="00285A20" w:rsidP="004244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417CB2" w14:textId="77777777" w:rsidR="00285A20" w:rsidRDefault="00285A20" w:rsidP="004244F9">
            <w:pPr>
              <w:pStyle w:val="CRCoverPage"/>
              <w:spacing w:after="0"/>
              <w:jc w:val="center"/>
              <w:rPr>
                <w:b/>
                <w:bCs/>
                <w:caps/>
                <w:noProof/>
              </w:rPr>
            </w:pPr>
          </w:p>
        </w:tc>
      </w:tr>
    </w:tbl>
    <w:p w14:paraId="619004F8" w14:textId="77777777" w:rsidR="00285A20" w:rsidRDefault="00285A20" w:rsidP="00285A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5A20" w14:paraId="519B6015" w14:textId="77777777" w:rsidTr="004244F9">
        <w:tc>
          <w:tcPr>
            <w:tcW w:w="9640" w:type="dxa"/>
            <w:gridSpan w:val="11"/>
          </w:tcPr>
          <w:p w14:paraId="6D1B766F" w14:textId="77777777" w:rsidR="00285A20" w:rsidRDefault="00285A20" w:rsidP="004244F9">
            <w:pPr>
              <w:pStyle w:val="CRCoverPage"/>
              <w:spacing w:after="0"/>
              <w:rPr>
                <w:noProof/>
                <w:sz w:val="8"/>
                <w:szCs w:val="8"/>
              </w:rPr>
            </w:pPr>
          </w:p>
        </w:tc>
      </w:tr>
      <w:tr w:rsidR="00285A20" w14:paraId="765E6238" w14:textId="77777777" w:rsidTr="004244F9">
        <w:tc>
          <w:tcPr>
            <w:tcW w:w="1843" w:type="dxa"/>
            <w:tcBorders>
              <w:top w:val="single" w:sz="4" w:space="0" w:color="auto"/>
              <w:left w:val="single" w:sz="4" w:space="0" w:color="auto"/>
            </w:tcBorders>
          </w:tcPr>
          <w:p w14:paraId="50C1E4DD" w14:textId="77777777" w:rsidR="00285A20" w:rsidRDefault="00285A20" w:rsidP="004244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5C6F4" w14:textId="77777777" w:rsidR="00285A20" w:rsidRDefault="00631E15" w:rsidP="004244F9">
            <w:pPr>
              <w:pStyle w:val="CRCoverPage"/>
              <w:spacing w:after="0"/>
              <w:ind w:left="100"/>
              <w:rPr>
                <w:noProof/>
              </w:rPr>
            </w:pPr>
            <w:fldSimple w:instr=" DOCPROPERTY  CrTitle  \* MERGEFORMAT ">
              <w:r w:rsidR="00285A20">
                <w:t>Updates to MAC TC 7.1.1.5.3</w:t>
              </w:r>
            </w:fldSimple>
          </w:p>
        </w:tc>
      </w:tr>
      <w:tr w:rsidR="00285A20" w14:paraId="3946C85D" w14:textId="77777777" w:rsidTr="004244F9">
        <w:tc>
          <w:tcPr>
            <w:tcW w:w="1843" w:type="dxa"/>
            <w:tcBorders>
              <w:left w:val="single" w:sz="4" w:space="0" w:color="auto"/>
            </w:tcBorders>
          </w:tcPr>
          <w:p w14:paraId="1DEAE78C" w14:textId="77777777" w:rsidR="00285A20" w:rsidRDefault="00285A20" w:rsidP="004244F9">
            <w:pPr>
              <w:pStyle w:val="CRCoverPage"/>
              <w:spacing w:after="0"/>
              <w:rPr>
                <w:b/>
                <w:i/>
                <w:noProof/>
                <w:sz w:val="8"/>
                <w:szCs w:val="8"/>
              </w:rPr>
            </w:pPr>
          </w:p>
        </w:tc>
        <w:tc>
          <w:tcPr>
            <w:tcW w:w="7797" w:type="dxa"/>
            <w:gridSpan w:val="10"/>
            <w:tcBorders>
              <w:right w:val="single" w:sz="4" w:space="0" w:color="auto"/>
            </w:tcBorders>
          </w:tcPr>
          <w:p w14:paraId="57C19A3C" w14:textId="77777777" w:rsidR="00285A20" w:rsidRDefault="00285A20" w:rsidP="004244F9">
            <w:pPr>
              <w:pStyle w:val="CRCoverPage"/>
              <w:spacing w:after="0"/>
              <w:rPr>
                <w:noProof/>
                <w:sz w:val="8"/>
                <w:szCs w:val="8"/>
              </w:rPr>
            </w:pPr>
          </w:p>
        </w:tc>
      </w:tr>
      <w:tr w:rsidR="00285A20" w14:paraId="5F5E3056" w14:textId="77777777" w:rsidTr="004244F9">
        <w:tc>
          <w:tcPr>
            <w:tcW w:w="1843" w:type="dxa"/>
            <w:tcBorders>
              <w:left w:val="single" w:sz="4" w:space="0" w:color="auto"/>
            </w:tcBorders>
          </w:tcPr>
          <w:p w14:paraId="6B816615" w14:textId="77777777" w:rsidR="00285A20" w:rsidRDefault="00285A20" w:rsidP="004244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362CB6" w14:textId="77777777" w:rsidR="00285A20" w:rsidRDefault="00631E15" w:rsidP="004244F9">
            <w:pPr>
              <w:pStyle w:val="CRCoverPage"/>
              <w:spacing w:after="0"/>
              <w:ind w:left="100"/>
              <w:rPr>
                <w:noProof/>
              </w:rPr>
            </w:pPr>
            <w:fldSimple w:instr=" DOCPROPERTY  SourceIfWg  \* MERGEFORMAT ">
              <w:r w:rsidR="00285A20">
                <w:rPr>
                  <w:noProof/>
                </w:rPr>
                <w:t>MCC TF160</w:t>
              </w:r>
            </w:fldSimple>
          </w:p>
        </w:tc>
      </w:tr>
      <w:tr w:rsidR="00285A20" w14:paraId="40DF668A" w14:textId="77777777" w:rsidTr="004244F9">
        <w:tc>
          <w:tcPr>
            <w:tcW w:w="1843" w:type="dxa"/>
            <w:tcBorders>
              <w:left w:val="single" w:sz="4" w:space="0" w:color="auto"/>
            </w:tcBorders>
          </w:tcPr>
          <w:p w14:paraId="3B713480" w14:textId="77777777" w:rsidR="00285A20" w:rsidRDefault="00285A20" w:rsidP="004244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F7E380" w14:textId="0A30B069" w:rsidR="00285A20" w:rsidRDefault="00285A20" w:rsidP="004244F9">
            <w:pPr>
              <w:pStyle w:val="CRCoverPage"/>
              <w:spacing w:after="0"/>
              <w:ind w:left="100"/>
              <w:rPr>
                <w:noProof/>
              </w:rPr>
            </w:pPr>
            <w:r>
              <w:t>R5</w:t>
            </w:r>
            <w:fldSimple w:instr=" DOCPROPERTY  SourceIfTsg  \* MERGEFORMAT "/>
          </w:p>
        </w:tc>
      </w:tr>
      <w:tr w:rsidR="00285A20" w14:paraId="7CC7C965" w14:textId="77777777" w:rsidTr="004244F9">
        <w:tc>
          <w:tcPr>
            <w:tcW w:w="1843" w:type="dxa"/>
            <w:tcBorders>
              <w:left w:val="single" w:sz="4" w:space="0" w:color="auto"/>
            </w:tcBorders>
          </w:tcPr>
          <w:p w14:paraId="556D8916" w14:textId="77777777" w:rsidR="00285A20" w:rsidRDefault="00285A20" w:rsidP="004244F9">
            <w:pPr>
              <w:pStyle w:val="CRCoverPage"/>
              <w:spacing w:after="0"/>
              <w:rPr>
                <w:b/>
                <w:i/>
                <w:noProof/>
                <w:sz w:val="8"/>
                <w:szCs w:val="8"/>
              </w:rPr>
            </w:pPr>
          </w:p>
        </w:tc>
        <w:tc>
          <w:tcPr>
            <w:tcW w:w="7797" w:type="dxa"/>
            <w:gridSpan w:val="10"/>
            <w:tcBorders>
              <w:right w:val="single" w:sz="4" w:space="0" w:color="auto"/>
            </w:tcBorders>
          </w:tcPr>
          <w:p w14:paraId="6630E4D6" w14:textId="77777777" w:rsidR="00285A20" w:rsidRDefault="00285A20" w:rsidP="004244F9">
            <w:pPr>
              <w:pStyle w:val="CRCoverPage"/>
              <w:spacing w:after="0"/>
              <w:rPr>
                <w:noProof/>
                <w:sz w:val="8"/>
                <w:szCs w:val="8"/>
              </w:rPr>
            </w:pPr>
          </w:p>
        </w:tc>
      </w:tr>
      <w:tr w:rsidR="00285A20" w14:paraId="6DA5F966" w14:textId="77777777" w:rsidTr="004244F9">
        <w:tc>
          <w:tcPr>
            <w:tcW w:w="1843" w:type="dxa"/>
            <w:tcBorders>
              <w:left w:val="single" w:sz="4" w:space="0" w:color="auto"/>
            </w:tcBorders>
          </w:tcPr>
          <w:p w14:paraId="178617DD" w14:textId="77777777" w:rsidR="00285A20" w:rsidRDefault="00285A20" w:rsidP="004244F9">
            <w:pPr>
              <w:pStyle w:val="CRCoverPage"/>
              <w:tabs>
                <w:tab w:val="right" w:pos="1759"/>
              </w:tabs>
              <w:spacing w:after="0"/>
              <w:rPr>
                <w:b/>
                <w:i/>
                <w:noProof/>
              </w:rPr>
            </w:pPr>
            <w:r>
              <w:rPr>
                <w:b/>
                <w:i/>
                <w:noProof/>
              </w:rPr>
              <w:t>Work item code:</w:t>
            </w:r>
          </w:p>
        </w:tc>
        <w:tc>
          <w:tcPr>
            <w:tcW w:w="3686" w:type="dxa"/>
            <w:gridSpan w:val="5"/>
            <w:shd w:val="pct30" w:color="FFFF00" w:fill="auto"/>
          </w:tcPr>
          <w:p w14:paraId="0E4E299E" w14:textId="77777777" w:rsidR="00285A20" w:rsidRDefault="00631E15" w:rsidP="004244F9">
            <w:pPr>
              <w:pStyle w:val="CRCoverPage"/>
              <w:spacing w:after="0"/>
              <w:ind w:left="100"/>
              <w:rPr>
                <w:noProof/>
              </w:rPr>
            </w:pPr>
            <w:fldSimple w:instr=" DOCPROPERTY  RelatedWis  \* MERGEFORMAT ">
              <w:r w:rsidR="00285A20">
                <w:rPr>
                  <w:noProof/>
                </w:rPr>
                <w:t>TEI15_Test, 5GS_NR_LTE-UEConTest</w:t>
              </w:r>
            </w:fldSimple>
          </w:p>
        </w:tc>
        <w:tc>
          <w:tcPr>
            <w:tcW w:w="567" w:type="dxa"/>
            <w:tcBorders>
              <w:left w:val="nil"/>
            </w:tcBorders>
          </w:tcPr>
          <w:p w14:paraId="679F4BF1" w14:textId="77777777" w:rsidR="00285A20" w:rsidRDefault="00285A20" w:rsidP="004244F9">
            <w:pPr>
              <w:pStyle w:val="CRCoverPage"/>
              <w:spacing w:after="0"/>
              <w:ind w:right="100"/>
              <w:rPr>
                <w:noProof/>
              </w:rPr>
            </w:pPr>
          </w:p>
        </w:tc>
        <w:tc>
          <w:tcPr>
            <w:tcW w:w="1417" w:type="dxa"/>
            <w:gridSpan w:val="3"/>
            <w:tcBorders>
              <w:left w:val="nil"/>
            </w:tcBorders>
          </w:tcPr>
          <w:p w14:paraId="65314992" w14:textId="77777777" w:rsidR="00285A20" w:rsidRDefault="00285A20" w:rsidP="004244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04AE5" w14:textId="77777777" w:rsidR="00285A20" w:rsidRDefault="00631E15" w:rsidP="004244F9">
            <w:pPr>
              <w:pStyle w:val="CRCoverPage"/>
              <w:spacing w:after="0"/>
              <w:ind w:left="100"/>
              <w:rPr>
                <w:noProof/>
              </w:rPr>
            </w:pPr>
            <w:fldSimple w:instr=" DOCPROPERTY  ResDate  \* MERGEFORMAT ">
              <w:r w:rsidR="00285A20">
                <w:rPr>
                  <w:noProof/>
                </w:rPr>
                <w:t>2023-05-12</w:t>
              </w:r>
            </w:fldSimple>
          </w:p>
        </w:tc>
      </w:tr>
      <w:tr w:rsidR="00285A20" w14:paraId="798F056D" w14:textId="77777777" w:rsidTr="004244F9">
        <w:tc>
          <w:tcPr>
            <w:tcW w:w="1843" w:type="dxa"/>
            <w:tcBorders>
              <w:left w:val="single" w:sz="4" w:space="0" w:color="auto"/>
            </w:tcBorders>
          </w:tcPr>
          <w:p w14:paraId="135D9F77" w14:textId="77777777" w:rsidR="00285A20" w:rsidRDefault="00285A20" w:rsidP="004244F9">
            <w:pPr>
              <w:pStyle w:val="CRCoverPage"/>
              <w:spacing w:after="0"/>
              <w:rPr>
                <w:b/>
                <w:i/>
                <w:noProof/>
                <w:sz w:val="8"/>
                <w:szCs w:val="8"/>
              </w:rPr>
            </w:pPr>
          </w:p>
        </w:tc>
        <w:tc>
          <w:tcPr>
            <w:tcW w:w="1986" w:type="dxa"/>
            <w:gridSpan w:val="4"/>
          </w:tcPr>
          <w:p w14:paraId="09BB50CE" w14:textId="77777777" w:rsidR="00285A20" w:rsidRDefault="00285A20" w:rsidP="004244F9">
            <w:pPr>
              <w:pStyle w:val="CRCoverPage"/>
              <w:spacing w:after="0"/>
              <w:rPr>
                <w:noProof/>
                <w:sz w:val="8"/>
                <w:szCs w:val="8"/>
              </w:rPr>
            </w:pPr>
          </w:p>
        </w:tc>
        <w:tc>
          <w:tcPr>
            <w:tcW w:w="2267" w:type="dxa"/>
            <w:gridSpan w:val="2"/>
          </w:tcPr>
          <w:p w14:paraId="7217A7A1" w14:textId="77777777" w:rsidR="00285A20" w:rsidRDefault="00285A20" w:rsidP="004244F9">
            <w:pPr>
              <w:pStyle w:val="CRCoverPage"/>
              <w:spacing w:after="0"/>
              <w:rPr>
                <w:noProof/>
                <w:sz w:val="8"/>
                <w:szCs w:val="8"/>
              </w:rPr>
            </w:pPr>
          </w:p>
        </w:tc>
        <w:tc>
          <w:tcPr>
            <w:tcW w:w="1417" w:type="dxa"/>
            <w:gridSpan w:val="3"/>
          </w:tcPr>
          <w:p w14:paraId="1086BF8E" w14:textId="77777777" w:rsidR="00285A20" w:rsidRDefault="00285A20" w:rsidP="004244F9">
            <w:pPr>
              <w:pStyle w:val="CRCoverPage"/>
              <w:spacing w:after="0"/>
              <w:rPr>
                <w:noProof/>
                <w:sz w:val="8"/>
                <w:szCs w:val="8"/>
              </w:rPr>
            </w:pPr>
          </w:p>
        </w:tc>
        <w:tc>
          <w:tcPr>
            <w:tcW w:w="2127" w:type="dxa"/>
            <w:tcBorders>
              <w:right w:val="single" w:sz="4" w:space="0" w:color="auto"/>
            </w:tcBorders>
          </w:tcPr>
          <w:p w14:paraId="1C6F6C00" w14:textId="77777777" w:rsidR="00285A20" w:rsidRDefault="00285A20" w:rsidP="004244F9">
            <w:pPr>
              <w:pStyle w:val="CRCoverPage"/>
              <w:spacing w:after="0"/>
              <w:rPr>
                <w:noProof/>
                <w:sz w:val="8"/>
                <w:szCs w:val="8"/>
              </w:rPr>
            </w:pPr>
          </w:p>
        </w:tc>
      </w:tr>
      <w:tr w:rsidR="00285A20" w14:paraId="386A9FFD" w14:textId="77777777" w:rsidTr="004244F9">
        <w:trPr>
          <w:cantSplit/>
        </w:trPr>
        <w:tc>
          <w:tcPr>
            <w:tcW w:w="1843" w:type="dxa"/>
            <w:tcBorders>
              <w:left w:val="single" w:sz="4" w:space="0" w:color="auto"/>
            </w:tcBorders>
          </w:tcPr>
          <w:p w14:paraId="7ED02719" w14:textId="77777777" w:rsidR="00285A20" w:rsidRDefault="00285A20" w:rsidP="004244F9">
            <w:pPr>
              <w:pStyle w:val="CRCoverPage"/>
              <w:tabs>
                <w:tab w:val="right" w:pos="1759"/>
              </w:tabs>
              <w:spacing w:after="0"/>
              <w:rPr>
                <w:b/>
                <w:i/>
                <w:noProof/>
              </w:rPr>
            </w:pPr>
            <w:r>
              <w:rPr>
                <w:b/>
                <w:i/>
                <w:noProof/>
              </w:rPr>
              <w:t>Category:</w:t>
            </w:r>
          </w:p>
        </w:tc>
        <w:tc>
          <w:tcPr>
            <w:tcW w:w="851" w:type="dxa"/>
            <w:shd w:val="pct30" w:color="FFFF00" w:fill="auto"/>
          </w:tcPr>
          <w:p w14:paraId="1278D7B5" w14:textId="77777777" w:rsidR="00285A20" w:rsidRDefault="00631E15" w:rsidP="004244F9">
            <w:pPr>
              <w:pStyle w:val="CRCoverPage"/>
              <w:spacing w:after="0"/>
              <w:ind w:left="100" w:right="-609"/>
              <w:rPr>
                <w:b/>
                <w:noProof/>
              </w:rPr>
            </w:pPr>
            <w:fldSimple w:instr=" DOCPROPERTY  Cat  \* MERGEFORMAT ">
              <w:r w:rsidR="00285A20">
                <w:rPr>
                  <w:b/>
                  <w:noProof/>
                </w:rPr>
                <w:t>F</w:t>
              </w:r>
            </w:fldSimple>
          </w:p>
        </w:tc>
        <w:tc>
          <w:tcPr>
            <w:tcW w:w="3402" w:type="dxa"/>
            <w:gridSpan w:val="5"/>
            <w:tcBorders>
              <w:left w:val="nil"/>
            </w:tcBorders>
          </w:tcPr>
          <w:p w14:paraId="40F7E457" w14:textId="77777777" w:rsidR="00285A20" w:rsidRDefault="00285A20" w:rsidP="004244F9">
            <w:pPr>
              <w:pStyle w:val="CRCoverPage"/>
              <w:spacing w:after="0"/>
              <w:rPr>
                <w:noProof/>
              </w:rPr>
            </w:pPr>
          </w:p>
        </w:tc>
        <w:tc>
          <w:tcPr>
            <w:tcW w:w="1417" w:type="dxa"/>
            <w:gridSpan w:val="3"/>
            <w:tcBorders>
              <w:left w:val="nil"/>
            </w:tcBorders>
          </w:tcPr>
          <w:p w14:paraId="00FFB02E" w14:textId="77777777" w:rsidR="00285A20" w:rsidRDefault="00285A20" w:rsidP="004244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168EA1" w14:textId="77777777" w:rsidR="00285A20" w:rsidRDefault="00631E15" w:rsidP="004244F9">
            <w:pPr>
              <w:pStyle w:val="CRCoverPage"/>
              <w:spacing w:after="0"/>
              <w:ind w:left="100"/>
              <w:rPr>
                <w:noProof/>
              </w:rPr>
            </w:pPr>
            <w:fldSimple w:instr=" DOCPROPERTY  Release  \* MERGEFORMAT ">
              <w:r w:rsidR="00285A20">
                <w:rPr>
                  <w:noProof/>
                </w:rPr>
                <w:t>Rel-17</w:t>
              </w:r>
            </w:fldSimple>
          </w:p>
        </w:tc>
      </w:tr>
      <w:tr w:rsidR="00285A20" w14:paraId="5F57710A" w14:textId="77777777" w:rsidTr="004244F9">
        <w:tc>
          <w:tcPr>
            <w:tcW w:w="1843" w:type="dxa"/>
            <w:tcBorders>
              <w:left w:val="single" w:sz="4" w:space="0" w:color="auto"/>
              <w:bottom w:val="single" w:sz="4" w:space="0" w:color="auto"/>
            </w:tcBorders>
          </w:tcPr>
          <w:p w14:paraId="6D8888B2" w14:textId="77777777" w:rsidR="00285A20" w:rsidRDefault="00285A20" w:rsidP="004244F9">
            <w:pPr>
              <w:pStyle w:val="CRCoverPage"/>
              <w:spacing w:after="0"/>
              <w:rPr>
                <w:b/>
                <w:i/>
                <w:noProof/>
              </w:rPr>
            </w:pPr>
          </w:p>
        </w:tc>
        <w:tc>
          <w:tcPr>
            <w:tcW w:w="4677" w:type="dxa"/>
            <w:gridSpan w:val="8"/>
            <w:tcBorders>
              <w:bottom w:val="single" w:sz="4" w:space="0" w:color="auto"/>
            </w:tcBorders>
          </w:tcPr>
          <w:p w14:paraId="29F10210" w14:textId="77777777" w:rsidR="00285A20" w:rsidRDefault="00285A20" w:rsidP="004244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E8DAC9" w14:textId="77777777" w:rsidR="00285A20" w:rsidRDefault="00285A20" w:rsidP="004244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E02A0" w14:textId="77777777" w:rsidR="00285A20" w:rsidRPr="007C2097" w:rsidRDefault="00285A20" w:rsidP="004244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5A20" w14:paraId="37500B28" w14:textId="77777777" w:rsidTr="004244F9">
        <w:tc>
          <w:tcPr>
            <w:tcW w:w="1843" w:type="dxa"/>
          </w:tcPr>
          <w:p w14:paraId="38988053" w14:textId="77777777" w:rsidR="00285A20" w:rsidRDefault="00285A20" w:rsidP="004244F9">
            <w:pPr>
              <w:pStyle w:val="CRCoverPage"/>
              <w:spacing w:after="0"/>
              <w:rPr>
                <w:b/>
                <w:i/>
                <w:noProof/>
                <w:sz w:val="8"/>
                <w:szCs w:val="8"/>
              </w:rPr>
            </w:pPr>
          </w:p>
        </w:tc>
        <w:tc>
          <w:tcPr>
            <w:tcW w:w="7797" w:type="dxa"/>
            <w:gridSpan w:val="10"/>
          </w:tcPr>
          <w:p w14:paraId="4D7FB503" w14:textId="77777777" w:rsidR="00285A20" w:rsidRDefault="00285A20" w:rsidP="004244F9">
            <w:pPr>
              <w:pStyle w:val="CRCoverPage"/>
              <w:spacing w:after="0"/>
              <w:rPr>
                <w:noProof/>
                <w:sz w:val="8"/>
                <w:szCs w:val="8"/>
              </w:rPr>
            </w:pPr>
          </w:p>
        </w:tc>
      </w:tr>
      <w:tr w:rsidR="00285A20" w14:paraId="1EC1D9C0" w14:textId="77777777" w:rsidTr="004244F9">
        <w:tc>
          <w:tcPr>
            <w:tcW w:w="2694" w:type="dxa"/>
            <w:gridSpan w:val="2"/>
            <w:tcBorders>
              <w:top w:val="single" w:sz="4" w:space="0" w:color="auto"/>
              <w:left w:val="single" w:sz="4" w:space="0" w:color="auto"/>
            </w:tcBorders>
          </w:tcPr>
          <w:p w14:paraId="14C8D9EC" w14:textId="77777777" w:rsidR="00285A20" w:rsidRDefault="00285A20" w:rsidP="004244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81C61" w14:textId="77777777" w:rsidR="00285A20" w:rsidRDefault="00800C9D" w:rsidP="004244F9">
            <w:pPr>
              <w:pStyle w:val="CRCoverPage"/>
              <w:spacing w:after="0"/>
              <w:ind w:left="100"/>
              <w:rPr>
                <w:noProof/>
              </w:rPr>
            </w:pPr>
            <w:r>
              <w:rPr>
                <w:noProof/>
              </w:rPr>
              <w:t xml:space="preserve">The conformance requirements clause uses very old and outdated versions of the 3GPP core specifications, still including Editor's Note(s). </w:t>
            </w:r>
          </w:p>
          <w:p w14:paraId="785CE4C9" w14:textId="319D266E" w:rsidR="00800C9D" w:rsidRDefault="00800C9D" w:rsidP="004244F9">
            <w:pPr>
              <w:pStyle w:val="CRCoverPage"/>
              <w:spacing w:after="0"/>
              <w:ind w:left="100"/>
              <w:rPr>
                <w:noProof/>
              </w:rPr>
            </w:pPr>
          </w:p>
        </w:tc>
      </w:tr>
      <w:tr w:rsidR="00285A20" w14:paraId="26E268AA" w14:textId="77777777" w:rsidTr="004244F9">
        <w:tc>
          <w:tcPr>
            <w:tcW w:w="2694" w:type="dxa"/>
            <w:gridSpan w:val="2"/>
            <w:tcBorders>
              <w:left w:val="single" w:sz="4" w:space="0" w:color="auto"/>
            </w:tcBorders>
          </w:tcPr>
          <w:p w14:paraId="0DCB4F6E" w14:textId="77777777" w:rsidR="00285A20" w:rsidRDefault="00285A20" w:rsidP="004244F9">
            <w:pPr>
              <w:pStyle w:val="CRCoverPage"/>
              <w:spacing w:after="0"/>
              <w:rPr>
                <w:b/>
                <w:i/>
                <w:noProof/>
                <w:sz w:val="8"/>
                <w:szCs w:val="8"/>
              </w:rPr>
            </w:pPr>
          </w:p>
        </w:tc>
        <w:tc>
          <w:tcPr>
            <w:tcW w:w="6946" w:type="dxa"/>
            <w:gridSpan w:val="9"/>
            <w:tcBorders>
              <w:right w:val="single" w:sz="4" w:space="0" w:color="auto"/>
            </w:tcBorders>
          </w:tcPr>
          <w:p w14:paraId="4BB2D6AC" w14:textId="77777777" w:rsidR="00285A20" w:rsidRDefault="00285A20" w:rsidP="004244F9">
            <w:pPr>
              <w:pStyle w:val="CRCoverPage"/>
              <w:spacing w:after="0"/>
              <w:rPr>
                <w:noProof/>
                <w:sz w:val="8"/>
                <w:szCs w:val="8"/>
              </w:rPr>
            </w:pPr>
          </w:p>
        </w:tc>
      </w:tr>
      <w:tr w:rsidR="00285A20" w14:paraId="5BD62734" w14:textId="77777777" w:rsidTr="004244F9">
        <w:tc>
          <w:tcPr>
            <w:tcW w:w="2694" w:type="dxa"/>
            <w:gridSpan w:val="2"/>
            <w:tcBorders>
              <w:left w:val="single" w:sz="4" w:space="0" w:color="auto"/>
            </w:tcBorders>
          </w:tcPr>
          <w:p w14:paraId="56D615FA" w14:textId="77777777" w:rsidR="00285A20" w:rsidRDefault="00285A20" w:rsidP="004244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06AC6" w14:textId="43069762" w:rsidR="00285A20" w:rsidRDefault="00800C9D" w:rsidP="004244F9">
            <w:pPr>
              <w:pStyle w:val="CRCoverPage"/>
              <w:spacing w:after="0"/>
              <w:ind w:left="100"/>
              <w:rPr>
                <w:noProof/>
              </w:rPr>
            </w:pPr>
            <w:r>
              <w:rPr>
                <w:noProof/>
              </w:rPr>
              <w:t xml:space="preserve">The conformance requirements clause has been updated using the latest Rel-15 version of the relevant </w:t>
            </w:r>
            <w:r w:rsidR="009325F5">
              <w:rPr>
                <w:noProof/>
              </w:rPr>
              <w:t xml:space="preserve">3GPP </w:t>
            </w:r>
            <w:r>
              <w:rPr>
                <w:noProof/>
              </w:rPr>
              <w:t>core specifications.</w:t>
            </w:r>
          </w:p>
          <w:p w14:paraId="6E15F7F3" w14:textId="46700584" w:rsidR="00800C9D" w:rsidRDefault="00800C9D" w:rsidP="004244F9">
            <w:pPr>
              <w:pStyle w:val="CRCoverPage"/>
              <w:spacing w:after="0"/>
              <w:ind w:left="100"/>
              <w:rPr>
                <w:noProof/>
              </w:rPr>
            </w:pPr>
          </w:p>
        </w:tc>
      </w:tr>
      <w:tr w:rsidR="00285A20" w14:paraId="3F6D1773" w14:textId="77777777" w:rsidTr="004244F9">
        <w:tc>
          <w:tcPr>
            <w:tcW w:w="2694" w:type="dxa"/>
            <w:gridSpan w:val="2"/>
            <w:tcBorders>
              <w:left w:val="single" w:sz="4" w:space="0" w:color="auto"/>
            </w:tcBorders>
          </w:tcPr>
          <w:p w14:paraId="41AACE88" w14:textId="77777777" w:rsidR="00285A20" w:rsidRDefault="00285A20" w:rsidP="004244F9">
            <w:pPr>
              <w:pStyle w:val="CRCoverPage"/>
              <w:spacing w:after="0"/>
              <w:rPr>
                <w:b/>
                <w:i/>
                <w:noProof/>
                <w:sz w:val="8"/>
                <w:szCs w:val="8"/>
              </w:rPr>
            </w:pPr>
          </w:p>
        </w:tc>
        <w:tc>
          <w:tcPr>
            <w:tcW w:w="6946" w:type="dxa"/>
            <w:gridSpan w:val="9"/>
            <w:tcBorders>
              <w:right w:val="single" w:sz="4" w:space="0" w:color="auto"/>
            </w:tcBorders>
          </w:tcPr>
          <w:p w14:paraId="50C20CAD" w14:textId="77777777" w:rsidR="00285A20" w:rsidRDefault="00285A20" w:rsidP="004244F9">
            <w:pPr>
              <w:pStyle w:val="CRCoverPage"/>
              <w:spacing w:after="0"/>
              <w:rPr>
                <w:noProof/>
                <w:sz w:val="8"/>
                <w:szCs w:val="8"/>
              </w:rPr>
            </w:pPr>
          </w:p>
        </w:tc>
      </w:tr>
      <w:tr w:rsidR="00285A20" w14:paraId="3EC16AA0" w14:textId="77777777" w:rsidTr="004244F9">
        <w:tc>
          <w:tcPr>
            <w:tcW w:w="2694" w:type="dxa"/>
            <w:gridSpan w:val="2"/>
            <w:tcBorders>
              <w:left w:val="single" w:sz="4" w:space="0" w:color="auto"/>
              <w:bottom w:val="single" w:sz="4" w:space="0" w:color="auto"/>
            </w:tcBorders>
          </w:tcPr>
          <w:p w14:paraId="57295F02" w14:textId="77777777" w:rsidR="00285A20" w:rsidRDefault="00285A20" w:rsidP="004244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E94D4" w14:textId="77777777" w:rsidR="00285A20" w:rsidRDefault="00800C9D" w:rsidP="004244F9">
            <w:pPr>
              <w:pStyle w:val="CRCoverPage"/>
              <w:spacing w:after="0"/>
              <w:ind w:left="100"/>
              <w:rPr>
                <w:noProof/>
              </w:rPr>
            </w:pPr>
            <w:r>
              <w:rPr>
                <w:noProof/>
              </w:rPr>
              <w:t xml:space="preserve">Outdated extracts from 3GPP core specifications, with deprecated Editor's Note(s), will remain. </w:t>
            </w:r>
          </w:p>
          <w:p w14:paraId="692EAD76" w14:textId="281B10C1" w:rsidR="00800C9D" w:rsidRDefault="00800C9D" w:rsidP="004244F9">
            <w:pPr>
              <w:pStyle w:val="CRCoverPage"/>
              <w:spacing w:after="0"/>
              <w:ind w:left="100"/>
              <w:rPr>
                <w:noProof/>
              </w:rPr>
            </w:pPr>
          </w:p>
        </w:tc>
      </w:tr>
      <w:tr w:rsidR="00285A20" w14:paraId="30F1D444" w14:textId="77777777" w:rsidTr="004244F9">
        <w:tc>
          <w:tcPr>
            <w:tcW w:w="2694" w:type="dxa"/>
            <w:gridSpan w:val="2"/>
          </w:tcPr>
          <w:p w14:paraId="1D243F0A" w14:textId="77777777" w:rsidR="00285A20" w:rsidRDefault="00285A20" w:rsidP="004244F9">
            <w:pPr>
              <w:pStyle w:val="CRCoverPage"/>
              <w:spacing w:after="0"/>
              <w:rPr>
                <w:b/>
                <w:i/>
                <w:noProof/>
                <w:sz w:val="8"/>
                <w:szCs w:val="8"/>
              </w:rPr>
            </w:pPr>
          </w:p>
        </w:tc>
        <w:tc>
          <w:tcPr>
            <w:tcW w:w="6946" w:type="dxa"/>
            <w:gridSpan w:val="9"/>
          </w:tcPr>
          <w:p w14:paraId="12931DFB" w14:textId="77777777" w:rsidR="00285A20" w:rsidRDefault="00285A20" w:rsidP="004244F9">
            <w:pPr>
              <w:pStyle w:val="CRCoverPage"/>
              <w:spacing w:after="0"/>
              <w:rPr>
                <w:noProof/>
                <w:sz w:val="8"/>
                <w:szCs w:val="8"/>
              </w:rPr>
            </w:pPr>
          </w:p>
        </w:tc>
      </w:tr>
      <w:tr w:rsidR="00285A20" w14:paraId="21C6F54E" w14:textId="77777777" w:rsidTr="004244F9">
        <w:tc>
          <w:tcPr>
            <w:tcW w:w="2694" w:type="dxa"/>
            <w:gridSpan w:val="2"/>
            <w:tcBorders>
              <w:top w:val="single" w:sz="4" w:space="0" w:color="auto"/>
              <w:left w:val="single" w:sz="4" w:space="0" w:color="auto"/>
            </w:tcBorders>
          </w:tcPr>
          <w:p w14:paraId="48690361" w14:textId="77777777" w:rsidR="00285A20" w:rsidRDefault="00285A20" w:rsidP="004244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B36F6F" w14:textId="14F4518F" w:rsidR="00285A20" w:rsidRDefault="00800C9D" w:rsidP="004244F9">
            <w:pPr>
              <w:pStyle w:val="CRCoverPage"/>
              <w:spacing w:after="0"/>
              <w:ind w:left="100"/>
              <w:rPr>
                <w:noProof/>
              </w:rPr>
            </w:pPr>
            <w:r>
              <w:rPr>
                <w:noProof/>
              </w:rPr>
              <w:t>7.1.1.5.3</w:t>
            </w:r>
          </w:p>
        </w:tc>
      </w:tr>
      <w:tr w:rsidR="00285A20" w14:paraId="17418EA2" w14:textId="77777777" w:rsidTr="004244F9">
        <w:tc>
          <w:tcPr>
            <w:tcW w:w="2694" w:type="dxa"/>
            <w:gridSpan w:val="2"/>
            <w:tcBorders>
              <w:left w:val="single" w:sz="4" w:space="0" w:color="auto"/>
            </w:tcBorders>
          </w:tcPr>
          <w:p w14:paraId="68BD6E1A" w14:textId="77777777" w:rsidR="00285A20" w:rsidRDefault="00285A20" w:rsidP="004244F9">
            <w:pPr>
              <w:pStyle w:val="CRCoverPage"/>
              <w:spacing w:after="0"/>
              <w:rPr>
                <w:b/>
                <w:i/>
                <w:noProof/>
                <w:sz w:val="8"/>
                <w:szCs w:val="8"/>
              </w:rPr>
            </w:pPr>
          </w:p>
        </w:tc>
        <w:tc>
          <w:tcPr>
            <w:tcW w:w="6946" w:type="dxa"/>
            <w:gridSpan w:val="9"/>
            <w:tcBorders>
              <w:right w:val="single" w:sz="4" w:space="0" w:color="auto"/>
            </w:tcBorders>
          </w:tcPr>
          <w:p w14:paraId="4635C133" w14:textId="77777777" w:rsidR="00285A20" w:rsidRDefault="00285A20" w:rsidP="004244F9">
            <w:pPr>
              <w:pStyle w:val="CRCoverPage"/>
              <w:spacing w:after="0"/>
              <w:rPr>
                <w:noProof/>
                <w:sz w:val="8"/>
                <w:szCs w:val="8"/>
              </w:rPr>
            </w:pPr>
          </w:p>
        </w:tc>
      </w:tr>
      <w:tr w:rsidR="00285A20" w14:paraId="2385FA2B" w14:textId="77777777" w:rsidTr="004244F9">
        <w:tc>
          <w:tcPr>
            <w:tcW w:w="2694" w:type="dxa"/>
            <w:gridSpan w:val="2"/>
            <w:tcBorders>
              <w:left w:val="single" w:sz="4" w:space="0" w:color="auto"/>
            </w:tcBorders>
          </w:tcPr>
          <w:p w14:paraId="49098CCE" w14:textId="77777777" w:rsidR="00285A20" w:rsidRDefault="00285A20" w:rsidP="004244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B9E45" w14:textId="77777777" w:rsidR="00285A20" w:rsidRDefault="00285A20" w:rsidP="004244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A371F7" w14:textId="77777777" w:rsidR="00285A20" w:rsidRDefault="00285A20" w:rsidP="004244F9">
            <w:pPr>
              <w:pStyle w:val="CRCoverPage"/>
              <w:spacing w:after="0"/>
              <w:jc w:val="center"/>
              <w:rPr>
                <w:b/>
                <w:caps/>
                <w:noProof/>
              </w:rPr>
            </w:pPr>
            <w:r>
              <w:rPr>
                <w:b/>
                <w:caps/>
                <w:noProof/>
              </w:rPr>
              <w:t>N</w:t>
            </w:r>
          </w:p>
        </w:tc>
        <w:tc>
          <w:tcPr>
            <w:tcW w:w="2977" w:type="dxa"/>
            <w:gridSpan w:val="4"/>
          </w:tcPr>
          <w:p w14:paraId="0657F3B7" w14:textId="77777777" w:rsidR="00285A20" w:rsidRDefault="00285A20" w:rsidP="004244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D64EE" w14:textId="77777777" w:rsidR="00285A20" w:rsidRDefault="00285A20" w:rsidP="004244F9">
            <w:pPr>
              <w:pStyle w:val="CRCoverPage"/>
              <w:spacing w:after="0"/>
              <w:ind w:left="99"/>
              <w:rPr>
                <w:noProof/>
              </w:rPr>
            </w:pPr>
          </w:p>
        </w:tc>
      </w:tr>
      <w:tr w:rsidR="00285A20" w14:paraId="38AE407D" w14:textId="77777777" w:rsidTr="004244F9">
        <w:tc>
          <w:tcPr>
            <w:tcW w:w="2694" w:type="dxa"/>
            <w:gridSpan w:val="2"/>
            <w:tcBorders>
              <w:left w:val="single" w:sz="4" w:space="0" w:color="auto"/>
            </w:tcBorders>
          </w:tcPr>
          <w:p w14:paraId="65DB1943" w14:textId="77777777" w:rsidR="00285A20" w:rsidRDefault="00285A20" w:rsidP="004244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510C9" w14:textId="77777777" w:rsidR="00285A20" w:rsidRDefault="00285A20" w:rsidP="004244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1A2A5" w14:textId="7BE99AB6" w:rsidR="00285A20" w:rsidRDefault="00800C9D" w:rsidP="004244F9">
            <w:pPr>
              <w:pStyle w:val="CRCoverPage"/>
              <w:spacing w:after="0"/>
              <w:jc w:val="center"/>
              <w:rPr>
                <w:b/>
                <w:caps/>
                <w:noProof/>
              </w:rPr>
            </w:pPr>
            <w:r>
              <w:rPr>
                <w:b/>
                <w:caps/>
                <w:noProof/>
              </w:rPr>
              <w:t>X</w:t>
            </w:r>
          </w:p>
        </w:tc>
        <w:tc>
          <w:tcPr>
            <w:tcW w:w="2977" w:type="dxa"/>
            <w:gridSpan w:val="4"/>
          </w:tcPr>
          <w:p w14:paraId="1A09738D" w14:textId="77777777" w:rsidR="00285A20" w:rsidRDefault="00285A20" w:rsidP="004244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2B95E" w14:textId="77777777" w:rsidR="00285A20" w:rsidRDefault="00285A20" w:rsidP="004244F9">
            <w:pPr>
              <w:pStyle w:val="CRCoverPage"/>
              <w:spacing w:after="0"/>
              <w:ind w:left="99"/>
              <w:rPr>
                <w:noProof/>
              </w:rPr>
            </w:pPr>
            <w:r>
              <w:rPr>
                <w:noProof/>
              </w:rPr>
              <w:t xml:space="preserve">TS/TR ... CR ... </w:t>
            </w:r>
          </w:p>
        </w:tc>
      </w:tr>
      <w:tr w:rsidR="00285A20" w14:paraId="09DF3374" w14:textId="77777777" w:rsidTr="004244F9">
        <w:tc>
          <w:tcPr>
            <w:tcW w:w="2694" w:type="dxa"/>
            <w:gridSpan w:val="2"/>
            <w:tcBorders>
              <w:left w:val="single" w:sz="4" w:space="0" w:color="auto"/>
            </w:tcBorders>
          </w:tcPr>
          <w:p w14:paraId="0FECC046" w14:textId="77777777" w:rsidR="00285A20" w:rsidRDefault="00285A20" w:rsidP="004244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98EE23" w14:textId="77777777" w:rsidR="00285A20" w:rsidRDefault="00285A20" w:rsidP="004244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46ABC" w14:textId="4BE1280F" w:rsidR="00285A20" w:rsidRDefault="00800C9D" w:rsidP="004244F9">
            <w:pPr>
              <w:pStyle w:val="CRCoverPage"/>
              <w:spacing w:after="0"/>
              <w:jc w:val="center"/>
              <w:rPr>
                <w:b/>
                <w:caps/>
                <w:noProof/>
              </w:rPr>
            </w:pPr>
            <w:r>
              <w:rPr>
                <w:b/>
                <w:caps/>
                <w:noProof/>
              </w:rPr>
              <w:t>X</w:t>
            </w:r>
          </w:p>
        </w:tc>
        <w:tc>
          <w:tcPr>
            <w:tcW w:w="2977" w:type="dxa"/>
            <w:gridSpan w:val="4"/>
          </w:tcPr>
          <w:p w14:paraId="54AFAD13" w14:textId="77777777" w:rsidR="00285A20" w:rsidRDefault="00285A20" w:rsidP="004244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F98A0" w14:textId="77777777" w:rsidR="00285A20" w:rsidRDefault="00285A20" w:rsidP="004244F9">
            <w:pPr>
              <w:pStyle w:val="CRCoverPage"/>
              <w:spacing w:after="0"/>
              <w:ind w:left="99"/>
              <w:rPr>
                <w:noProof/>
              </w:rPr>
            </w:pPr>
            <w:r>
              <w:rPr>
                <w:noProof/>
              </w:rPr>
              <w:t xml:space="preserve">TS/TR ... CR ... </w:t>
            </w:r>
          </w:p>
        </w:tc>
      </w:tr>
      <w:tr w:rsidR="00285A20" w14:paraId="582AFA94" w14:textId="77777777" w:rsidTr="004244F9">
        <w:tc>
          <w:tcPr>
            <w:tcW w:w="2694" w:type="dxa"/>
            <w:gridSpan w:val="2"/>
            <w:tcBorders>
              <w:left w:val="single" w:sz="4" w:space="0" w:color="auto"/>
            </w:tcBorders>
          </w:tcPr>
          <w:p w14:paraId="52C5B066" w14:textId="77777777" w:rsidR="00285A20" w:rsidRDefault="00285A20" w:rsidP="004244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D08EF" w14:textId="77777777" w:rsidR="00285A20" w:rsidRDefault="00285A20" w:rsidP="004244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C5E10" w14:textId="17CAAFAD" w:rsidR="00285A20" w:rsidRDefault="00800C9D" w:rsidP="004244F9">
            <w:pPr>
              <w:pStyle w:val="CRCoverPage"/>
              <w:spacing w:after="0"/>
              <w:jc w:val="center"/>
              <w:rPr>
                <w:b/>
                <w:caps/>
                <w:noProof/>
              </w:rPr>
            </w:pPr>
            <w:r>
              <w:rPr>
                <w:b/>
                <w:caps/>
                <w:noProof/>
              </w:rPr>
              <w:t>X</w:t>
            </w:r>
          </w:p>
        </w:tc>
        <w:tc>
          <w:tcPr>
            <w:tcW w:w="2977" w:type="dxa"/>
            <w:gridSpan w:val="4"/>
          </w:tcPr>
          <w:p w14:paraId="3B517038" w14:textId="77777777" w:rsidR="00285A20" w:rsidRDefault="00285A20" w:rsidP="004244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AD71B" w14:textId="77777777" w:rsidR="00285A20" w:rsidRDefault="00285A20" w:rsidP="004244F9">
            <w:pPr>
              <w:pStyle w:val="CRCoverPage"/>
              <w:spacing w:after="0"/>
              <w:ind w:left="99"/>
              <w:rPr>
                <w:noProof/>
              </w:rPr>
            </w:pPr>
            <w:r>
              <w:rPr>
                <w:noProof/>
              </w:rPr>
              <w:t xml:space="preserve">TS/TR ... CR ... </w:t>
            </w:r>
          </w:p>
        </w:tc>
      </w:tr>
      <w:tr w:rsidR="00285A20" w14:paraId="6D328E6A" w14:textId="77777777" w:rsidTr="004244F9">
        <w:tc>
          <w:tcPr>
            <w:tcW w:w="2694" w:type="dxa"/>
            <w:gridSpan w:val="2"/>
            <w:tcBorders>
              <w:left w:val="single" w:sz="4" w:space="0" w:color="auto"/>
            </w:tcBorders>
          </w:tcPr>
          <w:p w14:paraId="03DBDC75" w14:textId="77777777" w:rsidR="00285A20" w:rsidRDefault="00285A20" w:rsidP="004244F9">
            <w:pPr>
              <w:pStyle w:val="CRCoverPage"/>
              <w:spacing w:after="0"/>
              <w:rPr>
                <w:b/>
                <w:i/>
                <w:noProof/>
              </w:rPr>
            </w:pPr>
          </w:p>
        </w:tc>
        <w:tc>
          <w:tcPr>
            <w:tcW w:w="6946" w:type="dxa"/>
            <w:gridSpan w:val="9"/>
            <w:tcBorders>
              <w:right w:val="single" w:sz="4" w:space="0" w:color="auto"/>
            </w:tcBorders>
          </w:tcPr>
          <w:p w14:paraId="24A51C11" w14:textId="77777777" w:rsidR="00285A20" w:rsidRDefault="00285A20" w:rsidP="004244F9">
            <w:pPr>
              <w:pStyle w:val="CRCoverPage"/>
              <w:spacing w:after="0"/>
              <w:rPr>
                <w:noProof/>
              </w:rPr>
            </w:pPr>
          </w:p>
        </w:tc>
      </w:tr>
      <w:tr w:rsidR="00285A20" w14:paraId="653FEBAF" w14:textId="77777777" w:rsidTr="004244F9">
        <w:tc>
          <w:tcPr>
            <w:tcW w:w="2694" w:type="dxa"/>
            <w:gridSpan w:val="2"/>
            <w:tcBorders>
              <w:left w:val="single" w:sz="4" w:space="0" w:color="auto"/>
              <w:bottom w:val="single" w:sz="4" w:space="0" w:color="auto"/>
            </w:tcBorders>
          </w:tcPr>
          <w:p w14:paraId="478E7B55" w14:textId="77777777" w:rsidR="00285A20" w:rsidRDefault="00285A20" w:rsidP="004244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1E4B6A" w14:textId="77777777" w:rsidR="00285A20" w:rsidRDefault="00285A20" w:rsidP="004244F9">
            <w:pPr>
              <w:pStyle w:val="CRCoverPage"/>
              <w:spacing w:after="0"/>
              <w:ind w:left="100"/>
              <w:rPr>
                <w:noProof/>
              </w:rPr>
            </w:pPr>
          </w:p>
        </w:tc>
      </w:tr>
      <w:tr w:rsidR="00285A20" w:rsidRPr="008863B9" w14:paraId="71D831F5" w14:textId="77777777" w:rsidTr="00285A20">
        <w:tc>
          <w:tcPr>
            <w:tcW w:w="2694" w:type="dxa"/>
            <w:gridSpan w:val="2"/>
            <w:tcBorders>
              <w:top w:val="single" w:sz="4" w:space="0" w:color="auto"/>
              <w:bottom w:val="single" w:sz="4" w:space="0" w:color="auto"/>
            </w:tcBorders>
          </w:tcPr>
          <w:p w14:paraId="60419208" w14:textId="77777777" w:rsidR="00285A20" w:rsidRPr="008863B9" w:rsidRDefault="00285A20" w:rsidP="004244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E8C279B" w14:textId="77777777" w:rsidR="00285A20" w:rsidRPr="008863B9" w:rsidRDefault="00285A20" w:rsidP="004244F9">
            <w:pPr>
              <w:pStyle w:val="CRCoverPage"/>
              <w:spacing w:after="0"/>
              <w:ind w:left="100"/>
              <w:rPr>
                <w:noProof/>
                <w:sz w:val="8"/>
                <w:szCs w:val="8"/>
              </w:rPr>
            </w:pPr>
          </w:p>
        </w:tc>
      </w:tr>
      <w:tr w:rsidR="00285A20" w14:paraId="109CC366" w14:textId="77777777" w:rsidTr="004244F9">
        <w:tc>
          <w:tcPr>
            <w:tcW w:w="2694" w:type="dxa"/>
            <w:gridSpan w:val="2"/>
            <w:tcBorders>
              <w:top w:val="single" w:sz="4" w:space="0" w:color="auto"/>
              <w:left w:val="single" w:sz="4" w:space="0" w:color="auto"/>
              <w:bottom w:val="single" w:sz="4" w:space="0" w:color="auto"/>
            </w:tcBorders>
          </w:tcPr>
          <w:p w14:paraId="0E017D3E" w14:textId="77777777" w:rsidR="00285A20" w:rsidRDefault="00285A20" w:rsidP="004244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E631A" w14:textId="77777777" w:rsidR="00285A20" w:rsidRDefault="00285A20" w:rsidP="004244F9">
            <w:pPr>
              <w:pStyle w:val="CRCoverPage"/>
              <w:spacing w:after="0"/>
              <w:ind w:left="100"/>
              <w:rPr>
                <w:noProof/>
              </w:rPr>
            </w:pPr>
          </w:p>
        </w:tc>
      </w:tr>
    </w:tbl>
    <w:p w14:paraId="6900E98F" w14:textId="77777777" w:rsidR="00285A20" w:rsidRDefault="00285A20" w:rsidP="00285A20">
      <w:pPr>
        <w:pStyle w:val="CRCoverPage"/>
        <w:spacing w:after="0"/>
        <w:rPr>
          <w:noProof/>
          <w:sz w:val="8"/>
          <w:szCs w:val="8"/>
        </w:rPr>
      </w:pPr>
    </w:p>
    <w:p w14:paraId="630CF40E" w14:textId="77777777" w:rsidR="00285A20" w:rsidRDefault="00285A20" w:rsidP="00285A20">
      <w:pPr>
        <w:rPr>
          <w:noProof/>
        </w:rPr>
        <w:sectPr w:rsidR="00285A20">
          <w:headerReference w:type="even" r:id="rId12"/>
          <w:footnotePr>
            <w:numRestart w:val="eachSect"/>
          </w:footnotePr>
          <w:pgSz w:w="11907" w:h="16840" w:code="9"/>
          <w:pgMar w:top="1418" w:right="1134" w:bottom="1134" w:left="1134" w:header="680" w:footer="567" w:gutter="0"/>
          <w:cols w:space="720"/>
        </w:sectPr>
      </w:pPr>
    </w:p>
    <w:p w14:paraId="7D867FB8" w14:textId="77777777" w:rsidR="00A74F15" w:rsidRPr="00DE0B89" w:rsidRDefault="00A74F15" w:rsidP="00E1746F">
      <w:pPr>
        <w:pStyle w:val="Heading5"/>
      </w:pPr>
      <w:r w:rsidRPr="00DE0B89">
        <w:lastRenderedPageBreak/>
        <w:t>7.</w:t>
      </w:r>
      <w:r w:rsidR="00D23BD2" w:rsidRPr="00DE0B89">
        <w:t>1.</w:t>
      </w:r>
      <w:r w:rsidRPr="00DE0B89">
        <w:t>1.5.3</w:t>
      </w:r>
      <w:r w:rsidRPr="00DE0B89">
        <w:tab/>
        <w:t>DRX operation / Short cycle configured / Parameters configured by RRC</w:t>
      </w:r>
      <w:bookmarkEnd w:id="0"/>
      <w:bookmarkEnd w:id="1"/>
      <w:bookmarkEnd w:id="2"/>
      <w:bookmarkEnd w:id="3"/>
    </w:p>
    <w:p w14:paraId="2BDEBF0A" w14:textId="77777777" w:rsidR="00A74F15" w:rsidRPr="00DE0B89" w:rsidRDefault="00A74F15" w:rsidP="00B5202A">
      <w:pPr>
        <w:pStyle w:val="H6"/>
      </w:pPr>
      <w:r w:rsidRPr="00DE0B89">
        <w:t>7.</w:t>
      </w:r>
      <w:r w:rsidR="00D23BD2" w:rsidRPr="00DE0B89">
        <w:t>1.</w:t>
      </w:r>
      <w:r w:rsidRPr="00DE0B89">
        <w:t>1.5.3.1</w:t>
      </w:r>
      <w:r w:rsidRPr="00DE0B89">
        <w:tab/>
        <w:t>Test Purpose (TP)</w:t>
      </w:r>
    </w:p>
    <w:p w14:paraId="1B53AC97" w14:textId="77777777" w:rsidR="00A74F15" w:rsidRPr="00DE0B89" w:rsidRDefault="00A74F15" w:rsidP="003E72C9">
      <w:pPr>
        <w:pStyle w:val="H6"/>
      </w:pPr>
      <w:r w:rsidRPr="00DE0B89">
        <w:t>(1)</w:t>
      </w:r>
    </w:p>
    <w:p w14:paraId="7410DB0B" w14:textId="77777777" w:rsidR="00A74F15" w:rsidRPr="00DE0B89" w:rsidRDefault="00A74F15" w:rsidP="00131CE5">
      <w:pPr>
        <w:pStyle w:val="PL"/>
        <w:rPr>
          <w:noProof w:val="0"/>
        </w:rPr>
      </w:pPr>
      <w:r w:rsidRPr="00DE0B89">
        <w:rPr>
          <w:b/>
          <w:bCs/>
          <w:noProof w:val="0"/>
        </w:rPr>
        <w:t xml:space="preserve">with </w:t>
      </w:r>
      <w:r w:rsidRPr="00DE0B89">
        <w:rPr>
          <w:noProof w:val="0"/>
        </w:rPr>
        <w:t>{ UE in RRC_CONNECTED state }</w:t>
      </w:r>
    </w:p>
    <w:p w14:paraId="45B02C0F" w14:textId="77777777" w:rsidR="00A74F15" w:rsidRPr="00DE0B89" w:rsidRDefault="00A74F15" w:rsidP="00131CE5">
      <w:pPr>
        <w:pStyle w:val="PL"/>
        <w:rPr>
          <w:noProof w:val="0"/>
        </w:rPr>
      </w:pPr>
      <w:r w:rsidRPr="00DE0B89">
        <w:rPr>
          <w:b/>
          <w:bCs/>
          <w:noProof w:val="0"/>
        </w:rPr>
        <w:t xml:space="preserve">ensure that </w:t>
      </w:r>
      <w:r w:rsidRPr="00DE0B89">
        <w:rPr>
          <w:noProof w:val="0"/>
        </w:rPr>
        <w:t>{</w:t>
      </w:r>
    </w:p>
    <w:p w14:paraId="1297070E" w14:textId="77777777" w:rsidR="00A74F15" w:rsidRPr="00DE0B89" w:rsidRDefault="00A74F15" w:rsidP="00131CE5">
      <w:pPr>
        <w:pStyle w:val="PL"/>
        <w:rPr>
          <w:noProof w:val="0"/>
        </w:rPr>
      </w:pPr>
      <w:r w:rsidRPr="00DE0B89">
        <w:rPr>
          <w:b/>
          <w:bCs/>
          <w:noProof w:val="0"/>
        </w:rPr>
        <w:t xml:space="preserve">  when</w:t>
      </w:r>
      <w:r w:rsidRPr="00DE0B89">
        <w:rPr>
          <w:noProof w:val="0"/>
        </w:rPr>
        <w:t xml:space="preserve"> { Short DRX cycle and </w:t>
      </w:r>
      <w:proofErr w:type="spellStart"/>
      <w:r w:rsidRPr="00DE0B89">
        <w:rPr>
          <w:i/>
          <w:noProof w:val="0"/>
        </w:rPr>
        <w:t>drx-SlotOffset</w:t>
      </w:r>
      <w:proofErr w:type="spellEnd"/>
      <w:r w:rsidRPr="00DE0B89">
        <w:rPr>
          <w:noProof w:val="0"/>
        </w:rPr>
        <w:t xml:space="preserve"> is configured and [(SFN * 10) + subframe number] modulo </w:t>
      </w:r>
      <w:proofErr w:type="spellStart"/>
      <w:r w:rsidRPr="00DE0B89">
        <w:rPr>
          <w:i/>
          <w:noProof w:val="0"/>
        </w:rPr>
        <w:t>drx-ShortCycle</w:t>
      </w:r>
      <w:proofErr w:type="spellEnd"/>
      <w:r w:rsidRPr="00DE0B89">
        <w:rPr>
          <w:noProof w:val="0"/>
        </w:rPr>
        <w:t>) = (</w:t>
      </w:r>
      <w:proofErr w:type="spellStart"/>
      <w:r w:rsidRPr="00DE0B89">
        <w:rPr>
          <w:i/>
          <w:noProof w:val="0"/>
        </w:rPr>
        <w:t>drx-StartOffset</w:t>
      </w:r>
      <w:proofErr w:type="spellEnd"/>
      <w:r w:rsidRPr="00DE0B89">
        <w:rPr>
          <w:noProof w:val="0"/>
        </w:rPr>
        <w:t>) modulo (</w:t>
      </w:r>
      <w:proofErr w:type="spellStart"/>
      <w:r w:rsidRPr="00DE0B89">
        <w:rPr>
          <w:i/>
          <w:noProof w:val="0"/>
        </w:rPr>
        <w:t>drx-ShortCycle</w:t>
      </w:r>
      <w:proofErr w:type="spellEnd"/>
      <w:r w:rsidRPr="00DE0B89">
        <w:rPr>
          <w:noProof w:val="0"/>
        </w:rPr>
        <w:t>) }</w:t>
      </w:r>
    </w:p>
    <w:p w14:paraId="46F66220" w14:textId="77777777" w:rsidR="00A74F15" w:rsidRPr="00DE0B89" w:rsidRDefault="00A74F15" w:rsidP="00131CE5">
      <w:pPr>
        <w:pStyle w:val="PL"/>
        <w:rPr>
          <w:noProof w:val="0"/>
        </w:rPr>
      </w:pPr>
      <w:r w:rsidRPr="00DE0B89">
        <w:rPr>
          <w:b/>
          <w:bCs/>
          <w:noProof w:val="0"/>
        </w:rPr>
        <w:t xml:space="preserve">    then</w:t>
      </w:r>
      <w:r w:rsidRPr="00DE0B89">
        <w:rPr>
          <w:noProof w:val="0"/>
        </w:rPr>
        <w:t xml:space="preserve"> { UE starts the </w:t>
      </w:r>
      <w:proofErr w:type="spellStart"/>
      <w:r w:rsidRPr="00DE0B89">
        <w:rPr>
          <w:noProof w:val="0"/>
        </w:rPr>
        <w:t>OnDurationTimer</w:t>
      </w:r>
      <w:proofErr w:type="spellEnd"/>
      <w:r w:rsidRPr="00DE0B89">
        <w:rPr>
          <w:noProof w:val="0"/>
        </w:rPr>
        <w:t xml:space="preserve"> after </w:t>
      </w:r>
      <w:proofErr w:type="spellStart"/>
      <w:r w:rsidRPr="00DE0B89">
        <w:rPr>
          <w:i/>
          <w:noProof w:val="0"/>
        </w:rPr>
        <w:t>drx-SlotOffset</w:t>
      </w:r>
      <w:proofErr w:type="spellEnd"/>
      <w:r w:rsidRPr="00DE0B89">
        <w:rPr>
          <w:noProof w:val="0"/>
        </w:rPr>
        <w:t xml:space="preserve"> and monitors the PDCCH for </w:t>
      </w:r>
      <w:proofErr w:type="spellStart"/>
      <w:r w:rsidRPr="00DE0B89">
        <w:rPr>
          <w:noProof w:val="0"/>
        </w:rPr>
        <w:t>OnDurationTimer</w:t>
      </w:r>
      <w:proofErr w:type="spellEnd"/>
      <w:r w:rsidRPr="00DE0B89">
        <w:rPr>
          <w:noProof w:val="0"/>
        </w:rPr>
        <w:t xml:space="preserve"> PDCCH-subframes }</w:t>
      </w:r>
    </w:p>
    <w:p w14:paraId="751F4EBF" w14:textId="77777777" w:rsidR="00A74F15" w:rsidRPr="00DE0B89" w:rsidRDefault="00A74F15" w:rsidP="00131CE5">
      <w:pPr>
        <w:pStyle w:val="PL"/>
        <w:rPr>
          <w:noProof w:val="0"/>
        </w:rPr>
      </w:pPr>
      <w:r w:rsidRPr="00DE0B89">
        <w:rPr>
          <w:noProof w:val="0"/>
        </w:rPr>
        <w:t xml:space="preserve">            }</w:t>
      </w:r>
    </w:p>
    <w:p w14:paraId="4D1CEF85" w14:textId="77777777" w:rsidR="00A74F15" w:rsidRPr="00DE0B89" w:rsidRDefault="00A74F15" w:rsidP="00131CE5">
      <w:pPr>
        <w:pStyle w:val="PL"/>
        <w:rPr>
          <w:noProof w:val="0"/>
        </w:rPr>
      </w:pPr>
    </w:p>
    <w:p w14:paraId="6A1D9E26" w14:textId="77777777" w:rsidR="00A74F15" w:rsidRPr="00DE0B89" w:rsidRDefault="00A74F15" w:rsidP="007B79B0">
      <w:pPr>
        <w:pStyle w:val="H6"/>
      </w:pPr>
      <w:r w:rsidRPr="00DE0B89">
        <w:t>(2)</w:t>
      </w:r>
    </w:p>
    <w:p w14:paraId="0D491A09" w14:textId="77777777" w:rsidR="00A74F15" w:rsidRPr="00DE0B89" w:rsidRDefault="00A74F15" w:rsidP="00131CE5">
      <w:pPr>
        <w:pStyle w:val="PL"/>
        <w:rPr>
          <w:noProof w:val="0"/>
        </w:rPr>
      </w:pPr>
      <w:r w:rsidRPr="00DE0B89">
        <w:rPr>
          <w:b/>
          <w:bCs/>
          <w:noProof w:val="0"/>
        </w:rPr>
        <w:t xml:space="preserve">with </w:t>
      </w:r>
      <w:r w:rsidRPr="00DE0B89">
        <w:rPr>
          <w:noProof w:val="0"/>
        </w:rPr>
        <w:t>{ UE in RRC_CONNECTED state }</w:t>
      </w:r>
    </w:p>
    <w:p w14:paraId="487872E8" w14:textId="77777777" w:rsidR="00A74F15" w:rsidRPr="00DE0B89" w:rsidRDefault="00A74F15" w:rsidP="00131CE5">
      <w:pPr>
        <w:pStyle w:val="PL"/>
        <w:rPr>
          <w:noProof w:val="0"/>
        </w:rPr>
      </w:pPr>
      <w:r w:rsidRPr="00DE0B89">
        <w:rPr>
          <w:b/>
          <w:bCs/>
          <w:noProof w:val="0"/>
        </w:rPr>
        <w:t>ensure that</w:t>
      </w:r>
      <w:r w:rsidRPr="00DE0B89">
        <w:rPr>
          <w:noProof w:val="0"/>
        </w:rPr>
        <w:t xml:space="preserve"> {</w:t>
      </w:r>
    </w:p>
    <w:p w14:paraId="4FDD0B7E" w14:textId="7CED8516" w:rsidR="00A74F15" w:rsidRPr="00DE0B89" w:rsidRDefault="00A74F15" w:rsidP="00131CE5">
      <w:pPr>
        <w:pStyle w:val="PL"/>
        <w:rPr>
          <w:noProof w:val="0"/>
        </w:rPr>
      </w:pPr>
      <w:r w:rsidRPr="00DE0B89">
        <w:rPr>
          <w:b/>
          <w:bCs/>
          <w:noProof w:val="0"/>
        </w:rPr>
        <w:t xml:space="preserve">  when</w:t>
      </w:r>
      <w:r w:rsidRPr="00DE0B89">
        <w:rPr>
          <w:noProof w:val="0"/>
        </w:rPr>
        <w:t xml:space="preserve"> { </w:t>
      </w:r>
      <w:proofErr w:type="spellStart"/>
      <w:r w:rsidRPr="00DE0B89">
        <w:rPr>
          <w:noProof w:val="0"/>
        </w:rPr>
        <w:t>drxShortCycleTimer</w:t>
      </w:r>
      <w:proofErr w:type="spellEnd"/>
      <w:r w:rsidRPr="00DE0B89">
        <w:rPr>
          <w:noProof w:val="0"/>
        </w:rPr>
        <w:t xml:space="preserve"> is expired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del w:id="5" w:author="MCC TF160" w:date="2023-05-12T17:40:00Z">
        <w:r w:rsidRPr="00DE0B89" w:rsidDel="00631E15">
          <w:rPr>
            <w:noProof w:val="0"/>
          </w:rPr>
          <w:delText>:</w:delText>
        </w:r>
      </w:del>
      <w:r w:rsidRPr="00DE0B89">
        <w:rPr>
          <w:noProof w:val="0"/>
        </w:rPr>
        <w:t xml:space="preserve"> }</w:t>
      </w:r>
    </w:p>
    <w:p w14:paraId="6E0EB91D" w14:textId="77777777" w:rsidR="00A74F15" w:rsidRPr="00DE0B89" w:rsidRDefault="00A74F15" w:rsidP="00131CE5">
      <w:pPr>
        <w:pStyle w:val="PL"/>
        <w:rPr>
          <w:noProof w:val="0"/>
        </w:rPr>
      </w:pPr>
      <w:r w:rsidRPr="00DE0B89">
        <w:rPr>
          <w:b/>
          <w:bCs/>
          <w:noProof w:val="0"/>
        </w:rPr>
        <w:t xml:space="preserve">    then</w:t>
      </w:r>
      <w:r w:rsidRPr="00DE0B89">
        <w:rPr>
          <w:noProof w:val="0"/>
        </w:rPr>
        <w:t xml:space="preserve"> { UE starts the </w:t>
      </w:r>
      <w:proofErr w:type="spellStart"/>
      <w:r w:rsidRPr="00DE0B89">
        <w:rPr>
          <w:noProof w:val="0"/>
        </w:rPr>
        <w:t>OnDurationTimer</w:t>
      </w:r>
      <w:proofErr w:type="spellEnd"/>
      <w:r w:rsidRPr="00DE0B89">
        <w:rPr>
          <w:noProof w:val="0"/>
        </w:rPr>
        <w:t xml:space="preserve"> after </w:t>
      </w:r>
      <w:proofErr w:type="spellStart"/>
      <w:r w:rsidRPr="00DE0B89">
        <w:rPr>
          <w:i/>
          <w:noProof w:val="0"/>
        </w:rPr>
        <w:t>drx-SlotOffset</w:t>
      </w:r>
      <w:proofErr w:type="spellEnd"/>
      <w:r w:rsidRPr="00DE0B89">
        <w:rPr>
          <w:noProof w:val="0"/>
        </w:rPr>
        <w:t xml:space="preserve"> and monitors the PDCCH for </w:t>
      </w:r>
      <w:proofErr w:type="spellStart"/>
      <w:r w:rsidRPr="00DE0B89">
        <w:rPr>
          <w:noProof w:val="0"/>
        </w:rPr>
        <w:t>OnDurationTimer</w:t>
      </w:r>
      <w:proofErr w:type="spellEnd"/>
      <w:r w:rsidRPr="00DE0B89">
        <w:rPr>
          <w:noProof w:val="0"/>
        </w:rPr>
        <w:t xml:space="preserve"> PDCCH-subframes }</w:t>
      </w:r>
    </w:p>
    <w:p w14:paraId="45E06D4B" w14:textId="77777777" w:rsidR="00A74F15" w:rsidRPr="00DE0B89" w:rsidRDefault="00A74F15" w:rsidP="00131CE5">
      <w:pPr>
        <w:pStyle w:val="PL"/>
        <w:rPr>
          <w:noProof w:val="0"/>
        </w:rPr>
      </w:pPr>
      <w:r w:rsidRPr="00DE0B89">
        <w:rPr>
          <w:noProof w:val="0"/>
        </w:rPr>
        <w:t xml:space="preserve">            }</w:t>
      </w:r>
    </w:p>
    <w:p w14:paraId="4DCDB57B" w14:textId="77777777" w:rsidR="00A74F15" w:rsidRPr="00DE0B89" w:rsidRDefault="00A74F15" w:rsidP="00131CE5">
      <w:pPr>
        <w:pStyle w:val="PL"/>
        <w:rPr>
          <w:noProof w:val="0"/>
        </w:rPr>
      </w:pPr>
    </w:p>
    <w:p w14:paraId="67B8045A" w14:textId="77777777" w:rsidR="003E5F90" w:rsidRPr="00DE0B89" w:rsidRDefault="00A74F15" w:rsidP="00B5202A">
      <w:pPr>
        <w:pStyle w:val="H6"/>
      </w:pPr>
      <w:r w:rsidRPr="00DE0B89">
        <w:t>7.</w:t>
      </w:r>
      <w:r w:rsidR="00D23BD2" w:rsidRPr="00DE0B89">
        <w:t>1.</w:t>
      </w:r>
      <w:r w:rsidRPr="00DE0B89">
        <w:t>1.5.3.2</w:t>
      </w:r>
      <w:r w:rsidRPr="00DE0B89">
        <w:tab/>
        <w:t>Conformance requirements</w:t>
      </w:r>
    </w:p>
    <w:p w14:paraId="245B6AA2" w14:textId="36A35B4F" w:rsidR="00A74F15" w:rsidRPr="00DE0B89" w:rsidDel="002612D0" w:rsidRDefault="003E5F90" w:rsidP="0008594E">
      <w:pPr>
        <w:pStyle w:val="EditorsNote"/>
        <w:rPr>
          <w:del w:id="6" w:author="MCC TF160" w:date="2023-05-12T09:12:00Z"/>
        </w:rPr>
      </w:pPr>
      <w:del w:id="7" w:author="MCC TF160" w:date="2023-05-12T09:12:00Z">
        <w:r w:rsidRPr="00DE0B89" w:rsidDel="002612D0">
          <w:delText>Editor’s Note: The conformance requirements are based on running RAN2 CR</w:delText>
        </w:r>
      </w:del>
    </w:p>
    <w:p w14:paraId="62167D3A" w14:textId="77777777" w:rsidR="00A74F15" w:rsidRPr="00DE0B89" w:rsidRDefault="00A74F15" w:rsidP="00A74F15">
      <w:pPr>
        <w:overflowPunct/>
        <w:autoSpaceDE/>
        <w:autoSpaceDN/>
        <w:adjustRightInd/>
      </w:pPr>
      <w:r w:rsidRPr="00DE0B89">
        <w:t>References: The conformance requirements covered in the present test case are specified in: TS 38.321, clause 5.7.</w:t>
      </w:r>
      <w:r w:rsidR="00E04659" w:rsidRPr="00DE0B89">
        <w:t xml:space="preserve"> Unless otherwise stated these are Rel-15 requirements.</w:t>
      </w:r>
    </w:p>
    <w:p w14:paraId="13CEF2A3" w14:textId="77777777" w:rsidR="00A74F15" w:rsidRPr="00DE0B89" w:rsidRDefault="00A74F15" w:rsidP="00A74F15">
      <w:pPr>
        <w:overflowPunct/>
        <w:autoSpaceDE/>
        <w:autoSpaceDN/>
        <w:adjustRightInd/>
      </w:pPr>
      <w:r w:rsidRPr="00DE0B89">
        <w:t>[TS 38.321, clause 5.7]</w:t>
      </w:r>
    </w:p>
    <w:p w14:paraId="3B01914C" w14:textId="77777777" w:rsidR="002612D0" w:rsidRPr="00D62128" w:rsidRDefault="002612D0" w:rsidP="002612D0">
      <w:pPr>
        <w:rPr>
          <w:ins w:id="8" w:author="MCC TF160" w:date="2023-05-12T09:15:00Z"/>
          <w:lang w:eastAsia="ko-KR"/>
        </w:rPr>
      </w:pPr>
      <w:ins w:id="9" w:author="MCC TF160" w:date="2023-05-12T09:15:00Z">
        <w:r w:rsidRPr="00D62128">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ins>
    </w:p>
    <w:p w14:paraId="462FE9ED" w14:textId="77777777" w:rsidR="002612D0" w:rsidRPr="00D62128" w:rsidRDefault="002612D0" w:rsidP="002612D0">
      <w:pPr>
        <w:rPr>
          <w:ins w:id="10" w:author="MCC TF160" w:date="2023-05-12T09:15:00Z"/>
          <w:lang w:eastAsia="ko-KR"/>
        </w:rPr>
      </w:pPr>
      <w:ins w:id="11" w:author="MCC TF160" w:date="2023-05-12T09:15:00Z">
        <w:r w:rsidRPr="00D62128">
          <w:rPr>
            <w:lang w:eastAsia="ko-KR"/>
          </w:rPr>
          <w:t>RRC controls DRX operation by configuring the following parameters:</w:t>
        </w:r>
      </w:ins>
    </w:p>
    <w:p w14:paraId="372DF05B" w14:textId="77777777" w:rsidR="002612D0" w:rsidRPr="00D62128" w:rsidRDefault="002612D0" w:rsidP="002612D0">
      <w:pPr>
        <w:pStyle w:val="B1"/>
        <w:rPr>
          <w:ins w:id="12" w:author="MCC TF160" w:date="2023-05-12T09:15:00Z"/>
          <w:lang w:eastAsia="ko-KR"/>
        </w:rPr>
      </w:pPr>
      <w:ins w:id="13" w:author="MCC TF160" w:date="2023-05-12T09:15:00Z">
        <w:r w:rsidRPr="00D62128">
          <w:rPr>
            <w:lang w:eastAsia="ko-KR"/>
          </w:rPr>
          <w:t>-</w:t>
        </w:r>
        <w:r w:rsidRPr="00D62128">
          <w:rPr>
            <w:lang w:eastAsia="ko-KR"/>
          </w:rPr>
          <w:tab/>
        </w:r>
        <w:proofErr w:type="spellStart"/>
        <w:r w:rsidRPr="00D62128">
          <w:rPr>
            <w:i/>
            <w:lang w:eastAsia="ko-KR"/>
          </w:rPr>
          <w:t>drx-onDurationTimer</w:t>
        </w:r>
        <w:proofErr w:type="spellEnd"/>
        <w:r w:rsidRPr="00D62128">
          <w:rPr>
            <w:lang w:eastAsia="ko-KR"/>
          </w:rPr>
          <w:t>: the duration at the beginning of a DRX Cycle;</w:t>
        </w:r>
      </w:ins>
    </w:p>
    <w:p w14:paraId="786AA2EE" w14:textId="77777777" w:rsidR="002612D0" w:rsidRPr="00D62128" w:rsidRDefault="002612D0" w:rsidP="002612D0">
      <w:pPr>
        <w:pStyle w:val="B1"/>
        <w:rPr>
          <w:ins w:id="14" w:author="MCC TF160" w:date="2023-05-12T09:15:00Z"/>
          <w:lang w:eastAsia="ko-KR"/>
        </w:rPr>
      </w:pPr>
      <w:ins w:id="15" w:author="MCC TF160" w:date="2023-05-12T09:15:00Z">
        <w:r w:rsidRPr="00D62128">
          <w:rPr>
            <w:lang w:eastAsia="ko-KR"/>
          </w:rPr>
          <w:t>-</w:t>
        </w:r>
        <w:r w:rsidRPr="00D62128">
          <w:rPr>
            <w:lang w:eastAsia="ko-KR"/>
          </w:rPr>
          <w:tab/>
        </w:r>
        <w:proofErr w:type="spellStart"/>
        <w:r w:rsidRPr="00D62128">
          <w:rPr>
            <w:i/>
            <w:lang w:eastAsia="ko-KR"/>
          </w:rPr>
          <w:t>drx-SlotOffset</w:t>
        </w:r>
        <w:proofErr w:type="spellEnd"/>
        <w:r w:rsidRPr="00D62128">
          <w:rPr>
            <w:lang w:eastAsia="ko-KR"/>
          </w:rPr>
          <w:t xml:space="preserve">: the delay before starting the </w:t>
        </w:r>
        <w:proofErr w:type="spellStart"/>
        <w:r w:rsidRPr="00D62128">
          <w:rPr>
            <w:i/>
            <w:lang w:eastAsia="ko-KR"/>
          </w:rPr>
          <w:t>drx-onDurationTimer</w:t>
        </w:r>
        <w:proofErr w:type="spellEnd"/>
        <w:r w:rsidRPr="00D62128">
          <w:rPr>
            <w:lang w:eastAsia="ko-KR"/>
          </w:rPr>
          <w:t>;</w:t>
        </w:r>
      </w:ins>
    </w:p>
    <w:p w14:paraId="2DF9766E" w14:textId="77777777" w:rsidR="002612D0" w:rsidRPr="00D62128" w:rsidRDefault="002612D0" w:rsidP="002612D0">
      <w:pPr>
        <w:pStyle w:val="B1"/>
        <w:rPr>
          <w:ins w:id="16" w:author="MCC TF160" w:date="2023-05-12T09:15:00Z"/>
          <w:lang w:eastAsia="ko-KR"/>
        </w:rPr>
      </w:pPr>
      <w:ins w:id="17" w:author="MCC TF160" w:date="2023-05-12T09:15:00Z">
        <w:r w:rsidRPr="00D62128">
          <w:rPr>
            <w:lang w:eastAsia="ko-KR"/>
          </w:rPr>
          <w:t>-</w:t>
        </w:r>
        <w:r w:rsidRPr="00D62128">
          <w:rPr>
            <w:lang w:eastAsia="ko-KR"/>
          </w:rPr>
          <w:tab/>
        </w:r>
        <w:proofErr w:type="spellStart"/>
        <w:r w:rsidRPr="00D62128">
          <w:rPr>
            <w:i/>
            <w:lang w:eastAsia="ko-KR"/>
          </w:rPr>
          <w:t>drx-InactivityTimer</w:t>
        </w:r>
        <w:proofErr w:type="spellEnd"/>
        <w:r w:rsidRPr="00D62128">
          <w:rPr>
            <w:lang w:eastAsia="ko-KR"/>
          </w:rPr>
          <w:t>: the duration after the PDCCH occasion in which a PDCCH indicates a new UL or DL transmission for the MAC entity;</w:t>
        </w:r>
      </w:ins>
    </w:p>
    <w:p w14:paraId="56411813" w14:textId="77777777" w:rsidR="002612D0" w:rsidRPr="00D62128" w:rsidRDefault="002612D0" w:rsidP="002612D0">
      <w:pPr>
        <w:pStyle w:val="B1"/>
        <w:rPr>
          <w:ins w:id="18" w:author="MCC TF160" w:date="2023-05-12T09:15:00Z"/>
          <w:lang w:eastAsia="ko-KR"/>
        </w:rPr>
      </w:pPr>
      <w:ins w:id="19" w:author="MCC TF160" w:date="2023-05-12T09:15:00Z">
        <w:r w:rsidRPr="00D62128">
          <w:rPr>
            <w:lang w:eastAsia="ko-KR"/>
          </w:rPr>
          <w:t>-</w:t>
        </w:r>
        <w:r w:rsidRPr="00D62128">
          <w:rPr>
            <w:lang w:eastAsia="ko-KR"/>
          </w:rPr>
          <w:tab/>
        </w:r>
        <w:proofErr w:type="spellStart"/>
        <w:r w:rsidRPr="00D62128">
          <w:rPr>
            <w:i/>
            <w:lang w:eastAsia="ko-KR"/>
          </w:rPr>
          <w:t>drx-RetransmissionTimerDL</w:t>
        </w:r>
        <w:proofErr w:type="spellEnd"/>
        <w:r w:rsidRPr="00D62128">
          <w:rPr>
            <w:lang w:eastAsia="ko-KR"/>
          </w:rPr>
          <w:t xml:space="preserve"> (per DL HARQ process except for the broadcast process): the maximum duration until a DL retransmission is received;</w:t>
        </w:r>
      </w:ins>
    </w:p>
    <w:p w14:paraId="1A4580FF" w14:textId="77777777" w:rsidR="002612D0" w:rsidRPr="00D62128" w:rsidRDefault="002612D0" w:rsidP="002612D0">
      <w:pPr>
        <w:pStyle w:val="B1"/>
        <w:rPr>
          <w:ins w:id="20" w:author="MCC TF160" w:date="2023-05-12T09:15:00Z"/>
          <w:lang w:eastAsia="ko-KR"/>
        </w:rPr>
      </w:pPr>
      <w:ins w:id="21" w:author="MCC TF160" w:date="2023-05-12T09:15:00Z">
        <w:r w:rsidRPr="00D62128">
          <w:rPr>
            <w:lang w:eastAsia="ko-KR"/>
          </w:rPr>
          <w:t>-</w:t>
        </w:r>
        <w:r w:rsidRPr="00D62128">
          <w:rPr>
            <w:lang w:eastAsia="ko-KR"/>
          </w:rPr>
          <w:tab/>
        </w:r>
        <w:proofErr w:type="spellStart"/>
        <w:r w:rsidRPr="00D62128">
          <w:rPr>
            <w:i/>
            <w:lang w:eastAsia="ko-KR"/>
          </w:rPr>
          <w:t>drx-RetransmissionTimerUL</w:t>
        </w:r>
        <w:proofErr w:type="spellEnd"/>
        <w:r w:rsidRPr="00D62128">
          <w:rPr>
            <w:lang w:eastAsia="ko-KR"/>
          </w:rPr>
          <w:t xml:space="preserve"> (per UL HARQ process): the maximum duration until a grant for UL retransmission is received;</w:t>
        </w:r>
      </w:ins>
    </w:p>
    <w:p w14:paraId="77728648" w14:textId="77777777" w:rsidR="002612D0" w:rsidRPr="00D62128" w:rsidRDefault="002612D0" w:rsidP="002612D0">
      <w:pPr>
        <w:pStyle w:val="B1"/>
        <w:rPr>
          <w:ins w:id="22" w:author="MCC TF160" w:date="2023-05-12T09:15:00Z"/>
          <w:lang w:eastAsia="ko-KR"/>
        </w:rPr>
      </w:pPr>
      <w:ins w:id="23" w:author="MCC TF160" w:date="2023-05-12T09:15:00Z">
        <w:r w:rsidRPr="00D62128">
          <w:rPr>
            <w:lang w:eastAsia="ko-KR"/>
          </w:rPr>
          <w:t>-</w:t>
        </w:r>
        <w:r w:rsidRPr="00D62128">
          <w:rPr>
            <w:lang w:eastAsia="ko-KR"/>
          </w:rPr>
          <w:tab/>
        </w:r>
        <w:proofErr w:type="spellStart"/>
        <w:r w:rsidRPr="00D62128">
          <w:rPr>
            <w:i/>
            <w:lang w:eastAsia="ko-KR"/>
          </w:rPr>
          <w:t>drx-LongCycleStartOffset</w:t>
        </w:r>
        <w:proofErr w:type="spellEnd"/>
        <w:r w:rsidRPr="00D62128">
          <w:rPr>
            <w:lang w:eastAsia="ko-KR"/>
          </w:rPr>
          <w:t xml:space="preserve">: the Long DRX cycle and </w:t>
        </w:r>
        <w:proofErr w:type="spellStart"/>
        <w:r w:rsidRPr="00D62128">
          <w:rPr>
            <w:i/>
            <w:lang w:eastAsia="ko-KR"/>
          </w:rPr>
          <w:t>drx-StartOffset</w:t>
        </w:r>
        <w:proofErr w:type="spellEnd"/>
        <w:r w:rsidRPr="00D62128">
          <w:rPr>
            <w:lang w:eastAsia="ko-KR"/>
          </w:rPr>
          <w:t xml:space="preserve"> which defines the subframe where the Long and Short DRX Cycle starts;</w:t>
        </w:r>
      </w:ins>
    </w:p>
    <w:p w14:paraId="7F967B94" w14:textId="77777777" w:rsidR="002612D0" w:rsidRPr="00D62128" w:rsidRDefault="002612D0" w:rsidP="002612D0">
      <w:pPr>
        <w:pStyle w:val="B1"/>
        <w:rPr>
          <w:ins w:id="24" w:author="MCC TF160" w:date="2023-05-12T09:15:00Z"/>
          <w:lang w:eastAsia="ko-KR"/>
        </w:rPr>
      </w:pPr>
      <w:ins w:id="25" w:author="MCC TF160" w:date="2023-05-12T09:15:00Z">
        <w:r w:rsidRPr="00D62128">
          <w:rPr>
            <w:lang w:eastAsia="ko-KR"/>
          </w:rPr>
          <w:t>-</w:t>
        </w:r>
        <w:r w:rsidRPr="00D62128">
          <w:rPr>
            <w:lang w:eastAsia="ko-KR"/>
          </w:rPr>
          <w:tab/>
        </w:r>
        <w:proofErr w:type="spellStart"/>
        <w:r w:rsidRPr="00D62128">
          <w:rPr>
            <w:i/>
            <w:lang w:eastAsia="ko-KR"/>
          </w:rPr>
          <w:t>drx-ShortCycle</w:t>
        </w:r>
        <w:proofErr w:type="spellEnd"/>
        <w:r w:rsidRPr="00D62128">
          <w:rPr>
            <w:lang w:eastAsia="ko-KR"/>
          </w:rPr>
          <w:t xml:space="preserve"> (optional): the Short DRX cycle;</w:t>
        </w:r>
      </w:ins>
    </w:p>
    <w:p w14:paraId="4B0FCDAF" w14:textId="77777777" w:rsidR="002612D0" w:rsidRPr="00D62128" w:rsidRDefault="002612D0" w:rsidP="002612D0">
      <w:pPr>
        <w:pStyle w:val="B1"/>
        <w:rPr>
          <w:ins w:id="26" w:author="MCC TF160" w:date="2023-05-12T09:15:00Z"/>
          <w:lang w:eastAsia="ko-KR"/>
        </w:rPr>
      </w:pPr>
      <w:ins w:id="27" w:author="MCC TF160" w:date="2023-05-12T09:15:00Z">
        <w:r w:rsidRPr="00D62128">
          <w:rPr>
            <w:lang w:eastAsia="ko-KR"/>
          </w:rPr>
          <w:t>-</w:t>
        </w:r>
        <w:r w:rsidRPr="00D62128">
          <w:rPr>
            <w:lang w:eastAsia="ko-KR"/>
          </w:rPr>
          <w:tab/>
        </w:r>
        <w:proofErr w:type="spellStart"/>
        <w:r w:rsidRPr="00D62128">
          <w:rPr>
            <w:i/>
            <w:lang w:eastAsia="ko-KR"/>
          </w:rPr>
          <w:t>drx-ShortCycleTimer</w:t>
        </w:r>
        <w:proofErr w:type="spellEnd"/>
        <w:r w:rsidRPr="00D62128">
          <w:rPr>
            <w:lang w:eastAsia="ko-KR"/>
          </w:rPr>
          <w:t xml:space="preserve"> (optional): the duration the UE shall follow the Short DRX cycle;</w:t>
        </w:r>
      </w:ins>
    </w:p>
    <w:p w14:paraId="38528239" w14:textId="77777777" w:rsidR="002612D0" w:rsidRPr="00D62128" w:rsidRDefault="002612D0" w:rsidP="002612D0">
      <w:pPr>
        <w:pStyle w:val="B1"/>
        <w:rPr>
          <w:ins w:id="28" w:author="MCC TF160" w:date="2023-05-12T09:15:00Z"/>
          <w:lang w:eastAsia="ko-KR"/>
        </w:rPr>
      </w:pPr>
      <w:ins w:id="29" w:author="MCC TF160" w:date="2023-05-12T09:15:00Z">
        <w:r w:rsidRPr="00D62128">
          <w:rPr>
            <w:lang w:eastAsia="ko-KR"/>
          </w:rPr>
          <w:t>-</w:t>
        </w:r>
        <w:r w:rsidRPr="00D62128">
          <w:rPr>
            <w:lang w:eastAsia="ko-KR"/>
          </w:rPr>
          <w:tab/>
        </w:r>
        <w:proofErr w:type="spellStart"/>
        <w:r w:rsidRPr="00D62128">
          <w:rPr>
            <w:i/>
            <w:lang w:eastAsia="ko-KR"/>
          </w:rPr>
          <w:t>drx</w:t>
        </w:r>
        <w:proofErr w:type="spellEnd"/>
        <w:r w:rsidRPr="00D62128">
          <w:rPr>
            <w:i/>
            <w:lang w:eastAsia="ko-KR"/>
          </w:rPr>
          <w:t>-HARQ-RTT-</w:t>
        </w:r>
        <w:proofErr w:type="spellStart"/>
        <w:r w:rsidRPr="00D62128">
          <w:rPr>
            <w:i/>
            <w:lang w:eastAsia="ko-KR"/>
          </w:rPr>
          <w:t>TimerDL</w:t>
        </w:r>
        <w:proofErr w:type="spellEnd"/>
        <w:r w:rsidRPr="00D62128">
          <w:rPr>
            <w:lang w:eastAsia="ko-KR"/>
          </w:rPr>
          <w:t xml:space="preserve"> (per DL HARQ process except for the broadcast process): the minimum duration before a DL assignment for HARQ retransmission is expected by the MAC entity;</w:t>
        </w:r>
      </w:ins>
    </w:p>
    <w:p w14:paraId="505AA1C4" w14:textId="77777777" w:rsidR="002612D0" w:rsidRPr="00D62128" w:rsidRDefault="002612D0" w:rsidP="002612D0">
      <w:pPr>
        <w:pStyle w:val="B1"/>
        <w:rPr>
          <w:ins w:id="30" w:author="MCC TF160" w:date="2023-05-12T09:15:00Z"/>
          <w:lang w:eastAsia="ko-KR"/>
        </w:rPr>
      </w:pPr>
      <w:ins w:id="31" w:author="MCC TF160" w:date="2023-05-12T09:15:00Z">
        <w:r w:rsidRPr="00D62128">
          <w:rPr>
            <w:lang w:eastAsia="ko-KR"/>
          </w:rPr>
          <w:lastRenderedPageBreak/>
          <w:t>-</w:t>
        </w:r>
        <w:r w:rsidRPr="00D62128">
          <w:rPr>
            <w:lang w:eastAsia="ko-KR"/>
          </w:rPr>
          <w:tab/>
        </w:r>
        <w:proofErr w:type="spellStart"/>
        <w:r w:rsidRPr="00D62128">
          <w:rPr>
            <w:i/>
            <w:lang w:eastAsia="ko-KR"/>
          </w:rPr>
          <w:t>drx</w:t>
        </w:r>
        <w:proofErr w:type="spellEnd"/>
        <w:r w:rsidRPr="00D62128">
          <w:rPr>
            <w:i/>
            <w:lang w:eastAsia="ko-KR"/>
          </w:rPr>
          <w:t>-HARQ-RTT-</w:t>
        </w:r>
        <w:proofErr w:type="spellStart"/>
        <w:r w:rsidRPr="00D62128">
          <w:rPr>
            <w:i/>
            <w:lang w:eastAsia="ko-KR"/>
          </w:rPr>
          <w:t>TimerUL</w:t>
        </w:r>
        <w:proofErr w:type="spellEnd"/>
        <w:r w:rsidRPr="00D62128">
          <w:rPr>
            <w:lang w:eastAsia="ko-KR"/>
          </w:rPr>
          <w:t xml:space="preserve"> (per UL HARQ process): the minimum duration before a UL HARQ retransmission grant is expected by the MAC entity.</w:t>
        </w:r>
      </w:ins>
    </w:p>
    <w:p w14:paraId="3FFCCCF8" w14:textId="77777777" w:rsidR="002612D0" w:rsidRPr="00D62128" w:rsidRDefault="002612D0" w:rsidP="002612D0">
      <w:pPr>
        <w:rPr>
          <w:ins w:id="32" w:author="MCC TF160" w:date="2023-05-12T09:15:00Z"/>
          <w:noProof/>
        </w:rPr>
      </w:pPr>
      <w:ins w:id="33" w:author="MCC TF160" w:date="2023-05-12T09:15:00Z">
        <w:r w:rsidRPr="00D62128">
          <w:rPr>
            <w:noProof/>
          </w:rPr>
          <w:t>When DRX is configured, the Active Time includes the time while:</w:t>
        </w:r>
      </w:ins>
    </w:p>
    <w:p w14:paraId="60502E18" w14:textId="77777777" w:rsidR="002612D0" w:rsidRPr="00D62128" w:rsidRDefault="002612D0" w:rsidP="002612D0">
      <w:pPr>
        <w:pStyle w:val="B1"/>
        <w:rPr>
          <w:ins w:id="34" w:author="MCC TF160" w:date="2023-05-12T09:15:00Z"/>
          <w:noProof/>
        </w:rPr>
      </w:pPr>
      <w:ins w:id="35" w:author="MCC TF160" w:date="2023-05-12T09:15:00Z">
        <w:r w:rsidRPr="00D62128">
          <w:rPr>
            <w:noProof/>
          </w:rPr>
          <w:t>-</w:t>
        </w:r>
        <w:r w:rsidRPr="00D62128">
          <w:rPr>
            <w:noProof/>
          </w:rPr>
          <w:tab/>
        </w:r>
        <w:r w:rsidRPr="00D62128">
          <w:rPr>
            <w:i/>
            <w:noProof/>
          </w:rPr>
          <w:t>drx-onDurationTimer</w:t>
        </w:r>
        <w:r w:rsidRPr="00D62128">
          <w:rPr>
            <w:noProof/>
          </w:rPr>
          <w:t xml:space="preserve"> or </w:t>
        </w:r>
        <w:r w:rsidRPr="00D62128">
          <w:rPr>
            <w:i/>
            <w:noProof/>
          </w:rPr>
          <w:t>drx-InactivityTimer</w:t>
        </w:r>
        <w:r w:rsidRPr="00D62128">
          <w:rPr>
            <w:noProof/>
          </w:rPr>
          <w:t xml:space="preserve"> or </w:t>
        </w:r>
        <w:proofErr w:type="spellStart"/>
        <w:r w:rsidRPr="00D62128">
          <w:rPr>
            <w:i/>
          </w:rPr>
          <w:t>drx-RetransmissionTimerDL</w:t>
        </w:r>
        <w:proofErr w:type="spellEnd"/>
        <w:r w:rsidRPr="00D62128">
          <w:rPr>
            <w:noProof/>
          </w:rPr>
          <w:t xml:space="preserve"> or </w:t>
        </w:r>
        <w:proofErr w:type="spellStart"/>
        <w:r w:rsidRPr="00D62128">
          <w:rPr>
            <w:i/>
          </w:rPr>
          <w:t>drx-RetransmissionTimerUL</w:t>
        </w:r>
        <w:proofErr w:type="spellEnd"/>
        <w:r w:rsidRPr="00D62128">
          <w:rPr>
            <w:noProof/>
          </w:rPr>
          <w:t xml:space="preserve"> or </w:t>
        </w:r>
        <w:r w:rsidRPr="00D62128">
          <w:rPr>
            <w:i/>
            <w:noProof/>
          </w:rPr>
          <w:t>ra-ContentionResolutionTimer</w:t>
        </w:r>
        <w:r w:rsidRPr="00D62128">
          <w:rPr>
            <w:noProof/>
          </w:rPr>
          <w:t xml:space="preserve"> (as described in clause 5.1.5) is running; or</w:t>
        </w:r>
      </w:ins>
    </w:p>
    <w:p w14:paraId="7F052D0D" w14:textId="77777777" w:rsidR="002612D0" w:rsidRPr="00D62128" w:rsidRDefault="002612D0" w:rsidP="002612D0">
      <w:pPr>
        <w:pStyle w:val="B1"/>
        <w:rPr>
          <w:ins w:id="36" w:author="MCC TF160" w:date="2023-05-12T09:15:00Z"/>
          <w:noProof/>
        </w:rPr>
      </w:pPr>
      <w:ins w:id="37" w:author="MCC TF160" w:date="2023-05-12T09:15:00Z">
        <w:r w:rsidRPr="00D62128">
          <w:rPr>
            <w:noProof/>
          </w:rPr>
          <w:t>-</w:t>
        </w:r>
        <w:r w:rsidRPr="00D62128">
          <w:rPr>
            <w:noProof/>
          </w:rPr>
          <w:tab/>
          <w:t>a Scheduling Request is sent on PUCCH and is pending (as described in clause 5.4.4); or</w:t>
        </w:r>
      </w:ins>
    </w:p>
    <w:p w14:paraId="049E3FDE" w14:textId="77777777" w:rsidR="002612D0" w:rsidRPr="00D62128" w:rsidRDefault="002612D0" w:rsidP="002612D0">
      <w:pPr>
        <w:pStyle w:val="B1"/>
        <w:rPr>
          <w:ins w:id="38" w:author="MCC TF160" w:date="2023-05-12T09:15:00Z"/>
          <w:noProof/>
        </w:rPr>
      </w:pPr>
      <w:ins w:id="39" w:author="MCC TF160" w:date="2023-05-12T09:15:00Z">
        <w:r w:rsidRPr="00D62128">
          <w:rPr>
            <w:noProof/>
          </w:rPr>
          <w:t>-</w:t>
        </w:r>
        <w:r w:rsidRPr="00D62128">
          <w:rPr>
            <w:noProof/>
          </w:rPr>
          <w:tab/>
          <w:t xml:space="preserve">a PDCCH indicating a new transmission addressed to the C-RNTI of the MAC entity has not been received after successful reception of a Random Access Response for the Random Access Preamble not selected by the </w:t>
        </w:r>
        <w:r w:rsidRPr="00D62128">
          <w:rPr>
            <w:noProof/>
            <w:lang w:eastAsia="ko-KR"/>
          </w:rPr>
          <w:t>MAC entity</w:t>
        </w:r>
        <w:r w:rsidRPr="00D62128">
          <w:rPr>
            <w:noProof/>
          </w:rPr>
          <w:t xml:space="preserve"> among the contention-based Random Access Preamble (as described in clause 5.1.4).</w:t>
        </w:r>
      </w:ins>
    </w:p>
    <w:p w14:paraId="4604C9BE" w14:textId="77777777" w:rsidR="002612D0" w:rsidRPr="00D62128" w:rsidRDefault="002612D0" w:rsidP="002612D0">
      <w:pPr>
        <w:rPr>
          <w:ins w:id="40" w:author="MCC TF160" w:date="2023-05-12T09:15:00Z"/>
          <w:lang w:eastAsia="ko-KR"/>
        </w:rPr>
      </w:pPr>
      <w:ins w:id="41" w:author="MCC TF160" w:date="2023-05-12T09:15:00Z">
        <w:r w:rsidRPr="00D62128">
          <w:rPr>
            <w:lang w:eastAsia="ko-KR"/>
          </w:rPr>
          <w:t>When DRX is configured, the MAC entity shall:</w:t>
        </w:r>
      </w:ins>
    </w:p>
    <w:p w14:paraId="662BE494" w14:textId="5A20199B" w:rsidR="009F490A" w:rsidRDefault="009F490A" w:rsidP="002612D0">
      <w:pPr>
        <w:pStyle w:val="B1"/>
        <w:rPr>
          <w:ins w:id="42" w:author="MCC TF160" w:date="2023-05-12T09:18:00Z"/>
          <w:noProof/>
          <w:lang w:eastAsia="ko-KR"/>
        </w:rPr>
      </w:pPr>
      <w:ins w:id="43" w:author="MCC TF160" w:date="2023-05-12T09:18:00Z">
        <w:r>
          <w:rPr>
            <w:noProof/>
            <w:lang w:eastAsia="ko-KR"/>
          </w:rPr>
          <w:t>.</w:t>
        </w:r>
      </w:ins>
      <w:ins w:id="44" w:author="MCC TF160" w:date="2023-05-12T09:19:00Z">
        <w:r>
          <w:rPr>
            <w:noProof/>
            <w:lang w:eastAsia="ko-KR"/>
          </w:rPr>
          <w:t>..</w:t>
        </w:r>
      </w:ins>
    </w:p>
    <w:p w14:paraId="3E77CBC0" w14:textId="77777777" w:rsidR="002612D0" w:rsidRPr="00D62128" w:rsidRDefault="002612D0" w:rsidP="002612D0">
      <w:pPr>
        <w:pStyle w:val="B1"/>
        <w:rPr>
          <w:ins w:id="45" w:author="MCC TF160" w:date="2023-05-12T09:15:00Z"/>
          <w:lang w:eastAsia="ko-KR"/>
        </w:rPr>
      </w:pPr>
      <w:ins w:id="46" w:author="MCC TF160" w:date="2023-05-12T09:15:00Z">
        <w:r w:rsidRPr="00D62128">
          <w:rPr>
            <w:lang w:eastAsia="ko-KR"/>
          </w:rPr>
          <w:t>1&gt;</w:t>
        </w:r>
        <w:r w:rsidRPr="00D62128">
          <w:rPr>
            <w:lang w:eastAsia="ko-KR"/>
          </w:rPr>
          <w:tab/>
          <w:t xml:space="preserve">if </w:t>
        </w:r>
        <w:proofErr w:type="spellStart"/>
        <w:r w:rsidRPr="00D62128">
          <w:rPr>
            <w:i/>
            <w:lang w:eastAsia="ko-KR"/>
          </w:rPr>
          <w:t>drx-InactivityTimer</w:t>
        </w:r>
        <w:proofErr w:type="spellEnd"/>
        <w:r w:rsidRPr="00D62128">
          <w:rPr>
            <w:lang w:eastAsia="ko-KR"/>
          </w:rPr>
          <w:t xml:space="preserve"> expires or a DRX Command MAC CE is received:</w:t>
        </w:r>
      </w:ins>
    </w:p>
    <w:p w14:paraId="14D05800" w14:textId="77777777" w:rsidR="002612D0" w:rsidRPr="00D62128" w:rsidRDefault="002612D0" w:rsidP="002612D0">
      <w:pPr>
        <w:pStyle w:val="B2"/>
        <w:rPr>
          <w:ins w:id="47" w:author="MCC TF160" w:date="2023-05-12T09:15:00Z"/>
          <w:noProof/>
        </w:rPr>
      </w:pPr>
      <w:ins w:id="48" w:author="MCC TF160" w:date="2023-05-12T09:15:00Z">
        <w:r w:rsidRPr="00D62128">
          <w:rPr>
            <w:lang w:eastAsia="ko-KR"/>
          </w:rPr>
          <w:t>2&gt;</w:t>
        </w:r>
        <w:r w:rsidRPr="00D62128">
          <w:rPr>
            <w:lang w:eastAsia="ko-KR"/>
          </w:rPr>
          <w:tab/>
        </w:r>
        <w:r w:rsidRPr="00D62128">
          <w:rPr>
            <w:noProof/>
          </w:rPr>
          <w:t>if the Short DRX cycle is configured:</w:t>
        </w:r>
      </w:ins>
    </w:p>
    <w:p w14:paraId="17CCA3E9" w14:textId="77777777" w:rsidR="002612D0" w:rsidRPr="00D62128" w:rsidRDefault="002612D0" w:rsidP="002612D0">
      <w:pPr>
        <w:pStyle w:val="B3"/>
        <w:rPr>
          <w:ins w:id="49" w:author="MCC TF160" w:date="2023-05-12T09:15:00Z"/>
          <w:noProof/>
        </w:rPr>
      </w:pPr>
      <w:ins w:id="50" w:author="MCC TF160" w:date="2023-05-12T09:15:00Z">
        <w:r w:rsidRPr="00D62128">
          <w:rPr>
            <w:noProof/>
          </w:rPr>
          <w:t>3&gt;</w:t>
        </w:r>
        <w:r w:rsidRPr="00D62128">
          <w:rPr>
            <w:noProof/>
          </w:rPr>
          <w:tab/>
          <w:t xml:space="preserve">start or restart </w:t>
        </w:r>
        <w:r w:rsidRPr="00D62128">
          <w:rPr>
            <w:i/>
            <w:noProof/>
          </w:rPr>
          <w:t>drx-ShortCycle</w:t>
        </w:r>
        <w:r w:rsidRPr="00D62128">
          <w:rPr>
            <w:i/>
            <w:noProof/>
            <w:lang w:eastAsia="ko-KR"/>
          </w:rPr>
          <w:t>Timer</w:t>
        </w:r>
        <w:r w:rsidRPr="00D62128">
          <w:rPr>
            <w:noProof/>
            <w:lang w:eastAsia="ko-KR"/>
          </w:rPr>
          <w:t xml:space="preserve"> in the first symbol after the expiry of </w:t>
        </w:r>
        <w:r w:rsidRPr="00D62128">
          <w:rPr>
            <w:i/>
            <w:noProof/>
            <w:lang w:eastAsia="ko-KR"/>
          </w:rPr>
          <w:t>drx-InactivityTimer</w:t>
        </w:r>
        <w:r w:rsidRPr="00D62128">
          <w:rPr>
            <w:noProof/>
            <w:lang w:eastAsia="ko-KR"/>
          </w:rPr>
          <w:t xml:space="preserve"> or in the first symbol after the end of DRX Command MAC CE reception</w:t>
        </w:r>
        <w:r w:rsidRPr="00D62128">
          <w:rPr>
            <w:noProof/>
          </w:rPr>
          <w:t>;</w:t>
        </w:r>
      </w:ins>
    </w:p>
    <w:p w14:paraId="20B8E60E" w14:textId="77777777" w:rsidR="002612D0" w:rsidRPr="00D62128" w:rsidRDefault="002612D0" w:rsidP="002612D0">
      <w:pPr>
        <w:pStyle w:val="B3"/>
        <w:rPr>
          <w:ins w:id="51" w:author="MCC TF160" w:date="2023-05-12T09:15:00Z"/>
          <w:noProof/>
        </w:rPr>
      </w:pPr>
      <w:ins w:id="52" w:author="MCC TF160" w:date="2023-05-12T09:15:00Z">
        <w:r w:rsidRPr="00D62128">
          <w:rPr>
            <w:noProof/>
          </w:rPr>
          <w:t>3&gt;</w:t>
        </w:r>
        <w:r w:rsidRPr="00D62128">
          <w:rPr>
            <w:noProof/>
          </w:rPr>
          <w:tab/>
          <w:t>use the Short DRX Cycle.</w:t>
        </w:r>
      </w:ins>
    </w:p>
    <w:p w14:paraId="705E7AB4" w14:textId="77777777" w:rsidR="002612D0" w:rsidRPr="00D62128" w:rsidRDefault="002612D0" w:rsidP="002612D0">
      <w:pPr>
        <w:pStyle w:val="B2"/>
        <w:rPr>
          <w:ins w:id="53" w:author="MCC TF160" w:date="2023-05-12T09:15:00Z"/>
          <w:noProof/>
        </w:rPr>
      </w:pPr>
      <w:ins w:id="54" w:author="MCC TF160" w:date="2023-05-12T09:15:00Z">
        <w:r w:rsidRPr="00D62128">
          <w:rPr>
            <w:noProof/>
          </w:rPr>
          <w:t>2&gt;</w:t>
        </w:r>
        <w:r w:rsidRPr="00D62128">
          <w:rPr>
            <w:noProof/>
          </w:rPr>
          <w:tab/>
          <w:t>else:</w:t>
        </w:r>
      </w:ins>
    </w:p>
    <w:p w14:paraId="73964080" w14:textId="77777777" w:rsidR="002612D0" w:rsidRPr="00D62128" w:rsidRDefault="002612D0" w:rsidP="002612D0">
      <w:pPr>
        <w:pStyle w:val="B3"/>
        <w:rPr>
          <w:ins w:id="55" w:author="MCC TF160" w:date="2023-05-12T09:15:00Z"/>
          <w:noProof/>
        </w:rPr>
      </w:pPr>
      <w:ins w:id="56" w:author="MCC TF160" w:date="2023-05-12T09:15:00Z">
        <w:r w:rsidRPr="00D62128">
          <w:rPr>
            <w:noProof/>
          </w:rPr>
          <w:t>3&gt;</w:t>
        </w:r>
        <w:r w:rsidRPr="00D62128">
          <w:rPr>
            <w:noProof/>
          </w:rPr>
          <w:tab/>
          <w:t>use the Long DRX cycle.</w:t>
        </w:r>
      </w:ins>
    </w:p>
    <w:p w14:paraId="66356B1B" w14:textId="77777777" w:rsidR="002612D0" w:rsidRPr="00D62128" w:rsidRDefault="002612D0" w:rsidP="002612D0">
      <w:pPr>
        <w:pStyle w:val="B1"/>
        <w:rPr>
          <w:ins w:id="57" w:author="MCC TF160" w:date="2023-05-12T09:15:00Z"/>
          <w:noProof/>
        </w:rPr>
      </w:pPr>
      <w:ins w:id="58" w:author="MCC TF160" w:date="2023-05-12T09:15:00Z">
        <w:r w:rsidRPr="00D62128">
          <w:rPr>
            <w:noProof/>
          </w:rPr>
          <w:t>1&gt;</w:t>
        </w:r>
        <w:r w:rsidRPr="00D62128">
          <w:rPr>
            <w:noProof/>
          </w:rPr>
          <w:tab/>
          <w:t xml:space="preserve">if </w:t>
        </w:r>
        <w:r w:rsidRPr="00D62128">
          <w:rPr>
            <w:i/>
            <w:noProof/>
          </w:rPr>
          <w:t>drx-ShortCycle</w:t>
        </w:r>
        <w:r w:rsidRPr="00D62128">
          <w:rPr>
            <w:i/>
            <w:noProof/>
            <w:lang w:eastAsia="ko-KR"/>
          </w:rPr>
          <w:t>Timer</w:t>
        </w:r>
        <w:r w:rsidRPr="00D62128">
          <w:rPr>
            <w:noProof/>
          </w:rPr>
          <w:t xml:space="preserve"> expires:</w:t>
        </w:r>
      </w:ins>
    </w:p>
    <w:p w14:paraId="2A5AC759" w14:textId="77777777" w:rsidR="002612D0" w:rsidRPr="00D62128" w:rsidRDefault="002612D0" w:rsidP="002612D0">
      <w:pPr>
        <w:pStyle w:val="B2"/>
        <w:rPr>
          <w:ins w:id="59" w:author="MCC TF160" w:date="2023-05-12T09:15:00Z"/>
          <w:noProof/>
        </w:rPr>
      </w:pPr>
      <w:ins w:id="60" w:author="MCC TF160" w:date="2023-05-12T09:15:00Z">
        <w:r w:rsidRPr="00D62128">
          <w:rPr>
            <w:noProof/>
          </w:rPr>
          <w:t>2&gt;</w:t>
        </w:r>
        <w:r w:rsidRPr="00D62128">
          <w:rPr>
            <w:noProof/>
          </w:rPr>
          <w:tab/>
          <w:t>use the Long DRX cycle.</w:t>
        </w:r>
      </w:ins>
    </w:p>
    <w:p w14:paraId="779E6151" w14:textId="77777777" w:rsidR="002612D0" w:rsidRPr="00D62128" w:rsidRDefault="002612D0" w:rsidP="002612D0">
      <w:pPr>
        <w:pStyle w:val="B1"/>
        <w:rPr>
          <w:ins w:id="61" w:author="MCC TF160" w:date="2023-05-12T09:15:00Z"/>
        </w:rPr>
      </w:pPr>
      <w:ins w:id="62" w:author="MCC TF160" w:date="2023-05-12T09:15:00Z">
        <w:r w:rsidRPr="00D62128">
          <w:rPr>
            <w:lang w:eastAsia="ko-KR"/>
          </w:rPr>
          <w:t>1&gt;</w:t>
        </w:r>
        <w:r w:rsidRPr="00D62128">
          <w:tab/>
          <w:t xml:space="preserve">if a Long DRX Command MAC </w:t>
        </w:r>
        <w:r w:rsidRPr="00D62128">
          <w:rPr>
            <w:lang w:eastAsia="ko-KR"/>
          </w:rPr>
          <w:t>CE</w:t>
        </w:r>
        <w:r w:rsidRPr="00D62128">
          <w:t xml:space="preserve"> is received:</w:t>
        </w:r>
      </w:ins>
    </w:p>
    <w:p w14:paraId="12086547" w14:textId="77777777" w:rsidR="002612D0" w:rsidRPr="00D62128" w:rsidRDefault="002612D0" w:rsidP="002612D0">
      <w:pPr>
        <w:pStyle w:val="B2"/>
        <w:rPr>
          <w:ins w:id="63" w:author="MCC TF160" w:date="2023-05-12T09:15:00Z"/>
          <w:noProof/>
        </w:rPr>
      </w:pPr>
      <w:ins w:id="64" w:author="MCC TF160" w:date="2023-05-12T09:15:00Z">
        <w:r w:rsidRPr="00D62128">
          <w:rPr>
            <w:noProof/>
            <w:lang w:eastAsia="ko-KR"/>
          </w:rPr>
          <w:t>2&gt;</w:t>
        </w:r>
        <w:r w:rsidRPr="00D62128">
          <w:rPr>
            <w:noProof/>
          </w:rPr>
          <w:tab/>
          <w:t xml:space="preserve">stop </w:t>
        </w:r>
        <w:r w:rsidRPr="00D62128">
          <w:rPr>
            <w:i/>
            <w:noProof/>
          </w:rPr>
          <w:t>drx-ShortCycleTimer</w:t>
        </w:r>
        <w:r w:rsidRPr="00D62128">
          <w:rPr>
            <w:noProof/>
          </w:rPr>
          <w:t>;</w:t>
        </w:r>
      </w:ins>
    </w:p>
    <w:p w14:paraId="67220A37" w14:textId="77777777" w:rsidR="002612D0" w:rsidRPr="00D62128" w:rsidRDefault="002612D0" w:rsidP="002612D0">
      <w:pPr>
        <w:pStyle w:val="B2"/>
        <w:rPr>
          <w:ins w:id="65" w:author="MCC TF160" w:date="2023-05-12T09:15:00Z"/>
          <w:noProof/>
        </w:rPr>
      </w:pPr>
      <w:ins w:id="66" w:author="MCC TF160" w:date="2023-05-12T09:15:00Z">
        <w:r w:rsidRPr="00D62128">
          <w:rPr>
            <w:noProof/>
            <w:lang w:eastAsia="ko-KR"/>
          </w:rPr>
          <w:t>2&gt;</w:t>
        </w:r>
        <w:r w:rsidRPr="00D62128">
          <w:rPr>
            <w:noProof/>
          </w:rPr>
          <w:tab/>
          <w:t>use the Long DRX cycle.</w:t>
        </w:r>
      </w:ins>
    </w:p>
    <w:p w14:paraId="1FEECD61" w14:textId="77777777" w:rsidR="002612D0" w:rsidRPr="00D62128" w:rsidRDefault="002612D0" w:rsidP="002612D0">
      <w:pPr>
        <w:pStyle w:val="B1"/>
        <w:rPr>
          <w:ins w:id="67" w:author="MCC TF160" w:date="2023-05-12T09:15:00Z"/>
          <w:noProof/>
        </w:rPr>
      </w:pPr>
      <w:ins w:id="68" w:author="MCC TF160" w:date="2023-05-12T09:15:00Z">
        <w:r w:rsidRPr="00D62128">
          <w:rPr>
            <w:noProof/>
          </w:rPr>
          <w:t>1&gt;</w:t>
        </w:r>
        <w:r w:rsidRPr="00D62128">
          <w:rPr>
            <w:noProof/>
          </w:rPr>
          <w:tab/>
          <w:t>if the Short DRX Cycle is used, and</w:t>
        </w:r>
        <w:r w:rsidRPr="00D62128">
          <w:rPr>
            <w:noProof/>
            <w:lang w:eastAsia="ko-KR"/>
          </w:rPr>
          <w:t xml:space="preserve"> </w:t>
        </w:r>
        <w:r w:rsidRPr="00D62128">
          <w:rPr>
            <w:noProof/>
          </w:rPr>
          <w:t>[(SFN × 10) + subframe number] modulo (</w:t>
        </w:r>
        <w:r w:rsidRPr="00D62128">
          <w:rPr>
            <w:i/>
            <w:noProof/>
          </w:rPr>
          <w:t>drx-ShortCycle</w:t>
        </w:r>
        <w:r w:rsidRPr="00D62128">
          <w:rPr>
            <w:noProof/>
          </w:rPr>
          <w:t>) = (</w:t>
        </w:r>
        <w:r w:rsidRPr="00D62128">
          <w:rPr>
            <w:i/>
            <w:noProof/>
          </w:rPr>
          <w:t>drx-StartOffset</w:t>
        </w:r>
        <w:r w:rsidRPr="00D62128">
          <w:rPr>
            <w:noProof/>
          </w:rPr>
          <w:t>) modulo (</w:t>
        </w:r>
        <w:r w:rsidRPr="00D62128">
          <w:rPr>
            <w:i/>
            <w:noProof/>
          </w:rPr>
          <w:t>drx-ShortCycle</w:t>
        </w:r>
        <w:r w:rsidRPr="00D62128">
          <w:rPr>
            <w:noProof/>
          </w:rPr>
          <w:t>); or</w:t>
        </w:r>
      </w:ins>
    </w:p>
    <w:p w14:paraId="2749BD35" w14:textId="77777777" w:rsidR="002612D0" w:rsidRPr="00D62128" w:rsidRDefault="002612D0" w:rsidP="002612D0">
      <w:pPr>
        <w:pStyle w:val="B1"/>
        <w:rPr>
          <w:ins w:id="69" w:author="MCC TF160" w:date="2023-05-12T09:15:00Z"/>
          <w:noProof/>
          <w:lang w:eastAsia="ko-KR"/>
        </w:rPr>
      </w:pPr>
      <w:ins w:id="70" w:author="MCC TF160" w:date="2023-05-12T09:15:00Z">
        <w:r w:rsidRPr="00D62128">
          <w:rPr>
            <w:noProof/>
          </w:rPr>
          <w:t>1&gt;</w:t>
        </w:r>
        <w:r w:rsidRPr="00D62128">
          <w:rPr>
            <w:noProof/>
          </w:rPr>
          <w:tab/>
          <w:t>if the Long DRX Cycle is used, and</w:t>
        </w:r>
        <w:r w:rsidRPr="00D62128">
          <w:rPr>
            <w:noProof/>
            <w:lang w:eastAsia="ko-KR"/>
          </w:rPr>
          <w:t xml:space="preserve"> [(SFN × 10) + subframe number] modulo (</w:t>
        </w:r>
        <w:r w:rsidRPr="00D62128">
          <w:rPr>
            <w:i/>
            <w:noProof/>
            <w:lang w:eastAsia="ko-KR"/>
          </w:rPr>
          <w:t>drx-LongCycle</w:t>
        </w:r>
        <w:r w:rsidRPr="00D62128">
          <w:rPr>
            <w:noProof/>
            <w:lang w:eastAsia="ko-KR"/>
          </w:rPr>
          <w:t xml:space="preserve">) = </w:t>
        </w:r>
        <w:r w:rsidRPr="00D62128">
          <w:rPr>
            <w:i/>
            <w:noProof/>
            <w:lang w:eastAsia="ko-KR"/>
          </w:rPr>
          <w:t>drx-StartOffset</w:t>
        </w:r>
        <w:r w:rsidRPr="00D62128">
          <w:rPr>
            <w:noProof/>
            <w:lang w:eastAsia="ko-KR"/>
          </w:rPr>
          <w:t>:</w:t>
        </w:r>
      </w:ins>
    </w:p>
    <w:p w14:paraId="52EC7238" w14:textId="77777777" w:rsidR="002612D0" w:rsidRPr="00D62128" w:rsidRDefault="002612D0" w:rsidP="002612D0">
      <w:pPr>
        <w:pStyle w:val="B2"/>
        <w:rPr>
          <w:ins w:id="71" w:author="MCC TF160" w:date="2023-05-12T09:15:00Z"/>
          <w:noProof/>
          <w:lang w:eastAsia="ko-KR"/>
        </w:rPr>
      </w:pPr>
      <w:ins w:id="72" w:author="MCC TF160" w:date="2023-05-12T09:15:00Z">
        <w:r w:rsidRPr="00D62128">
          <w:rPr>
            <w:noProof/>
            <w:lang w:eastAsia="ko-KR"/>
          </w:rPr>
          <w:t>2&gt;</w:t>
        </w:r>
        <w:r w:rsidRPr="00D62128">
          <w:rPr>
            <w:noProof/>
          </w:rPr>
          <w:tab/>
          <w:t xml:space="preserve">start </w:t>
        </w:r>
        <w:r w:rsidRPr="00D62128">
          <w:rPr>
            <w:i/>
            <w:noProof/>
          </w:rPr>
          <w:t>drx-onDurationTimer</w:t>
        </w:r>
        <w:r w:rsidRPr="00D62128">
          <w:rPr>
            <w:noProof/>
            <w:lang w:eastAsia="ko-KR"/>
          </w:rPr>
          <w:t xml:space="preserve"> after </w:t>
        </w:r>
        <w:r w:rsidRPr="00D62128">
          <w:rPr>
            <w:i/>
            <w:noProof/>
            <w:lang w:eastAsia="ko-KR"/>
          </w:rPr>
          <w:t>drx-SlotOffset</w:t>
        </w:r>
        <w:r w:rsidRPr="00D62128">
          <w:rPr>
            <w:noProof/>
            <w:lang w:eastAsia="ko-KR"/>
          </w:rPr>
          <w:t xml:space="preserve"> from the beginning of the subframe.</w:t>
        </w:r>
      </w:ins>
    </w:p>
    <w:p w14:paraId="053F2585" w14:textId="72B11D20" w:rsidR="00A74F15" w:rsidRPr="00DE0B89" w:rsidDel="000363B2" w:rsidRDefault="00A74F15" w:rsidP="00A74F15">
      <w:pPr>
        <w:overflowPunct/>
        <w:autoSpaceDE/>
        <w:autoSpaceDN/>
        <w:adjustRightInd/>
        <w:rPr>
          <w:del w:id="73" w:author="MCC TF160" w:date="2023-05-12T09:20:00Z"/>
        </w:rPr>
      </w:pPr>
      <w:del w:id="74" w:author="MCC TF160" w:date="2023-05-12T09:20:00Z">
        <w:r w:rsidRPr="00DE0B89" w:rsidDel="000363B2">
          <w:delText>The MAC entity may be configured by RRC with a DRX functionality that controls the UE’s PDCCH monitoring</w:delText>
        </w:r>
        <w:r w:rsidR="003E5F90" w:rsidRPr="00DE0B89" w:rsidDel="000363B2">
          <w:delText xml:space="preserve"> activity for the MAC entity's C-RNTI, CS-RNTI, INT-RNTI, SFI-RNTI, SP-CSI-RNTI, TPC-PUCCH-RNTI, TPC-PUSCH-RNTI, and TPC-SRS-RNTI. When using DRX operation, the MAC entity shall also monitor PDCCH according to requirements found in other subclauses of this specification</w:delText>
        </w:r>
        <w:r w:rsidR="00B848CA" w:rsidRPr="00DE0B89" w:rsidDel="000363B2">
          <w:delText>.</w:delText>
        </w:r>
        <w:r w:rsidRPr="00DE0B89" w:rsidDel="000363B2">
          <w:delText xml:space="preserve">When in RRC_CONNECTED, if DRX is configured, the MAC entity may monitor the PDCCH discontinuously using the DRX operation specified in this subclause; otherwise the MAC entity shall monitor the PDCCH continuously. </w:delText>
        </w:r>
      </w:del>
    </w:p>
    <w:p w14:paraId="628F0BAC" w14:textId="2053C7BC" w:rsidR="00A74F15" w:rsidRPr="00DE0B89" w:rsidDel="000363B2" w:rsidRDefault="00A74F15" w:rsidP="00A74F15">
      <w:pPr>
        <w:overflowPunct/>
        <w:autoSpaceDE/>
        <w:autoSpaceDN/>
        <w:adjustRightInd/>
        <w:rPr>
          <w:del w:id="75" w:author="MCC TF160" w:date="2023-05-12T09:20:00Z"/>
        </w:rPr>
      </w:pPr>
      <w:del w:id="76" w:author="MCC TF160" w:date="2023-05-12T09:20:00Z">
        <w:r w:rsidRPr="00DE0B89" w:rsidDel="000363B2">
          <w:delText xml:space="preserve">RRC controls DRX operation by configuring the following </w:delText>
        </w:r>
        <w:r w:rsidR="003E5F90" w:rsidRPr="00DE0B89" w:rsidDel="000363B2">
          <w:delText>parameters</w:delText>
        </w:r>
        <w:r w:rsidRPr="00DE0B89" w:rsidDel="000363B2">
          <w:delText>:</w:delText>
        </w:r>
      </w:del>
    </w:p>
    <w:p w14:paraId="24BFB3B5" w14:textId="271DBB0E" w:rsidR="00A74F15" w:rsidRPr="00DE0B89" w:rsidDel="000363B2" w:rsidRDefault="00A74F15" w:rsidP="00BC25E7">
      <w:pPr>
        <w:pStyle w:val="B1"/>
        <w:rPr>
          <w:del w:id="77" w:author="MCC TF160" w:date="2023-05-12T09:20:00Z"/>
        </w:rPr>
      </w:pPr>
      <w:del w:id="78" w:author="MCC TF160" w:date="2023-05-12T09:20:00Z">
        <w:r w:rsidRPr="00DE0B89" w:rsidDel="000363B2">
          <w:delText>-</w:delText>
        </w:r>
        <w:r w:rsidRPr="00DE0B89" w:rsidDel="000363B2">
          <w:tab/>
        </w:r>
        <w:r w:rsidRPr="00DE0B89" w:rsidDel="000363B2">
          <w:rPr>
            <w:i/>
          </w:rPr>
          <w:delText>drx-onDurationTimer</w:delText>
        </w:r>
        <w:r w:rsidRPr="00DE0B89" w:rsidDel="000363B2">
          <w:delText>: the duration at the beginning of a DRX Cycle;</w:delText>
        </w:r>
      </w:del>
    </w:p>
    <w:p w14:paraId="695DE1A5" w14:textId="760B9E5E" w:rsidR="003E5F90" w:rsidRPr="00DE0B89" w:rsidDel="000363B2" w:rsidRDefault="00A74F15" w:rsidP="003E5F90">
      <w:pPr>
        <w:pStyle w:val="B1"/>
        <w:rPr>
          <w:del w:id="79" w:author="MCC TF160" w:date="2023-05-12T09:20:00Z"/>
        </w:rPr>
      </w:pPr>
      <w:del w:id="80" w:author="MCC TF160" w:date="2023-05-12T09:20:00Z">
        <w:r w:rsidRPr="00DE0B89" w:rsidDel="000363B2">
          <w:delText>-</w:delText>
        </w:r>
        <w:r w:rsidRPr="00DE0B89" w:rsidDel="000363B2">
          <w:tab/>
        </w:r>
        <w:r w:rsidRPr="00DE0B89" w:rsidDel="000363B2">
          <w:rPr>
            <w:i/>
          </w:rPr>
          <w:delText>drx-SlotOffset</w:delText>
        </w:r>
        <w:r w:rsidRPr="00DE0B89" w:rsidDel="000363B2">
          <w:delText xml:space="preserve">: the delay before starting the </w:delText>
        </w:r>
        <w:r w:rsidRPr="00DE0B89" w:rsidDel="000363B2">
          <w:rPr>
            <w:i/>
          </w:rPr>
          <w:delText>drx-onDurationTimer</w:delText>
        </w:r>
        <w:r w:rsidRPr="00DE0B89" w:rsidDel="000363B2">
          <w:delText>;</w:delText>
        </w:r>
      </w:del>
    </w:p>
    <w:p w14:paraId="51A66E4D" w14:textId="1B80D1C7" w:rsidR="00A74F15" w:rsidRPr="00DE0B89" w:rsidDel="000363B2" w:rsidRDefault="00A74F15" w:rsidP="00BC25E7">
      <w:pPr>
        <w:pStyle w:val="B1"/>
        <w:rPr>
          <w:del w:id="81" w:author="MCC TF160" w:date="2023-05-12T09:20:00Z"/>
        </w:rPr>
      </w:pPr>
      <w:del w:id="82" w:author="MCC TF160" w:date="2023-05-12T09:20:00Z">
        <w:r w:rsidRPr="00DE0B89" w:rsidDel="000363B2">
          <w:delText>-</w:delText>
        </w:r>
        <w:r w:rsidRPr="00DE0B89" w:rsidDel="000363B2">
          <w:tab/>
        </w:r>
        <w:r w:rsidRPr="00DE0B89" w:rsidDel="000363B2">
          <w:rPr>
            <w:i/>
          </w:rPr>
          <w:delText>drx-InactivityTimer</w:delText>
        </w:r>
        <w:r w:rsidRPr="00DE0B89" w:rsidDel="000363B2">
          <w:delText xml:space="preserve">: the duration after the PDCCH occasion in which a PDCCH indicates </w:delText>
        </w:r>
        <w:r w:rsidR="003E5F90" w:rsidRPr="00DE0B89" w:rsidDel="000363B2">
          <w:delText>a new UL or DL transmission for the MAC entity;</w:delText>
        </w:r>
      </w:del>
    </w:p>
    <w:p w14:paraId="78E2675F" w14:textId="0BAB494E" w:rsidR="00A74F15" w:rsidRPr="00DE0B89" w:rsidDel="000363B2" w:rsidRDefault="00A74F15" w:rsidP="00BC25E7">
      <w:pPr>
        <w:pStyle w:val="B1"/>
        <w:rPr>
          <w:del w:id="83" w:author="MCC TF160" w:date="2023-05-12T09:20:00Z"/>
        </w:rPr>
      </w:pPr>
      <w:del w:id="84" w:author="MCC TF160" w:date="2023-05-12T09:20:00Z">
        <w:r w:rsidRPr="00DE0B89" w:rsidDel="000363B2">
          <w:delText>-</w:delText>
        </w:r>
        <w:r w:rsidRPr="00DE0B89" w:rsidDel="000363B2">
          <w:tab/>
        </w:r>
        <w:r w:rsidRPr="00DE0B89" w:rsidDel="000363B2">
          <w:rPr>
            <w:i/>
          </w:rPr>
          <w:delText>drx-RetransmissionTimerDL</w:delText>
        </w:r>
        <w:r w:rsidRPr="00DE0B89" w:rsidDel="000363B2">
          <w:delText xml:space="preserve"> (per DL HARQ process): the maximum duration until a DL retransmission is received;</w:delText>
        </w:r>
      </w:del>
    </w:p>
    <w:p w14:paraId="20A49AD4" w14:textId="5EFE31A8" w:rsidR="00A74F15" w:rsidRPr="00DE0B89" w:rsidDel="000363B2" w:rsidRDefault="00A74F15" w:rsidP="00BC25E7">
      <w:pPr>
        <w:pStyle w:val="B1"/>
        <w:rPr>
          <w:del w:id="85" w:author="MCC TF160" w:date="2023-05-12T09:20:00Z"/>
        </w:rPr>
      </w:pPr>
      <w:del w:id="86" w:author="MCC TF160" w:date="2023-05-12T09:20:00Z">
        <w:r w:rsidRPr="00DE0B89" w:rsidDel="000363B2">
          <w:lastRenderedPageBreak/>
          <w:delText>-</w:delText>
        </w:r>
        <w:r w:rsidRPr="00DE0B89" w:rsidDel="000363B2">
          <w:tab/>
        </w:r>
        <w:r w:rsidRPr="00DE0B89" w:rsidDel="000363B2">
          <w:rPr>
            <w:i/>
          </w:rPr>
          <w:delText>drx-RetransmissionTimerUL</w:delText>
        </w:r>
        <w:r w:rsidRPr="00DE0B89" w:rsidDel="000363B2">
          <w:delText xml:space="preserve"> (per UL HARQ process): the maximum duration until a grant for UL retransmission is received;</w:delText>
        </w:r>
      </w:del>
    </w:p>
    <w:p w14:paraId="65D47F78" w14:textId="6B774E0A" w:rsidR="00A74F15" w:rsidRPr="00DE0B89" w:rsidDel="000363B2" w:rsidRDefault="00A74F15" w:rsidP="00BC25E7">
      <w:pPr>
        <w:pStyle w:val="B1"/>
        <w:rPr>
          <w:del w:id="87" w:author="MCC TF160" w:date="2023-05-12T09:20:00Z"/>
        </w:rPr>
      </w:pPr>
      <w:del w:id="88" w:author="MCC TF160" w:date="2023-05-12T09:20:00Z">
        <w:r w:rsidRPr="00DE0B89" w:rsidDel="000363B2">
          <w:delText>-</w:delText>
        </w:r>
        <w:r w:rsidRPr="00DE0B89" w:rsidDel="000363B2">
          <w:tab/>
        </w:r>
        <w:r w:rsidR="00BF7949" w:rsidRPr="00DE0B89" w:rsidDel="000363B2">
          <w:rPr>
            <w:i/>
          </w:rPr>
          <w:delText>drx-LongCycleStartOffset</w:delText>
        </w:r>
        <w:r w:rsidR="00BF7949" w:rsidRPr="00DE0B89" w:rsidDel="000363B2">
          <w:delText xml:space="preserve">: the Long DRX cycle and </w:delText>
        </w:r>
        <w:r w:rsidR="00BF7949" w:rsidRPr="00DE0B89" w:rsidDel="000363B2">
          <w:rPr>
            <w:i/>
          </w:rPr>
          <w:delText>drx-StartOffset</w:delText>
        </w:r>
        <w:r w:rsidR="00BF7949" w:rsidRPr="00DE0B89" w:rsidDel="000363B2">
          <w:delText xml:space="preserve"> which defines the subframe where the Long and Short DRX Cycle starts;</w:delText>
        </w:r>
      </w:del>
    </w:p>
    <w:p w14:paraId="242B113C" w14:textId="60F1AE96" w:rsidR="00A74F15" w:rsidRPr="00DE0B89" w:rsidDel="000363B2" w:rsidRDefault="00A74F15" w:rsidP="00BC25E7">
      <w:pPr>
        <w:pStyle w:val="B1"/>
        <w:rPr>
          <w:del w:id="89" w:author="MCC TF160" w:date="2023-05-12T09:20:00Z"/>
        </w:rPr>
      </w:pPr>
      <w:del w:id="90" w:author="MCC TF160" w:date="2023-05-12T09:20:00Z">
        <w:r w:rsidRPr="00DE0B89" w:rsidDel="000363B2">
          <w:delText>-</w:delText>
        </w:r>
        <w:r w:rsidRPr="00DE0B89" w:rsidDel="000363B2">
          <w:tab/>
        </w:r>
        <w:r w:rsidRPr="00DE0B89" w:rsidDel="000363B2">
          <w:rPr>
            <w:i/>
          </w:rPr>
          <w:delText>drx-ShortCycle</w:delText>
        </w:r>
        <w:r w:rsidRPr="00DE0B89" w:rsidDel="000363B2">
          <w:delText xml:space="preserve"> (optional): the Short DRX cycle;</w:delText>
        </w:r>
      </w:del>
    </w:p>
    <w:p w14:paraId="23410131" w14:textId="62D73008" w:rsidR="00A74F15" w:rsidRPr="00DE0B89" w:rsidDel="000363B2" w:rsidRDefault="00A74F15" w:rsidP="00BC25E7">
      <w:pPr>
        <w:pStyle w:val="B1"/>
        <w:rPr>
          <w:del w:id="91" w:author="MCC TF160" w:date="2023-05-12T09:20:00Z"/>
        </w:rPr>
      </w:pPr>
      <w:del w:id="92" w:author="MCC TF160" w:date="2023-05-12T09:20:00Z">
        <w:r w:rsidRPr="00DE0B89" w:rsidDel="000363B2">
          <w:delText>-</w:delText>
        </w:r>
        <w:r w:rsidRPr="00DE0B89" w:rsidDel="000363B2">
          <w:tab/>
        </w:r>
        <w:r w:rsidRPr="00DE0B89" w:rsidDel="000363B2">
          <w:rPr>
            <w:i/>
          </w:rPr>
          <w:delText>drx-ShortCycleTimer</w:delText>
        </w:r>
        <w:r w:rsidRPr="00DE0B89" w:rsidDel="000363B2">
          <w:delText xml:space="preserve"> (optional): the duration the UE shall follow the Short DRX cycle;</w:delText>
        </w:r>
      </w:del>
    </w:p>
    <w:p w14:paraId="0FD778D7" w14:textId="2E515BD9" w:rsidR="00A74F15" w:rsidRPr="00DE0B89" w:rsidDel="000363B2" w:rsidRDefault="00A74F15" w:rsidP="00BC25E7">
      <w:pPr>
        <w:pStyle w:val="B1"/>
        <w:rPr>
          <w:del w:id="93" w:author="MCC TF160" w:date="2023-05-12T09:20:00Z"/>
        </w:rPr>
      </w:pPr>
      <w:del w:id="94" w:author="MCC TF160" w:date="2023-05-12T09:20:00Z">
        <w:r w:rsidRPr="00DE0B89" w:rsidDel="000363B2">
          <w:delText>-</w:delText>
        </w:r>
        <w:r w:rsidRPr="00DE0B89" w:rsidDel="000363B2">
          <w:tab/>
        </w:r>
        <w:r w:rsidRPr="00DE0B89" w:rsidDel="000363B2">
          <w:rPr>
            <w:i/>
          </w:rPr>
          <w:delText>drx-HARQ-RTT-TimerDL</w:delText>
        </w:r>
        <w:r w:rsidRPr="00DE0B89" w:rsidDel="000363B2">
          <w:delText xml:space="preserve"> (per DL HARQ process): the minimum duration before a DL assignment for HARQ retransmission is expected by the MAC entity;</w:delText>
        </w:r>
      </w:del>
    </w:p>
    <w:p w14:paraId="584380E2" w14:textId="12D25489" w:rsidR="00A74F15" w:rsidRPr="00DE0B89" w:rsidDel="000363B2" w:rsidRDefault="00A74F15" w:rsidP="00BC25E7">
      <w:pPr>
        <w:pStyle w:val="B1"/>
        <w:rPr>
          <w:del w:id="95" w:author="MCC TF160" w:date="2023-05-12T09:20:00Z"/>
        </w:rPr>
      </w:pPr>
      <w:del w:id="96" w:author="MCC TF160" w:date="2023-05-12T09:20:00Z">
        <w:r w:rsidRPr="00DE0B89" w:rsidDel="000363B2">
          <w:delText>-</w:delText>
        </w:r>
        <w:r w:rsidRPr="00DE0B89" w:rsidDel="000363B2">
          <w:tab/>
        </w:r>
        <w:r w:rsidRPr="00DE0B89" w:rsidDel="000363B2">
          <w:rPr>
            <w:i/>
          </w:rPr>
          <w:delText>drx-HARQ-RTT-TimerUL</w:delText>
        </w:r>
        <w:r w:rsidRPr="00DE0B89" w:rsidDel="000363B2">
          <w:delText xml:space="preserve"> (per UL HARQ process): the minimum duration before a UL HARQ retransmission grant is expected by the MAC entity.</w:delText>
        </w:r>
      </w:del>
    </w:p>
    <w:p w14:paraId="30B44175" w14:textId="20352402" w:rsidR="00A74F15" w:rsidRPr="00DE0B89" w:rsidDel="000363B2" w:rsidRDefault="00A74F15" w:rsidP="00A74F15">
      <w:pPr>
        <w:overflowPunct/>
        <w:autoSpaceDE/>
        <w:autoSpaceDN/>
        <w:adjustRightInd/>
        <w:rPr>
          <w:del w:id="97" w:author="MCC TF160" w:date="2023-05-12T09:20:00Z"/>
        </w:rPr>
      </w:pPr>
      <w:del w:id="98" w:author="MCC TF160" w:date="2023-05-12T09:20:00Z">
        <w:r w:rsidRPr="00DE0B89" w:rsidDel="000363B2">
          <w:delText xml:space="preserve">When a DRX cycle is configured, the Active Time includes the time while: </w:delText>
        </w:r>
      </w:del>
    </w:p>
    <w:p w14:paraId="0E3FF9CD" w14:textId="5E9DE28F" w:rsidR="00A74F15" w:rsidRPr="00DE0B89" w:rsidDel="000363B2" w:rsidRDefault="00A74F15" w:rsidP="00BC25E7">
      <w:pPr>
        <w:pStyle w:val="B1"/>
        <w:rPr>
          <w:del w:id="99" w:author="MCC TF160" w:date="2023-05-12T09:20:00Z"/>
        </w:rPr>
      </w:pPr>
      <w:del w:id="100" w:author="MCC TF160" w:date="2023-05-12T09:20:00Z">
        <w:r w:rsidRPr="00DE0B89" w:rsidDel="000363B2">
          <w:delText>-</w:delText>
        </w:r>
        <w:r w:rsidRPr="00DE0B89" w:rsidDel="000363B2">
          <w:tab/>
          <w:delText>drx-onDurationTimer or drx-InactivityTimer or drx-RetransmissionTimerDL or drx-RetransmissionTimerUL or ra-ContentionResolutionTimer (as described in subclause 5.1.5) is running; or</w:delText>
        </w:r>
      </w:del>
    </w:p>
    <w:p w14:paraId="475EEE36" w14:textId="0615E741" w:rsidR="00A74F15" w:rsidRPr="00DE0B89" w:rsidDel="000363B2" w:rsidRDefault="00A74F15" w:rsidP="00BC25E7">
      <w:pPr>
        <w:pStyle w:val="B1"/>
        <w:rPr>
          <w:del w:id="101" w:author="MCC TF160" w:date="2023-05-12T09:20:00Z"/>
        </w:rPr>
      </w:pPr>
      <w:del w:id="102" w:author="MCC TF160" w:date="2023-05-12T09:20:00Z">
        <w:r w:rsidRPr="00DE0B89" w:rsidDel="000363B2">
          <w:delText>-</w:delText>
        </w:r>
        <w:r w:rsidRPr="00DE0B89" w:rsidDel="000363B2">
          <w:tab/>
          <w:delText>a Scheduling Request is sent on PUCCH and is pending (as described in subclause 5.4.4); or</w:delText>
        </w:r>
      </w:del>
    </w:p>
    <w:p w14:paraId="1FE56510" w14:textId="699A9272" w:rsidR="00A74F15" w:rsidRPr="00DE0B89" w:rsidDel="000363B2" w:rsidRDefault="00A74F15" w:rsidP="00BC25E7">
      <w:pPr>
        <w:pStyle w:val="B1"/>
        <w:rPr>
          <w:del w:id="103" w:author="MCC TF160" w:date="2023-05-12T09:20:00Z"/>
        </w:rPr>
      </w:pPr>
      <w:del w:id="104" w:author="MCC TF160" w:date="2023-05-12T09:20:00Z">
        <w:r w:rsidRPr="00DE0B89" w:rsidDel="000363B2">
          <w:delText>-</w:delText>
        </w:r>
        <w:r w:rsidRPr="00DE0B89" w:rsidDel="000363B2">
          <w:tab/>
          <w:delText xml:space="preserve">a PDCCH indicating a new transmission addressed to the C-RNTI of the MAC entity has not been received after successful reception of a Random Access Response for the </w:delText>
        </w:r>
        <w:r w:rsidR="003E5F90" w:rsidRPr="00DE0B89" w:rsidDel="000363B2">
          <w:delText>Random Access P</w:delText>
        </w:r>
        <w:r w:rsidRPr="00DE0B89" w:rsidDel="000363B2">
          <w:delText xml:space="preserve">reamble not selected by the MAC entity </w:delText>
        </w:r>
        <w:r w:rsidR="003E5F90" w:rsidRPr="00DE0B89" w:rsidDel="000363B2">
          <w:delText xml:space="preserve">among the contention-based Random Access Preamble </w:delText>
        </w:r>
        <w:r w:rsidRPr="00DE0B89" w:rsidDel="000363B2">
          <w:delText>(as described in subclause 5.1.4).</w:delText>
        </w:r>
      </w:del>
    </w:p>
    <w:p w14:paraId="3E62C951" w14:textId="611A904B" w:rsidR="00BF7949" w:rsidRPr="00DE0B89" w:rsidDel="000363B2" w:rsidRDefault="00BF7949" w:rsidP="00BF7949">
      <w:pPr>
        <w:rPr>
          <w:del w:id="105" w:author="MCC TF160" w:date="2023-05-12T09:20:00Z"/>
        </w:rPr>
      </w:pPr>
      <w:del w:id="106" w:author="MCC TF160" w:date="2023-05-12T09:20:00Z">
        <w:r w:rsidRPr="00DE0B89" w:rsidDel="000363B2">
          <w:delText>…</w:delText>
        </w:r>
      </w:del>
    </w:p>
    <w:p w14:paraId="6ED1EC3C" w14:textId="4FBD39D3" w:rsidR="008645F3" w:rsidRPr="00DE0B89" w:rsidDel="000363B2" w:rsidRDefault="00186977" w:rsidP="00186977">
      <w:pPr>
        <w:pStyle w:val="B1"/>
        <w:rPr>
          <w:del w:id="107" w:author="MCC TF160" w:date="2023-05-12T09:20:00Z"/>
        </w:rPr>
      </w:pPr>
      <w:del w:id="108" w:author="MCC TF160" w:date="2023-05-12T09:20:00Z">
        <w:r w:rsidRPr="00DE0B89" w:rsidDel="000363B2">
          <w:delText>1&gt;</w:delText>
        </w:r>
        <w:r w:rsidR="008645F3" w:rsidRPr="00DE0B89" w:rsidDel="000363B2">
          <w:tab/>
          <w:delText xml:space="preserve">if </w:delText>
        </w:r>
        <w:r w:rsidR="008645F3" w:rsidRPr="00DE0B89" w:rsidDel="000363B2">
          <w:rPr>
            <w:i/>
          </w:rPr>
          <w:delText>drx-InactivityTimer</w:delText>
        </w:r>
        <w:r w:rsidR="008645F3" w:rsidRPr="00DE0B89" w:rsidDel="000363B2">
          <w:delText xml:space="preserve"> expires or a DRX Command MAC CE is received:</w:delText>
        </w:r>
      </w:del>
    </w:p>
    <w:p w14:paraId="0660A267" w14:textId="114BFDF8" w:rsidR="008645F3" w:rsidRPr="00DE0B89" w:rsidDel="000363B2" w:rsidRDefault="00186977" w:rsidP="00186977">
      <w:pPr>
        <w:pStyle w:val="B2"/>
        <w:rPr>
          <w:del w:id="109" w:author="MCC TF160" w:date="2023-05-12T09:20:00Z"/>
        </w:rPr>
      </w:pPr>
      <w:del w:id="110" w:author="MCC TF160" w:date="2023-05-12T09:20:00Z">
        <w:r w:rsidRPr="00DE0B89" w:rsidDel="000363B2">
          <w:delText>2&gt;</w:delText>
        </w:r>
        <w:r w:rsidR="008645F3" w:rsidRPr="00DE0B89" w:rsidDel="000363B2">
          <w:tab/>
          <w:delText>if the Short DRX cycle is configured:</w:delText>
        </w:r>
      </w:del>
    </w:p>
    <w:p w14:paraId="4442EC69" w14:textId="034E2F48" w:rsidR="008645F3" w:rsidRPr="00DE0B89" w:rsidDel="000363B2" w:rsidRDefault="00186977" w:rsidP="00186977">
      <w:pPr>
        <w:pStyle w:val="B3"/>
        <w:rPr>
          <w:del w:id="111" w:author="MCC TF160" w:date="2023-05-12T09:20:00Z"/>
        </w:rPr>
      </w:pPr>
      <w:del w:id="112" w:author="MCC TF160" w:date="2023-05-12T09:20:00Z">
        <w:r w:rsidRPr="00DE0B89" w:rsidDel="000363B2">
          <w:delText>3&gt;</w:delText>
        </w:r>
        <w:r w:rsidR="008645F3" w:rsidRPr="00DE0B89" w:rsidDel="000363B2">
          <w:tab/>
          <w:delText xml:space="preserve">start or restart </w:delText>
        </w:r>
        <w:r w:rsidR="008645F3" w:rsidRPr="00DE0B89" w:rsidDel="000363B2">
          <w:rPr>
            <w:i/>
          </w:rPr>
          <w:delText>drx-ShortCycleTimer</w:delText>
        </w:r>
        <w:r w:rsidR="003E5F90" w:rsidRPr="00DE0B89" w:rsidDel="000363B2">
          <w:delText xml:space="preserve"> in the first symbol after the expiry of </w:delText>
        </w:r>
        <w:r w:rsidR="003E5F90" w:rsidRPr="00DE0B89" w:rsidDel="000363B2">
          <w:rPr>
            <w:i/>
          </w:rPr>
          <w:delText>drx-InactivityTimer</w:delText>
        </w:r>
        <w:r w:rsidR="003E5F90" w:rsidRPr="00DE0B89" w:rsidDel="000363B2">
          <w:delText xml:space="preserve"> or in the first symbol after the end of DRX Command MAC CE reception</w:delText>
        </w:r>
        <w:r w:rsidR="008645F3" w:rsidRPr="00DE0B89" w:rsidDel="000363B2">
          <w:delText>;</w:delText>
        </w:r>
      </w:del>
    </w:p>
    <w:p w14:paraId="56744B50" w14:textId="494DD544" w:rsidR="008645F3" w:rsidRPr="00DE0B89" w:rsidDel="000363B2" w:rsidRDefault="00186977" w:rsidP="00186977">
      <w:pPr>
        <w:pStyle w:val="B3"/>
        <w:rPr>
          <w:del w:id="113" w:author="MCC TF160" w:date="2023-05-12T09:20:00Z"/>
        </w:rPr>
      </w:pPr>
      <w:del w:id="114" w:author="MCC TF160" w:date="2023-05-12T09:20:00Z">
        <w:r w:rsidRPr="00DE0B89" w:rsidDel="000363B2">
          <w:delText>3&gt;</w:delText>
        </w:r>
        <w:r w:rsidR="008645F3" w:rsidRPr="00DE0B89" w:rsidDel="000363B2">
          <w:tab/>
          <w:delText>use the Short DRX Cycle.</w:delText>
        </w:r>
      </w:del>
    </w:p>
    <w:p w14:paraId="467A2DBB" w14:textId="07B9F33A" w:rsidR="008645F3" w:rsidRPr="00DE0B89" w:rsidDel="000363B2" w:rsidRDefault="00186977" w:rsidP="00186977">
      <w:pPr>
        <w:pStyle w:val="B2"/>
        <w:rPr>
          <w:del w:id="115" w:author="MCC TF160" w:date="2023-05-12T09:20:00Z"/>
        </w:rPr>
      </w:pPr>
      <w:del w:id="116" w:author="MCC TF160" w:date="2023-05-12T09:20:00Z">
        <w:r w:rsidRPr="00DE0B89" w:rsidDel="000363B2">
          <w:delText>2&gt;</w:delText>
        </w:r>
        <w:r w:rsidR="008645F3" w:rsidRPr="00DE0B89" w:rsidDel="000363B2">
          <w:tab/>
          <w:delText>else:</w:delText>
        </w:r>
      </w:del>
    </w:p>
    <w:p w14:paraId="58392777" w14:textId="2B70A0C5" w:rsidR="008645F3" w:rsidRPr="00DE0B89" w:rsidDel="000363B2" w:rsidRDefault="00186977" w:rsidP="00186977">
      <w:pPr>
        <w:pStyle w:val="B3"/>
        <w:rPr>
          <w:del w:id="117" w:author="MCC TF160" w:date="2023-05-12T09:20:00Z"/>
        </w:rPr>
      </w:pPr>
      <w:del w:id="118" w:author="MCC TF160" w:date="2023-05-12T09:20:00Z">
        <w:r w:rsidRPr="00DE0B89" w:rsidDel="000363B2">
          <w:delText>3&gt;</w:delText>
        </w:r>
        <w:r w:rsidR="008645F3" w:rsidRPr="00DE0B89" w:rsidDel="000363B2">
          <w:tab/>
          <w:delText>use the Long DRX cycle.</w:delText>
        </w:r>
      </w:del>
    </w:p>
    <w:p w14:paraId="23ABD37A" w14:textId="1783865B" w:rsidR="008645F3" w:rsidRPr="00DE0B89" w:rsidDel="000363B2" w:rsidRDefault="00186977" w:rsidP="00186977">
      <w:pPr>
        <w:pStyle w:val="B1"/>
        <w:rPr>
          <w:del w:id="119" w:author="MCC TF160" w:date="2023-05-12T09:20:00Z"/>
        </w:rPr>
      </w:pPr>
      <w:del w:id="120" w:author="MCC TF160" w:date="2023-05-12T09:20:00Z">
        <w:r w:rsidRPr="00DE0B89" w:rsidDel="000363B2">
          <w:delText>1&gt;</w:delText>
        </w:r>
        <w:r w:rsidR="008645F3" w:rsidRPr="00DE0B89" w:rsidDel="000363B2">
          <w:tab/>
          <w:delText xml:space="preserve">if </w:delText>
        </w:r>
        <w:r w:rsidR="008645F3" w:rsidRPr="00DE0B89" w:rsidDel="000363B2">
          <w:rPr>
            <w:i/>
          </w:rPr>
          <w:delText>drx-ShortCycleTimer</w:delText>
        </w:r>
        <w:r w:rsidR="008645F3" w:rsidRPr="00DE0B89" w:rsidDel="000363B2">
          <w:delText xml:space="preserve"> expires:</w:delText>
        </w:r>
      </w:del>
    </w:p>
    <w:p w14:paraId="11DCC198" w14:textId="5AED898A" w:rsidR="008645F3" w:rsidRPr="00DE0B89" w:rsidDel="000363B2" w:rsidRDefault="00186977" w:rsidP="00186977">
      <w:pPr>
        <w:pStyle w:val="B2"/>
        <w:rPr>
          <w:del w:id="121" w:author="MCC TF160" w:date="2023-05-12T09:20:00Z"/>
        </w:rPr>
      </w:pPr>
      <w:del w:id="122" w:author="MCC TF160" w:date="2023-05-12T09:20:00Z">
        <w:r w:rsidRPr="00DE0B89" w:rsidDel="000363B2">
          <w:delText>2&gt;</w:delText>
        </w:r>
        <w:r w:rsidR="008645F3" w:rsidRPr="00DE0B89" w:rsidDel="000363B2">
          <w:tab/>
          <w:delText>use the Long DRX cycle.</w:delText>
        </w:r>
      </w:del>
    </w:p>
    <w:p w14:paraId="5CFBA8A0" w14:textId="25D454D0" w:rsidR="008645F3" w:rsidRPr="00DE0B89" w:rsidDel="000363B2" w:rsidRDefault="00186977" w:rsidP="00186977">
      <w:pPr>
        <w:pStyle w:val="B1"/>
        <w:rPr>
          <w:del w:id="123" w:author="MCC TF160" w:date="2023-05-12T09:20:00Z"/>
        </w:rPr>
      </w:pPr>
      <w:del w:id="124" w:author="MCC TF160" w:date="2023-05-12T09:20:00Z">
        <w:r w:rsidRPr="00DE0B89" w:rsidDel="000363B2">
          <w:delText>1&gt;</w:delText>
        </w:r>
        <w:r w:rsidR="008645F3" w:rsidRPr="00DE0B89" w:rsidDel="000363B2">
          <w:tab/>
          <w:delText>if a Long DRX Command MAC CE is received:</w:delText>
        </w:r>
      </w:del>
    </w:p>
    <w:p w14:paraId="3D80FC1C" w14:textId="67EE65E4" w:rsidR="008645F3" w:rsidRPr="00DE0B89" w:rsidDel="000363B2" w:rsidRDefault="00186977" w:rsidP="00186977">
      <w:pPr>
        <w:pStyle w:val="B2"/>
        <w:rPr>
          <w:del w:id="125" w:author="MCC TF160" w:date="2023-05-12T09:20:00Z"/>
        </w:rPr>
      </w:pPr>
      <w:del w:id="126" w:author="MCC TF160" w:date="2023-05-12T09:20:00Z">
        <w:r w:rsidRPr="00DE0B89" w:rsidDel="000363B2">
          <w:delText>2&gt;</w:delText>
        </w:r>
        <w:r w:rsidR="008645F3" w:rsidRPr="00DE0B89" w:rsidDel="000363B2">
          <w:tab/>
          <w:delText xml:space="preserve">stop </w:delText>
        </w:r>
        <w:r w:rsidR="008645F3" w:rsidRPr="00DE0B89" w:rsidDel="000363B2">
          <w:rPr>
            <w:i/>
          </w:rPr>
          <w:delText>drx-ShortCycleTimer</w:delText>
        </w:r>
        <w:r w:rsidR="008645F3" w:rsidRPr="00DE0B89" w:rsidDel="000363B2">
          <w:delText>;</w:delText>
        </w:r>
      </w:del>
    </w:p>
    <w:p w14:paraId="18548CED" w14:textId="5CE9CE6F" w:rsidR="008645F3" w:rsidRPr="00DE0B89" w:rsidDel="000363B2" w:rsidRDefault="00186977" w:rsidP="00186977">
      <w:pPr>
        <w:pStyle w:val="B2"/>
        <w:rPr>
          <w:del w:id="127" w:author="MCC TF160" w:date="2023-05-12T09:20:00Z"/>
        </w:rPr>
      </w:pPr>
      <w:del w:id="128" w:author="MCC TF160" w:date="2023-05-12T09:20:00Z">
        <w:r w:rsidRPr="00DE0B89" w:rsidDel="000363B2">
          <w:delText>2&gt;</w:delText>
        </w:r>
        <w:r w:rsidR="008645F3" w:rsidRPr="00DE0B89" w:rsidDel="000363B2">
          <w:tab/>
          <w:delText>use the Long DRX cycle.</w:delText>
        </w:r>
      </w:del>
    </w:p>
    <w:p w14:paraId="7EAF0FE6" w14:textId="78742D7D" w:rsidR="008645F3" w:rsidRPr="00DE0B89" w:rsidDel="000363B2" w:rsidRDefault="00186977" w:rsidP="00186977">
      <w:pPr>
        <w:pStyle w:val="B1"/>
        <w:rPr>
          <w:del w:id="129" w:author="MCC TF160" w:date="2023-05-12T09:20:00Z"/>
        </w:rPr>
      </w:pPr>
      <w:del w:id="130" w:author="MCC TF160" w:date="2023-05-12T09:20:00Z">
        <w:r w:rsidRPr="00DE0B89" w:rsidDel="000363B2">
          <w:delText>1&gt;</w:delText>
        </w:r>
        <w:r w:rsidR="008645F3" w:rsidRPr="00DE0B89" w:rsidDel="000363B2">
          <w:tab/>
          <w:delText xml:space="preserve">if the Short DRX Cycle is used, and [(SFN </w:delText>
        </w:r>
        <w:r w:rsidR="003E5F90" w:rsidRPr="00DE0B89" w:rsidDel="000363B2">
          <w:delText>×</w:delText>
        </w:r>
        <w:r w:rsidR="008645F3" w:rsidRPr="00DE0B89" w:rsidDel="000363B2">
          <w:delText xml:space="preserve"> 10) + subframe number] modulo (</w:delText>
        </w:r>
        <w:r w:rsidR="008645F3" w:rsidRPr="00DE0B89" w:rsidDel="000363B2">
          <w:rPr>
            <w:i/>
          </w:rPr>
          <w:delText>drx-ShortCycle</w:delText>
        </w:r>
        <w:r w:rsidR="008645F3" w:rsidRPr="00DE0B89" w:rsidDel="000363B2">
          <w:delText>) = (</w:delText>
        </w:r>
        <w:r w:rsidR="008645F3" w:rsidRPr="00DE0B89" w:rsidDel="000363B2">
          <w:rPr>
            <w:i/>
          </w:rPr>
          <w:delText>drx-StartOffset</w:delText>
        </w:r>
        <w:r w:rsidR="008645F3" w:rsidRPr="00DE0B89" w:rsidDel="000363B2">
          <w:delText>) modulo (</w:delText>
        </w:r>
        <w:r w:rsidR="008645F3" w:rsidRPr="00DE0B89" w:rsidDel="000363B2">
          <w:rPr>
            <w:i/>
          </w:rPr>
          <w:delText>drx-ShortCycle</w:delText>
        </w:r>
        <w:r w:rsidR="008645F3" w:rsidRPr="00DE0B89" w:rsidDel="000363B2">
          <w:delText>); or</w:delText>
        </w:r>
      </w:del>
    </w:p>
    <w:p w14:paraId="1D01E66A" w14:textId="3AF19111" w:rsidR="008645F3" w:rsidRPr="00DE0B89" w:rsidDel="000363B2" w:rsidRDefault="00186977" w:rsidP="00186977">
      <w:pPr>
        <w:pStyle w:val="B1"/>
        <w:rPr>
          <w:del w:id="131" w:author="MCC TF160" w:date="2023-05-12T09:20:00Z"/>
        </w:rPr>
      </w:pPr>
      <w:del w:id="132" w:author="MCC TF160" w:date="2023-05-12T09:20:00Z">
        <w:r w:rsidRPr="00DE0B89" w:rsidDel="000363B2">
          <w:delText>1&gt;</w:delText>
        </w:r>
        <w:r w:rsidR="008645F3" w:rsidRPr="00DE0B89" w:rsidDel="000363B2">
          <w:tab/>
          <w:delText xml:space="preserve">if the Long DRX Cycle is used, and [(SFN </w:delText>
        </w:r>
        <w:r w:rsidR="003E5F90" w:rsidRPr="00DE0B89" w:rsidDel="000363B2">
          <w:delText>×</w:delText>
        </w:r>
        <w:r w:rsidR="008645F3" w:rsidRPr="00DE0B89" w:rsidDel="000363B2">
          <w:delText xml:space="preserve"> 10) + subframe number] modulo (</w:delText>
        </w:r>
        <w:r w:rsidR="008645F3" w:rsidRPr="00DE0B89" w:rsidDel="000363B2">
          <w:rPr>
            <w:i/>
          </w:rPr>
          <w:delText>drx-LongCycle</w:delText>
        </w:r>
        <w:r w:rsidR="008645F3" w:rsidRPr="00DE0B89" w:rsidDel="000363B2">
          <w:delText xml:space="preserve">) = </w:delText>
        </w:r>
        <w:r w:rsidR="008645F3" w:rsidRPr="00DE0B89" w:rsidDel="000363B2">
          <w:rPr>
            <w:i/>
          </w:rPr>
          <w:delText>drx-StartOffset</w:delText>
        </w:r>
        <w:r w:rsidR="008645F3" w:rsidRPr="00DE0B89" w:rsidDel="000363B2">
          <w:delText>:</w:delText>
        </w:r>
      </w:del>
    </w:p>
    <w:p w14:paraId="6CF12DB9" w14:textId="7A0DE252" w:rsidR="008645F3" w:rsidRPr="00DE0B89" w:rsidDel="000363B2" w:rsidRDefault="00186977" w:rsidP="00186977">
      <w:pPr>
        <w:pStyle w:val="B3"/>
        <w:rPr>
          <w:del w:id="133" w:author="MCC TF160" w:date="2023-05-12T09:20:00Z"/>
        </w:rPr>
      </w:pPr>
      <w:del w:id="134" w:author="MCC TF160" w:date="2023-05-12T09:20:00Z">
        <w:r w:rsidRPr="00DE0B89" w:rsidDel="000363B2">
          <w:delText>2&gt;</w:delText>
        </w:r>
        <w:r w:rsidR="008645F3" w:rsidRPr="00DE0B89" w:rsidDel="000363B2">
          <w:tab/>
          <w:delText xml:space="preserve">start </w:delText>
        </w:r>
        <w:r w:rsidR="008645F3" w:rsidRPr="00DE0B89" w:rsidDel="000363B2">
          <w:rPr>
            <w:i/>
          </w:rPr>
          <w:delText>drx-onDurationTimer</w:delText>
        </w:r>
        <w:r w:rsidR="008645F3" w:rsidRPr="00DE0B89" w:rsidDel="000363B2">
          <w:delText xml:space="preserve"> after </w:delText>
        </w:r>
        <w:r w:rsidR="008645F3" w:rsidRPr="00DE0B89" w:rsidDel="000363B2">
          <w:rPr>
            <w:i/>
          </w:rPr>
          <w:delText>drx-SlotOffset</w:delText>
        </w:r>
        <w:r w:rsidR="003E5F90" w:rsidRPr="00DE0B89" w:rsidDel="000363B2">
          <w:delText xml:space="preserve"> from the beginning of the subframe</w:delText>
        </w:r>
        <w:r w:rsidR="008645F3" w:rsidRPr="00DE0B89" w:rsidDel="000363B2">
          <w:delText>.</w:delText>
        </w:r>
      </w:del>
    </w:p>
    <w:p w14:paraId="7B73FB67" w14:textId="77777777" w:rsidR="00A74F15" w:rsidRPr="00DE0B89" w:rsidRDefault="00A74F15" w:rsidP="00B5202A">
      <w:pPr>
        <w:pStyle w:val="H6"/>
      </w:pPr>
      <w:r w:rsidRPr="00DE0B89">
        <w:t>7.</w:t>
      </w:r>
      <w:r w:rsidR="00D23BD2" w:rsidRPr="00DE0B89">
        <w:t>1.</w:t>
      </w:r>
      <w:r w:rsidRPr="00DE0B89">
        <w:t>1.5.3.3</w:t>
      </w:r>
      <w:r w:rsidRPr="00DE0B89">
        <w:tab/>
        <w:t>Test description</w:t>
      </w:r>
    </w:p>
    <w:p w14:paraId="2B809F85" w14:textId="77777777" w:rsidR="00A74F15" w:rsidRPr="00DE0B89" w:rsidRDefault="00A74F15" w:rsidP="00B5202A">
      <w:pPr>
        <w:pStyle w:val="H6"/>
      </w:pPr>
      <w:r w:rsidRPr="00DE0B89">
        <w:t>7.</w:t>
      </w:r>
      <w:r w:rsidR="00D23BD2" w:rsidRPr="00DE0B89">
        <w:t>1.</w:t>
      </w:r>
      <w:r w:rsidRPr="00DE0B89">
        <w:t>1.5.3.3.1</w:t>
      </w:r>
      <w:r w:rsidRPr="00DE0B89">
        <w:tab/>
        <w:t>Pre-test conditions</w:t>
      </w:r>
    </w:p>
    <w:p w14:paraId="007489F6" w14:textId="77777777" w:rsidR="00B750FB" w:rsidRPr="00DE0B89" w:rsidRDefault="00B750FB" w:rsidP="00B750FB">
      <w:pPr>
        <w:overflowPunct/>
        <w:autoSpaceDE/>
        <w:autoSpaceDN/>
        <w:adjustRightInd/>
      </w:pPr>
      <w:r w:rsidRPr="00DE0B89">
        <w:t>Same Pre-test conditions as in clause 7.</w:t>
      </w:r>
      <w:r w:rsidR="00D23BD2" w:rsidRPr="00DE0B89">
        <w:t>1.</w:t>
      </w:r>
      <w:r w:rsidRPr="00DE0B89">
        <w:t>1.0 except that set to return no data in uplink.</w:t>
      </w:r>
    </w:p>
    <w:p w14:paraId="11DD5147" w14:textId="77777777" w:rsidR="00A74F15" w:rsidRPr="00DE0B89" w:rsidRDefault="00A74F15" w:rsidP="00B5202A">
      <w:pPr>
        <w:pStyle w:val="H6"/>
      </w:pPr>
      <w:r w:rsidRPr="00DE0B89">
        <w:lastRenderedPageBreak/>
        <w:t>7.</w:t>
      </w:r>
      <w:r w:rsidR="00D23BD2" w:rsidRPr="00DE0B89">
        <w:t>1.</w:t>
      </w:r>
      <w:r w:rsidRPr="00DE0B89">
        <w:t>1.5.3.3.2</w:t>
      </w:r>
      <w:r w:rsidRPr="00DE0B89">
        <w:tab/>
        <w:t>Test procedure sequence</w:t>
      </w:r>
    </w:p>
    <w:p w14:paraId="7283B907" w14:textId="77777777" w:rsidR="00A74F15" w:rsidRPr="00DE0B89" w:rsidRDefault="00A74F15" w:rsidP="00A74F15">
      <w:pPr>
        <w:overflowPunct/>
        <w:autoSpaceDE/>
        <w:autoSpaceDN/>
        <w:adjustRightInd/>
        <w:rPr>
          <w:lang w:eastAsia="zh-CN"/>
        </w:rPr>
      </w:pPr>
      <w:r w:rsidRPr="00DE0B89">
        <w:rPr>
          <w:lang w:eastAsia="zh-CN"/>
        </w:rPr>
        <w:t xml:space="preserve">For FDD, </w:t>
      </w:r>
      <w:proofErr w:type="spellStart"/>
      <w:r w:rsidRPr="00DE0B89">
        <w:rPr>
          <w:i/>
          <w:lang w:eastAsia="zh-CN"/>
        </w:rPr>
        <w:t>NormalSLT</w:t>
      </w:r>
      <w:proofErr w:type="spellEnd"/>
      <w:r w:rsidRPr="00DE0B89">
        <w:rPr>
          <w:i/>
          <w:lang w:eastAsia="zh-CN"/>
        </w:rPr>
        <w:t xml:space="preserve"> </w:t>
      </w:r>
      <w:r w:rsidRPr="00DE0B89">
        <w:rPr>
          <w:lang w:eastAsia="zh-CN"/>
        </w:rPr>
        <w:t xml:space="preserve">(current SFN, current sub-frame, current slot, y) = y; For TDD, </w:t>
      </w:r>
      <w:proofErr w:type="spellStart"/>
      <w:r w:rsidRPr="00DE0B89">
        <w:rPr>
          <w:i/>
          <w:lang w:eastAsia="zh-CN"/>
        </w:rPr>
        <w:t>NormalSLT</w:t>
      </w:r>
      <w:proofErr w:type="spellEnd"/>
      <w:r w:rsidRPr="00DE0B89">
        <w:rPr>
          <w:i/>
          <w:lang w:eastAsia="zh-CN"/>
        </w:rPr>
        <w:t xml:space="preserve"> </w:t>
      </w:r>
      <w:r w:rsidRPr="00DE0B89">
        <w:rPr>
          <w:lang w:eastAsia="zh-CN"/>
        </w:rPr>
        <w:t>(current SFN, current slot, y) counts the minimum number of normal slots needed to cover y number of PDCCH-occasions(slots) until next PDCCH-occasion(slot) available, starting from cu</w:t>
      </w:r>
      <w:r w:rsidR="00DD77FF" w:rsidRPr="00DE0B89">
        <w:rPr>
          <w:lang w:eastAsia="zh-CN"/>
        </w:rPr>
        <w:t>rrent slot on current Subframe.</w:t>
      </w:r>
    </w:p>
    <w:p w14:paraId="425E3BA4" w14:textId="77777777" w:rsidR="00A74F15" w:rsidRPr="00DE0B89" w:rsidRDefault="00A74F15" w:rsidP="008C2CC8">
      <w:pPr>
        <w:pStyle w:val="TH"/>
      </w:pPr>
      <w:r w:rsidRPr="00DE0B89">
        <w:t>Table 7.</w:t>
      </w:r>
      <w:r w:rsidR="00D23BD2" w:rsidRPr="00DE0B89">
        <w:t>1.</w:t>
      </w:r>
      <w:r w:rsidRPr="00DE0B89">
        <w:t>1.5.3.3.2-1: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74F15" w:rsidRPr="00DE0B89" w14:paraId="0DC598C4" w14:textId="77777777" w:rsidTr="00A74F15">
        <w:tc>
          <w:tcPr>
            <w:tcW w:w="648" w:type="dxa"/>
            <w:tcBorders>
              <w:bottom w:val="nil"/>
            </w:tcBorders>
          </w:tcPr>
          <w:p w14:paraId="3422C8A3" w14:textId="77777777" w:rsidR="00A74F15" w:rsidRPr="00DE0B89" w:rsidRDefault="00A74F15" w:rsidP="00F90841">
            <w:pPr>
              <w:pStyle w:val="TAH"/>
              <w:rPr>
                <w:lang w:eastAsia="en-US"/>
              </w:rPr>
            </w:pPr>
            <w:r w:rsidRPr="00DE0B89">
              <w:rPr>
                <w:lang w:eastAsia="en-US"/>
              </w:rPr>
              <w:t>St</w:t>
            </w:r>
          </w:p>
        </w:tc>
        <w:tc>
          <w:tcPr>
            <w:tcW w:w="3969" w:type="dxa"/>
            <w:tcBorders>
              <w:bottom w:val="nil"/>
            </w:tcBorders>
          </w:tcPr>
          <w:p w14:paraId="3577E8B0" w14:textId="77777777" w:rsidR="00A74F15" w:rsidRPr="00DE0B89" w:rsidRDefault="00A74F15" w:rsidP="00922650">
            <w:pPr>
              <w:pStyle w:val="TAH"/>
              <w:rPr>
                <w:lang w:eastAsia="en-US"/>
              </w:rPr>
            </w:pPr>
            <w:r w:rsidRPr="00DE0B89">
              <w:rPr>
                <w:lang w:eastAsia="en-US"/>
              </w:rPr>
              <w:t>Procedure</w:t>
            </w:r>
          </w:p>
        </w:tc>
        <w:tc>
          <w:tcPr>
            <w:tcW w:w="3686" w:type="dxa"/>
            <w:gridSpan w:val="2"/>
          </w:tcPr>
          <w:p w14:paraId="542668C0" w14:textId="77777777" w:rsidR="00A74F15" w:rsidRPr="00DE0B89" w:rsidRDefault="00A74F15" w:rsidP="00F85B4D">
            <w:pPr>
              <w:pStyle w:val="TAH"/>
              <w:rPr>
                <w:lang w:eastAsia="en-US"/>
              </w:rPr>
            </w:pPr>
            <w:r w:rsidRPr="00DE0B89">
              <w:rPr>
                <w:lang w:eastAsia="en-US"/>
              </w:rPr>
              <w:t>Message Sequence</w:t>
            </w:r>
          </w:p>
        </w:tc>
        <w:tc>
          <w:tcPr>
            <w:tcW w:w="567" w:type="dxa"/>
            <w:tcBorders>
              <w:bottom w:val="nil"/>
            </w:tcBorders>
          </w:tcPr>
          <w:p w14:paraId="608D6C28" w14:textId="77777777" w:rsidR="00A74F15" w:rsidRPr="00DE0B89" w:rsidRDefault="00A74F15" w:rsidP="000517D2">
            <w:pPr>
              <w:pStyle w:val="TAH"/>
              <w:rPr>
                <w:lang w:eastAsia="en-US"/>
              </w:rPr>
            </w:pPr>
            <w:r w:rsidRPr="00DE0B89">
              <w:rPr>
                <w:lang w:eastAsia="en-US"/>
              </w:rPr>
              <w:t>TP</w:t>
            </w:r>
          </w:p>
        </w:tc>
        <w:tc>
          <w:tcPr>
            <w:tcW w:w="892" w:type="dxa"/>
            <w:tcBorders>
              <w:bottom w:val="nil"/>
            </w:tcBorders>
          </w:tcPr>
          <w:p w14:paraId="2C7B35A4" w14:textId="77777777" w:rsidR="00A74F15" w:rsidRPr="00DE0B89" w:rsidRDefault="00A74F15" w:rsidP="000517D2">
            <w:pPr>
              <w:pStyle w:val="TAH"/>
              <w:rPr>
                <w:lang w:eastAsia="en-US"/>
              </w:rPr>
            </w:pPr>
            <w:r w:rsidRPr="00DE0B89">
              <w:rPr>
                <w:lang w:eastAsia="en-US"/>
              </w:rPr>
              <w:t>Verdict</w:t>
            </w:r>
          </w:p>
        </w:tc>
      </w:tr>
      <w:tr w:rsidR="00A74F15" w:rsidRPr="00DE0B89" w14:paraId="17CB2A48" w14:textId="77777777" w:rsidTr="00A74F15">
        <w:tc>
          <w:tcPr>
            <w:tcW w:w="648" w:type="dxa"/>
            <w:tcBorders>
              <w:top w:val="nil"/>
            </w:tcBorders>
          </w:tcPr>
          <w:p w14:paraId="708255EA" w14:textId="77777777" w:rsidR="00A74F15" w:rsidRPr="00DE0B89" w:rsidRDefault="00A74F15" w:rsidP="00F90841">
            <w:pPr>
              <w:pStyle w:val="TAH"/>
              <w:rPr>
                <w:lang w:eastAsia="en-US"/>
              </w:rPr>
            </w:pPr>
          </w:p>
        </w:tc>
        <w:tc>
          <w:tcPr>
            <w:tcW w:w="3969" w:type="dxa"/>
            <w:tcBorders>
              <w:top w:val="nil"/>
            </w:tcBorders>
          </w:tcPr>
          <w:p w14:paraId="5326F37C" w14:textId="77777777" w:rsidR="00A74F15" w:rsidRPr="00DE0B89" w:rsidRDefault="00A74F15" w:rsidP="00922650">
            <w:pPr>
              <w:pStyle w:val="TAH"/>
              <w:rPr>
                <w:lang w:eastAsia="en-US"/>
              </w:rPr>
            </w:pPr>
          </w:p>
        </w:tc>
        <w:tc>
          <w:tcPr>
            <w:tcW w:w="709" w:type="dxa"/>
          </w:tcPr>
          <w:p w14:paraId="1857B118" w14:textId="77777777" w:rsidR="00A74F15" w:rsidRPr="00DE0B89" w:rsidRDefault="00A74F15" w:rsidP="00F85B4D">
            <w:pPr>
              <w:pStyle w:val="TAH"/>
              <w:rPr>
                <w:lang w:eastAsia="en-US"/>
              </w:rPr>
            </w:pPr>
            <w:r w:rsidRPr="00DE0B89">
              <w:rPr>
                <w:lang w:eastAsia="en-US"/>
              </w:rPr>
              <w:t xml:space="preserve">U </w:t>
            </w:r>
            <w:r w:rsidR="00A93F95" w:rsidRPr="00DE0B89">
              <w:rPr>
                <w:lang w:eastAsia="en-US"/>
              </w:rPr>
              <w:t>–</w:t>
            </w:r>
            <w:r w:rsidRPr="00DE0B89">
              <w:rPr>
                <w:lang w:eastAsia="en-US"/>
              </w:rPr>
              <w:t xml:space="preserve"> S</w:t>
            </w:r>
          </w:p>
        </w:tc>
        <w:tc>
          <w:tcPr>
            <w:tcW w:w="2977" w:type="dxa"/>
          </w:tcPr>
          <w:p w14:paraId="77319F69" w14:textId="77777777" w:rsidR="00A74F15" w:rsidRPr="00DE0B89" w:rsidRDefault="00A74F15" w:rsidP="000517D2">
            <w:pPr>
              <w:pStyle w:val="TAH"/>
              <w:rPr>
                <w:lang w:eastAsia="en-US"/>
              </w:rPr>
            </w:pPr>
            <w:r w:rsidRPr="00DE0B89">
              <w:rPr>
                <w:lang w:eastAsia="en-US"/>
              </w:rPr>
              <w:t>Message</w:t>
            </w:r>
          </w:p>
        </w:tc>
        <w:tc>
          <w:tcPr>
            <w:tcW w:w="567" w:type="dxa"/>
            <w:tcBorders>
              <w:top w:val="nil"/>
            </w:tcBorders>
          </w:tcPr>
          <w:p w14:paraId="45BD7A1A" w14:textId="77777777" w:rsidR="00A74F15" w:rsidRPr="00DE0B89" w:rsidRDefault="00A74F15" w:rsidP="000517D2">
            <w:pPr>
              <w:pStyle w:val="TAH"/>
              <w:rPr>
                <w:lang w:eastAsia="en-US"/>
              </w:rPr>
            </w:pPr>
          </w:p>
        </w:tc>
        <w:tc>
          <w:tcPr>
            <w:tcW w:w="892" w:type="dxa"/>
            <w:tcBorders>
              <w:top w:val="nil"/>
            </w:tcBorders>
          </w:tcPr>
          <w:p w14:paraId="11021423" w14:textId="77777777" w:rsidR="00A74F15" w:rsidRPr="00DE0B89" w:rsidRDefault="00A74F15" w:rsidP="000E628A">
            <w:pPr>
              <w:pStyle w:val="TAH"/>
              <w:rPr>
                <w:lang w:eastAsia="en-US"/>
              </w:rPr>
            </w:pPr>
          </w:p>
        </w:tc>
      </w:tr>
      <w:tr w:rsidR="00A74F15" w:rsidRPr="00DE0B89" w14:paraId="47AB11BF" w14:textId="77777777" w:rsidTr="00A74F15">
        <w:tc>
          <w:tcPr>
            <w:tcW w:w="648" w:type="dxa"/>
          </w:tcPr>
          <w:p w14:paraId="6821BC09" w14:textId="77777777" w:rsidR="00A74F15" w:rsidRPr="00DE0B89" w:rsidRDefault="00A74F15" w:rsidP="00131CE5">
            <w:pPr>
              <w:pStyle w:val="TAC"/>
              <w:rPr>
                <w:lang w:eastAsia="en-US"/>
              </w:rPr>
            </w:pPr>
            <w:r w:rsidRPr="00DE0B89">
              <w:rPr>
                <w:lang w:eastAsia="zh-CN"/>
              </w:rPr>
              <w:t>1</w:t>
            </w:r>
          </w:p>
        </w:tc>
        <w:tc>
          <w:tcPr>
            <w:tcW w:w="3969" w:type="dxa"/>
          </w:tcPr>
          <w:p w14:paraId="713781BA" w14:textId="77777777" w:rsidR="00A74F15" w:rsidRPr="00DE0B89" w:rsidRDefault="00DD77FF" w:rsidP="00BF7949">
            <w:pPr>
              <w:pStyle w:val="TAL"/>
              <w:rPr>
                <w:lang w:eastAsia="en-US"/>
              </w:rPr>
            </w:pPr>
            <w:bookmarkStart w:id="135" w:name="_Hlk506999736"/>
            <w:r w:rsidRPr="00DE0B89">
              <w:rPr>
                <w:lang w:eastAsia="en-US"/>
              </w:rPr>
              <w:t>SS t</w:t>
            </w:r>
            <w:r w:rsidR="00A74F15" w:rsidRPr="00DE0B89">
              <w:rPr>
                <w:lang w:eastAsia="en-US"/>
              </w:rPr>
              <w:t xml:space="preserve">ransmits </w:t>
            </w:r>
            <w:r w:rsidR="00BF7949" w:rsidRPr="00DE0B89">
              <w:rPr>
                <w:lang w:eastAsia="en-US"/>
              </w:rPr>
              <w:t xml:space="preserve">NR </w:t>
            </w:r>
            <w:proofErr w:type="spellStart"/>
            <w:r w:rsidR="00BF7949" w:rsidRPr="00DE0B89">
              <w:rPr>
                <w:i/>
                <w:lang w:eastAsia="en-US"/>
              </w:rPr>
              <w:t>RRCReconfiguration</w:t>
            </w:r>
            <w:proofErr w:type="spellEnd"/>
            <w:r w:rsidR="00BF7949" w:rsidRPr="00DE0B89">
              <w:rPr>
                <w:lang w:eastAsia="en-US"/>
              </w:rPr>
              <w:t xml:space="preserve"> message </w:t>
            </w:r>
            <w:r w:rsidR="00A74F15" w:rsidRPr="00DE0B89">
              <w:rPr>
                <w:lang w:eastAsia="en-US"/>
              </w:rPr>
              <w:t xml:space="preserve">to configure specific DRX parameters for </w:t>
            </w:r>
            <w:proofErr w:type="spellStart"/>
            <w:r w:rsidR="00BF7949" w:rsidRPr="00DE0B89">
              <w:rPr>
                <w:lang w:eastAsia="en-US"/>
              </w:rPr>
              <w:t>Sp</w:t>
            </w:r>
            <w:r w:rsidR="00A74F15" w:rsidRPr="00DE0B89">
              <w:rPr>
                <w:lang w:eastAsia="en-US"/>
              </w:rPr>
              <w:t>Cell</w:t>
            </w:r>
            <w:bookmarkEnd w:id="135"/>
            <w:proofErr w:type="spellEnd"/>
            <w:r w:rsidR="00840479" w:rsidRPr="00DE0B89">
              <w:rPr>
                <w:lang w:eastAsia="en-US"/>
              </w:rPr>
              <w:t xml:space="preserve"> </w:t>
            </w:r>
            <w:r w:rsidR="00BF7949" w:rsidRPr="00DE0B89">
              <w:rPr>
                <w:lang w:eastAsia="en-US"/>
              </w:rPr>
              <w:t>(Note1)</w:t>
            </w:r>
          </w:p>
        </w:tc>
        <w:tc>
          <w:tcPr>
            <w:tcW w:w="709" w:type="dxa"/>
          </w:tcPr>
          <w:p w14:paraId="7978C250" w14:textId="77777777" w:rsidR="00A74F15" w:rsidRPr="00DE0B89" w:rsidRDefault="00E016BA" w:rsidP="00131CE5">
            <w:pPr>
              <w:pStyle w:val="TAC"/>
              <w:rPr>
                <w:lang w:eastAsia="en-US"/>
              </w:rPr>
            </w:pPr>
            <w:r w:rsidRPr="00DE0B89">
              <w:rPr>
                <w:lang w:eastAsia="en-US"/>
              </w:rPr>
              <w:t>&lt;--</w:t>
            </w:r>
          </w:p>
        </w:tc>
        <w:tc>
          <w:tcPr>
            <w:tcW w:w="2977" w:type="dxa"/>
          </w:tcPr>
          <w:p w14:paraId="28C3801C" w14:textId="77777777" w:rsidR="00A74F15" w:rsidRPr="00DE0B89" w:rsidRDefault="00A74F15" w:rsidP="00131CE5">
            <w:pPr>
              <w:pStyle w:val="TAL"/>
              <w:rPr>
                <w:lang w:eastAsia="en-US"/>
              </w:rPr>
            </w:pPr>
            <w:r w:rsidRPr="00DE0B89">
              <w:rPr>
                <w:lang w:eastAsia="en-US"/>
              </w:rPr>
              <w:t>-</w:t>
            </w:r>
          </w:p>
        </w:tc>
        <w:tc>
          <w:tcPr>
            <w:tcW w:w="567" w:type="dxa"/>
          </w:tcPr>
          <w:p w14:paraId="6F166E30" w14:textId="77777777" w:rsidR="00A74F15" w:rsidRPr="00DE0B89" w:rsidRDefault="00A74F15" w:rsidP="00131CE5">
            <w:pPr>
              <w:pStyle w:val="TAC"/>
              <w:rPr>
                <w:lang w:eastAsia="en-US"/>
              </w:rPr>
            </w:pPr>
            <w:r w:rsidRPr="00DE0B89">
              <w:rPr>
                <w:lang w:eastAsia="en-US"/>
              </w:rPr>
              <w:t>-</w:t>
            </w:r>
          </w:p>
        </w:tc>
        <w:tc>
          <w:tcPr>
            <w:tcW w:w="892" w:type="dxa"/>
          </w:tcPr>
          <w:p w14:paraId="4A8E143C" w14:textId="77777777" w:rsidR="00A74F15" w:rsidRPr="00DE0B89" w:rsidRDefault="00A74F15" w:rsidP="00131CE5">
            <w:pPr>
              <w:pStyle w:val="TAC"/>
              <w:rPr>
                <w:lang w:eastAsia="en-US"/>
              </w:rPr>
            </w:pPr>
            <w:r w:rsidRPr="00DE0B89">
              <w:rPr>
                <w:lang w:eastAsia="en-US"/>
              </w:rPr>
              <w:t>-</w:t>
            </w:r>
          </w:p>
        </w:tc>
      </w:tr>
      <w:tr w:rsidR="00A74F15" w:rsidRPr="00DE0B89" w14:paraId="40EB94ED" w14:textId="77777777" w:rsidTr="00A74F15">
        <w:tc>
          <w:tcPr>
            <w:tcW w:w="648" w:type="dxa"/>
          </w:tcPr>
          <w:p w14:paraId="08D49EF6" w14:textId="77777777" w:rsidR="00A74F15" w:rsidRPr="00DE0B89" w:rsidRDefault="00A74F15" w:rsidP="00131CE5">
            <w:pPr>
              <w:pStyle w:val="TAC"/>
              <w:rPr>
                <w:lang w:eastAsia="en-US"/>
              </w:rPr>
            </w:pPr>
            <w:r w:rsidRPr="00DE0B89">
              <w:rPr>
                <w:lang w:eastAsia="zh-CN"/>
              </w:rPr>
              <w:t>2</w:t>
            </w:r>
          </w:p>
        </w:tc>
        <w:tc>
          <w:tcPr>
            <w:tcW w:w="3969" w:type="dxa"/>
          </w:tcPr>
          <w:p w14:paraId="5FE2FD49" w14:textId="77777777" w:rsidR="00A74F15" w:rsidRPr="00DE0B89" w:rsidRDefault="00A74F15" w:rsidP="00BF7949">
            <w:pPr>
              <w:pStyle w:val="TAL"/>
              <w:rPr>
                <w:lang w:eastAsia="en-US"/>
              </w:rPr>
            </w:pPr>
            <w:bookmarkStart w:id="136" w:name="_Hlk506999799"/>
            <w:r w:rsidRPr="00DE0B89">
              <w:rPr>
                <w:lang w:eastAsia="en-US"/>
              </w:rPr>
              <w:t xml:space="preserve">The UE </w:t>
            </w:r>
            <w:proofErr w:type="spellStart"/>
            <w:r w:rsidRPr="00DE0B89">
              <w:rPr>
                <w:lang w:eastAsia="en-US"/>
              </w:rPr>
              <w:t>transmit</w:t>
            </w:r>
            <w:r w:rsidR="00BF7949" w:rsidRPr="00DE0B89">
              <w:rPr>
                <w:lang w:eastAsia="en-US"/>
              </w:rPr>
              <w:t>NR</w:t>
            </w:r>
            <w:proofErr w:type="spellEnd"/>
            <w:r w:rsidR="00BF7949" w:rsidRPr="00DE0B89">
              <w:rPr>
                <w:lang w:eastAsia="en-US"/>
              </w:rPr>
              <w:t xml:space="preserve"> </w:t>
            </w:r>
            <w:proofErr w:type="spellStart"/>
            <w:r w:rsidR="00BF7949" w:rsidRPr="00DE0B89">
              <w:rPr>
                <w:i/>
                <w:lang w:eastAsia="en-US"/>
              </w:rPr>
              <w:t>RRCReconfigurationComplete</w:t>
            </w:r>
            <w:proofErr w:type="spellEnd"/>
            <w:r w:rsidR="00BF7949" w:rsidRPr="00DE0B89">
              <w:rPr>
                <w:lang w:eastAsia="en-US"/>
              </w:rPr>
              <w:t xml:space="preserve"> message</w:t>
            </w:r>
            <w:r w:rsidRPr="00DE0B89">
              <w:rPr>
                <w:lang w:eastAsia="en-US"/>
              </w:rPr>
              <w:t xml:space="preserve">s </w:t>
            </w:r>
            <w:bookmarkEnd w:id="136"/>
            <w:r w:rsidR="00BF7949" w:rsidRPr="00DE0B89">
              <w:rPr>
                <w:lang w:eastAsia="en-US"/>
              </w:rPr>
              <w:t>(Note 2)</w:t>
            </w:r>
          </w:p>
        </w:tc>
        <w:tc>
          <w:tcPr>
            <w:tcW w:w="709" w:type="dxa"/>
          </w:tcPr>
          <w:p w14:paraId="221BC305" w14:textId="77777777" w:rsidR="00A74F15" w:rsidRPr="00DE0B89" w:rsidRDefault="00E016BA" w:rsidP="00131CE5">
            <w:pPr>
              <w:pStyle w:val="TAC"/>
              <w:rPr>
                <w:lang w:eastAsia="en-US"/>
              </w:rPr>
            </w:pPr>
            <w:r w:rsidRPr="00DE0B89">
              <w:rPr>
                <w:lang w:eastAsia="zh-CN"/>
              </w:rPr>
              <w:t>--&gt;</w:t>
            </w:r>
          </w:p>
        </w:tc>
        <w:tc>
          <w:tcPr>
            <w:tcW w:w="2977" w:type="dxa"/>
          </w:tcPr>
          <w:p w14:paraId="1E156711" w14:textId="77777777" w:rsidR="00A74F15" w:rsidRPr="00DE0B89" w:rsidRDefault="00A74F15" w:rsidP="00131CE5">
            <w:pPr>
              <w:pStyle w:val="TAL"/>
              <w:rPr>
                <w:lang w:eastAsia="en-US"/>
              </w:rPr>
            </w:pPr>
            <w:r w:rsidRPr="00DE0B89">
              <w:rPr>
                <w:lang w:eastAsia="en-US"/>
              </w:rPr>
              <w:t>-</w:t>
            </w:r>
          </w:p>
        </w:tc>
        <w:tc>
          <w:tcPr>
            <w:tcW w:w="567" w:type="dxa"/>
          </w:tcPr>
          <w:p w14:paraId="361FBF42" w14:textId="77777777" w:rsidR="00A74F15" w:rsidRPr="00DE0B89" w:rsidRDefault="00A74F15" w:rsidP="00131CE5">
            <w:pPr>
              <w:pStyle w:val="TAC"/>
              <w:rPr>
                <w:lang w:eastAsia="en-US"/>
              </w:rPr>
            </w:pPr>
            <w:r w:rsidRPr="00DE0B89">
              <w:rPr>
                <w:lang w:eastAsia="en-US"/>
              </w:rPr>
              <w:t>-</w:t>
            </w:r>
          </w:p>
        </w:tc>
        <w:tc>
          <w:tcPr>
            <w:tcW w:w="892" w:type="dxa"/>
          </w:tcPr>
          <w:p w14:paraId="7AF916C6" w14:textId="77777777" w:rsidR="00A74F15" w:rsidRPr="00DE0B89" w:rsidRDefault="00A74F15" w:rsidP="00131CE5">
            <w:pPr>
              <w:pStyle w:val="TAC"/>
              <w:rPr>
                <w:lang w:eastAsia="en-US"/>
              </w:rPr>
            </w:pPr>
            <w:r w:rsidRPr="00DE0B89">
              <w:rPr>
                <w:lang w:eastAsia="en-US"/>
              </w:rPr>
              <w:t>-</w:t>
            </w:r>
          </w:p>
        </w:tc>
      </w:tr>
      <w:tr w:rsidR="00A74F15" w:rsidRPr="00DE0B89" w14:paraId="72BDC728" w14:textId="77777777" w:rsidTr="00A74F15">
        <w:tc>
          <w:tcPr>
            <w:tcW w:w="648" w:type="dxa"/>
            <w:tcBorders>
              <w:top w:val="single" w:sz="4" w:space="0" w:color="auto"/>
              <w:left w:val="single" w:sz="4" w:space="0" w:color="auto"/>
              <w:bottom w:val="single" w:sz="4" w:space="0" w:color="auto"/>
              <w:right w:val="single" w:sz="4" w:space="0" w:color="auto"/>
            </w:tcBorders>
          </w:tcPr>
          <w:p w14:paraId="28BD30A0" w14:textId="77777777" w:rsidR="00A74F15" w:rsidRPr="00DE0B89" w:rsidRDefault="00A74F15" w:rsidP="00131CE5">
            <w:pPr>
              <w:pStyle w:val="TAC"/>
              <w:rPr>
                <w:lang w:eastAsia="zh-CN"/>
              </w:rPr>
            </w:pPr>
            <w:r w:rsidRPr="00DE0B89">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7CFF2C82" w14:textId="3E31142C" w:rsidR="00A74F15" w:rsidRPr="00DE0B89" w:rsidRDefault="00E62948" w:rsidP="00541B2E">
            <w:pPr>
              <w:pStyle w:val="TAL"/>
              <w:rPr>
                <w:lang w:eastAsia="en-US"/>
              </w:rPr>
            </w:pPr>
            <w:r w:rsidRPr="00DE0B89">
              <w:rPr>
                <w:lang w:eastAsia="en-US"/>
              </w:rPr>
              <w:t xml:space="preserve">In the first PDCCH occasion, after the </w:t>
            </w:r>
            <w:proofErr w:type="spellStart"/>
            <w:r w:rsidRPr="00DE0B89">
              <w:rPr>
                <w:i/>
                <w:lang w:eastAsia="en-US"/>
              </w:rPr>
              <w:t>drx-SlotOffset</w:t>
            </w:r>
            <w:proofErr w:type="spellEnd"/>
            <w:r w:rsidRPr="00DE0B89">
              <w:rPr>
                <w:lang w:eastAsia="en-US"/>
              </w:rPr>
              <w:t xml:space="preserve"> when the </w:t>
            </w:r>
            <w:proofErr w:type="spellStart"/>
            <w:r w:rsidRPr="00DE0B89">
              <w:rPr>
                <w:i/>
                <w:lang w:eastAsia="en-US"/>
              </w:rPr>
              <w:t>drx-onDurationTimer</w:t>
            </w:r>
            <w:proofErr w:type="spellEnd"/>
            <w:r w:rsidRPr="00DE0B89">
              <w:rPr>
                <w:lang w:eastAsia="en-US"/>
              </w:rPr>
              <w:t xml:space="preserve"> is running, the SS indicates the transmission of a DL MAC PDU on the PDCCH.</w:t>
            </w:r>
            <w:r w:rsidR="00840479" w:rsidRPr="00DE0B89">
              <w:t xml:space="preserve"> (Note 3)(Note 4)</w:t>
            </w:r>
            <w:r w:rsidR="00393402" w:rsidRPr="00DE0B89">
              <w:rPr>
                <w:lang w:eastAsia="zh-CN"/>
              </w:rPr>
              <w:t>(Note 5)</w:t>
            </w:r>
          </w:p>
        </w:tc>
        <w:tc>
          <w:tcPr>
            <w:tcW w:w="709" w:type="dxa"/>
            <w:tcBorders>
              <w:top w:val="single" w:sz="4" w:space="0" w:color="auto"/>
              <w:left w:val="single" w:sz="4" w:space="0" w:color="auto"/>
              <w:bottom w:val="single" w:sz="4" w:space="0" w:color="auto"/>
              <w:right w:val="single" w:sz="4" w:space="0" w:color="auto"/>
            </w:tcBorders>
          </w:tcPr>
          <w:p w14:paraId="645B74E1" w14:textId="77777777" w:rsidR="00A74F15" w:rsidRPr="00DE0B89" w:rsidRDefault="00E016BA" w:rsidP="00131CE5">
            <w:pPr>
              <w:pStyle w:val="TAC"/>
              <w:rPr>
                <w:lang w:eastAsia="zh-CN"/>
              </w:rPr>
            </w:pPr>
            <w:r w:rsidRPr="00DE0B89">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239FCD1B" w14:textId="77777777" w:rsidR="00A74F15" w:rsidRPr="00DE0B89" w:rsidRDefault="00A74F15" w:rsidP="00131CE5">
            <w:pPr>
              <w:pStyle w:val="TAL"/>
              <w:rPr>
                <w:lang w:eastAsia="zh-CN"/>
              </w:rPr>
            </w:pPr>
            <w:r w:rsidRPr="00DE0B89">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448C57D4" w14:textId="77777777" w:rsidR="00A74F15" w:rsidRPr="00DE0B89" w:rsidRDefault="00A74F15" w:rsidP="00131CE5">
            <w:pPr>
              <w:pStyle w:val="TAC"/>
              <w:rPr>
                <w:lang w:eastAsia="en-US"/>
              </w:rPr>
            </w:pPr>
            <w:r w:rsidRPr="00DE0B89">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571243BE" w14:textId="77777777" w:rsidR="00A74F15" w:rsidRPr="00DE0B89" w:rsidRDefault="00A74F15" w:rsidP="00131CE5">
            <w:pPr>
              <w:pStyle w:val="TAC"/>
              <w:rPr>
                <w:lang w:eastAsia="en-US"/>
              </w:rPr>
            </w:pPr>
            <w:r w:rsidRPr="00DE0B89">
              <w:rPr>
                <w:lang w:eastAsia="en-US"/>
              </w:rPr>
              <w:t>-</w:t>
            </w:r>
          </w:p>
        </w:tc>
      </w:tr>
      <w:tr w:rsidR="00A74F15" w:rsidRPr="00DE0B89" w14:paraId="15AED706" w14:textId="77777777" w:rsidTr="00A74F15">
        <w:tc>
          <w:tcPr>
            <w:tcW w:w="648" w:type="dxa"/>
            <w:tcBorders>
              <w:top w:val="single" w:sz="4" w:space="0" w:color="auto"/>
              <w:left w:val="single" w:sz="4" w:space="0" w:color="auto"/>
              <w:bottom w:val="single" w:sz="4" w:space="0" w:color="auto"/>
              <w:right w:val="single" w:sz="4" w:space="0" w:color="auto"/>
            </w:tcBorders>
          </w:tcPr>
          <w:p w14:paraId="758E4263" w14:textId="77777777" w:rsidR="00A74F15" w:rsidRPr="00DE0B89" w:rsidRDefault="00A74F15" w:rsidP="00131CE5">
            <w:pPr>
              <w:pStyle w:val="TAC"/>
              <w:rPr>
                <w:lang w:eastAsia="zh-CN"/>
              </w:rPr>
            </w:pPr>
            <w:r w:rsidRPr="00DE0B89">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6D95CFB7" w14:textId="77777777" w:rsidR="00A74F15" w:rsidRPr="00DE0B89" w:rsidRDefault="00A74F15" w:rsidP="00131CE5">
            <w:pPr>
              <w:pStyle w:val="TAL"/>
              <w:rPr>
                <w:lang w:eastAsia="en-US"/>
              </w:rPr>
            </w:pPr>
            <w:r w:rsidRPr="00DE0B89">
              <w:rPr>
                <w:lang w:eastAsia="en-US"/>
              </w:rPr>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tcPr>
          <w:p w14:paraId="274E9425" w14:textId="77777777" w:rsidR="00A74F15" w:rsidRPr="00DE0B89" w:rsidRDefault="00E016BA" w:rsidP="00131CE5">
            <w:pPr>
              <w:pStyle w:val="TAC"/>
              <w:rPr>
                <w:lang w:eastAsia="zh-CN"/>
              </w:rPr>
            </w:pP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0C96223E" w14:textId="77777777" w:rsidR="00A74F15" w:rsidRPr="00DE0B89" w:rsidRDefault="00A74F15" w:rsidP="00131CE5">
            <w:pPr>
              <w:pStyle w:val="TAL"/>
              <w:rPr>
                <w:lang w:eastAsia="zh-CN"/>
              </w:rPr>
            </w:pPr>
            <w:r w:rsidRPr="00DE0B89">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76AC4CFB" w14:textId="77777777" w:rsidR="00A74F15" w:rsidRPr="00DE0B89" w:rsidRDefault="00840479" w:rsidP="00131CE5">
            <w:pPr>
              <w:pStyle w:val="TAC"/>
              <w:rPr>
                <w:lang w:eastAsia="en-US"/>
              </w:rPr>
            </w:pPr>
            <w:r w:rsidRPr="00DE0B89">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4B123CAF" w14:textId="77777777" w:rsidR="00A74F15" w:rsidRPr="00DE0B89" w:rsidRDefault="00840479" w:rsidP="00131CE5">
            <w:pPr>
              <w:pStyle w:val="TAC"/>
              <w:rPr>
                <w:lang w:eastAsia="en-US"/>
              </w:rPr>
            </w:pPr>
            <w:r w:rsidRPr="00DE0B89">
              <w:t>-</w:t>
            </w:r>
          </w:p>
        </w:tc>
      </w:tr>
      <w:tr w:rsidR="00A74F15" w:rsidRPr="00DE0B89" w14:paraId="7A4BB748" w14:textId="77777777" w:rsidTr="00A74F15">
        <w:tc>
          <w:tcPr>
            <w:tcW w:w="648" w:type="dxa"/>
            <w:tcBorders>
              <w:top w:val="single" w:sz="4" w:space="0" w:color="auto"/>
              <w:left w:val="single" w:sz="4" w:space="0" w:color="auto"/>
              <w:bottom w:val="single" w:sz="4" w:space="0" w:color="auto"/>
              <w:right w:val="single" w:sz="4" w:space="0" w:color="auto"/>
            </w:tcBorders>
          </w:tcPr>
          <w:p w14:paraId="6F7BC5A9" w14:textId="77777777" w:rsidR="00A74F15" w:rsidRPr="00DE0B89" w:rsidRDefault="00A74F15" w:rsidP="00131CE5">
            <w:pPr>
              <w:pStyle w:val="TAC"/>
              <w:rPr>
                <w:lang w:eastAsia="zh-CN"/>
              </w:rPr>
            </w:pPr>
            <w:r w:rsidRPr="00DE0B89">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7A5AE558" w14:textId="77777777" w:rsidR="00A74F15" w:rsidRPr="00DE0B89" w:rsidRDefault="00E62948" w:rsidP="00541B2E">
            <w:pPr>
              <w:pStyle w:val="TAL"/>
              <w:rPr>
                <w:lang w:eastAsia="en-US"/>
              </w:rPr>
            </w:pPr>
            <w:r w:rsidRPr="00DE0B89">
              <w:rPr>
                <w:lang w:eastAsia="en-US"/>
              </w:rPr>
              <w:t xml:space="preserve">At least </w:t>
            </w:r>
            <w:proofErr w:type="spellStart"/>
            <w:r w:rsidRPr="00DE0B89">
              <w:rPr>
                <w:i/>
                <w:lang w:eastAsia="en-US"/>
              </w:rPr>
              <w:t>drx-InactivityTimer</w:t>
            </w:r>
            <w:proofErr w:type="spellEnd"/>
            <w:r w:rsidRPr="00DE0B89">
              <w:rPr>
                <w:lang w:eastAsia="en-US"/>
              </w:rPr>
              <w:t xml:space="preserve">  after the transmission of the MAC PDU in Step 3 has been indicated (This means the next DRX cycle or later after Step 1) in the last PDCCH occasion while the </w:t>
            </w:r>
            <w:proofErr w:type="spellStart"/>
            <w:r w:rsidRPr="00DE0B89">
              <w:rPr>
                <w:i/>
                <w:lang w:eastAsia="en-US"/>
              </w:rPr>
              <w:t>drx-onDurationTimer</w:t>
            </w:r>
            <w:proofErr w:type="spellEnd"/>
            <w:r w:rsidRPr="00DE0B89">
              <w:rPr>
                <w:lang w:eastAsia="en-US"/>
              </w:rPr>
              <w:t xml:space="preserve"> is still running</w:t>
            </w:r>
            <w:r w:rsidR="00840479" w:rsidRPr="00DE0B89">
              <w:t xml:space="preserve"> according to [(SFN * 10) + subframe number] modulo </w:t>
            </w:r>
            <w:proofErr w:type="spellStart"/>
            <w:r w:rsidR="00840479" w:rsidRPr="00DE0B89">
              <w:rPr>
                <w:i/>
              </w:rPr>
              <w:t>drx-ShortCycle</w:t>
            </w:r>
            <w:proofErr w:type="spellEnd"/>
            <w:r w:rsidR="00840479" w:rsidRPr="00DE0B89">
              <w:t>) = (</w:t>
            </w:r>
            <w:proofErr w:type="spellStart"/>
            <w:r w:rsidR="00840479" w:rsidRPr="00DE0B89">
              <w:rPr>
                <w:i/>
              </w:rPr>
              <w:t>drx-StartOffset</w:t>
            </w:r>
            <w:proofErr w:type="spellEnd"/>
            <w:r w:rsidR="00840479" w:rsidRPr="00DE0B89">
              <w:t>) modulo (</w:t>
            </w:r>
            <w:proofErr w:type="spellStart"/>
            <w:r w:rsidR="00840479" w:rsidRPr="00DE0B89">
              <w:rPr>
                <w:i/>
              </w:rPr>
              <w:t>drx-ShortCycle</w:t>
            </w:r>
            <w:proofErr w:type="spellEnd"/>
            <w:r w:rsidR="00840479" w:rsidRPr="00DE0B89">
              <w:t>))</w:t>
            </w:r>
            <w:r w:rsidRPr="00DE0B89">
              <w:rPr>
                <w:lang w:eastAsia="en-US"/>
              </w:rPr>
              <w:t>, the SS indicates the transmission a DL MAC PDU on the PDDCH.</w:t>
            </w:r>
          </w:p>
        </w:tc>
        <w:tc>
          <w:tcPr>
            <w:tcW w:w="709" w:type="dxa"/>
            <w:tcBorders>
              <w:top w:val="single" w:sz="4" w:space="0" w:color="auto"/>
              <w:left w:val="single" w:sz="4" w:space="0" w:color="auto"/>
              <w:bottom w:val="single" w:sz="4" w:space="0" w:color="auto"/>
              <w:right w:val="single" w:sz="4" w:space="0" w:color="auto"/>
            </w:tcBorders>
          </w:tcPr>
          <w:p w14:paraId="0C1D520A" w14:textId="77777777" w:rsidR="00A74F15" w:rsidRPr="00DE0B89" w:rsidRDefault="00E016BA" w:rsidP="00131CE5">
            <w:pPr>
              <w:pStyle w:val="TAC"/>
              <w:rPr>
                <w:lang w:eastAsia="zh-CN"/>
              </w:rPr>
            </w:pPr>
            <w:r w:rsidRPr="00DE0B89">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5BE100DB" w14:textId="77777777" w:rsidR="00A74F15" w:rsidRPr="00DE0B89" w:rsidRDefault="00A74F15" w:rsidP="00131CE5">
            <w:pPr>
              <w:pStyle w:val="TAL"/>
              <w:rPr>
                <w:lang w:eastAsia="zh-CN"/>
              </w:rPr>
            </w:pPr>
            <w:r w:rsidRPr="00DE0B89">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61EAA660" w14:textId="77777777" w:rsidR="00A74F15" w:rsidRPr="00DE0B89" w:rsidRDefault="00A74F15" w:rsidP="00131CE5">
            <w:pPr>
              <w:pStyle w:val="TAC"/>
              <w:rPr>
                <w:lang w:eastAsia="en-US"/>
              </w:rPr>
            </w:pPr>
            <w:r w:rsidRPr="00DE0B89">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01FDA265" w14:textId="77777777" w:rsidR="00A74F15" w:rsidRPr="00DE0B89" w:rsidRDefault="00A74F15" w:rsidP="00131CE5">
            <w:pPr>
              <w:pStyle w:val="TAC"/>
              <w:rPr>
                <w:lang w:eastAsia="en-US"/>
              </w:rPr>
            </w:pPr>
            <w:r w:rsidRPr="00DE0B89">
              <w:rPr>
                <w:lang w:eastAsia="en-US"/>
              </w:rPr>
              <w:t>-</w:t>
            </w:r>
          </w:p>
        </w:tc>
      </w:tr>
      <w:tr w:rsidR="00A74F15" w:rsidRPr="00DE0B89" w14:paraId="6A0EEE4F" w14:textId="77777777" w:rsidTr="00A74F15">
        <w:tc>
          <w:tcPr>
            <w:tcW w:w="648" w:type="dxa"/>
            <w:tcBorders>
              <w:top w:val="single" w:sz="4" w:space="0" w:color="auto"/>
              <w:left w:val="single" w:sz="4" w:space="0" w:color="auto"/>
              <w:bottom w:val="single" w:sz="4" w:space="0" w:color="auto"/>
              <w:right w:val="single" w:sz="4" w:space="0" w:color="auto"/>
            </w:tcBorders>
          </w:tcPr>
          <w:p w14:paraId="45C34702" w14:textId="77777777" w:rsidR="00A74F15" w:rsidRPr="00DE0B89" w:rsidRDefault="00A74F15" w:rsidP="00131CE5">
            <w:pPr>
              <w:pStyle w:val="TAC"/>
              <w:rPr>
                <w:lang w:eastAsia="zh-CN"/>
              </w:rPr>
            </w:pPr>
            <w:r w:rsidRPr="00DE0B89">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6F880040" w14:textId="77777777" w:rsidR="00A74F15" w:rsidRPr="00DE0B89" w:rsidRDefault="00A74F15" w:rsidP="00131CE5">
            <w:pPr>
              <w:pStyle w:val="TAL"/>
              <w:rPr>
                <w:lang w:eastAsia="en-US"/>
              </w:rPr>
            </w:pPr>
            <w:r w:rsidRPr="00DE0B89">
              <w:rPr>
                <w:lang w:eastAsia="en-US"/>
              </w:rPr>
              <w:t>Check: Does the UE transmit a HARQ ACK for the DL MAC PDU in Step 5?</w:t>
            </w:r>
          </w:p>
        </w:tc>
        <w:tc>
          <w:tcPr>
            <w:tcW w:w="709" w:type="dxa"/>
            <w:tcBorders>
              <w:top w:val="single" w:sz="4" w:space="0" w:color="auto"/>
              <w:left w:val="single" w:sz="4" w:space="0" w:color="auto"/>
              <w:bottom w:val="single" w:sz="4" w:space="0" w:color="auto"/>
              <w:right w:val="single" w:sz="4" w:space="0" w:color="auto"/>
            </w:tcBorders>
          </w:tcPr>
          <w:p w14:paraId="4F7E8000" w14:textId="77777777" w:rsidR="00A74F15" w:rsidRPr="00DE0B89" w:rsidRDefault="00E016BA" w:rsidP="00131CE5">
            <w:pPr>
              <w:pStyle w:val="TAC"/>
              <w:rPr>
                <w:lang w:eastAsia="zh-CN"/>
              </w:rPr>
            </w:pP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3015771" w14:textId="77777777" w:rsidR="00A74F15" w:rsidRPr="00DE0B89" w:rsidRDefault="00A74F15" w:rsidP="00131CE5">
            <w:pPr>
              <w:pStyle w:val="TAL"/>
              <w:rPr>
                <w:lang w:eastAsia="zh-CN"/>
              </w:rPr>
            </w:pPr>
            <w:r w:rsidRPr="00DE0B89">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258462EB" w14:textId="77777777" w:rsidR="00A74F15" w:rsidRPr="00DE0B89" w:rsidRDefault="00A74F15" w:rsidP="00131CE5">
            <w:pPr>
              <w:pStyle w:val="TAC"/>
              <w:rPr>
                <w:lang w:eastAsia="en-US"/>
              </w:rPr>
            </w:pPr>
            <w:r w:rsidRPr="00DE0B89">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62D3952E" w14:textId="77777777" w:rsidR="00A74F15" w:rsidRPr="00DE0B89" w:rsidRDefault="00A74F15" w:rsidP="00131CE5">
            <w:pPr>
              <w:pStyle w:val="TAC"/>
              <w:rPr>
                <w:lang w:eastAsia="en-US"/>
              </w:rPr>
            </w:pPr>
            <w:r w:rsidRPr="00DE0B89">
              <w:rPr>
                <w:lang w:eastAsia="en-US"/>
              </w:rPr>
              <w:t>P</w:t>
            </w:r>
          </w:p>
        </w:tc>
      </w:tr>
      <w:tr w:rsidR="00A74F15" w:rsidRPr="00DE0B89" w14:paraId="3447D2EB" w14:textId="77777777" w:rsidTr="00A74F15">
        <w:tc>
          <w:tcPr>
            <w:tcW w:w="648" w:type="dxa"/>
            <w:tcBorders>
              <w:top w:val="single" w:sz="4" w:space="0" w:color="auto"/>
              <w:left w:val="single" w:sz="4" w:space="0" w:color="auto"/>
              <w:bottom w:val="single" w:sz="4" w:space="0" w:color="auto"/>
              <w:right w:val="single" w:sz="4" w:space="0" w:color="auto"/>
            </w:tcBorders>
          </w:tcPr>
          <w:p w14:paraId="59D93C6B" w14:textId="77777777" w:rsidR="00A74F15" w:rsidRPr="00DE0B89" w:rsidRDefault="00A74F15" w:rsidP="00131CE5">
            <w:pPr>
              <w:pStyle w:val="TAC"/>
              <w:rPr>
                <w:lang w:eastAsia="zh-CN"/>
              </w:rPr>
            </w:pPr>
            <w:r w:rsidRPr="00DE0B89">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7DEFA80A" w14:textId="77777777" w:rsidR="00A74F15" w:rsidRPr="00DE0B89" w:rsidRDefault="00840479" w:rsidP="00131CE5">
            <w:pPr>
              <w:pStyle w:val="TAL"/>
              <w:rPr>
                <w:lang w:eastAsia="en-US"/>
              </w:rPr>
            </w:pPr>
            <w:r w:rsidRPr="00DE0B89">
              <w:t xml:space="preserve">SS </w:t>
            </w:r>
            <w:r w:rsidR="00A74F15" w:rsidRPr="00DE0B89">
              <w:rPr>
                <w:lang w:eastAsia="en-US"/>
              </w:rPr>
              <w:t xml:space="preserve">waits for </w:t>
            </w:r>
            <w:proofErr w:type="spellStart"/>
            <w:r w:rsidR="00A74F15" w:rsidRPr="00DE0B89">
              <w:rPr>
                <w:i/>
                <w:lang w:eastAsia="en-US"/>
              </w:rPr>
              <w:t>drx-ShortCycleTimer</w:t>
            </w:r>
            <w:proofErr w:type="spellEnd"/>
            <w:r w:rsidR="00A74F15" w:rsidRPr="00DE0B89">
              <w:rPr>
                <w:lang w:eastAsia="en-US"/>
              </w:rPr>
              <w:t xml:space="preserve"> </w:t>
            </w:r>
            <w:r w:rsidRPr="00DE0B89">
              <w:t xml:space="preserve">to </w:t>
            </w:r>
            <w:r w:rsidR="00A74F15" w:rsidRPr="00DE0B89">
              <w:rPr>
                <w:lang w:eastAsia="en-US"/>
              </w:rPr>
              <w:t>expire.</w:t>
            </w:r>
          </w:p>
        </w:tc>
        <w:tc>
          <w:tcPr>
            <w:tcW w:w="709" w:type="dxa"/>
            <w:tcBorders>
              <w:top w:val="single" w:sz="4" w:space="0" w:color="auto"/>
              <w:left w:val="single" w:sz="4" w:space="0" w:color="auto"/>
              <w:bottom w:val="single" w:sz="4" w:space="0" w:color="auto"/>
              <w:right w:val="single" w:sz="4" w:space="0" w:color="auto"/>
            </w:tcBorders>
          </w:tcPr>
          <w:p w14:paraId="6E0E794C" w14:textId="77777777" w:rsidR="00A74F15" w:rsidRPr="00DE0B89" w:rsidRDefault="00A74F15" w:rsidP="00131CE5">
            <w:pPr>
              <w:pStyle w:val="TAC"/>
              <w:rPr>
                <w:lang w:eastAsia="zh-CN"/>
              </w:rPr>
            </w:pPr>
            <w:r w:rsidRPr="00DE0B8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C504794" w14:textId="77777777" w:rsidR="00A74F15" w:rsidRPr="00DE0B89" w:rsidRDefault="00A74F15" w:rsidP="00131CE5">
            <w:pPr>
              <w:pStyle w:val="TAL"/>
              <w:rPr>
                <w:lang w:eastAsia="zh-CN"/>
              </w:rPr>
            </w:pP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D6D30D" w14:textId="77777777" w:rsidR="00A74F15" w:rsidRPr="00DE0B89" w:rsidRDefault="00A74F15" w:rsidP="00131CE5">
            <w:pPr>
              <w:pStyle w:val="TAC"/>
              <w:rPr>
                <w:lang w:eastAsia="en-US"/>
              </w:rPr>
            </w:pPr>
            <w:r w:rsidRPr="00DE0B89">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426B9534" w14:textId="77777777" w:rsidR="00A74F15" w:rsidRPr="00DE0B89" w:rsidRDefault="00A74F15" w:rsidP="00131CE5">
            <w:pPr>
              <w:pStyle w:val="TAC"/>
              <w:rPr>
                <w:lang w:eastAsia="en-US"/>
              </w:rPr>
            </w:pPr>
            <w:r w:rsidRPr="00DE0B89">
              <w:rPr>
                <w:lang w:eastAsia="en-US"/>
              </w:rPr>
              <w:t>-</w:t>
            </w:r>
          </w:p>
        </w:tc>
      </w:tr>
      <w:tr w:rsidR="00A74F15" w:rsidRPr="00DE0B89" w14:paraId="2365671B" w14:textId="77777777" w:rsidTr="00A74F15">
        <w:tc>
          <w:tcPr>
            <w:tcW w:w="648" w:type="dxa"/>
            <w:tcBorders>
              <w:top w:val="single" w:sz="4" w:space="0" w:color="auto"/>
              <w:left w:val="single" w:sz="4" w:space="0" w:color="auto"/>
              <w:bottom w:val="single" w:sz="4" w:space="0" w:color="auto"/>
              <w:right w:val="single" w:sz="4" w:space="0" w:color="auto"/>
            </w:tcBorders>
          </w:tcPr>
          <w:p w14:paraId="427351D8" w14:textId="77777777" w:rsidR="00A74F15" w:rsidRPr="00DE0B89" w:rsidRDefault="00A74F15" w:rsidP="00131CE5">
            <w:pPr>
              <w:pStyle w:val="TAC"/>
              <w:rPr>
                <w:lang w:eastAsia="zh-CN"/>
              </w:rPr>
            </w:pPr>
            <w:r w:rsidRPr="00DE0B89">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5D17A874" w14:textId="77777777" w:rsidR="00A74F15" w:rsidRPr="00DE0B89" w:rsidRDefault="00E62948" w:rsidP="00541B2E">
            <w:pPr>
              <w:pStyle w:val="TAL"/>
              <w:rPr>
                <w:lang w:eastAsia="en-US"/>
              </w:rPr>
            </w:pPr>
            <w:r w:rsidRPr="00DE0B89">
              <w:rPr>
                <w:lang w:eastAsia="en-US"/>
              </w:rPr>
              <w:t xml:space="preserve">In the first PDCCH occasion after the </w:t>
            </w:r>
            <w:proofErr w:type="spellStart"/>
            <w:r w:rsidRPr="00DE0B89">
              <w:rPr>
                <w:i/>
                <w:lang w:eastAsia="en-US"/>
              </w:rPr>
              <w:t>drx-SlotOffset</w:t>
            </w:r>
            <w:proofErr w:type="spellEnd"/>
            <w:r w:rsidRPr="00DE0B89">
              <w:rPr>
                <w:lang w:eastAsia="en-US"/>
              </w:rPr>
              <w:t xml:space="preserve"> when the </w:t>
            </w:r>
            <w:proofErr w:type="spellStart"/>
            <w:r w:rsidRPr="00DE0B89">
              <w:rPr>
                <w:i/>
                <w:lang w:eastAsia="en-US"/>
              </w:rPr>
              <w:t>drx-onDurationTimer</w:t>
            </w:r>
            <w:proofErr w:type="spellEnd"/>
            <w:r w:rsidRPr="00DE0B89">
              <w:rPr>
                <w:lang w:eastAsia="en-US"/>
              </w:rPr>
              <w:t xml:space="preserve"> of </w:t>
            </w:r>
            <w:proofErr w:type="spellStart"/>
            <w:r w:rsidRPr="00DE0B89">
              <w:rPr>
                <w:i/>
                <w:lang w:eastAsia="en-US"/>
              </w:rPr>
              <w:t>drx-LongCycle</w:t>
            </w:r>
            <w:proofErr w:type="spellEnd"/>
            <w:r w:rsidRPr="00DE0B89">
              <w:rPr>
                <w:lang w:eastAsia="en-US"/>
              </w:rPr>
              <w:t xml:space="preserve"> is running, the SS indicates the transmission of a DL MAC PDU on the PDCCH.</w:t>
            </w:r>
          </w:p>
        </w:tc>
        <w:tc>
          <w:tcPr>
            <w:tcW w:w="709" w:type="dxa"/>
            <w:tcBorders>
              <w:top w:val="single" w:sz="4" w:space="0" w:color="auto"/>
              <w:left w:val="single" w:sz="4" w:space="0" w:color="auto"/>
              <w:bottom w:val="single" w:sz="4" w:space="0" w:color="auto"/>
              <w:right w:val="single" w:sz="4" w:space="0" w:color="auto"/>
            </w:tcBorders>
          </w:tcPr>
          <w:p w14:paraId="6FA653F0" w14:textId="77777777" w:rsidR="00A74F15" w:rsidRPr="00DE0B89" w:rsidRDefault="00E016BA" w:rsidP="00131CE5">
            <w:pPr>
              <w:pStyle w:val="TAC"/>
              <w:rPr>
                <w:lang w:eastAsia="zh-CN"/>
              </w:rPr>
            </w:pPr>
            <w:r w:rsidRPr="00DE0B89">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5AEF0A4F" w14:textId="77777777" w:rsidR="00A74F15" w:rsidRPr="00DE0B89" w:rsidRDefault="00A74F15" w:rsidP="00131CE5">
            <w:pPr>
              <w:pStyle w:val="TAL"/>
              <w:rPr>
                <w:lang w:eastAsia="zh-CN"/>
              </w:rPr>
            </w:pPr>
            <w:r w:rsidRPr="00DE0B89">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1F6B56BD" w14:textId="77777777" w:rsidR="00A74F15" w:rsidRPr="00DE0B89" w:rsidRDefault="00A74F15" w:rsidP="00131CE5">
            <w:pPr>
              <w:pStyle w:val="TAC"/>
              <w:rPr>
                <w:lang w:eastAsia="en-US"/>
              </w:rPr>
            </w:pPr>
            <w:r w:rsidRPr="00DE0B89">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73EB428F" w14:textId="77777777" w:rsidR="00A74F15" w:rsidRPr="00DE0B89" w:rsidRDefault="00A74F15" w:rsidP="00131CE5">
            <w:pPr>
              <w:pStyle w:val="TAC"/>
              <w:rPr>
                <w:lang w:eastAsia="en-US"/>
              </w:rPr>
            </w:pPr>
            <w:r w:rsidRPr="00DE0B89">
              <w:rPr>
                <w:lang w:eastAsia="en-US"/>
              </w:rPr>
              <w:t>-</w:t>
            </w:r>
          </w:p>
        </w:tc>
      </w:tr>
      <w:tr w:rsidR="00A74F15" w:rsidRPr="00DE0B89" w14:paraId="426B5D0A" w14:textId="77777777" w:rsidTr="00A74F15">
        <w:tc>
          <w:tcPr>
            <w:tcW w:w="648" w:type="dxa"/>
            <w:tcBorders>
              <w:top w:val="single" w:sz="4" w:space="0" w:color="auto"/>
              <w:left w:val="single" w:sz="4" w:space="0" w:color="auto"/>
              <w:bottom w:val="single" w:sz="4" w:space="0" w:color="auto"/>
              <w:right w:val="single" w:sz="4" w:space="0" w:color="auto"/>
            </w:tcBorders>
          </w:tcPr>
          <w:p w14:paraId="043133BB" w14:textId="77777777" w:rsidR="00A74F15" w:rsidRPr="00DE0B89" w:rsidRDefault="00A74F15" w:rsidP="00131CE5">
            <w:pPr>
              <w:pStyle w:val="TAC"/>
              <w:rPr>
                <w:lang w:eastAsia="zh-CN"/>
              </w:rPr>
            </w:pPr>
            <w:r w:rsidRPr="00DE0B89">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E9A33E5" w14:textId="77777777" w:rsidR="00A74F15" w:rsidRPr="00DE0B89" w:rsidRDefault="00A74F15" w:rsidP="00131CE5">
            <w:pPr>
              <w:pStyle w:val="TAL"/>
              <w:rPr>
                <w:lang w:eastAsia="en-US"/>
              </w:rPr>
            </w:pPr>
            <w:r w:rsidRPr="00DE0B89">
              <w:rPr>
                <w:lang w:eastAsia="en-US"/>
              </w:rPr>
              <w:t>Check: Does the UE transmit a HARQ ACK for the DL MAC PDU in Step 8?</w:t>
            </w:r>
          </w:p>
        </w:tc>
        <w:tc>
          <w:tcPr>
            <w:tcW w:w="709" w:type="dxa"/>
            <w:tcBorders>
              <w:top w:val="single" w:sz="4" w:space="0" w:color="auto"/>
              <w:left w:val="single" w:sz="4" w:space="0" w:color="auto"/>
              <w:bottom w:val="single" w:sz="4" w:space="0" w:color="auto"/>
              <w:right w:val="single" w:sz="4" w:space="0" w:color="auto"/>
            </w:tcBorders>
          </w:tcPr>
          <w:p w14:paraId="2CC5C36A" w14:textId="77777777" w:rsidR="00A74F15" w:rsidRPr="00DE0B89" w:rsidRDefault="00E016BA" w:rsidP="00131CE5">
            <w:pPr>
              <w:pStyle w:val="TAC"/>
              <w:rPr>
                <w:lang w:eastAsia="zh-CN"/>
              </w:rPr>
            </w:pP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39E690A6" w14:textId="77777777" w:rsidR="00A74F15" w:rsidRPr="00DE0B89" w:rsidRDefault="00A74F15" w:rsidP="00131CE5">
            <w:pPr>
              <w:pStyle w:val="TAL"/>
              <w:rPr>
                <w:lang w:eastAsia="zh-CN"/>
              </w:rPr>
            </w:pPr>
            <w:r w:rsidRPr="00DE0B89">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5D4813A8" w14:textId="77777777" w:rsidR="00A74F15" w:rsidRPr="00DE0B89" w:rsidRDefault="00A74F15" w:rsidP="00131CE5">
            <w:pPr>
              <w:pStyle w:val="TAC"/>
              <w:rPr>
                <w:lang w:eastAsia="en-US"/>
              </w:rPr>
            </w:pPr>
            <w:r w:rsidRPr="00DE0B89">
              <w:rPr>
                <w:lang w:eastAsia="en-US"/>
              </w:rPr>
              <w:t>2</w:t>
            </w:r>
          </w:p>
        </w:tc>
        <w:tc>
          <w:tcPr>
            <w:tcW w:w="892" w:type="dxa"/>
            <w:tcBorders>
              <w:top w:val="single" w:sz="4" w:space="0" w:color="auto"/>
              <w:left w:val="single" w:sz="4" w:space="0" w:color="auto"/>
              <w:bottom w:val="single" w:sz="4" w:space="0" w:color="auto"/>
              <w:right w:val="single" w:sz="4" w:space="0" w:color="auto"/>
            </w:tcBorders>
          </w:tcPr>
          <w:p w14:paraId="31270EB1" w14:textId="77777777" w:rsidR="00A74F15" w:rsidRPr="00DE0B89" w:rsidRDefault="00A74F15" w:rsidP="00131CE5">
            <w:pPr>
              <w:pStyle w:val="TAC"/>
              <w:rPr>
                <w:lang w:eastAsia="en-US"/>
              </w:rPr>
            </w:pPr>
            <w:r w:rsidRPr="00DE0B89">
              <w:rPr>
                <w:lang w:eastAsia="en-US"/>
              </w:rPr>
              <w:t>P</w:t>
            </w:r>
          </w:p>
        </w:tc>
      </w:tr>
      <w:tr w:rsidR="00A74F15" w:rsidRPr="00DE0B89" w14:paraId="784136AC" w14:textId="77777777" w:rsidTr="00A74F15">
        <w:tc>
          <w:tcPr>
            <w:tcW w:w="9762" w:type="dxa"/>
            <w:gridSpan w:val="6"/>
          </w:tcPr>
          <w:p w14:paraId="2BDD2013" w14:textId="77777777" w:rsidR="00BF7949" w:rsidRPr="00DE0B89" w:rsidRDefault="00BF7949" w:rsidP="00BF7949">
            <w:pPr>
              <w:pStyle w:val="TAN"/>
              <w:rPr>
                <w:lang w:eastAsia="en-US"/>
              </w:rPr>
            </w:pPr>
            <w:r w:rsidRPr="00DE0B89">
              <w:rPr>
                <w:lang w:eastAsia="en-US"/>
              </w:rPr>
              <w:t>Note 1:</w:t>
            </w:r>
            <w:r w:rsidRPr="00DE0B89">
              <w:rPr>
                <w:lang w:eastAsia="en-US"/>
              </w:rPr>
              <w:tab/>
              <w:t xml:space="preserve">For EN-DC the NR </w:t>
            </w:r>
            <w:proofErr w:type="spellStart"/>
            <w:r w:rsidRPr="00DE0B89">
              <w:rPr>
                <w:lang w:eastAsia="en-US"/>
              </w:rPr>
              <w:t>RRCReconfiguration</w:t>
            </w:r>
            <w:proofErr w:type="spellEnd"/>
            <w:r w:rsidRPr="00DE0B89">
              <w:rPr>
                <w:lang w:eastAsia="en-US"/>
              </w:rPr>
              <w:t xml:space="preserve"> message is contained in </w:t>
            </w:r>
            <w:proofErr w:type="spellStart"/>
            <w:r w:rsidRPr="00DE0B89">
              <w:rPr>
                <w:lang w:eastAsia="en-US"/>
              </w:rPr>
              <w:t>RRCConnectionReconfiguration</w:t>
            </w:r>
            <w:proofErr w:type="spellEnd"/>
            <w:r w:rsidRPr="00DE0B89">
              <w:rPr>
                <w:lang w:eastAsia="en-US"/>
              </w:rPr>
              <w:t xml:space="preserve"> 36.508 [7], Table 4.6.1-8 using condition EN-</w:t>
            </w:r>
            <w:proofErr w:type="spellStart"/>
            <w:r w:rsidRPr="00DE0B89">
              <w:rPr>
                <w:lang w:eastAsia="en-US"/>
              </w:rPr>
              <w:t>DC_EmbedNR_RRCRecon</w:t>
            </w:r>
            <w:proofErr w:type="spellEnd"/>
            <w:r w:rsidRPr="00DE0B89">
              <w:rPr>
                <w:lang w:eastAsia="en-US"/>
              </w:rPr>
              <w:t>.</w:t>
            </w:r>
          </w:p>
          <w:p w14:paraId="5D2451C4" w14:textId="77777777" w:rsidR="00BF7949" w:rsidRPr="00DE0B89" w:rsidRDefault="00BF7949" w:rsidP="00BF7949">
            <w:pPr>
              <w:pStyle w:val="TAN"/>
              <w:rPr>
                <w:lang w:eastAsia="en-US"/>
              </w:rPr>
            </w:pPr>
            <w:r w:rsidRPr="00DE0B89">
              <w:rPr>
                <w:lang w:eastAsia="en-US"/>
              </w:rPr>
              <w:t>Note 2:</w:t>
            </w:r>
            <w:r w:rsidRPr="00DE0B89">
              <w:rPr>
                <w:lang w:eastAsia="en-US"/>
              </w:rPr>
              <w:tab/>
              <w:t xml:space="preserve">For EN-DC the NR </w:t>
            </w:r>
            <w:proofErr w:type="spellStart"/>
            <w:r w:rsidRPr="00DE0B89">
              <w:rPr>
                <w:lang w:eastAsia="en-US"/>
              </w:rPr>
              <w:t>RRCReconfigurationComplete</w:t>
            </w:r>
            <w:proofErr w:type="spellEnd"/>
            <w:r w:rsidRPr="00DE0B89">
              <w:rPr>
                <w:lang w:eastAsia="en-US"/>
              </w:rPr>
              <w:t xml:space="preserve"> message is contained in </w:t>
            </w:r>
            <w:proofErr w:type="spellStart"/>
            <w:r w:rsidRPr="00DE0B89">
              <w:rPr>
                <w:lang w:eastAsia="en-US"/>
              </w:rPr>
              <w:t>RRCConnectionReconfigurationComplete</w:t>
            </w:r>
            <w:proofErr w:type="spellEnd"/>
            <w:r w:rsidRPr="00DE0B89">
              <w:rPr>
                <w:lang w:eastAsia="en-US"/>
              </w:rPr>
              <w:t>.</w:t>
            </w:r>
          </w:p>
          <w:p w14:paraId="5561B660" w14:textId="77777777" w:rsidR="00840479" w:rsidRPr="00DE0B89" w:rsidRDefault="00E62948" w:rsidP="00840479">
            <w:pPr>
              <w:pStyle w:val="TAN"/>
            </w:pPr>
            <w:r w:rsidRPr="00DE0B89">
              <w:rPr>
                <w:lang w:eastAsia="en-US"/>
              </w:rPr>
              <w:t>Note</w:t>
            </w:r>
            <w:r w:rsidR="00BF7949" w:rsidRPr="00DE0B89">
              <w:rPr>
                <w:lang w:eastAsia="en-US"/>
              </w:rPr>
              <w:t xml:space="preserve"> 3</w:t>
            </w:r>
            <w:r w:rsidRPr="00DE0B89">
              <w:rPr>
                <w:lang w:eastAsia="en-US"/>
              </w:rPr>
              <w:t>:</w:t>
            </w:r>
            <w:r w:rsidRPr="00DE0B89">
              <w:rPr>
                <w:lang w:eastAsia="en-US"/>
              </w:rPr>
              <w:tab/>
              <w:t xml:space="preserve">The </w:t>
            </w:r>
            <w:proofErr w:type="spellStart"/>
            <w:r w:rsidRPr="00DE0B89">
              <w:rPr>
                <w:lang w:eastAsia="zh-CN"/>
              </w:rPr>
              <w:t>d</w:t>
            </w:r>
            <w:r w:rsidRPr="00DE0B89">
              <w:rPr>
                <w:lang w:eastAsia="en-US"/>
              </w:rPr>
              <w:t>rx-InactivityTimer</w:t>
            </w:r>
            <w:proofErr w:type="spellEnd"/>
            <w:r w:rsidRPr="00DE0B89">
              <w:rPr>
                <w:lang w:eastAsia="en-US"/>
              </w:rPr>
              <w:t xml:space="preserve"> is started </w:t>
            </w:r>
            <w:r w:rsidR="00840479" w:rsidRPr="00DE0B89">
              <w:t xml:space="preserve">in the first symbol after the end of the PDCCH reception </w:t>
            </w:r>
            <w:r w:rsidRPr="00DE0B89">
              <w:rPr>
                <w:lang w:eastAsia="en-US"/>
              </w:rPr>
              <w:t>where DL new transmission is indicated.</w:t>
            </w:r>
          </w:p>
          <w:p w14:paraId="33D17D0F" w14:textId="77777777" w:rsidR="00393402" w:rsidRPr="00DE0B89" w:rsidRDefault="00840479" w:rsidP="00393402">
            <w:pPr>
              <w:pStyle w:val="TAN"/>
              <w:rPr>
                <w:lang w:eastAsia="en-US"/>
              </w:rPr>
            </w:pPr>
            <w:r w:rsidRPr="00DE0B89">
              <w:t>Note 4:</w:t>
            </w:r>
            <w:r w:rsidRPr="00DE0B89">
              <w:tab/>
              <w:t xml:space="preserve">When the </w:t>
            </w:r>
            <w:proofErr w:type="spellStart"/>
            <w:r w:rsidRPr="00DE0B89">
              <w:rPr>
                <w:i/>
                <w:lang w:eastAsia="ko-KR"/>
              </w:rPr>
              <w:t>drx-InactivityTimer</w:t>
            </w:r>
            <w:proofErr w:type="spellEnd"/>
            <w:r w:rsidRPr="00DE0B89">
              <w:rPr>
                <w:lang w:eastAsia="ko-KR"/>
              </w:rPr>
              <w:t xml:space="preserve"> expires, UE </w:t>
            </w:r>
            <w:r w:rsidRPr="00DE0B89">
              <w:t xml:space="preserve">starts </w:t>
            </w:r>
            <w:proofErr w:type="spellStart"/>
            <w:r w:rsidRPr="00DE0B89">
              <w:rPr>
                <w:i/>
              </w:rPr>
              <w:t>drx-ShortCycle</w:t>
            </w:r>
            <w:r w:rsidRPr="00DE0B89">
              <w:rPr>
                <w:i/>
                <w:lang w:eastAsia="ko-KR"/>
              </w:rPr>
              <w:t>Timer</w:t>
            </w:r>
            <w:proofErr w:type="spellEnd"/>
            <w:r w:rsidRPr="00DE0B89">
              <w:rPr>
                <w:lang w:eastAsia="ko-KR"/>
              </w:rPr>
              <w:t xml:space="preserve"> in the first symbol after the expiry of </w:t>
            </w:r>
            <w:proofErr w:type="spellStart"/>
            <w:r w:rsidRPr="00DE0B89">
              <w:rPr>
                <w:i/>
                <w:lang w:eastAsia="ko-KR"/>
              </w:rPr>
              <w:t>drx-InactivityTimer</w:t>
            </w:r>
            <w:proofErr w:type="spellEnd"/>
            <w:r w:rsidRPr="00DE0B89">
              <w:t>.</w:t>
            </w:r>
          </w:p>
          <w:p w14:paraId="209E697A" w14:textId="06B76957" w:rsidR="00A74F15" w:rsidRPr="00DE0B89" w:rsidRDefault="00393402" w:rsidP="00393402">
            <w:pPr>
              <w:pStyle w:val="TAN"/>
              <w:rPr>
                <w:lang w:eastAsia="en-US"/>
              </w:rPr>
            </w:pPr>
            <w:r w:rsidRPr="00DE0B89">
              <w:t>Note 5:</w:t>
            </w:r>
            <w:r w:rsidRPr="00DE0B89">
              <w:tab/>
              <w:t>The SS assumes that the UE starts in long DRX after configuration.</w:t>
            </w:r>
          </w:p>
        </w:tc>
      </w:tr>
    </w:tbl>
    <w:p w14:paraId="78DB5E04" w14:textId="77777777" w:rsidR="00A74F15" w:rsidRPr="00DE0B89" w:rsidRDefault="00A74F15" w:rsidP="00A74F15">
      <w:pPr>
        <w:overflowPunct/>
        <w:autoSpaceDE/>
        <w:autoSpaceDN/>
        <w:adjustRightInd/>
      </w:pPr>
    </w:p>
    <w:p w14:paraId="12B2B146" w14:textId="77777777" w:rsidR="00A74F15" w:rsidRPr="00DE0B89" w:rsidRDefault="00A74F15" w:rsidP="00B5202A">
      <w:pPr>
        <w:pStyle w:val="H6"/>
      </w:pPr>
      <w:r w:rsidRPr="00DE0B89">
        <w:lastRenderedPageBreak/>
        <w:t>7.</w:t>
      </w:r>
      <w:r w:rsidR="00D23BD2" w:rsidRPr="00DE0B89">
        <w:t>1.</w:t>
      </w:r>
      <w:r w:rsidRPr="00DE0B89">
        <w:t>1.5.3.3.3</w:t>
      </w:r>
      <w:r w:rsidRPr="00DE0B89">
        <w:tab/>
        <w:t>Specific message contents</w:t>
      </w:r>
    </w:p>
    <w:p w14:paraId="6C477A9B" w14:textId="77777777" w:rsidR="00E62948" w:rsidRPr="00DE0B89" w:rsidRDefault="00E62948" w:rsidP="008C2CC8">
      <w:pPr>
        <w:pStyle w:val="TH"/>
      </w:pPr>
      <w:r w:rsidRPr="00DE0B89">
        <w:t>Table 7.1.1.5.3.3.3-</w:t>
      </w:r>
      <w:r w:rsidR="00BF7949" w:rsidRPr="00DE0B89">
        <w:t>1</w:t>
      </w:r>
      <w:r w:rsidRPr="00DE0B89">
        <w:t>:</w:t>
      </w:r>
      <w:r w:rsidRPr="00DE0B89">
        <w:rPr>
          <w:bCs/>
        </w:rPr>
        <w:t xml:space="preserve"> </w:t>
      </w:r>
      <w:proofErr w:type="spellStart"/>
      <w:r w:rsidRPr="00DE0B89">
        <w:rPr>
          <w:bCs/>
          <w:i/>
        </w:rPr>
        <w:t>RRCReconfiguration</w:t>
      </w:r>
      <w:proofErr w:type="spellEnd"/>
      <w:r w:rsidRPr="00DE0B89">
        <w:t xml:space="preserve"> (</w:t>
      </w:r>
      <w:r w:rsidR="00BF7949" w:rsidRPr="00DE0B89">
        <w:t xml:space="preserve">step 1, </w:t>
      </w:r>
      <w:r w:rsidRPr="00DE0B89">
        <w:rPr>
          <w:lang w:eastAsia="zh-CN"/>
        </w:rPr>
        <w:t xml:space="preserve">Table </w:t>
      </w:r>
      <w:r w:rsidRPr="00DE0B89">
        <w:t>7.1.1.5.3.3.</w:t>
      </w:r>
      <w:r w:rsidR="00BF7949" w:rsidRPr="00DE0B89">
        <w:t>2</w:t>
      </w:r>
      <w:r w:rsidRPr="00DE0B89">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2948" w:rsidRPr="00DE0B89" w14:paraId="25E87CFE" w14:textId="77777777" w:rsidTr="00D71A5E">
        <w:tc>
          <w:tcPr>
            <w:tcW w:w="9747" w:type="dxa"/>
            <w:gridSpan w:val="4"/>
          </w:tcPr>
          <w:p w14:paraId="0D3784A6" w14:textId="77777777" w:rsidR="00E62948" w:rsidRPr="00DE0B89" w:rsidRDefault="00E62948" w:rsidP="005D7939">
            <w:pPr>
              <w:pStyle w:val="TAL"/>
              <w:rPr>
                <w:lang w:eastAsia="en-US"/>
              </w:rPr>
            </w:pPr>
            <w:r w:rsidRPr="00DE0B89">
              <w:rPr>
                <w:lang w:eastAsia="en-US"/>
              </w:rPr>
              <w:t xml:space="preserve">Derivation Path: 38.508-1 [4], Table </w:t>
            </w:r>
            <w:r w:rsidR="0075232C" w:rsidRPr="00DE0B89">
              <w:rPr>
                <w:lang w:eastAsia="en-US"/>
              </w:rPr>
              <w:t>4.6.1-13</w:t>
            </w:r>
          </w:p>
        </w:tc>
      </w:tr>
      <w:tr w:rsidR="00E62948" w:rsidRPr="00DE0B89" w14:paraId="11C2E6A3" w14:textId="77777777" w:rsidTr="00D71A5E">
        <w:tc>
          <w:tcPr>
            <w:tcW w:w="4535" w:type="dxa"/>
          </w:tcPr>
          <w:p w14:paraId="630FE7F3" w14:textId="77777777" w:rsidR="00E62948" w:rsidRPr="00DE0B89" w:rsidRDefault="00E62948" w:rsidP="005D7939">
            <w:pPr>
              <w:pStyle w:val="TAH"/>
              <w:rPr>
                <w:lang w:eastAsia="en-US"/>
              </w:rPr>
            </w:pPr>
            <w:r w:rsidRPr="00DE0B89">
              <w:rPr>
                <w:lang w:eastAsia="en-US"/>
              </w:rPr>
              <w:t>Information Element</w:t>
            </w:r>
          </w:p>
        </w:tc>
        <w:tc>
          <w:tcPr>
            <w:tcW w:w="2267" w:type="dxa"/>
          </w:tcPr>
          <w:p w14:paraId="744240A6" w14:textId="77777777" w:rsidR="00E62948" w:rsidRPr="00DE0B89" w:rsidRDefault="00E62948" w:rsidP="005D7939">
            <w:pPr>
              <w:pStyle w:val="TAH"/>
              <w:rPr>
                <w:lang w:eastAsia="en-US"/>
              </w:rPr>
            </w:pPr>
            <w:r w:rsidRPr="00DE0B89">
              <w:rPr>
                <w:lang w:eastAsia="en-US"/>
              </w:rPr>
              <w:t>Value/remark</w:t>
            </w:r>
          </w:p>
        </w:tc>
        <w:tc>
          <w:tcPr>
            <w:tcW w:w="1700" w:type="dxa"/>
          </w:tcPr>
          <w:p w14:paraId="2CB7054F" w14:textId="77777777" w:rsidR="00E62948" w:rsidRPr="00DE0B89" w:rsidRDefault="00E62948" w:rsidP="005D7939">
            <w:pPr>
              <w:pStyle w:val="TAH"/>
              <w:rPr>
                <w:lang w:eastAsia="en-US"/>
              </w:rPr>
            </w:pPr>
            <w:r w:rsidRPr="00DE0B89">
              <w:rPr>
                <w:lang w:eastAsia="en-US"/>
              </w:rPr>
              <w:t>Comment</w:t>
            </w:r>
          </w:p>
        </w:tc>
        <w:tc>
          <w:tcPr>
            <w:tcW w:w="1245" w:type="dxa"/>
          </w:tcPr>
          <w:p w14:paraId="04537BD9" w14:textId="77777777" w:rsidR="00E62948" w:rsidRPr="00DE0B89" w:rsidRDefault="00E62948" w:rsidP="005D7939">
            <w:pPr>
              <w:pStyle w:val="TAH"/>
              <w:rPr>
                <w:lang w:eastAsia="en-US"/>
              </w:rPr>
            </w:pPr>
            <w:r w:rsidRPr="00DE0B89">
              <w:rPr>
                <w:lang w:eastAsia="en-US"/>
              </w:rPr>
              <w:t>Condition</w:t>
            </w:r>
          </w:p>
        </w:tc>
      </w:tr>
      <w:tr w:rsidR="00E62948" w:rsidRPr="00DE0B89" w14:paraId="2BC6A2DB" w14:textId="77777777" w:rsidTr="00D71A5E">
        <w:tc>
          <w:tcPr>
            <w:tcW w:w="4535" w:type="dxa"/>
          </w:tcPr>
          <w:p w14:paraId="7D16B488" w14:textId="77777777" w:rsidR="00E62948" w:rsidRPr="00DE0B89" w:rsidRDefault="00E62948" w:rsidP="005D7939">
            <w:pPr>
              <w:pStyle w:val="TAL"/>
              <w:rPr>
                <w:lang w:eastAsia="en-US"/>
              </w:rPr>
            </w:pPr>
            <w:proofErr w:type="spellStart"/>
            <w:r w:rsidRPr="00DE0B89">
              <w:rPr>
                <w:lang w:eastAsia="en-US"/>
              </w:rPr>
              <w:t>RRCReconfiguration</w:t>
            </w:r>
            <w:proofErr w:type="spellEnd"/>
            <w:r w:rsidRPr="00DE0B89">
              <w:rPr>
                <w:lang w:eastAsia="en-US"/>
              </w:rPr>
              <w:t xml:space="preserve"> ::= SEQUENCE {</w:t>
            </w:r>
          </w:p>
        </w:tc>
        <w:tc>
          <w:tcPr>
            <w:tcW w:w="2267" w:type="dxa"/>
          </w:tcPr>
          <w:p w14:paraId="6B18C3E2" w14:textId="77777777" w:rsidR="00E62948" w:rsidRPr="00DE0B89" w:rsidRDefault="00E62948" w:rsidP="005D7939">
            <w:pPr>
              <w:pStyle w:val="TAL"/>
              <w:rPr>
                <w:lang w:eastAsia="en-US"/>
              </w:rPr>
            </w:pPr>
          </w:p>
        </w:tc>
        <w:tc>
          <w:tcPr>
            <w:tcW w:w="1700" w:type="dxa"/>
          </w:tcPr>
          <w:p w14:paraId="301FA652" w14:textId="77777777" w:rsidR="00E62948" w:rsidRPr="00DE0B89" w:rsidRDefault="00E62948" w:rsidP="005D7939">
            <w:pPr>
              <w:pStyle w:val="TAL"/>
              <w:rPr>
                <w:lang w:eastAsia="en-US"/>
              </w:rPr>
            </w:pPr>
          </w:p>
        </w:tc>
        <w:tc>
          <w:tcPr>
            <w:tcW w:w="1245" w:type="dxa"/>
          </w:tcPr>
          <w:p w14:paraId="493C5CF3" w14:textId="77777777" w:rsidR="00E62948" w:rsidRPr="00DE0B89" w:rsidRDefault="00E62948" w:rsidP="005D7939">
            <w:pPr>
              <w:pStyle w:val="TAL"/>
              <w:rPr>
                <w:lang w:eastAsia="en-US"/>
              </w:rPr>
            </w:pPr>
          </w:p>
        </w:tc>
      </w:tr>
      <w:tr w:rsidR="00E62948" w:rsidRPr="00DE0B89" w14:paraId="1152C657" w14:textId="77777777" w:rsidTr="00D71A5E">
        <w:tc>
          <w:tcPr>
            <w:tcW w:w="4535" w:type="dxa"/>
          </w:tcPr>
          <w:p w14:paraId="7E627775" w14:textId="77777777" w:rsidR="00E62948" w:rsidRPr="00DE0B89" w:rsidRDefault="00E62948" w:rsidP="005D7939">
            <w:pPr>
              <w:pStyle w:val="TAL"/>
              <w:rPr>
                <w:lang w:eastAsia="en-US"/>
              </w:rPr>
            </w:pPr>
            <w:r w:rsidRPr="00DE0B89">
              <w:rPr>
                <w:lang w:eastAsia="en-US"/>
              </w:rPr>
              <w:t xml:space="preserve">  </w:t>
            </w:r>
            <w:proofErr w:type="spellStart"/>
            <w:r w:rsidRPr="00DE0B89">
              <w:rPr>
                <w:lang w:eastAsia="en-US"/>
              </w:rPr>
              <w:t>criticalExtensions</w:t>
            </w:r>
            <w:proofErr w:type="spellEnd"/>
            <w:r w:rsidRPr="00DE0B89">
              <w:rPr>
                <w:lang w:eastAsia="en-US"/>
              </w:rPr>
              <w:t xml:space="preserve"> CHOICE {</w:t>
            </w:r>
          </w:p>
        </w:tc>
        <w:tc>
          <w:tcPr>
            <w:tcW w:w="2267" w:type="dxa"/>
          </w:tcPr>
          <w:p w14:paraId="228DC3C9" w14:textId="77777777" w:rsidR="00E62948" w:rsidRPr="00DE0B89" w:rsidRDefault="00E62948" w:rsidP="005D7939">
            <w:pPr>
              <w:pStyle w:val="TAL"/>
              <w:rPr>
                <w:lang w:eastAsia="en-US"/>
              </w:rPr>
            </w:pPr>
          </w:p>
        </w:tc>
        <w:tc>
          <w:tcPr>
            <w:tcW w:w="1700" w:type="dxa"/>
          </w:tcPr>
          <w:p w14:paraId="339CA84C" w14:textId="77777777" w:rsidR="00E62948" w:rsidRPr="00DE0B89" w:rsidRDefault="00E62948" w:rsidP="005D7939">
            <w:pPr>
              <w:pStyle w:val="TAL"/>
              <w:rPr>
                <w:lang w:eastAsia="en-US"/>
              </w:rPr>
            </w:pPr>
          </w:p>
        </w:tc>
        <w:tc>
          <w:tcPr>
            <w:tcW w:w="1245" w:type="dxa"/>
          </w:tcPr>
          <w:p w14:paraId="1BF140E1" w14:textId="77777777" w:rsidR="00E62948" w:rsidRPr="00DE0B89" w:rsidRDefault="00E62948" w:rsidP="005D7939">
            <w:pPr>
              <w:pStyle w:val="TAL"/>
              <w:rPr>
                <w:lang w:eastAsia="en-US"/>
              </w:rPr>
            </w:pPr>
          </w:p>
        </w:tc>
      </w:tr>
      <w:tr w:rsidR="00E62948" w:rsidRPr="00DE0B89" w14:paraId="539D770E" w14:textId="77777777" w:rsidTr="00D71A5E">
        <w:tc>
          <w:tcPr>
            <w:tcW w:w="4535" w:type="dxa"/>
            <w:tcBorders>
              <w:bottom w:val="single" w:sz="4" w:space="0" w:color="auto"/>
            </w:tcBorders>
          </w:tcPr>
          <w:p w14:paraId="2F8FBFD6" w14:textId="77777777" w:rsidR="00E62948" w:rsidRPr="00DE0B89" w:rsidRDefault="00E62948" w:rsidP="005D7939">
            <w:pPr>
              <w:pStyle w:val="TAL"/>
              <w:rPr>
                <w:lang w:eastAsia="en-US"/>
              </w:rPr>
            </w:pPr>
            <w:r w:rsidRPr="00DE0B89">
              <w:rPr>
                <w:lang w:eastAsia="en-US"/>
              </w:rPr>
              <w:t xml:space="preserve">    </w:t>
            </w:r>
            <w:proofErr w:type="spellStart"/>
            <w:r w:rsidRPr="00DE0B89">
              <w:rPr>
                <w:lang w:eastAsia="en-US"/>
              </w:rPr>
              <w:t>rrcReconfiguration</w:t>
            </w:r>
            <w:proofErr w:type="spellEnd"/>
            <w:r w:rsidRPr="00DE0B89">
              <w:rPr>
                <w:lang w:eastAsia="en-US"/>
              </w:rPr>
              <w:t xml:space="preserve"> ::= SEQUENCE {</w:t>
            </w:r>
          </w:p>
        </w:tc>
        <w:tc>
          <w:tcPr>
            <w:tcW w:w="2267" w:type="dxa"/>
          </w:tcPr>
          <w:p w14:paraId="38BF527A" w14:textId="77777777" w:rsidR="00E62948" w:rsidRPr="00DE0B89" w:rsidRDefault="00E62948" w:rsidP="005D7939">
            <w:pPr>
              <w:pStyle w:val="TAL"/>
              <w:rPr>
                <w:lang w:eastAsia="en-US"/>
              </w:rPr>
            </w:pPr>
          </w:p>
        </w:tc>
        <w:tc>
          <w:tcPr>
            <w:tcW w:w="1700" w:type="dxa"/>
          </w:tcPr>
          <w:p w14:paraId="1ECBF514" w14:textId="77777777" w:rsidR="00E62948" w:rsidRPr="00DE0B89" w:rsidRDefault="00E62948" w:rsidP="005D7939">
            <w:pPr>
              <w:pStyle w:val="TAL"/>
              <w:rPr>
                <w:lang w:eastAsia="en-US"/>
              </w:rPr>
            </w:pPr>
          </w:p>
        </w:tc>
        <w:tc>
          <w:tcPr>
            <w:tcW w:w="1245" w:type="dxa"/>
          </w:tcPr>
          <w:p w14:paraId="1185C32E" w14:textId="77777777" w:rsidR="00E62948" w:rsidRPr="00DE0B89" w:rsidRDefault="00E62948" w:rsidP="005D7939">
            <w:pPr>
              <w:pStyle w:val="TAL"/>
              <w:rPr>
                <w:lang w:eastAsia="en-US"/>
              </w:rPr>
            </w:pPr>
          </w:p>
        </w:tc>
      </w:tr>
      <w:tr w:rsidR="00D71A5E" w:rsidRPr="00DE0B89" w14:paraId="5854959E" w14:textId="77777777" w:rsidTr="00D71A5E">
        <w:tc>
          <w:tcPr>
            <w:tcW w:w="4535" w:type="dxa"/>
            <w:tcBorders>
              <w:bottom w:val="single" w:sz="4" w:space="0" w:color="auto"/>
            </w:tcBorders>
          </w:tcPr>
          <w:p w14:paraId="5AED2887" w14:textId="77777777" w:rsidR="00D71A5E" w:rsidRPr="00DE0B89" w:rsidRDefault="00D71A5E" w:rsidP="00F42629">
            <w:pPr>
              <w:pStyle w:val="TAL"/>
              <w:rPr>
                <w:lang w:eastAsia="en-US"/>
              </w:rPr>
            </w:pPr>
            <w:r w:rsidRPr="00DE0B89">
              <w:rPr>
                <w:lang w:eastAsia="en-US"/>
              </w:rPr>
              <w:t xml:space="preserve">      </w:t>
            </w:r>
            <w:proofErr w:type="spellStart"/>
            <w:r w:rsidRPr="00DE0B89">
              <w:rPr>
                <w:lang w:eastAsia="en-US"/>
              </w:rPr>
              <w:t>radioBearerConfig</w:t>
            </w:r>
            <w:proofErr w:type="spellEnd"/>
          </w:p>
        </w:tc>
        <w:tc>
          <w:tcPr>
            <w:tcW w:w="2267" w:type="dxa"/>
          </w:tcPr>
          <w:p w14:paraId="5738B814" w14:textId="77777777" w:rsidR="00D71A5E" w:rsidRPr="00DE0B89" w:rsidRDefault="00D71A5E" w:rsidP="00F42629">
            <w:pPr>
              <w:pStyle w:val="TAL"/>
              <w:rPr>
                <w:lang w:eastAsia="en-US"/>
              </w:rPr>
            </w:pPr>
            <w:proofErr w:type="spellStart"/>
            <w:r w:rsidRPr="00DE0B89">
              <w:rPr>
                <w:lang w:eastAsia="en-US"/>
              </w:rPr>
              <w:t>RadioBearerConfig</w:t>
            </w:r>
            <w:proofErr w:type="spellEnd"/>
          </w:p>
        </w:tc>
        <w:tc>
          <w:tcPr>
            <w:tcW w:w="1700" w:type="dxa"/>
          </w:tcPr>
          <w:p w14:paraId="35FACCD4" w14:textId="77777777" w:rsidR="00D71A5E" w:rsidRPr="00DE0B89" w:rsidRDefault="00D71A5E" w:rsidP="00F42629">
            <w:pPr>
              <w:pStyle w:val="TAL"/>
              <w:rPr>
                <w:lang w:eastAsia="en-US"/>
              </w:rPr>
            </w:pPr>
          </w:p>
        </w:tc>
        <w:tc>
          <w:tcPr>
            <w:tcW w:w="1245" w:type="dxa"/>
          </w:tcPr>
          <w:p w14:paraId="7190BAA1" w14:textId="77777777" w:rsidR="00D71A5E" w:rsidRPr="00DE0B89" w:rsidRDefault="00D71A5E" w:rsidP="00F42629">
            <w:pPr>
              <w:pStyle w:val="TAL"/>
              <w:rPr>
                <w:lang w:eastAsia="en-US"/>
              </w:rPr>
            </w:pPr>
            <w:r w:rsidRPr="00DE0B89">
              <w:rPr>
                <w:lang w:eastAsia="en-US"/>
              </w:rPr>
              <w:t>NR</w:t>
            </w:r>
          </w:p>
        </w:tc>
      </w:tr>
      <w:tr w:rsidR="00E62948" w:rsidRPr="00DE0B89" w14:paraId="07F0CE8B" w14:textId="77777777" w:rsidTr="00D71A5E">
        <w:tc>
          <w:tcPr>
            <w:tcW w:w="4535" w:type="dxa"/>
            <w:tcBorders>
              <w:bottom w:val="single" w:sz="4" w:space="0" w:color="auto"/>
            </w:tcBorders>
          </w:tcPr>
          <w:p w14:paraId="3FFCB43A" w14:textId="77777777" w:rsidR="00E62948" w:rsidRPr="00DE0B89" w:rsidRDefault="00E62948" w:rsidP="005D7939">
            <w:pPr>
              <w:pStyle w:val="TAL"/>
              <w:rPr>
                <w:lang w:eastAsia="en-US"/>
              </w:rPr>
            </w:pPr>
            <w:r w:rsidRPr="00DE0B89">
              <w:rPr>
                <w:lang w:eastAsia="en-US"/>
              </w:rPr>
              <w:t xml:space="preserve">      </w:t>
            </w:r>
            <w:proofErr w:type="spellStart"/>
            <w:r w:rsidRPr="00DE0B89">
              <w:rPr>
                <w:lang w:eastAsia="en-US"/>
              </w:rPr>
              <w:t>secondaryCellGroup</w:t>
            </w:r>
            <w:proofErr w:type="spellEnd"/>
          </w:p>
        </w:tc>
        <w:tc>
          <w:tcPr>
            <w:tcW w:w="2267" w:type="dxa"/>
          </w:tcPr>
          <w:p w14:paraId="5C9AE923" w14:textId="77777777" w:rsidR="00E62948" w:rsidRPr="00DE0B89" w:rsidRDefault="00E62948" w:rsidP="005D7939">
            <w:pPr>
              <w:pStyle w:val="TAL"/>
              <w:rPr>
                <w:lang w:eastAsia="en-US"/>
              </w:rPr>
            </w:pPr>
            <w:proofErr w:type="spellStart"/>
            <w:r w:rsidRPr="00DE0B89">
              <w:rPr>
                <w:lang w:eastAsia="en-US"/>
              </w:rPr>
              <w:t>CellGroupConfig</w:t>
            </w:r>
            <w:proofErr w:type="spellEnd"/>
          </w:p>
        </w:tc>
        <w:tc>
          <w:tcPr>
            <w:tcW w:w="1700" w:type="dxa"/>
          </w:tcPr>
          <w:p w14:paraId="3DEEDC46" w14:textId="77777777" w:rsidR="00E62948" w:rsidRPr="00DE0B89" w:rsidRDefault="00E62948" w:rsidP="005D7939">
            <w:pPr>
              <w:pStyle w:val="TAL"/>
              <w:rPr>
                <w:lang w:eastAsia="en-US"/>
              </w:rPr>
            </w:pPr>
          </w:p>
        </w:tc>
        <w:tc>
          <w:tcPr>
            <w:tcW w:w="1245" w:type="dxa"/>
          </w:tcPr>
          <w:p w14:paraId="0F854D3D" w14:textId="77777777" w:rsidR="00E62948" w:rsidRPr="00DE0B89" w:rsidRDefault="00BF7949" w:rsidP="005D7939">
            <w:pPr>
              <w:pStyle w:val="TAL"/>
              <w:rPr>
                <w:lang w:eastAsia="en-US"/>
              </w:rPr>
            </w:pPr>
            <w:r w:rsidRPr="00DE0B89">
              <w:rPr>
                <w:lang w:eastAsia="en-US"/>
              </w:rPr>
              <w:t>EN-DC</w:t>
            </w:r>
          </w:p>
        </w:tc>
      </w:tr>
      <w:tr w:rsidR="00E62948" w:rsidRPr="00DE0B89" w14:paraId="571F7E87" w14:textId="77777777" w:rsidTr="00D71A5E">
        <w:tc>
          <w:tcPr>
            <w:tcW w:w="4535" w:type="dxa"/>
            <w:tcBorders>
              <w:bottom w:val="single" w:sz="4" w:space="0" w:color="auto"/>
            </w:tcBorders>
          </w:tcPr>
          <w:p w14:paraId="3C305282" w14:textId="77777777" w:rsidR="00E62948" w:rsidRPr="00DE0B89" w:rsidRDefault="00E62948" w:rsidP="005D7939">
            <w:pPr>
              <w:pStyle w:val="TAL"/>
              <w:rPr>
                <w:lang w:eastAsia="en-US"/>
              </w:rPr>
            </w:pPr>
            <w:r w:rsidRPr="00DE0B89">
              <w:rPr>
                <w:lang w:eastAsia="en-US"/>
              </w:rPr>
              <w:t xml:space="preserve">    </w:t>
            </w:r>
            <w:r w:rsidR="00BF7949" w:rsidRPr="00DE0B89">
              <w:rPr>
                <w:lang w:eastAsia="en-US"/>
              </w:rPr>
              <w:t xml:space="preserve">  </w:t>
            </w:r>
            <w:r w:rsidRPr="00DE0B89">
              <w:rPr>
                <w:lang w:eastAsia="en-US"/>
              </w:rPr>
              <w:t>}</w:t>
            </w:r>
          </w:p>
        </w:tc>
        <w:tc>
          <w:tcPr>
            <w:tcW w:w="2267" w:type="dxa"/>
          </w:tcPr>
          <w:p w14:paraId="24DA1EEB" w14:textId="77777777" w:rsidR="00E62948" w:rsidRPr="00DE0B89" w:rsidRDefault="00E62948" w:rsidP="005D7939">
            <w:pPr>
              <w:pStyle w:val="TAL"/>
              <w:rPr>
                <w:lang w:eastAsia="en-US"/>
              </w:rPr>
            </w:pPr>
          </w:p>
        </w:tc>
        <w:tc>
          <w:tcPr>
            <w:tcW w:w="1700" w:type="dxa"/>
          </w:tcPr>
          <w:p w14:paraId="5EE0E11B" w14:textId="77777777" w:rsidR="00E62948" w:rsidRPr="00DE0B89" w:rsidRDefault="00E62948" w:rsidP="005D7939">
            <w:pPr>
              <w:pStyle w:val="TAL"/>
              <w:rPr>
                <w:lang w:eastAsia="en-US"/>
              </w:rPr>
            </w:pPr>
          </w:p>
        </w:tc>
        <w:tc>
          <w:tcPr>
            <w:tcW w:w="1245" w:type="dxa"/>
          </w:tcPr>
          <w:p w14:paraId="7428AA70" w14:textId="77777777" w:rsidR="00E62948" w:rsidRPr="00DE0B89" w:rsidRDefault="00E62948" w:rsidP="005D7939">
            <w:pPr>
              <w:pStyle w:val="TAL"/>
              <w:rPr>
                <w:lang w:eastAsia="en-US"/>
              </w:rPr>
            </w:pPr>
          </w:p>
        </w:tc>
      </w:tr>
      <w:tr w:rsidR="00BF7949" w:rsidRPr="00DE0B89" w14:paraId="3A6C5D0A" w14:textId="77777777" w:rsidTr="00D71A5E">
        <w:tc>
          <w:tcPr>
            <w:tcW w:w="4535" w:type="dxa"/>
            <w:tcBorders>
              <w:bottom w:val="single" w:sz="4" w:space="0" w:color="auto"/>
            </w:tcBorders>
          </w:tcPr>
          <w:p w14:paraId="6E45D3FC" w14:textId="77777777" w:rsidR="00BF7949" w:rsidRPr="00DE0B89" w:rsidRDefault="003A6E8E" w:rsidP="00B7523D">
            <w:pPr>
              <w:pStyle w:val="TAL"/>
              <w:rPr>
                <w:lang w:eastAsia="en-US"/>
              </w:rPr>
            </w:pPr>
            <w:r w:rsidRPr="00DE0B89">
              <w:rPr>
                <w:lang w:eastAsia="en-US"/>
              </w:rPr>
              <w:t xml:space="preserve">     </w:t>
            </w:r>
            <w:proofErr w:type="spellStart"/>
            <w:r w:rsidRPr="00DE0B89">
              <w:rPr>
                <w:rStyle w:val="TALChar"/>
              </w:rPr>
              <w:t>nonCriticalExtension</w:t>
            </w:r>
            <w:proofErr w:type="spellEnd"/>
            <w:r w:rsidRPr="00DE0B89">
              <w:rPr>
                <w:lang w:eastAsia="en-US"/>
              </w:rPr>
              <w:t>::= SEQUENCE {</w:t>
            </w:r>
          </w:p>
        </w:tc>
        <w:tc>
          <w:tcPr>
            <w:tcW w:w="2267" w:type="dxa"/>
          </w:tcPr>
          <w:p w14:paraId="07E26DAD" w14:textId="77777777" w:rsidR="00BF7949" w:rsidRPr="00DE0B89" w:rsidRDefault="00BF7949" w:rsidP="00B7523D">
            <w:pPr>
              <w:pStyle w:val="TAL"/>
              <w:rPr>
                <w:lang w:eastAsia="en-US"/>
              </w:rPr>
            </w:pPr>
          </w:p>
        </w:tc>
        <w:tc>
          <w:tcPr>
            <w:tcW w:w="1700" w:type="dxa"/>
          </w:tcPr>
          <w:p w14:paraId="14963488" w14:textId="77777777" w:rsidR="00BF7949" w:rsidRPr="00DE0B89" w:rsidRDefault="00BF7949" w:rsidP="00B7523D">
            <w:pPr>
              <w:pStyle w:val="TAL"/>
              <w:rPr>
                <w:lang w:eastAsia="en-US"/>
              </w:rPr>
            </w:pPr>
          </w:p>
        </w:tc>
        <w:tc>
          <w:tcPr>
            <w:tcW w:w="1245" w:type="dxa"/>
          </w:tcPr>
          <w:p w14:paraId="6169FF19" w14:textId="77777777" w:rsidR="00BF7949" w:rsidRPr="00DE0B89" w:rsidRDefault="003A6E8E" w:rsidP="00B7523D">
            <w:pPr>
              <w:pStyle w:val="TAL"/>
              <w:rPr>
                <w:lang w:eastAsia="en-US"/>
              </w:rPr>
            </w:pPr>
            <w:r w:rsidRPr="00DE0B89">
              <w:rPr>
                <w:lang w:eastAsia="en-US"/>
              </w:rPr>
              <w:t>NR</w:t>
            </w:r>
          </w:p>
        </w:tc>
      </w:tr>
      <w:tr w:rsidR="00BF7949" w:rsidRPr="00DE0B89" w14:paraId="16884323" w14:textId="77777777" w:rsidTr="00D71A5E">
        <w:tc>
          <w:tcPr>
            <w:tcW w:w="4535" w:type="dxa"/>
            <w:tcBorders>
              <w:bottom w:val="single" w:sz="4" w:space="0" w:color="auto"/>
            </w:tcBorders>
          </w:tcPr>
          <w:p w14:paraId="6A3A253E" w14:textId="77777777" w:rsidR="00BF7949" w:rsidRPr="00DE0B89" w:rsidRDefault="00BF7949" w:rsidP="00B7523D">
            <w:pPr>
              <w:pStyle w:val="TAL"/>
              <w:rPr>
                <w:lang w:eastAsia="en-US"/>
              </w:rPr>
            </w:pPr>
            <w:r w:rsidRPr="00DE0B89">
              <w:rPr>
                <w:lang w:eastAsia="en-US"/>
              </w:rPr>
              <w:t xml:space="preserve">      </w:t>
            </w:r>
            <w:proofErr w:type="spellStart"/>
            <w:r w:rsidRPr="00DE0B89">
              <w:rPr>
                <w:lang w:eastAsia="en-US"/>
              </w:rPr>
              <w:t>masterCellGroup</w:t>
            </w:r>
            <w:proofErr w:type="spellEnd"/>
          </w:p>
        </w:tc>
        <w:tc>
          <w:tcPr>
            <w:tcW w:w="2267" w:type="dxa"/>
          </w:tcPr>
          <w:p w14:paraId="53B3A8D8" w14:textId="77777777" w:rsidR="00BF7949" w:rsidRPr="00DE0B89" w:rsidRDefault="00BF7949" w:rsidP="00B7523D">
            <w:pPr>
              <w:pStyle w:val="TAL"/>
              <w:rPr>
                <w:lang w:eastAsia="en-US"/>
              </w:rPr>
            </w:pPr>
            <w:proofErr w:type="spellStart"/>
            <w:r w:rsidRPr="00DE0B89">
              <w:rPr>
                <w:lang w:eastAsia="en-US"/>
              </w:rPr>
              <w:t>CellGroupConfig</w:t>
            </w:r>
            <w:proofErr w:type="spellEnd"/>
          </w:p>
        </w:tc>
        <w:tc>
          <w:tcPr>
            <w:tcW w:w="1700" w:type="dxa"/>
          </w:tcPr>
          <w:p w14:paraId="2E6140D5" w14:textId="77777777" w:rsidR="00BF7949" w:rsidRPr="00DE0B89" w:rsidRDefault="00BF7949" w:rsidP="00B7523D">
            <w:pPr>
              <w:pStyle w:val="TAL"/>
              <w:rPr>
                <w:lang w:eastAsia="en-US"/>
              </w:rPr>
            </w:pPr>
          </w:p>
        </w:tc>
        <w:tc>
          <w:tcPr>
            <w:tcW w:w="1245" w:type="dxa"/>
          </w:tcPr>
          <w:p w14:paraId="64010777" w14:textId="77777777" w:rsidR="00BF7949" w:rsidRPr="00DE0B89" w:rsidRDefault="00BF7949" w:rsidP="00B7523D">
            <w:pPr>
              <w:pStyle w:val="TAL"/>
              <w:rPr>
                <w:lang w:eastAsia="en-US"/>
              </w:rPr>
            </w:pPr>
          </w:p>
        </w:tc>
      </w:tr>
      <w:tr w:rsidR="00BF7949" w:rsidRPr="00DE0B89" w14:paraId="06B08F5A" w14:textId="77777777" w:rsidTr="00D71A5E">
        <w:tc>
          <w:tcPr>
            <w:tcW w:w="4535" w:type="dxa"/>
            <w:tcBorders>
              <w:bottom w:val="single" w:sz="4" w:space="0" w:color="auto"/>
            </w:tcBorders>
          </w:tcPr>
          <w:p w14:paraId="04846691" w14:textId="77777777" w:rsidR="00BF7949" w:rsidRPr="00DE0B89" w:rsidRDefault="00BF7949" w:rsidP="00B7523D">
            <w:pPr>
              <w:pStyle w:val="TAL"/>
              <w:rPr>
                <w:lang w:eastAsia="en-US"/>
              </w:rPr>
            </w:pPr>
            <w:r w:rsidRPr="00DE0B89">
              <w:rPr>
                <w:lang w:eastAsia="en-US"/>
              </w:rPr>
              <w:t xml:space="preserve">    }</w:t>
            </w:r>
          </w:p>
        </w:tc>
        <w:tc>
          <w:tcPr>
            <w:tcW w:w="2267" w:type="dxa"/>
          </w:tcPr>
          <w:p w14:paraId="665F7BC6" w14:textId="77777777" w:rsidR="00BF7949" w:rsidRPr="00DE0B89" w:rsidRDefault="00BF7949" w:rsidP="00B7523D">
            <w:pPr>
              <w:pStyle w:val="TAL"/>
              <w:rPr>
                <w:lang w:eastAsia="en-US"/>
              </w:rPr>
            </w:pPr>
          </w:p>
        </w:tc>
        <w:tc>
          <w:tcPr>
            <w:tcW w:w="1700" w:type="dxa"/>
          </w:tcPr>
          <w:p w14:paraId="781C567C" w14:textId="77777777" w:rsidR="00BF7949" w:rsidRPr="00DE0B89" w:rsidRDefault="00BF7949" w:rsidP="00B7523D">
            <w:pPr>
              <w:pStyle w:val="TAL"/>
              <w:rPr>
                <w:lang w:eastAsia="en-US"/>
              </w:rPr>
            </w:pPr>
          </w:p>
        </w:tc>
        <w:tc>
          <w:tcPr>
            <w:tcW w:w="1245" w:type="dxa"/>
          </w:tcPr>
          <w:p w14:paraId="722EC10A" w14:textId="77777777" w:rsidR="00BF7949" w:rsidRPr="00DE0B89" w:rsidRDefault="00BF7949" w:rsidP="00B7523D">
            <w:pPr>
              <w:pStyle w:val="TAL"/>
              <w:rPr>
                <w:lang w:eastAsia="en-US"/>
              </w:rPr>
            </w:pPr>
          </w:p>
        </w:tc>
      </w:tr>
      <w:tr w:rsidR="00E62948" w:rsidRPr="00DE0B89" w14:paraId="50381B55" w14:textId="77777777" w:rsidTr="00D71A5E">
        <w:tc>
          <w:tcPr>
            <w:tcW w:w="4535" w:type="dxa"/>
            <w:tcBorders>
              <w:bottom w:val="single" w:sz="4" w:space="0" w:color="auto"/>
            </w:tcBorders>
          </w:tcPr>
          <w:p w14:paraId="3E7826C5" w14:textId="77777777" w:rsidR="00E62948" w:rsidRPr="00DE0B89" w:rsidRDefault="00E62948" w:rsidP="005D7939">
            <w:pPr>
              <w:pStyle w:val="TAL"/>
              <w:rPr>
                <w:lang w:eastAsia="en-US"/>
              </w:rPr>
            </w:pPr>
            <w:r w:rsidRPr="00DE0B89">
              <w:rPr>
                <w:lang w:eastAsia="en-US"/>
              </w:rPr>
              <w:t xml:space="preserve">  }</w:t>
            </w:r>
          </w:p>
        </w:tc>
        <w:tc>
          <w:tcPr>
            <w:tcW w:w="2267" w:type="dxa"/>
          </w:tcPr>
          <w:p w14:paraId="22741A73" w14:textId="77777777" w:rsidR="00E62948" w:rsidRPr="00DE0B89" w:rsidRDefault="00E62948" w:rsidP="005D7939">
            <w:pPr>
              <w:pStyle w:val="TAL"/>
              <w:rPr>
                <w:lang w:eastAsia="en-US"/>
              </w:rPr>
            </w:pPr>
          </w:p>
        </w:tc>
        <w:tc>
          <w:tcPr>
            <w:tcW w:w="1700" w:type="dxa"/>
          </w:tcPr>
          <w:p w14:paraId="5B27812C" w14:textId="77777777" w:rsidR="00E62948" w:rsidRPr="00DE0B89" w:rsidRDefault="00E62948" w:rsidP="005D7939">
            <w:pPr>
              <w:pStyle w:val="TAL"/>
              <w:rPr>
                <w:lang w:eastAsia="en-US"/>
              </w:rPr>
            </w:pPr>
          </w:p>
        </w:tc>
        <w:tc>
          <w:tcPr>
            <w:tcW w:w="1245" w:type="dxa"/>
          </w:tcPr>
          <w:p w14:paraId="15935532" w14:textId="77777777" w:rsidR="00E62948" w:rsidRPr="00DE0B89" w:rsidRDefault="00E62948" w:rsidP="005D7939">
            <w:pPr>
              <w:pStyle w:val="TAL"/>
              <w:rPr>
                <w:lang w:eastAsia="en-US"/>
              </w:rPr>
            </w:pPr>
          </w:p>
        </w:tc>
      </w:tr>
      <w:tr w:rsidR="00E62948" w:rsidRPr="00DE0B89" w14:paraId="6CC3F7FA" w14:textId="77777777" w:rsidTr="00D71A5E">
        <w:tc>
          <w:tcPr>
            <w:tcW w:w="4535" w:type="dxa"/>
            <w:tcBorders>
              <w:bottom w:val="single" w:sz="4" w:space="0" w:color="auto"/>
            </w:tcBorders>
          </w:tcPr>
          <w:p w14:paraId="137D6040" w14:textId="77777777" w:rsidR="00E62948" w:rsidRPr="00DE0B89" w:rsidRDefault="00E62948" w:rsidP="005D7939">
            <w:pPr>
              <w:pStyle w:val="TAL"/>
              <w:rPr>
                <w:lang w:eastAsia="en-US"/>
              </w:rPr>
            </w:pPr>
            <w:r w:rsidRPr="00DE0B89">
              <w:rPr>
                <w:lang w:eastAsia="en-US"/>
              </w:rPr>
              <w:t>}</w:t>
            </w:r>
          </w:p>
        </w:tc>
        <w:tc>
          <w:tcPr>
            <w:tcW w:w="2267" w:type="dxa"/>
          </w:tcPr>
          <w:p w14:paraId="4BE23EF5" w14:textId="77777777" w:rsidR="00E62948" w:rsidRPr="00DE0B89" w:rsidRDefault="00E62948" w:rsidP="005D7939">
            <w:pPr>
              <w:pStyle w:val="TAL"/>
              <w:rPr>
                <w:lang w:eastAsia="en-US"/>
              </w:rPr>
            </w:pPr>
          </w:p>
        </w:tc>
        <w:tc>
          <w:tcPr>
            <w:tcW w:w="1700" w:type="dxa"/>
          </w:tcPr>
          <w:p w14:paraId="41961053" w14:textId="77777777" w:rsidR="00E62948" w:rsidRPr="00DE0B89" w:rsidRDefault="00E62948" w:rsidP="005D7939">
            <w:pPr>
              <w:pStyle w:val="TAL"/>
              <w:rPr>
                <w:lang w:eastAsia="en-US"/>
              </w:rPr>
            </w:pPr>
          </w:p>
        </w:tc>
        <w:tc>
          <w:tcPr>
            <w:tcW w:w="1245" w:type="dxa"/>
          </w:tcPr>
          <w:p w14:paraId="34FD1965" w14:textId="77777777" w:rsidR="00E62948" w:rsidRPr="00DE0B89" w:rsidRDefault="00E62948" w:rsidP="005D7939">
            <w:pPr>
              <w:pStyle w:val="TAL"/>
              <w:rPr>
                <w:lang w:eastAsia="en-US"/>
              </w:rPr>
            </w:pPr>
          </w:p>
        </w:tc>
      </w:tr>
    </w:tbl>
    <w:p w14:paraId="350D2C2E" w14:textId="77777777" w:rsidR="00E62948" w:rsidRPr="00DE0B89" w:rsidRDefault="00E62948" w:rsidP="00E62948"/>
    <w:p w14:paraId="5564AC03" w14:textId="77777777" w:rsidR="00E62948" w:rsidRPr="00DE0B89" w:rsidRDefault="00E62948" w:rsidP="008C2CC8">
      <w:pPr>
        <w:pStyle w:val="TH"/>
      </w:pPr>
      <w:r w:rsidRPr="00DE0B89">
        <w:t>Table 7.1.1.5.3.3.3-</w:t>
      </w:r>
      <w:r w:rsidR="00BF7949" w:rsidRPr="00DE0B89">
        <w:t>2</w:t>
      </w:r>
      <w:r w:rsidRPr="00DE0B89">
        <w:t xml:space="preserve">: </w:t>
      </w:r>
      <w:proofErr w:type="spellStart"/>
      <w:r w:rsidRPr="00DE0B89">
        <w:rPr>
          <w:i/>
          <w:iCs/>
          <w:lang w:eastAsia="zh-CN"/>
        </w:rPr>
        <w:t>CellGroupConfig</w:t>
      </w:r>
      <w:proofErr w:type="spellEnd"/>
      <w:r w:rsidRPr="00DE0B89">
        <w:t xml:space="preserve"> (Table 7.1.1.5.3.3.3-</w:t>
      </w:r>
      <w:r w:rsidR="00BF7949" w:rsidRPr="00DE0B89">
        <w:t>1</w:t>
      </w:r>
      <w:r w:rsidRPr="00DE0B89">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E62948" w:rsidRPr="00DE0B89" w14:paraId="1E7BDFCB" w14:textId="77777777" w:rsidTr="005D7939">
        <w:trPr>
          <w:jc w:val="center"/>
        </w:trPr>
        <w:tc>
          <w:tcPr>
            <w:tcW w:w="9781" w:type="dxa"/>
            <w:gridSpan w:val="4"/>
          </w:tcPr>
          <w:p w14:paraId="1227DDFD" w14:textId="77777777" w:rsidR="00E62948" w:rsidRPr="00DE0B89" w:rsidRDefault="00E62948" w:rsidP="005D7939">
            <w:pPr>
              <w:keepNext/>
              <w:keepLines/>
              <w:spacing w:after="0"/>
              <w:rPr>
                <w:rFonts w:ascii="Arial" w:hAnsi="Arial"/>
                <w:sz w:val="18"/>
              </w:rPr>
            </w:pPr>
            <w:r w:rsidRPr="00DE0B89">
              <w:rPr>
                <w:rFonts w:ascii="Arial" w:hAnsi="Arial"/>
                <w:sz w:val="18"/>
              </w:rPr>
              <w:t xml:space="preserve">Derivation Path: 38.508-1 [4], Table </w:t>
            </w:r>
            <w:r w:rsidR="00A97F7B" w:rsidRPr="00DE0B89">
              <w:rPr>
                <w:rFonts w:ascii="Arial" w:hAnsi="Arial"/>
                <w:sz w:val="18"/>
              </w:rPr>
              <w:t>4.6.3-19</w:t>
            </w:r>
          </w:p>
        </w:tc>
      </w:tr>
      <w:tr w:rsidR="00E62948" w:rsidRPr="00DE0B89" w14:paraId="6A63F2E3" w14:textId="77777777" w:rsidTr="005D7939">
        <w:tblPrEx>
          <w:tblCellMar>
            <w:left w:w="108" w:type="dxa"/>
            <w:right w:w="108" w:type="dxa"/>
          </w:tblCellMar>
        </w:tblPrEx>
        <w:trPr>
          <w:jc w:val="center"/>
        </w:trPr>
        <w:tc>
          <w:tcPr>
            <w:tcW w:w="4569" w:type="dxa"/>
            <w:shd w:val="clear" w:color="auto" w:fill="auto"/>
          </w:tcPr>
          <w:p w14:paraId="11454105" w14:textId="77777777" w:rsidR="00E62948" w:rsidRPr="00DE0B89" w:rsidRDefault="00E62948" w:rsidP="005D7939">
            <w:pPr>
              <w:pStyle w:val="TAH"/>
              <w:rPr>
                <w:lang w:eastAsia="en-US"/>
              </w:rPr>
            </w:pPr>
            <w:r w:rsidRPr="00DE0B89">
              <w:rPr>
                <w:lang w:eastAsia="en-US"/>
              </w:rPr>
              <w:t>Information Element</w:t>
            </w:r>
          </w:p>
        </w:tc>
        <w:tc>
          <w:tcPr>
            <w:tcW w:w="2267" w:type="dxa"/>
            <w:shd w:val="clear" w:color="auto" w:fill="auto"/>
          </w:tcPr>
          <w:p w14:paraId="28DC213A" w14:textId="77777777" w:rsidR="00E62948" w:rsidRPr="00DE0B89" w:rsidRDefault="00E62948" w:rsidP="005D7939">
            <w:pPr>
              <w:pStyle w:val="TAH"/>
              <w:rPr>
                <w:lang w:eastAsia="en-US"/>
              </w:rPr>
            </w:pPr>
            <w:r w:rsidRPr="00DE0B89">
              <w:rPr>
                <w:lang w:eastAsia="en-US"/>
              </w:rPr>
              <w:t>Value/remark</w:t>
            </w:r>
          </w:p>
        </w:tc>
        <w:tc>
          <w:tcPr>
            <w:tcW w:w="1700" w:type="dxa"/>
            <w:shd w:val="clear" w:color="auto" w:fill="auto"/>
          </w:tcPr>
          <w:p w14:paraId="1FF381B1" w14:textId="77777777" w:rsidR="00E62948" w:rsidRPr="00DE0B89" w:rsidRDefault="00E62948" w:rsidP="005D7939">
            <w:pPr>
              <w:pStyle w:val="TAH"/>
              <w:rPr>
                <w:lang w:eastAsia="en-US"/>
              </w:rPr>
            </w:pPr>
            <w:r w:rsidRPr="00DE0B89">
              <w:rPr>
                <w:lang w:eastAsia="en-US"/>
              </w:rPr>
              <w:t>Comment</w:t>
            </w:r>
          </w:p>
        </w:tc>
        <w:tc>
          <w:tcPr>
            <w:tcW w:w="1245" w:type="dxa"/>
            <w:shd w:val="clear" w:color="auto" w:fill="auto"/>
          </w:tcPr>
          <w:p w14:paraId="5BC3320D" w14:textId="77777777" w:rsidR="00E62948" w:rsidRPr="00DE0B89" w:rsidRDefault="00E62948" w:rsidP="005D7939">
            <w:pPr>
              <w:pStyle w:val="TAH"/>
              <w:rPr>
                <w:lang w:eastAsia="en-US"/>
              </w:rPr>
            </w:pPr>
            <w:r w:rsidRPr="00DE0B89">
              <w:rPr>
                <w:lang w:eastAsia="en-US"/>
              </w:rPr>
              <w:t>Condition</w:t>
            </w:r>
          </w:p>
        </w:tc>
      </w:tr>
      <w:tr w:rsidR="00E62948" w:rsidRPr="00DE0B89" w14:paraId="0F4629E8" w14:textId="77777777" w:rsidTr="005D7939">
        <w:tblPrEx>
          <w:tblCellMar>
            <w:left w:w="108" w:type="dxa"/>
            <w:right w:w="108" w:type="dxa"/>
          </w:tblCellMar>
        </w:tblPrEx>
        <w:trPr>
          <w:jc w:val="center"/>
        </w:trPr>
        <w:tc>
          <w:tcPr>
            <w:tcW w:w="4569" w:type="dxa"/>
            <w:shd w:val="clear" w:color="auto" w:fill="auto"/>
          </w:tcPr>
          <w:p w14:paraId="1769EA53" w14:textId="77777777" w:rsidR="00E62948" w:rsidRPr="00DE0B89" w:rsidRDefault="00E62948" w:rsidP="005D7939">
            <w:pPr>
              <w:pStyle w:val="TAL"/>
              <w:rPr>
                <w:lang w:eastAsia="en-US"/>
              </w:rPr>
            </w:pPr>
            <w:proofErr w:type="spellStart"/>
            <w:r w:rsidRPr="00DE0B89">
              <w:rPr>
                <w:lang w:eastAsia="en-US"/>
              </w:rPr>
              <w:t>cellGroupConfig</w:t>
            </w:r>
            <w:proofErr w:type="spellEnd"/>
            <w:r w:rsidRPr="00DE0B89">
              <w:rPr>
                <w:lang w:eastAsia="en-US"/>
              </w:rPr>
              <w:t xml:space="preserve"> ::= SEQUENCE {</w:t>
            </w:r>
          </w:p>
        </w:tc>
        <w:tc>
          <w:tcPr>
            <w:tcW w:w="2267" w:type="dxa"/>
            <w:shd w:val="clear" w:color="auto" w:fill="auto"/>
          </w:tcPr>
          <w:p w14:paraId="554F2F4B" w14:textId="77777777" w:rsidR="00E62948" w:rsidRPr="00DE0B89" w:rsidRDefault="00E62948" w:rsidP="005D7939">
            <w:pPr>
              <w:pStyle w:val="TAL"/>
              <w:rPr>
                <w:lang w:eastAsia="en-US"/>
              </w:rPr>
            </w:pPr>
          </w:p>
        </w:tc>
        <w:tc>
          <w:tcPr>
            <w:tcW w:w="1700" w:type="dxa"/>
            <w:shd w:val="clear" w:color="auto" w:fill="auto"/>
          </w:tcPr>
          <w:p w14:paraId="59D6327A" w14:textId="77777777" w:rsidR="00E62948" w:rsidRPr="00DE0B89" w:rsidRDefault="00E62948" w:rsidP="005D7939">
            <w:pPr>
              <w:pStyle w:val="TAL"/>
              <w:rPr>
                <w:lang w:eastAsia="en-US"/>
              </w:rPr>
            </w:pPr>
          </w:p>
        </w:tc>
        <w:tc>
          <w:tcPr>
            <w:tcW w:w="1245" w:type="dxa"/>
            <w:shd w:val="clear" w:color="auto" w:fill="auto"/>
          </w:tcPr>
          <w:p w14:paraId="095B512F" w14:textId="77777777" w:rsidR="00E62948" w:rsidRPr="00DE0B89" w:rsidRDefault="00E62948" w:rsidP="005D7939">
            <w:pPr>
              <w:pStyle w:val="TAL"/>
              <w:rPr>
                <w:lang w:eastAsia="en-US"/>
              </w:rPr>
            </w:pPr>
          </w:p>
        </w:tc>
      </w:tr>
      <w:tr w:rsidR="00E62948" w:rsidRPr="00DE0B89" w14:paraId="375A1299" w14:textId="77777777" w:rsidTr="005D7939">
        <w:tblPrEx>
          <w:tblCellMar>
            <w:left w:w="108" w:type="dxa"/>
            <w:right w:w="108" w:type="dxa"/>
          </w:tblCellMar>
        </w:tblPrEx>
        <w:trPr>
          <w:jc w:val="center"/>
        </w:trPr>
        <w:tc>
          <w:tcPr>
            <w:tcW w:w="4569" w:type="dxa"/>
            <w:shd w:val="clear" w:color="auto" w:fill="auto"/>
          </w:tcPr>
          <w:p w14:paraId="11C254BE" w14:textId="77777777" w:rsidR="00E62948" w:rsidRPr="00DE0B89" w:rsidRDefault="00E62948" w:rsidP="005D7939">
            <w:pPr>
              <w:pStyle w:val="TAL"/>
              <w:rPr>
                <w:lang w:eastAsia="en-US"/>
              </w:rPr>
            </w:pPr>
            <w:r w:rsidRPr="00DE0B89">
              <w:rPr>
                <w:lang w:eastAsia="en-US"/>
              </w:rPr>
              <w:t xml:space="preserve">  mac-</w:t>
            </w:r>
            <w:proofErr w:type="spellStart"/>
            <w:r w:rsidRPr="00DE0B89">
              <w:rPr>
                <w:lang w:eastAsia="en-US"/>
              </w:rPr>
              <w:t>CellGroupConfig</w:t>
            </w:r>
            <w:proofErr w:type="spellEnd"/>
            <w:r w:rsidRPr="00DE0B89">
              <w:rPr>
                <w:lang w:eastAsia="en-US"/>
              </w:rPr>
              <w:t xml:space="preserve"> SEQUENCE {</w:t>
            </w:r>
          </w:p>
        </w:tc>
        <w:tc>
          <w:tcPr>
            <w:tcW w:w="2267" w:type="dxa"/>
            <w:shd w:val="clear" w:color="auto" w:fill="auto"/>
          </w:tcPr>
          <w:p w14:paraId="6739BDFC" w14:textId="77777777" w:rsidR="00E62948" w:rsidRPr="00DE0B89" w:rsidRDefault="00E62948" w:rsidP="005D7939">
            <w:pPr>
              <w:pStyle w:val="TAL"/>
              <w:rPr>
                <w:lang w:eastAsia="en-US"/>
              </w:rPr>
            </w:pPr>
          </w:p>
        </w:tc>
        <w:tc>
          <w:tcPr>
            <w:tcW w:w="1700" w:type="dxa"/>
            <w:shd w:val="clear" w:color="auto" w:fill="auto"/>
          </w:tcPr>
          <w:p w14:paraId="2D3A58E5" w14:textId="77777777" w:rsidR="00E62948" w:rsidRPr="00DE0B89" w:rsidRDefault="00E62948" w:rsidP="005D7939">
            <w:pPr>
              <w:pStyle w:val="TAL"/>
              <w:rPr>
                <w:lang w:eastAsia="en-US"/>
              </w:rPr>
            </w:pPr>
          </w:p>
        </w:tc>
        <w:tc>
          <w:tcPr>
            <w:tcW w:w="1245" w:type="dxa"/>
            <w:shd w:val="clear" w:color="auto" w:fill="auto"/>
          </w:tcPr>
          <w:p w14:paraId="327115B2" w14:textId="77777777" w:rsidR="00E62948" w:rsidRPr="00DE0B89" w:rsidRDefault="00E62948" w:rsidP="005D7939">
            <w:pPr>
              <w:pStyle w:val="TAL"/>
              <w:rPr>
                <w:lang w:eastAsia="en-US"/>
              </w:rPr>
            </w:pPr>
          </w:p>
        </w:tc>
      </w:tr>
      <w:tr w:rsidR="00E62948" w:rsidRPr="00DE0B89" w14:paraId="0410588A" w14:textId="77777777" w:rsidTr="005D7939">
        <w:tblPrEx>
          <w:tblCellMar>
            <w:left w:w="108" w:type="dxa"/>
            <w:right w:w="108" w:type="dxa"/>
          </w:tblCellMar>
        </w:tblPrEx>
        <w:trPr>
          <w:jc w:val="center"/>
        </w:trPr>
        <w:tc>
          <w:tcPr>
            <w:tcW w:w="4569" w:type="dxa"/>
            <w:shd w:val="clear" w:color="auto" w:fill="auto"/>
          </w:tcPr>
          <w:p w14:paraId="1588559F" w14:textId="77777777" w:rsidR="00E62948" w:rsidRPr="00DE0B89" w:rsidRDefault="00E62948" w:rsidP="005D7939">
            <w:pPr>
              <w:pStyle w:val="TAL"/>
              <w:rPr>
                <w:lang w:eastAsia="en-US"/>
              </w:rPr>
            </w:pPr>
            <w:r w:rsidRPr="00DE0B89">
              <w:rPr>
                <w:lang w:eastAsia="en-US"/>
              </w:rPr>
              <w:t xml:space="preserve">    </w:t>
            </w:r>
            <w:proofErr w:type="spellStart"/>
            <w:r w:rsidRPr="00DE0B89">
              <w:rPr>
                <w:lang w:eastAsia="en-US"/>
              </w:rPr>
              <w:t>drx</w:t>
            </w:r>
            <w:proofErr w:type="spellEnd"/>
            <w:r w:rsidRPr="00DE0B89">
              <w:rPr>
                <w:lang w:eastAsia="en-US"/>
              </w:rPr>
              <w:t>-Config CHOICE {</w:t>
            </w:r>
          </w:p>
        </w:tc>
        <w:tc>
          <w:tcPr>
            <w:tcW w:w="2267" w:type="dxa"/>
            <w:shd w:val="clear" w:color="auto" w:fill="auto"/>
          </w:tcPr>
          <w:p w14:paraId="2A4966AA" w14:textId="77777777" w:rsidR="00E62948" w:rsidRPr="00DE0B89" w:rsidRDefault="00E62948" w:rsidP="005D7939">
            <w:pPr>
              <w:pStyle w:val="TAL"/>
              <w:rPr>
                <w:lang w:eastAsia="en-US"/>
              </w:rPr>
            </w:pPr>
          </w:p>
        </w:tc>
        <w:tc>
          <w:tcPr>
            <w:tcW w:w="1700" w:type="dxa"/>
            <w:shd w:val="clear" w:color="auto" w:fill="auto"/>
          </w:tcPr>
          <w:p w14:paraId="5CF4608C" w14:textId="77777777" w:rsidR="00E62948" w:rsidRPr="00DE0B89" w:rsidRDefault="00E62948" w:rsidP="005D7939">
            <w:pPr>
              <w:pStyle w:val="TAL"/>
              <w:rPr>
                <w:lang w:eastAsia="en-US"/>
              </w:rPr>
            </w:pPr>
          </w:p>
        </w:tc>
        <w:tc>
          <w:tcPr>
            <w:tcW w:w="1245" w:type="dxa"/>
            <w:shd w:val="clear" w:color="auto" w:fill="auto"/>
          </w:tcPr>
          <w:p w14:paraId="2628BE11" w14:textId="77777777" w:rsidR="00E62948" w:rsidRPr="00DE0B89" w:rsidRDefault="00E62948" w:rsidP="005D7939">
            <w:pPr>
              <w:pStyle w:val="TAL"/>
              <w:rPr>
                <w:lang w:eastAsia="en-US"/>
              </w:rPr>
            </w:pPr>
          </w:p>
        </w:tc>
      </w:tr>
      <w:tr w:rsidR="00E62948" w:rsidRPr="00DE0B89" w14:paraId="1A316955" w14:textId="77777777" w:rsidTr="005D7939">
        <w:tblPrEx>
          <w:tblCellMar>
            <w:left w:w="108" w:type="dxa"/>
            <w:right w:w="108" w:type="dxa"/>
          </w:tblCellMar>
        </w:tblPrEx>
        <w:trPr>
          <w:jc w:val="center"/>
        </w:trPr>
        <w:tc>
          <w:tcPr>
            <w:tcW w:w="4569" w:type="dxa"/>
            <w:shd w:val="clear" w:color="auto" w:fill="auto"/>
          </w:tcPr>
          <w:p w14:paraId="022148C1" w14:textId="77777777" w:rsidR="00E62948" w:rsidRPr="00DE0B89" w:rsidRDefault="00E62948" w:rsidP="005D7939">
            <w:pPr>
              <w:pStyle w:val="TAL"/>
              <w:rPr>
                <w:lang w:eastAsia="en-US"/>
              </w:rPr>
            </w:pPr>
            <w:r w:rsidRPr="00DE0B89">
              <w:rPr>
                <w:lang w:eastAsia="en-US"/>
              </w:rPr>
              <w:t xml:space="preserve">      setup SEQUENCE {</w:t>
            </w:r>
          </w:p>
        </w:tc>
        <w:tc>
          <w:tcPr>
            <w:tcW w:w="2267" w:type="dxa"/>
            <w:shd w:val="clear" w:color="auto" w:fill="auto"/>
          </w:tcPr>
          <w:p w14:paraId="51F0C471" w14:textId="77777777" w:rsidR="00E62948" w:rsidRPr="00DE0B89" w:rsidRDefault="00E62948" w:rsidP="005D7939">
            <w:pPr>
              <w:pStyle w:val="TAL"/>
              <w:rPr>
                <w:lang w:eastAsia="en-US"/>
              </w:rPr>
            </w:pPr>
          </w:p>
        </w:tc>
        <w:tc>
          <w:tcPr>
            <w:tcW w:w="1700" w:type="dxa"/>
            <w:shd w:val="clear" w:color="auto" w:fill="auto"/>
          </w:tcPr>
          <w:p w14:paraId="1CAD02F7" w14:textId="77777777" w:rsidR="00E62948" w:rsidRPr="00DE0B89" w:rsidRDefault="00E62948" w:rsidP="005D7939">
            <w:pPr>
              <w:pStyle w:val="TAL"/>
              <w:rPr>
                <w:lang w:eastAsia="en-US"/>
              </w:rPr>
            </w:pPr>
          </w:p>
        </w:tc>
        <w:tc>
          <w:tcPr>
            <w:tcW w:w="1245" w:type="dxa"/>
            <w:shd w:val="clear" w:color="auto" w:fill="auto"/>
          </w:tcPr>
          <w:p w14:paraId="34577507" w14:textId="77777777" w:rsidR="00E62948" w:rsidRPr="00DE0B89" w:rsidRDefault="00E62948" w:rsidP="005D7939">
            <w:pPr>
              <w:pStyle w:val="TAL"/>
              <w:rPr>
                <w:lang w:eastAsia="en-US"/>
              </w:rPr>
            </w:pPr>
          </w:p>
        </w:tc>
      </w:tr>
      <w:tr w:rsidR="00E62948" w:rsidRPr="00DE0B89" w14:paraId="5449D830" w14:textId="77777777" w:rsidTr="005D7939">
        <w:tblPrEx>
          <w:tblCellMar>
            <w:left w:w="108" w:type="dxa"/>
            <w:right w:w="108" w:type="dxa"/>
          </w:tblCellMar>
        </w:tblPrEx>
        <w:trPr>
          <w:jc w:val="center"/>
        </w:trPr>
        <w:tc>
          <w:tcPr>
            <w:tcW w:w="4569" w:type="dxa"/>
            <w:shd w:val="clear" w:color="auto" w:fill="auto"/>
          </w:tcPr>
          <w:p w14:paraId="74A2A8E8" w14:textId="77777777" w:rsidR="00E62948" w:rsidRPr="00DE0B89" w:rsidRDefault="00E62948" w:rsidP="005D7939">
            <w:pPr>
              <w:pStyle w:val="TAL"/>
              <w:rPr>
                <w:lang w:eastAsia="en-US"/>
              </w:rPr>
            </w:pPr>
            <w:r w:rsidRPr="00DE0B89">
              <w:rPr>
                <w:lang w:eastAsia="en-US"/>
              </w:rPr>
              <w:t xml:space="preserve">        </w:t>
            </w:r>
            <w:proofErr w:type="spellStart"/>
            <w:r w:rsidRPr="00DE0B89">
              <w:rPr>
                <w:lang w:eastAsia="en-US"/>
              </w:rPr>
              <w:t>drx-onDurationTimer</w:t>
            </w:r>
            <w:proofErr w:type="spellEnd"/>
          </w:p>
        </w:tc>
        <w:tc>
          <w:tcPr>
            <w:tcW w:w="2267" w:type="dxa"/>
            <w:shd w:val="clear" w:color="auto" w:fill="auto"/>
          </w:tcPr>
          <w:p w14:paraId="1F36D3FB" w14:textId="77777777" w:rsidR="00E62948" w:rsidRPr="00DE0B89" w:rsidRDefault="00E62948" w:rsidP="005D7939">
            <w:pPr>
              <w:pStyle w:val="TAL"/>
              <w:rPr>
                <w:lang w:eastAsia="en-US"/>
              </w:rPr>
            </w:pPr>
            <w:r w:rsidRPr="00DE0B89">
              <w:rPr>
                <w:lang w:eastAsia="en-US"/>
              </w:rPr>
              <w:t>ms20</w:t>
            </w:r>
          </w:p>
        </w:tc>
        <w:tc>
          <w:tcPr>
            <w:tcW w:w="1700" w:type="dxa"/>
            <w:shd w:val="clear" w:color="auto" w:fill="auto"/>
          </w:tcPr>
          <w:p w14:paraId="156EF5DD" w14:textId="77777777" w:rsidR="00E62948" w:rsidRPr="00DE0B89" w:rsidRDefault="00E62948" w:rsidP="005D7939">
            <w:pPr>
              <w:pStyle w:val="TAL"/>
              <w:rPr>
                <w:lang w:eastAsia="en-US"/>
              </w:rPr>
            </w:pPr>
          </w:p>
        </w:tc>
        <w:tc>
          <w:tcPr>
            <w:tcW w:w="1245" w:type="dxa"/>
            <w:shd w:val="clear" w:color="auto" w:fill="auto"/>
          </w:tcPr>
          <w:p w14:paraId="5CDAE32B" w14:textId="77777777" w:rsidR="00E62948" w:rsidRPr="00DE0B89" w:rsidRDefault="00E62948" w:rsidP="005D7939">
            <w:pPr>
              <w:pStyle w:val="TAL"/>
              <w:rPr>
                <w:lang w:eastAsia="en-US"/>
              </w:rPr>
            </w:pPr>
          </w:p>
        </w:tc>
      </w:tr>
      <w:tr w:rsidR="00E62948" w:rsidRPr="00DE0B89" w14:paraId="367F6F1E" w14:textId="77777777" w:rsidTr="005D7939">
        <w:tblPrEx>
          <w:tblCellMar>
            <w:left w:w="108" w:type="dxa"/>
            <w:right w:w="108" w:type="dxa"/>
          </w:tblCellMar>
        </w:tblPrEx>
        <w:trPr>
          <w:jc w:val="center"/>
        </w:trPr>
        <w:tc>
          <w:tcPr>
            <w:tcW w:w="4569" w:type="dxa"/>
            <w:shd w:val="clear" w:color="auto" w:fill="auto"/>
          </w:tcPr>
          <w:p w14:paraId="2FF79509" w14:textId="77777777" w:rsidR="00E62948" w:rsidRPr="00DE0B89" w:rsidRDefault="00E62948" w:rsidP="005D7939">
            <w:pPr>
              <w:pStyle w:val="TAL"/>
              <w:rPr>
                <w:lang w:eastAsia="en-US"/>
              </w:rPr>
            </w:pPr>
            <w:r w:rsidRPr="00DE0B89">
              <w:rPr>
                <w:lang w:eastAsia="en-US"/>
              </w:rPr>
              <w:t xml:space="preserve">        </w:t>
            </w:r>
            <w:proofErr w:type="spellStart"/>
            <w:r w:rsidRPr="00DE0B89">
              <w:rPr>
                <w:lang w:eastAsia="en-US"/>
              </w:rPr>
              <w:t>drx-InactivityTimer</w:t>
            </w:r>
            <w:proofErr w:type="spellEnd"/>
          </w:p>
        </w:tc>
        <w:tc>
          <w:tcPr>
            <w:tcW w:w="2267" w:type="dxa"/>
            <w:shd w:val="clear" w:color="auto" w:fill="auto"/>
          </w:tcPr>
          <w:p w14:paraId="481D4DD0" w14:textId="5C1939AD" w:rsidR="00E62948" w:rsidRPr="00DE0B89" w:rsidRDefault="00541B2E" w:rsidP="005D7939">
            <w:pPr>
              <w:pStyle w:val="TAL"/>
              <w:rPr>
                <w:lang w:eastAsia="en-US"/>
              </w:rPr>
            </w:pPr>
            <w:del w:id="137" w:author="MCC TF160" w:date="2023-05-12T09:21:00Z">
              <w:r w:rsidRPr="00DE0B89" w:rsidDel="00CD7BE4">
                <w:rPr>
                  <w:lang w:eastAsia="en-US"/>
                </w:rPr>
                <w:delText>M</w:delText>
              </w:r>
            </w:del>
            <w:ins w:id="138" w:author="MCC TF160" w:date="2023-05-12T09:21:00Z">
              <w:r w:rsidR="00CD7BE4">
                <w:rPr>
                  <w:lang w:eastAsia="en-US"/>
                </w:rPr>
                <w:t>m</w:t>
              </w:r>
            </w:ins>
            <w:r w:rsidR="00E62948" w:rsidRPr="00DE0B89">
              <w:rPr>
                <w:lang w:eastAsia="en-US"/>
              </w:rPr>
              <w:t>s</w:t>
            </w:r>
            <w:r w:rsidRPr="00DE0B89">
              <w:rPr>
                <w:lang w:eastAsia="en-US"/>
              </w:rPr>
              <w:t>10</w:t>
            </w:r>
          </w:p>
        </w:tc>
        <w:tc>
          <w:tcPr>
            <w:tcW w:w="1700" w:type="dxa"/>
            <w:shd w:val="clear" w:color="auto" w:fill="auto"/>
          </w:tcPr>
          <w:p w14:paraId="273F12B5" w14:textId="77777777" w:rsidR="00E62948" w:rsidRPr="00DE0B89" w:rsidRDefault="00E62948" w:rsidP="005D7939">
            <w:pPr>
              <w:pStyle w:val="TAL"/>
              <w:rPr>
                <w:lang w:eastAsia="en-US"/>
              </w:rPr>
            </w:pPr>
          </w:p>
        </w:tc>
        <w:tc>
          <w:tcPr>
            <w:tcW w:w="1245" w:type="dxa"/>
            <w:shd w:val="clear" w:color="auto" w:fill="auto"/>
          </w:tcPr>
          <w:p w14:paraId="39BD840B" w14:textId="77777777" w:rsidR="00E62948" w:rsidRPr="00DE0B89" w:rsidRDefault="00E62948" w:rsidP="005D7939">
            <w:pPr>
              <w:pStyle w:val="TAL"/>
              <w:rPr>
                <w:lang w:eastAsia="en-US"/>
              </w:rPr>
            </w:pPr>
          </w:p>
        </w:tc>
      </w:tr>
      <w:tr w:rsidR="00541B2E" w:rsidRPr="00DE0B89" w14:paraId="2AB4E305" w14:textId="77777777" w:rsidTr="004346C5">
        <w:tblPrEx>
          <w:tblCellMar>
            <w:left w:w="108" w:type="dxa"/>
            <w:right w:w="108" w:type="dxa"/>
          </w:tblCellMar>
        </w:tblPrEx>
        <w:trPr>
          <w:jc w:val="center"/>
        </w:trPr>
        <w:tc>
          <w:tcPr>
            <w:tcW w:w="4569" w:type="dxa"/>
            <w:shd w:val="clear" w:color="auto" w:fill="auto"/>
          </w:tcPr>
          <w:p w14:paraId="51D69290" w14:textId="77777777" w:rsidR="00541B2E" w:rsidRPr="00DE0B89" w:rsidRDefault="00541B2E" w:rsidP="004346C5">
            <w:pPr>
              <w:pStyle w:val="TAL"/>
            </w:pPr>
            <w:r w:rsidRPr="00DE0B89">
              <w:t xml:space="preserve">        </w:t>
            </w:r>
            <w:proofErr w:type="spellStart"/>
            <w:r w:rsidRPr="00DE0B89">
              <w:t>drx</w:t>
            </w:r>
            <w:proofErr w:type="spellEnd"/>
            <w:r w:rsidRPr="00DE0B89">
              <w:t>-HARQ-RTT-</w:t>
            </w:r>
            <w:proofErr w:type="spellStart"/>
            <w:r w:rsidRPr="00DE0B89">
              <w:t>TimerDL</w:t>
            </w:r>
            <w:proofErr w:type="spellEnd"/>
          </w:p>
        </w:tc>
        <w:tc>
          <w:tcPr>
            <w:tcW w:w="2267" w:type="dxa"/>
            <w:shd w:val="clear" w:color="auto" w:fill="auto"/>
          </w:tcPr>
          <w:p w14:paraId="2FC16EC9" w14:textId="77777777" w:rsidR="00541B2E" w:rsidRPr="00DE0B89" w:rsidDel="0021633C" w:rsidRDefault="00541B2E" w:rsidP="004346C5">
            <w:pPr>
              <w:pStyle w:val="TAL"/>
            </w:pPr>
            <w:r w:rsidRPr="00DE0B89">
              <w:t>56</w:t>
            </w:r>
          </w:p>
        </w:tc>
        <w:tc>
          <w:tcPr>
            <w:tcW w:w="1700" w:type="dxa"/>
            <w:shd w:val="clear" w:color="auto" w:fill="auto"/>
          </w:tcPr>
          <w:p w14:paraId="2AC3F202" w14:textId="77777777" w:rsidR="00541B2E" w:rsidRPr="00DE0B89" w:rsidRDefault="00541B2E" w:rsidP="004346C5">
            <w:pPr>
              <w:pStyle w:val="TAL"/>
            </w:pPr>
          </w:p>
        </w:tc>
        <w:tc>
          <w:tcPr>
            <w:tcW w:w="1245" w:type="dxa"/>
            <w:shd w:val="clear" w:color="auto" w:fill="auto"/>
          </w:tcPr>
          <w:p w14:paraId="3A27FA2A" w14:textId="77777777" w:rsidR="00541B2E" w:rsidRPr="00DE0B89" w:rsidRDefault="00541B2E" w:rsidP="004346C5">
            <w:pPr>
              <w:pStyle w:val="TAL"/>
            </w:pPr>
          </w:p>
        </w:tc>
      </w:tr>
      <w:tr w:rsidR="00541B2E" w:rsidRPr="00DE0B89" w14:paraId="3B91721D" w14:textId="77777777" w:rsidTr="004346C5">
        <w:tblPrEx>
          <w:tblCellMar>
            <w:left w:w="108" w:type="dxa"/>
            <w:right w:w="108" w:type="dxa"/>
          </w:tblCellMar>
        </w:tblPrEx>
        <w:trPr>
          <w:jc w:val="center"/>
        </w:trPr>
        <w:tc>
          <w:tcPr>
            <w:tcW w:w="4569" w:type="dxa"/>
            <w:shd w:val="clear" w:color="auto" w:fill="auto"/>
          </w:tcPr>
          <w:p w14:paraId="7875EE69" w14:textId="77777777" w:rsidR="00541B2E" w:rsidRPr="00DE0B89" w:rsidRDefault="00541B2E" w:rsidP="004346C5">
            <w:pPr>
              <w:pStyle w:val="TAL"/>
            </w:pPr>
            <w:r w:rsidRPr="00DE0B89">
              <w:t xml:space="preserve">        </w:t>
            </w:r>
            <w:proofErr w:type="spellStart"/>
            <w:r w:rsidRPr="00DE0B89">
              <w:t>drx</w:t>
            </w:r>
            <w:proofErr w:type="spellEnd"/>
            <w:r w:rsidRPr="00DE0B89">
              <w:t>-HARQ-RTT-</w:t>
            </w:r>
            <w:proofErr w:type="spellStart"/>
            <w:r w:rsidRPr="00DE0B89">
              <w:t>TimerUL</w:t>
            </w:r>
            <w:proofErr w:type="spellEnd"/>
          </w:p>
        </w:tc>
        <w:tc>
          <w:tcPr>
            <w:tcW w:w="2267" w:type="dxa"/>
            <w:shd w:val="clear" w:color="auto" w:fill="auto"/>
          </w:tcPr>
          <w:p w14:paraId="5F4829CE" w14:textId="77777777" w:rsidR="00541B2E" w:rsidRPr="00DE0B89" w:rsidDel="0021633C" w:rsidRDefault="00541B2E" w:rsidP="004346C5">
            <w:pPr>
              <w:pStyle w:val="TAL"/>
            </w:pPr>
            <w:r w:rsidRPr="00DE0B89">
              <w:t>56</w:t>
            </w:r>
          </w:p>
        </w:tc>
        <w:tc>
          <w:tcPr>
            <w:tcW w:w="1700" w:type="dxa"/>
            <w:shd w:val="clear" w:color="auto" w:fill="auto"/>
          </w:tcPr>
          <w:p w14:paraId="6E78A0D2" w14:textId="77777777" w:rsidR="00541B2E" w:rsidRPr="00DE0B89" w:rsidRDefault="00541B2E" w:rsidP="004346C5">
            <w:pPr>
              <w:pStyle w:val="TAL"/>
            </w:pPr>
          </w:p>
        </w:tc>
        <w:tc>
          <w:tcPr>
            <w:tcW w:w="1245" w:type="dxa"/>
            <w:shd w:val="clear" w:color="auto" w:fill="auto"/>
          </w:tcPr>
          <w:p w14:paraId="24BE8217" w14:textId="77777777" w:rsidR="00541B2E" w:rsidRPr="00DE0B89" w:rsidRDefault="00541B2E" w:rsidP="004346C5">
            <w:pPr>
              <w:pStyle w:val="TAL"/>
            </w:pPr>
          </w:p>
        </w:tc>
      </w:tr>
      <w:tr w:rsidR="00541B2E" w:rsidRPr="00DE0B89" w14:paraId="7E8FDE5D" w14:textId="77777777" w:rsidTr="004346C5">
        <w:tblPrEx>
          <w:tblCellMar>
            <w:left w:w="108" w:type="dxa"/>
            <w:right w:w="108" w:type="dxa"/>
          </w:tblCellMar>
        </w:tblPrEx>
        <w:trPr>
          <w:jc w:val="center"/>
        </w:trPr>
        <w:tc>
          <w:tcPr>
            <w:tcW w:w="4569" w:type="dxa"/>
            <w:shd w:val="clear" w:color="auto" w:fill="auto"/>
          </w:tcPr>
          <w:p w14:paraId="55D3A07F" w14:textId="77777777" w:rsidR="00541B2E" w:rsidRPr="00DE0B89" w:rsidRDefault="00541B2E" w:rsidP="004346C5">
            <w:pPr>
              <w:pStyle w:val="TAL"/>
            </w:pPr>
            <w:r w:rsidRPr="00DE0B89">
              <w:t xml:space="preserve">        </w:t>
            </w:r>
            <w:proofErr w:type="spellStart"/>
            <w:r w:rsidRPr="00DE0B89">
              <w:t>drx-RetransmissionTimerDL</w:t>
            </w:r>
            <w:proofErr w:type="spellEnd"/>
          </w:p>
        </w:tc>
        <w:tc>
          <w:tcPr>
            <w:tcW w:w="2267" w:type="dxa"/>
            <w:shd w:val="clear" w:color="auto" w:fill="auto"/>
          </w:tcPr>
          <w:p w14:paraId="32C0F96F" w14:textId="77777777" w:rsidR="00541B2E" w:rsidRPr="00DE0B89" w:rsidDel="0021633C" w:rsidRDefault="00541B2E" w:rsidP="004346C5">
            <w:pPr>
              <w:pStyle w:val="TAL"/>
            </w:pPr>
            <w:r w:rsidRPr="00DE0B89">
              <w:t>sl80</w:t>
            </w:r>
          </w:p>
        </w:tc>
        <w:tc>
          <w:tcPr>
            <w:tcW w:w="1700" w:type="dxa"/>
            <w:shd w:val="clear" w:color="auto" w:fill="auto"/>
          </w:tcPr>
          <w:p w14:paraId="302DF43D" w14:textId="77777777" w:rsidR="00541B2E" w:rsidRPr="00DE0B89" w:rsidRDefault="00541B2E" w:rsidP="004346C5">
            <w:pPr>
              <w:pStyle w:val="TAL"/>
            </w:pPr>
          </w:p>
        </w:tc>
        <w:tc>
          <w:tcPr>
            <w:tcW w:w="1245" w:type="dxa"/>
            <w:shd w:val="clear" w:color="auto" w:fill="auto"/>
          </w:tcPr>
          <w:p w14:paraId="6DFF84A0" w14:textId="77777777" w:rsidR="00541B2E" w:rsidRPr="00DE0B89" w:rsidRDefault="00541B2E" w:rsidP="004346C5">
            <w:pPr>
              <w:pStyle w:val="TAL"/>
            </w:pPr>
          </w:p>
        </w:tc>
      </w:tr>
      <w:tr w:rsidR="00541B2E" w:rsidRPr="00DE0B89" w14:paraId="4E780687" w14:textId="77777777" w:rsidTr="004346C5">
        <w:tblPrEx>
          <w:tblCellMar>
            <w:left w:w="108" w:type="dxa"/>
            <w:right w:w="108" w:type="dxa"/>
          </w:tblCellMar>
        </w:tblPrEx>
        <w:trPr>
          <w:jc w:val="center"/>
        </w:trPr>
        <w:tc>
          <w:tcPr>
            <w:tcW w:w="4569" w:type="dxa"/>
            <w:shd w:val="clear" w:color="auto" w:fill="auto"/>
          </w:tcPr>
          <w:p w14:paraId="705299E2" w14:textId="77777777" w:rsidR="00541B2E" w:rsidRPr="00DE0B89" w:rsidRDefault="00541B2E" w:rsidP="004346C5">
            <w:pPr>
              <w:pStyle w:val="TAL"/>
            </w:pPr>
            <w:r w:rsidRPr="00DE0B89">
              <w:t xml:space="preserve">        </w:t>
            </w:r>
            <w:proofErr w:type="spellStart"/>
            <w:r w:rsidRPr="00DE0B89">
              <w:t>drx-RetransmissionTimerUL</w:t>
            </w:r>
            <w:proofErr w:type="spellEnd"/>
          </w:p>
        </w:tc>
        <w:tc>
          <w:tcPr>
            <w:tcW w:w="2267" w:type="dxa"/>
            <w:shd w:val="clear" w:color="auto" w:fill="auto"/>
          </w:tcPr>
          <w:p w14:paraId="2BE655EF" w14:textId="77777777" w:rsidR="00541B2E" w:rsidRPr="00DE0B89" w:rsidDel="0021633C" w:rsidRDefault="00541B2E" w:rsidP="004346C5">
            <w:pPr>
              <w:pStyle w:val="TAL"/>
            </w:pPr>
            <w:r w:rsidRPr="00DE0B89">
              <w:t>sl80</w:t>
            </w:r>
          </w:p>
        </w:tc>
        <w:tc>
          <w:tcPr>
            <w:tcW w:w="1700" w:type="dxa"/>
            <w:shd w:val="clear" w:color="auto" w:fill="auto"/>
          </w:tcPr>
          <w:p w14:paraId="3E7B7BC7" w14:textId="77777777" w:rsidR="00541B2E" w:rsidRPr="00DE0B89" w:rsidRDefault="00541B2E" w:rsidP="004346C5">
            <w:pPr>
              <w:pStyle w:val="TAL"/>
            </w:pPr>
          </w:p>
        </w:tc>
        <w:tc>
          <w:tcPr>
            <w:tcW w:w="1245" w:type="dxa"/>
            <w:shd w:val="clear" w:color="auto" w:fill="auto"/>
          </w:tcPr>
          <w:p w14:paraId="224865D9" w14:textId="77777777" w:rsidR="00541B2E" w:rsidRPr="00DE0B89" w:rsidRDefault="00541B2E" w:rsidP="004346C5">
            <w:pPr>
              <w:pStyle w:val="TAL"/>
            </w:pPr>
          </w:p>
        </w:tc>
      </w:tr>
      <w:tr w:rsidR="00E62948" w:rsidRPr="00DE0B89" w14:paraId="6E774E8B" w14:textId="77777777" w:rsidTr="005D7939">
        <w:tblPrEx>
          <w:tblCellMar>
            <w:left w:w="108" w:type="dxa"/>
            <w:right w:w="108" w:type="dxa"/>
          </w:tblCellMar>
        </w:tblPrEx>
        <w:trPr>
          <w:jc w:val="center"/>
        </w:trPr>
        <w:tc>
          <w:tcPr>
            <w:tcW w:w="4569" w:type="dxa"/>
            <w:shd w:val="clear" w:color="auto" w:fill="auto"/>
          </w:tcPr>
          <w:p w14:paraId="6D9F5AEE" w14:textId="77777777" w:rsidR="00E62948" w:rsidRPr="00DE0B89" w:rsidRDefault="00E62948" w:rsidP="005D7939">
            <w:pPr>
              <w:pStyle w:val="TAL"/>
              <w:rPr>
                <w:lang w:eastAsia="en-US"/>
              </w:rPr>
            </w:pPr>
            <w:r w:rsidRPr="00DE0B89">
              <w:rPr>
                <w:lang w:eastAsia="en-US"/>
              </w:rPr>
              <w:t xml:space="preserve">        </w:t>
            </w:r>
            <w:proofErr w:type="spellStart"/>
            <w:r w:rsidRPr="00DE0B89">
              <w:rPr>
                <w:lang w:eastAsia="en-US"/>
              </w:rPr>
              <w:t>drx-LongCycleStartOffset</w:t>
            </w:r>
            <w:proofErr w:type="spellEnd"/>
            <w:r w:rsidRPr="00DE0B89">
              <w:rPr>
                <w:lang w:eastAsia="en-US"/>
              </w:rPr>
              <w:t xml:space="preserve"> CHOICE {</w:t>
            </w:r>
          </w:p>
        </w:tc>
        <w:tc>
          <w:tcPr>
            <w:tcW w:w="2267" w:type="dxa"/>
            <w:shd w:val="clear" w:color="auto" w:fill="auto"/>
          </w:tcPr>
          <w:p w14:paraId="15706043" w14:textId="77777777" w:rsidR="00E62948" w:rsidRPr="00DE0B89" w:rsidRDefault="00E62948" w:rsidP="005D7939">
            <w:pPr>
              <w:pStyle w:val="TAL"/>
              <w:rPr>
                <w:lang w:eastAsia="en-US"/>
              </w:rPr>
            </w:pPr>
          </w:p>
        </w:tc>
        <w:tc>
          <w:tcPr>
            <w:tcW w:w="1700" w:type="dxa"/>
            <w:shd w:val="clear" w:color="auto" w:fill="auto"/>
          </w:tcPr>
          <w:p w14:paraId="1329B14D" w14:textId="77777777" w:rsidR="00E62948" w:rsidRPr="00DE0B89" w:rsidRDefault="00E62948" w:rsidP="005D7939">
            <w:pPr>
              <w:pStyle w:val="TAL"/>
              <w:rPr>
                <w:lang w:eastAsia="en-US"/>
              </w:rPr>
            </w:pPr>
          </w:p>
        </w:tc>
        <w:tc>
          <w:tcPr>
            <w:tcW w:w="1245" w:type="dxa"/>
            <w:shd w:val="clear" w:color="auto" w:fill="auto"/>
          </w:tcPr>
          <w:p w14:paraId="41838AF9" w14:textId="77777777" w:rsidR="00E62948" w:rsidRPr="00DE0B89" w:rsidRDefault="00E62948" w:rsidP="005D7939">
            <w:pPr>
              <w:pStyle w:val="TAL"/>
              <w:rPr>
                <w:lang w:eastAsia="en-US"/>
              </w:rPr>
            </w:pPr>
          </w:p>
        </w:tc>
      </w:tr>
      <w:tr w:rsidR="00E62948" w:rsidRPr="00DE0B89" w14:paraId="4FC28851" w14:textId="77777777" w:rsidTr="005D7939">
        <w:tblPrEx>
          <w:tblCellMar>
            <w:left w:w="108" w:type="dxa"/>
            <w:right w:w="108" w:type="dxa"/>
          </w:tblCellMar>
        </w:tblPrEx>
        <w:trPr>
          <w:jc w:val="center"/>
        </w:trPr>
        <w:tc>
          <w:tcPr>
            <w:tcW w:w="4569" w:type="dxa"/>
            <w:shd w:val="clear" w:color="auto" w:fill="auto"/>
          </w:tcPr>
          <w:p w14:paraId="720D0D66" w14:textId="77777777" w:rsidR="00E62948" w:rsidRPr="00DE0B89" w:rsidRDefault="00E62948" w:rsidP="005D7939">
            <w:pPr>
              <w:pStyle w:val="TAL"/>
              <w:rPr>
                <w:lang w:eastAsia="en-US"/>
              </w:rPr>
            </w:pPr>
            <w:r w:rsidRPr="00DE0B89">
              <w:rPr>
                <w:lang w:eastAsia="en-US"/>
              </w:rPr>
              <w:t xml:space="preserve">          ms640</w:t>
            </w:r>
          </w:p>
        </w:tc>
        <w:tc>
          <w:tcPr>
            <w:tcW w:w="2267" w:type="dxa"/>
            <w:shd w:val="clear" w:color="auto" w:fill="auto"/>
          </w:tcPr>
          <w:p w14:paraId="79C7F943" w14:textId="77777777" w:rsidR="00E62948" w:rsidRPr="00DE0B89" w:rsidRDefault="00541B2E" w:rsidP="005D7939">
            <w:pPr>
              <w:pStyle w:val="TAL"/>
              <w:rPr>
                <w:lang w:eastAsia="en-US"/>
              </w:rPr>
            </w:pPr>
            <w:r w:rsidRPr="00DE0B89">
              <w:rPr>
                <w:lang w:eastAsia="en-US"/>
              </w:rPr>
              <w:t>7</w:t>
            </w:r>
          </w:p>
        </w:tc>
        <w:tc>
          <w:tcPr>
            <w:tcW w:w="1700" w:type="dxa"/>
            <w:shd w:val="clear" w:color="auto" w:fill="auto"/>
          </w:tcPr>
          <w:p w14:paraId="07B27F3F" w14:textId="77777777" w:rsidR="00E62948" w:rsidRPr="00DE0B89" w:rsidRDefault="00E62948" w:rsidP="005D7939">
            <w:pPr>
              <w:pStyle w:val="TAL"/>
              <w:rPr>
                <w:lang w:eastAsia="en-US"/>
              </w:rPr>
            </w:pPr>
          </w:p>
        </w:tc>
        <w:tc>
          <w:tcPr>
            <w:tcW w:w="1245" w:type="dxa"/>
            <w:shd w:val="clear" w:color="auto" w:fill="auto"/>
          </w:tcPr>
          <w:p w14:paraId="65C849C2" w14:textId="77777777" w:rsidR="00E62948" w:rsidRPr="00DE0B89" w:rsidRDefault="00E62948" w:rsidP="005D7939">
            <w:pPr>
              <w:pStyle w:val="TAL"/>
              <w:rPr>
                <w:lang w:eastAsia="en-US"/>
              </w:rPr>
            </w:pPr>
          </w:p>
        </w:tc>
      </w:tr>
      <w:tr w:rsidR="00E62948" w:rsidRPr="00DE0B89" w14:paraId="6846956B" w14:textId="77777777" w:rsidTr="005D7939">
        <w:tblPrEx>
          <w:tblCellMar>
            <w:left w:w="108" w:type="dxa"/>
            <w:right w:w="108" w:type="dxa"/>
          </w:tblCellMar>
        </w:tblPrEx>
        <w:trPr>
          <w:jc w:val="center"/>
        </w:trPr>
        <w:tc>
          <w:tcPr>
            <w:tcW w:w="4569" w:type="dxa"/>
            <w:shd w:val="clear" w:color="auto" w:fill="auto"/>
          </w:tcPr>
          <w:p w14:paraId="74F47A64" w14:textId="77777777" w:rsidR="00E62948" w:rsidRPr="00DE0B89" w:rsidRDefault="00E62948" w:rsidP="005D7939">
            <w:pPr>
              <w:pStyle w:val="TAL"/>
              <w:rPr>
                <w:lang w:eastAsia="en-US"/>
              </w:rPr>
            </w:pPr>
            <w:r w:rsidRPr="00DE0B89">
              <w:rPr>
                <w:lang w:eastAsia="en-US"/>
              </w:rPr>
              <w:t xml:space="preserve">        }</w:t>
            </w:r>
          </w:p>
        </w:tc>
        <w:tc>
          <w:tcPr>
            <w:tcW w:w="2267" w:type="dxa"/>
            <w:shd w:val="clear" w:color="auto" w:fill="auto"/>
          </w:tcPr>
          <w:p w14:paraId="62084EE7" w14:textId="77777777" w:rsidR="00E62948" w:rsidRPr="00DE0B89" w:rsidRDefault="00E62948" w:rsidP="005D7939">
            <w:pPr>
              <w:pStyle w:val="TAL"/>
              <w:rPr>
                <w:lang w:eastAsia="en-US"/>
              </w:rPr>
            </w:pPr>
          </w:p>
        </w:tc>
        <w:tc>
          <w:tcPr>
            <w:tcW w:w="1700" w:type="dxa"/>
            <w:shd w:val="clear" w:color="auto" w:fill="auto"/>
          </w:tcPr>
          <w:p w14:paraId="73C7E86E" w14:textId="77777777" w:rsidR="00E62948" w:rsidRPr="00DE0B89" w:rsidRDefault="00E62948" w:rsidP="005D7939">
            <w:pPr>
              <w:pStyle w:val="TAL"/>
              <w:rPr>
                <w:lang w:eastAsia="en-US"/>
              </w:rPr>
            </w:pPr>
          </w:p>
        </w:tc>
        <w:tc>
          <w:tcPr>
            <w:tcW w:w="1245" w:type="dxa"/>
            <w:shd w:val="clear" w:color="auto" w:fill="auto"/>
          </w:tcPr>
          <w:p w14:paraId="572CAF1B" w14:textId="77777777" w:rsidR="00E62948" w:rsidRPr="00DE0B89" w:rsidRDefault="00E62948" w:rsidP="005D7939">
            <w:pPr>
              <w:pStyle w:val="TAL"/>
              <w:rPr>
                <w:lang w:eastAsia="en-US"/>
              </w:rPr>
            </w:pPr>
          </w:p>
        </w:tc>
      </w:tr>
      <w:tr w:rsidR="00E62948" w:rsidRPr="00DE0B89" w14:paraId="55B254A6" w14:textId="77777777" w:rsidTr="005D7939">
        <w:tblPrEx>
          <w:tblCellMar>
            <w:left w:w="108" w:type="dxa"/>
            <w:right w:w="108" w:type="dxa"/>
          </w:tblCellMar>
        </w:tblPrEx>
        <w:trPr>
          <w:jc w:val="center"/>
        </w:trPr>
        <w:tc>
          <w:tcPr>
            <w:tcW w:w="4569" w:type="dxa"/>
            <w:shd w:val="clear" w:color="auto" w:fill="auto"/>
          </w:tcPr>
          <w:p w14:paraId="76DF1850" w14:textId="77777777" w:rsidR="00E62948" w:rsidRPr="00DE0B89" w:rsidRDefault="00E62948" w:rsidP="005D7939">
            <w:pPr>
              <w:pStyle w:val="TAL"/>
              <w:rPr>
                <w:lang w:eastAsia="en-US"/>
              </w:rPr>
            </w:pPr>
            <w:r w:rsidRPr="00DE0B89">
              <w:rPr>
                <w:lang w:eastAsia="en-US"/>
              </w:rPr>
              <w:t xml:space="preserve">        </w:t>
            </w:r>
            <w:proofErr w:type="spellStart"/>
            <w:r w:rsidRPr="00DE0B89">
              <w:rPr>
                <w:lang w:eastAsia="en-US"/>
              </w:rPr>
              <w:t>shortDRX</w:t>
            </w:r>
            <w:proofErr w:type="spellEnd"/>
            <w:r w:rsidRPr="00DE0B89">
              <w:rPr>
                <w:lang w:eastAsia="en-US"/>
              </w:rPr>
              <w:t xml:space="preserve"> SEQUENCE {</w:t>
            </w:r>
          </w:p>
        </w:tc>
        <w:tc>
          <w:tcPr>
            <w:tcW w:w="2267" w:type="dxa"/>
            <w:shd w:val="clear" w:color="auto" w:fill="auto"/>
          </w:tcPr>
          <w:p w14:paraId="67B4AB39" w14:textId="77777777" w:rsidR="00E62948" w:rsidRPr="00DE0B89" w:rsidRDefault="00E62948" w:rsidP="005D7939">
            <w:pPr>
              <w:pStyle w:val="TAL"/>
              <w:rPr>
                <w:lang w:eastAsia="en-US"/>
              </w:rPr>
            </w:pPr>
          </w:p>
        </w:tc>
        <w:tc>
          <w:tcPr>
            <w:tcW w:w="1700" w:type="dxa"/>
            <w:shd w:val="clear" w:color="auto" w:fill="auto"/>
          </w:tcPr>
          <w:p w14:paraId="191994C8" w14:textId="77777777" w:rsidR="00E62948" w:rsidRPr="00DE0B89" w:rsidRDefault="00E62948" w:rsidP="005D7939">
            <w:pPr>
              <w:pStyle w:val="TAL"/>
              <w:rPr>
                <w:lang w:eastAsia="en-US"/>
              </w:rPr>
            </w:pPr>
          </w:p>
        </w:tc>
        <w:tc>
          <w:tcPr>
            <w:tcW w:w="1245" w:type="dxa"/>
            <w:shd w:val="clear" w:color="auto" w:fill="auto"/>
          </w:tcPr>
          <w:p w14:paraId="056D85CA" w14:textId="77777777" w:rsidR="00E62948" w:rsidRPr="00DE0B89" w:rsidRDefault="00E62948" w:rsidP="005D7939">
            <w:pPr>
              <w:pStyle w:val="TAL"/>
              <w:rPr>
                <w:lang w:eastAsia="en-US"/>
              </w:rPr>
            </w:pPr>
          </w:p>
        </w:tc>
      </w:tr>
      <w:tr w:rsidR="00E62948" w:rsidRPr="00DE0B89" w14:paraId="6AB58834" w14:textId="77777777" w:rsidTr="005D7939">
        <w:tblPrEx>
          <w:tblCellMar>
            <w:left w:w="108" w:type="dxa"/>
            <w:right w:w="108" w:type="dxa"/>
          </w:tblCellMar>
        </w:tblPrEx>
        <w:trPr>
          <w:jc w:val="center"/>
        </w:trPr>
        <w:tc>
          <w:tcPr>
            <w:tcW w:w="4569" w:type="dxa"/>
            <w:shd w:val="clear" w:color="auto" w:fill="auto"/>
          </w:tcPr>
          <w:p w14:paraId="35663BF9" w14:textId="77777777" w:rsidR="00E62948" w:rsidRPr="00DE0B89" w:rsidRDefault="00E62948" w:rsidP="005D7939">
            <w:pPr>
              <w:pStyle w:val="TAL"/>
              <w:rPr>
                <w:lang w:eastAsia="en-US"/>
              </w:rPr>
            </w:pPr>
            <w:r w:rsidRPr="00DE0B89">
              <w:rPr>
                <w:lang w:eastAsia="en-US"/>
              </w:rPr>
              <w:t xml:space="preserve">          </w:t>
            </w:r>
            <w:proofErr w:type="spellStart"/>
            <w:r w:rsidRPr="00DE0B89">
              <w:rPr>
                <w:lang w:eastAsia="en-US"/>
              </w:rPr>
              <w:t>drx-ShortCycle</w:t>
            </w:r>
            <w:proofErr w:type="spellEnd"/>
          </w:p>
        </w:tc>
        <w:tc>
          <w:tcPr>
            <w:tcW w:w="2267" w:type="dxa"/>
            <w:shd w:val="clear" w:color="auto" w:fill="auto"/>
          </w:tcPr>
          <w:p w14:paraId="2E1786DD" w14:textId="72C2D86F" w:rsidR="00E62948" w:rsidRPr="00DE0B89" w:rsidRDefault="00541B2E" w:rsidP="005D7939">
            <w:pPr>
              <w:pStyle w:val="TAL"/>
              <w:rPr>
                <w:lang w:eastAsia="en-US"/>
              </w:rPr>
            </w:pPr>
            <w:del w:id="139" w:author="MCC TF160" w:date="2023-05-12T09:20:00Z">
              <w:r w:rsidRPr="00DE0B89" w:rsidDel="00CD7BE4">
                <w:rPr>
                  <w:lang w:eastAsia="en-US"/>
                </w:rPr>
                <w:delText>M</w:delText>
              </w:r>
            </w:del>
            <w:ins w:id="140" w:author="MCC TF160" w:date="2023-05-12T09:20:00Z">
              <w:r w:rsidR="00CD7BE4">
                <w:rPr>
                  <w:lang w:eastAsia="en-US"/>
                </w:rPr>
                <w:t>m</w:t>
              </w:r>
            </w:ins>
            <w:r w:rsidR="00E62948" w:rsidRPr="00DE0B89">
              <w:rPr>
                <w:lang w:eastAsia="en-US"/>
              </w:rPr>
              <w:t>s</w:t>
            </w:r>
            <w:r w:rsidRPr="00DE0B89">
              <w:rPr>
                <w:lang w:eastAsia="en-US"/>
              </w:rPr>
              <w:t>80</w:t>
            </w:r>
          </w:p>
        </w:tc>
        <w:tc>
          <w:tcPr>
            <w:tcW w:w="1700" w:type="dxa"/>
            <w:shd w:val="clear" w:color="auto" w:fill="auto"/>
          </w:tcPr>
          <w:p w14:paraId="579DAA18" w14:textId="77777777" w:rsidR="00E62948" w:rsidRPr="00DE0B89" w:rsidRDefault="00E62948" w:rsidP="005D7939">
            <w:pPr>
              <w:pStyle w:val="TAL"/>
              <w:rPr>
                <w:lang w:eastAsia="en-US"/>
              </w:rPr>
            </w:pPr>
          </w:p>
        </w:tc>
        <w:tc>
          <w:tcPr>
            <w:tcW w:w="1245" w:type="dxa"/>
            <w:shd w:val="clear" w:color="auto" w:fill="auto"/>
          </w:tcPr>
          <w:p w14:paraId="56934471" w14:textId="77777777" w:rsidR="00E62948" w:rsidRPr="00DE0B89" w:rsidRDefault="00E62948" w:rsidP="005D7939">
            <w:pPr>
              <w:pStyle w:val="TAL"/>
              <w:rPr>
                <w:lang w:eastAsia="en-US"/>
              </w:rPr>
            </w:pPr>
          </w:p>
        </w:tc>
      </w:tr>
      <w:tr w:rsidR="00E62948" w:rsidRPr="00DE0B89" w14:paraId="6A617AF4" w14:textId="77777777" w:rsidTr="005D7939">
        <w:tblPrEx>
          <w:tblCellMar>
            <w:left w:w="108" w:type="dxa"/>
            <w:right w:w="108" w:type="dxa"/>
          </w:tblCellMar>
        </w:tblPrEx>
        <w:trPr>
          <w:jc w:val="center"/>
        </w:trPr>
        <w:tc>
          <w:tcPr>
            <w:tcW w:w="4569" w:type="dxa"/>
            <w:shd w:val="clear" w:color="auto" w:fill="auto"/>
          </w:tcPr>
          <w:p w14:paraId="513714F9" w14:textId="77777777" w:rsidR="00E62948" w:rsidRPr="00DE0B89" w:rsidRDefault="00E62948" w:rsidP="005D7939">
            <w:pPr>
              <w:pStyle w:val="TAL"/>
              <w:rPr>
                <w:lang w:eastAsia="en-US"/>
              </w:rPr>
            </w:pPr>
            <w:r w:rsidRPr="00DE0B89">
              <w:rPr>
                <w:lang w:eastAsia="en-US"/>
              </w:rPr>
              <w:t xml:space="preserve">          </w:t>
            </w:r>
            <w:proofErr w:type="spellStart"/>
            <w:r w:rsidRPr="00DE0B89">
              <w:rPr>
                <w:lang w:eastAsia="en-US"/>
              </w:rPr>
              <w:t>drx-ShortCycleTimer</w:t>
            </w:r>
            <w:proofErr w:type="spellEnd"/>
          </w:p>
        </w:tc>
        <w:tc>
          <w:tcPr>
            <w:tcW w:w="2267" w:type="dxa"/>
            <w:shd w:val="clear" w:color="auto" w:fill="auto"/>
          </w:tcPr>
          <w:p w14:paraId="492C6561" w14:textId="77777777" w:rsidR="00E62948" w:rsidRPr="00DE0B89" w:rsidRDefault="00541B2E" w:rsidP="005D7939">
            <w:pPr>
              <w:pStyle w:val="TAL"/>
              <w:rPr>
                <w:lang w:eastAsia="en-US"/>
              </w:rPr>
            </w:pPr>
            <w:r w:rsidRPr="00DE0B89">
              <w:rPr>
                <w:lang w:eastAsia="en-US"/>
              </w:rPr>
              <w:t>7</w:t>
            </w:r>
          </w:p>
        </w:tc>
        <w:tc>
          <w:tcPr>
            <w:tcW w:w="1700" w:type="dxa"/>
            <w:shd w:val="clear" w:color="auto" w:fill="auto"/>
          </w:tcPr>
          <w:p w14:paraId="473A1AAC" w14:textId="77777777" w:rsidR="00E62948" w:rsidRPr="00DE0B89" w:rsidRDefault="00E62948" w:rsidP="005D7939">
            <w:pPr>
              <w:pStyle w:val="TAL"/>
              <w:rPr>
                <w:lang w:eastAsia="en-US"/>
              </w:rPr>
            </w:pPr>
          </w:p>
        </w:tc>
        <w:tc>
          <w:tcPr>
            <w:tcW w:w="1245" w:type="dxa"/>
            <w:shd w:val="clear" w:color="auto" w:fill="auto"/>
          </w:tcPr>
          <w:p w14:paraId="1B1E098F" w14:textId="77777777" w:rsidR="00E62948" w:rsidRPr="00DE0B89" w:rsidRDefault="00E62948" w:rsidP="005D7939">
            <w:pPr>
              <w:pStyle w:val="TAL"/>
              <w:rPr>
                <w:lang w:eastAsia="en-US"/>
              </w:rPr>
            </w:pPr>
          </w:p>
        </w:tc>
      </w:tr>
      <w:tr w:rsidR="00E62948" w:rsidRPr="00DE0B89" w14:paraId="29497048" w14:textId="77777777" w:rsidTr="005D7939">
        <w:tblPrEx>
          <w:tblCellMar>
            <w:left w:w="108" w:type="dxa"/>
            <w:right w:w="108" w:type="dxa"/>
          </w:tblCellMar>
        </w:tblPrEx>
        <w:trPr>
          <w:jc w:val="center"/>
        </w:trPr>
        <w:tc>
          <w:tcPr>
            <w:tcW w:w="4569" w:type="dxa"/>
            <w:shd w:val="clear" w:color="auto" w:fill="auto"/>
          </w:tcPr>
          <w:p w14:paraId="38B6D1D6" w14:textId="77777777" w:rsidR="00E62948" w:rsidRPr="00DE0B89" w:rsidRDefault="00E62948" w:rsidP="005D7939">
            <w:pPr>
              <w:pStyle w:val="TAL"/>
              <w:rPr>
                <w:lang w:eastAsia="zh-CN"/>
              </w:rPr>
            </w:pPr>
            <w:r w:rsidRPr="00DE0B89">
              <w:rPr>
                <w:lang w:eastAsia="zh-CN"/>
              </w:rPr>
              <w:t xml:space="preserve">        }</w:t>
            </w:r>
          </w:p>
        </w:tc>
        <w:tc>
          <w:tcPr>
            <w:tcW w:w="2267" w:type="dxa"/>
            <w:shd w:val="clear" w:color="auto" w:fill="auto"/>
          </w:tcPr>
          <w:p w14:paraId="589CC77F" w14:textId="77777777" w:rsidR="00E62948" w:rsidRPr="00DE0B89" w:rsidRDefault="00E62948" w:rsidP="005D7939">
            <w:pPr>
              <w:pStyle w:val="TAL"/>
              <w:rPr>
                <w:lang w:eastAsia="en-US"/>
              </w:rPr>
            </w:pPr>
          </w:p>
        </w:tc>
        <w:tc>
          <w:tcPr>
            <w:tcW w:w="1700" w:type="dxa"/>
            <w:shd w:val="clear" w:color="auto" w:fill="auto"/>
          </w:tcPr>
          <w:p w14:paraId="119E3B4A" w14:textId="77777777" w:rsidR="00E62948" w:rsidRPr="00DE0B89" w:rsidRDefault="00E62948" w:rsidP="005D7939">
            <w:pPr>
              <w:pStyle w:val="TAL"/>
              <w:rPr>
                <w:lang w:eastAsia="en-US"/>
              </w:rPr>
            </w:pPr>
          </w:p>
        </w:tc>
        <w:tc>
          <w:tcPr>
            <w:tcW w:w="1245" w:type="dxa"/>
            <w:shd w:val="clear" w:color="auto" w:fill="auto"/>
          </w:tcPr>
          <w:p w14:paraId="7E554BCA" w14:textId="77777777" w:rsidR="00E62948" w:rsidRPr="00DE0B89" w:rsidRDefault="00E62948" w:rsidP="005D7939">
            <w:pPr>
              <w:pStyle w:val="TAL"/>
              <w:rPr>
                <w:lang w:eastAsia="en-US"/>
              </w:rPr>
            </w:pPr>
          </w:p>
        </w:tc>
      </w:tr>
      <w:tr w:rsidR="00E62948" w:rsidRPr="00DE0B89" w14:paraId="25364457" w14:textId="77777777" w:rsidTr="005D7939">
        <w:tblPrEx>
          <w:tblCellMar>
            <w:left w:w="108" w:type="dxa"/>
            <w:right w:w="108" w:type="dxa"/>
          </w:tblCellMar>
        </w:tblPrEx>
        <w:trPr>
          <w:jc w:val="center"/>
        </w:trPr>
        <w:tc>
          <w:tcPr>
            <w:tcW w:w="4569" w:type="dxa"/>
            <w:shd w:val="clear" w:color="auto" w:fill="auto"/>
          </w:tcPr>
          <w:p w14:paraId="01654337" w14:textId="77777777" w:rsidR="00E62948" w:rsidRPr="00DE0B89" w:rsidRDefault="00E62948" w:rsidP="005D7939">
            <w:pPr>
              <w:pStyle w:val="TAL"/>
              <w:rPr>
                <w:lang w:eastAsia="en-US"/>
              </w:rPr>
            </w:pPr>
            <w:r w:rsidRPr="00DE0B89">
              <w:rPr>
                <w:lang w:eastAsia="en-US"/>
              </w:rPr>
              <w:t xml:space="preserve">        </w:t>
            </w:r>
            <w:proofErr w:type="spellStart"/>
            <w:r w:rsidRPr="00DE0B89">
              <w:rPr>
                <w:lang w:eastAsia="en-US"/>
              </w:rPr>
              <w:t>drx-SlotOffset</w:t>
            </w:r>
            <w:proofErr w:type="spellEnd"/>
          </w:p>
        </w:tc>
        <w:tc>
          <w:tcPr>
            <w:tcW w:w="2267" w:type="dxa"/>
            <w:shd w:val="clear" w:color="auto" w:fill="auto"/>
          </w:tcPr>
          <w:p w14:paraId="24D04C48" w14:textId="77777777" w:rsidR="00E62948" w:rsidRPr="00DE0B89" w:rsidRDefault="00E62948" w:rsidP="005D7939">
            <w:pPr>
              <w:pStyle w:val="TAL"/>
              <w:rPr>
                <w:lang w:eastAsia="en-US"/>
              </w:rPr>
            </w:pPr>
            <w:r w:rsidRPr="00DE0B89">
              <w:rPr>
                <w:lang w:eastAsia="en-US"/>
              </w:rPr>
              <w:t>ms0</w:t>
            </w:r>
          </w:p>
        </w:tc>
        <w:tc>
          <w:tcPr>
            <w:tcW w:w="1700" w:type="dxa"/>
            <w:shd w:val="clear" w:color="auto" w:fill="auto"/>
          </w:tcPr>
          <w:p w14:paraId="660B1B94" w14:textId="77777777" w:rsidR="00E62948" w:rsidRPr="00DE0B89" w:rsidRDefault="00E62948" w:rsidP="005D7939">
            <w:pPr>
              <w:pStyle w:val="TAL"/>
              <w:rPr>
                <w:lang w:eastAsia="en-US"/>
              </w:rPr>
            </w:pPr>
          </w:p>
        </w:tc>
        <w:tc>
          <w:tcPr>
            <w:tcW w:w="1245" w:type="dxa"/>
            <w:shd w:val="clear" w:color="auto" w:fill="auto"/>
          </w:tcPr>
          <w:p w14:paraId="532DF5A9" w14:textId="77777777" w:rsidR="00E62948" w:rsidRPr="00DE0B89" w:rsidRDefault="00E62948" w:rsidP="005D7939">
            <w:pPr>
              <w:pStyle w:val="TAL"/>
              <w:rPr>
                <w:lang w:eastAsia="en-US"/>
              </w:rPr>
            </w:pPr>
          </w:p>
        </w:tc>
      </w:tr>
      <w:tr w:rsidR="00E62948" w:rsidRPr="00DE0B89" w14:paraId="3117EBF4" w14:textId="77777777" w:rsidTr="005D7939">
        <w:tblPrEx>
          <w:tblCellMar>
            <w:left w:w="108" w:type="dxa"/>
            <w:right w:w="108" w:type="dxa"/>
          </w:tblCellMar>
        </w:tblPrEx>
        <w:trPr>
          <w:jc w:val="center"/>
        </w:trPr>
        <w:tc>
          <w:tcPr>
            <w:tcW w:w="4569" w:type="dxa"/>
            <w:shd w:val="clear" w:color="auto" w:fill="auto"/>
          </w:tcPr>
          <w:p w14:paraId="2DE87F52" w14:textId="77777777" w:rsidR="00E62948" w:rsidRPr="00DE0B89" w:rsidRDefault="00E62948" w:rsidP="005D7939">
            <w:pPr>
              <w:pStyle w:val="TAL"/>
              <w:rPr>
                <w:lang w:eastAsia="en-US"/>
              </w:rPr>
            </w:pPr>
            <w:r w:rsidRPr="00DE0B89">
              <w:rPr>
                <w:lang w:eastAsia="en-US"/>
              </w:rPr>
              <w:t xml:space="preserve">      }</w:t>
            </w:r>
          </w:p>
        </w:tc>
        <w:tc>
          <w:tcPr>
            <w:tcW w:w="2267" w:type="dxa"/>
            <w:shd w:val="clear" w:color="auto" w:fill="auto"/>
          </w:tcPr>
          <w:p w14:paraId="4B692BBA" w14:textId="77777777" w:rsidR="00E62948" w:rsidRPr="00DE0B89" w:rsidRDefault="00E62948" w:rsidP="005D7939">
            <w:pPr>
              <w:pStyle w:val="TAL"/>
              <w:rPr>
                <w:lang w:eastAsia="en-US"/>
              </w:rPr>
            </w:pPr>
          </w:p>
        </w:tc>
        <w:tc>
          <w:tcPr>
            <w:tcW w:w="1700" w:type="dxa"/>
            <w:shd w:val="clear" w:color="auto" w:fill="auto"/>
          </w:tcPr>
          <w:p w14:paraId="1CBF6E97" w14:textId="77777777" w:rsidR="00E62948" w:rsidRPr="00DE0B89" w:rsidRDefault="00E62948" w:rsidP="005D7939">
            <w:pPr>
              <w:pStyle w:val="TAL"/>
              <w:rPr>
                <w:lang w:eastAsia="en-US"/>
              </w:rPr>
            </w:pPr>
          </w:p>
        </w:tc>
        <w:tc>
          <w:tcPr>
            <w:tcW w:w="1245" w:type="dxa"/>
            <w:shd w:val="clear" w:color="auto" w:fill="auto"/>
          </w:tcPr>
          <w:p w14:paraId="77025F88" w14:textId="77777777" w:rsidR="00E62948" w:rsidRPr="00DE0B89" w:rsidRDefault="00E62948" w:rsidP="005D7939">
            <w:pPr>
              <w:pStyle w:val="TAL"/>
              <w:rPr>
                <w:lang w:eastAsia="en-US"/>
              </w:rPr>
            </w:pPr>
          </w:p>
        </w:tc>
      </w:tr>
      <w:tr w:rsidR="00E62948" w:rsidRPr="00DE0B89" w14:paraId="182B9DA1" w14:textId="77777777" w:rsidTr="005D7939">
        <w:tblPrEx>
          <w:tblCellMar>
            <w:left w:w="108" w:type="dxa"/>
            <w:right w:w="108" w:type="dxa"/>
          </w:tblCellMar>
        </w:tblPrEx>
        <w:trPr>
          <w:jc w:val="center"/>
        </w:trPr>
        <w:tc>
          <w:tcPr>
            <w:tcW w:w="4569" w:type="dxa"/>
            <w:shd w:val="clear" w:color="auto" w:fill="auto"/>
          </w:tcPr>
          <w:p w14:paraId="7DC3B9BE" w14:textId="77777777" w:rsidR="00E62948" w:rsidRPr="00DE0B89" w:rsidRDefault="00E62948" w:rsidP="005D7939">
            <w:pPr>
              <w:pStyle w:val="TAL"/>
              <w:rPr>
                <w:lang w:eastAsia="en-US"/>
              </w:rPr>
            </w:pPr>
            <w:r w:rsidRPr="00DE0B89">
              <w:rPr>
                <w:lang w:eastAsia="en-US"/>
              </w:rPr>
              <w:t xml:space="preserve">    }</w:t>
            </w:r>
          </w:p>
        </w:tc>
        <w:tc>
          <w:tcPr>
            <w:tcW w:w="2267" w:type="dxa"/>
            <w:shd w:val="clear" w:color="auto" w:fill="auto"/>
          </w:tcPr>
          <w:p w14:paraId="58B9A083" w14:textId="77777777" w:rsidR="00E62948" w:rsidRPr="00DE0B89" w:rsidRDefault="00E62948" w:rsidP="005D7939">
            <w:pPr>
              <w:pStyle w:val="TAL"/>
              <w:rPr>
                <w:lang w:eastAsia="en-US"/>
              </w:rPr>
            </w:pPr>
          </w:p>
        </w:tc>
        <w:tc>
          <w:tcPr>
            <w:tcW w:w="1700" w:type="dxa"/>
            <w:shd w:val="clear" w:color="auto" w:fill="auto"/>
          </w:tcPr>
          <w:p w14:paraId="644FB068" w14:textId="77777777" w:rsidR="00E62948" w:rsidRPr="00DE0B89" w:rsidRDefault="00E62948" w:rsidP="005D7939">
            <w:pPr>
              <w:pStyle w:val="TAL"/>
              <w:rPr>
                <w:lang w:eastAsia="en-US"/>
              </w:rPr>
            </w:pPr>
          </w:p>
        </w:tc>
        <w:tc>
          <w:tcPr>
            <w:tcW w:w="1245" w:type="dxa"/>
            <w:shd w:val="clear" w:color="auto" w:fill="auto"/>
          </w:tcPr>
          <w:p w14:paraId="602F786B" w14:textId="77777777" w:rsidR="00E62948" w:rsidRPr="00DE0B89" w:rsidRDefault="00E62948" w:rsidP="005D7939">
            <w:pPr>
              <w:pStyle w:val="TAL"/>
              <w:rPr>
                <w:lang w:eastAsia="en-US"/>
              </w:rPr>
            </w:pPr>
          </w:p>
        </w:tc>
      </w:tr>
      <w:tr w:rsidR="00E62948" w:rsidRPr="00DE0B89" w14:paraId="139401FA" w14:textId="77777777" w:rsidTr="005D7939">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5C4AED86" w14:textId="77777777" w:rsidR="00E62948" w:rsidRPr="00DE0B89" w:rsidRDefault="00E62948" w:rsidP="005D7939">
            <w:pPr>
              <w:pStyle w:val="TAL"/>
              <w:rPr>
                <w:lang w:eastAsia="en-US"/>
              </w:rPr>
            </w:pPr>
            <w:r w:rsidRPr="00DE0B89">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18704D2" w14:textId="77777777" w:rsidR="00E62948" w:rsidRPr="00DE0B89" w:rsidRDefault="00E62948" w:rsidP="005D7939">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D0CFA4" w14:textId="77777777" w:rsidR="00E62948" w:rsidRPr="00DE0B89" w:rsidRDefault="00E62948" w:rsidP="005D7939">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CBAC13D" w14:textId="77777777" w:rsidR="00E62948" w:rsidRPr="00DE0B89" w:rsidRDefault="00E62948" w:rsidP="005D7939">
            <w:pPr>
              <w:pStyle w:val="TAL"/>
              <w:rPr>
                <w:lang w:eastAsia="en-US"/>
              </w:rPr>
            </w:pPr>
          </w:p>
        </w:tc>
      </w:tr>
      <w:tr w:rsidR="00E62948" w:rsidRPr="00DE0B89" w14:paraId="25E1A941" w14:textId="77777777" w:rsidTr="005D7939">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01C8BDE" w14:textId="77777777" w:rsidR="00E62948" w:rsidRPr="00DE0B89" w:rsidRDefault="00E62948" w:rsidP="005D7939">
            <w:pPr>
              <w:pStyle w:val="TAL"/>
              <w:rPr>
                <w:lang w:eastAsia="en-US"/>
              </w:rPr>
            </w:pPr>
            <w:r w:rsidRPr="00DE0B89">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2E9864" w14:textId="77777777" w:rsidR="00E62948" w:rsidRPr="00DE0B89" w:rsidRDefault="00E62948" w:rsidP="005D7939">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0991EE0" w14:textId="77777777" w:rsidR="00E62948" w:rsidRPr="00DE0B89" w:rsidRDefault="00E62948" w:rsidP="005D7939">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D425C73" w14:textId="77777777" w:rsidR="00E62948" w:rsidRPr="00DE0B89" w:rsidRDefault="00E62948" w:rsidP="005D7939">
            <w:pPr>
              <w:pStyle w:val="TAL"/>
              <w:rPr>
                <w:lang w:eastAsia="en-US"/>
              </w:rPr>
            </w:pPr>
          </w:p>
        </w:tc>
      </w:tr>
    </w:tbl>
    <w:p w14:paraId="5D26F7A8" w14:textId="77777777" w:rsidR="00E62948" w:rsidRPr="00DE0B89" w:rsidRDefault="00E62948" w:rsidP="00E62948"/>
    <w:sectPr w:rsidR="00E62948" w:rsidRPr="00DE0B89" w:rsidSect="00221B6F">
      <w:headerReference w:type="default" r:id="rId13"/>
      <w:footerReference w:type="default" r:id="rId14"/>
      <w:footnotePr>
        <w:numRestart w:val="eachSect"/>
      </w:footnotePr>
      <w:pgSz w:w="16702" w:h="16840" w:code="9"/>
      <w:pgMar w:top="1416" w:right="5928" w:bottom="1133" w:left="1133" w:header="850" w:footer="340" w:gutter="0"/>
      <w:pgNumType w:start="5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73482" w14:textId="77777777" w:rsidR="00AB3910" w:rsidRDefault="00AB3910">
      <w:r>
        <w:separator/>
      </w:r>
    </w:p>
  </w:endnote>
  <w:endnote w:type="continuationSeparator" w:id="0">
    <w:p w14:paraId="34C8B056" w14:textId="77777777" w:rsidR="00AB3910" w:rsidRDefault="00AB3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B32A4" w14:textId="77777777" w:rsidR="00AB3910" w:rsidRDefault="00AB3910">
      <w:r>
        <w:separator/>
      </w:r>
    </w:p>
  </w:footnote>
  <w:footnote w:type="continuationSeparator" w:id="0">
    <w:p w14:paraId="1807AF65" w14:textId="77777777" w:rsidR="00AB3910" w:rsidRDefault="00AB3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FB8E0" w14:textId="77777777" w:rsidR="00285A20" w:rsidRDefault="00285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3B2"/>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38F"/>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2D0"/>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5A20"/>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0C8"/>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1E15"/>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014"/>
    <w:rsid w:val="00777C27"/>
    <w:rsid w:val="00777C4C"/>
    <w:rsid w:val="0078071C"/>
    <w:rsid w:val="007809A6"/>
    <w:rsid w:val="00781085"/>
    <w:rsid w:val="00781F0F"/>
    <w:rsid w:val="007833F4"/>
    <w:rsid w:val="007834D6"/>
    <w:rsid w:val="00783FF8"/>
    <w:rsid w:val="00784EFF"/>
    <w:rsid w:val="00786EB8"/>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0C9D"/>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87F5B"/>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44F"/>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25F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2B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490A"/>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D7BE4"/>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1D3"/>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B6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21B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21B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21B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21B6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21B6F"/>
    <w:pPr>
      <w:ind w:left="1701" w:hanging="1701"/>
      <w:outlineLvl w:val="4"/>
    </w:pPr>
    <w:rPr>
      <w:sz w:val="22"/>
    </w:rPr>
  </w:style>
  <w:style w:type="paragraph" w:styleId="Heading6">
    <w:name w:val="heading 6"/>
    <w:aliases w:val="T1,Header 6"/>
    <w:basedOn w:val="H6"/>
    <w:next w:val="Normal"/>
    <w:link w:val="Heading6Char"/>
    <w:qFormat/>
    <w:rsid w:val="00221B6F"/>
    <w:pPr>
      <w:outlineLvl w:val="5"/>
    </w:pPr>
  </w:style>
  <w:style w:type="paragraph" w:styleId="Heading7">
    <w:name w:val="heading 7"/>
    <w:basedOn w:val="H6"/>
    <w:next w:val="Normal"/>
    <w:link w:val="Heading7Char"/>
    <w:qFormat/>
    <w:rsid w:val="00221B6F"/>
    <w:pPr>
      <w:outlineLvl w:val="6"/>
    </w:pPr>
  </w:style>
  <w:style w:type="paragraph" w:styleId="Heading8">
    <w:name w:val="heading 8"/>
    <w:aliases w:val="Table Heading"/>
    <w:basedOn w:val="Heading1"/>
    <w:next w:val="Normal"/>
    <w:link w:val="Heading8Char"/>
    <w:qFormat/>
    <w:rsid w:val="00221B6F"/>
    <w:pPr>
      <w:ind w:left="0" w:firstLine="0"/>
      <w:outlineLvl w:val="7"/>
    </w:pPr>
  </w:style>
  <w:style w:type="paragraph" w:styleId="Heading9">
    <w:name w:val="heading 9"/>
    <w:aliases w:val="Figure Heading,FH"/>
    <w:basedOn w:val="Heading8"/>
    <w:next w:val="Normal"/>
    <w:link w:val="Heading9Char"/>
    <w:qFormat/>
    <w:rsid w:val="00221B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221B6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221B6F"/>
    <w:pPr>
      <w:ind w:left="1418" w:hanging="1418"/>
    </w:pPr>
  </w:style>
  <w:style w:type="paragraph" w:styleId="TOC8">
    <w:name w:val="toc 8"/>
    <w:basedOn w:val="TOC1"/>
    <w:rsid w:val="00221B6F"/>
    <w:pPr>
      <w:spacing w:before="180"/>
      <w:ind w:left="2693" w:hanging="2693"/>
    </w:pPr>
    <w:rPr>
      <w:b/>
    </w:rPr>
  </w:style>
  <w:style w:type="paragraph" w:styleId="TOC1">
    <w:name w:val="toc 1"/>
    <w:aliases w:val="Observation TOC2"/>
    <w:rsid w:val="00221B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21B6F"/>
    <w:pPr>
      <w:keepLines/>
      <w:tabs>
        <w:tab w:val="center" w:pos="4536"/>
        <w:tab w:val="right" w:pos="9072"/>
      </w:tabs>
    </w:pPr>
    <w:rPr>
      <w:noProof/>
    </w:rPr>
  </w:style>
  <w:style w:type="character" w:customStyle="1" w:styleId="ZGSM">
    <w:name w:val="ZGSM"/>
    <w:rsid w:val="00221B6F"/>
  </w:style>
  <w:style w:type="paragraph" w:customStyle="1" w:styleId="ZD">
    <w:name w:val="ZD"/>
    <w:rsid w:val="00221B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21B6F"/>
    <w:pPr>
      <w:ind w:left="1701" w:hanging="1701"/>
    </w:pPr>
  </w:style>
  <w:style w:type="paragraph" w:styleId="TOC4">
    <w:name w:val="toc 4"/>
    <w:basedOn w:val="TOC3"/>
    <w:rsid w:val="00221B6F"/>
    <w:pPr>
      <w:ind w:left="1418" w:hanging="1418"/>
    </w:pPr>
  </w:style>
  <w:style w:type="paragraph" w:styleId="TOC3">
    <w:name w:val="toc 3"/>
    <w:basedOn w:val="TOC2"/>
    <w:rsid w:val="00221B6F"/>
    <w:pPr>
      <w:ind w:left="1134" w:hanging="1134"/>
    </w:pPr>
  </w:style>
  <w:style w:type="paragraph" w:styleId="TOC2">
    <w:name w:val="toc 2"/>
    <w:basedOn w:val="TOC1"/>
    <w:rsid w:val="00221B6F"/>
    <w:pPr>
      <w:keepNext w:val="0"/>
      <w:spacing w:before="0"/>
      <w:ind w:left="851" w:hanging="851"/>
    </w:pPr>
    <w:rPr>
      <w:sz w:val="20"/>
    </w:rPr>
  </w:style>
  <w:style w:type="paragraph" w:styleId="Footer">
    <w:name w:val="footer"/>
    <w:basedOn w:val="Header"/>
    <w:link w:val="FooterChar"/>
    <w:rsid w:val="00221B6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221B6F"/>
    <w:pPr>
      <w:outlineLvl w:val="9"/>
    </w:pPr>
  </w:style>
  <w:style w:type="paragraph" w:customStyle="1" w:styleId="NF">
    <w:name w:val="NF"/>
    <w:basedOn w:val="NO"/>
    <w:rsid w:val="00221B6F"/>
    <w:pPr>
      <w:keepNext/>
      <w:spacing w:after="0"/>
    </w:pPr>
    <w:rPr>
      <w:rFonts w:ascii="Arial" w:hAnsi="Arial"/>
      <w:sz w:val="18"/>
    </w:rPr>
  </w:style>
  <w:style w:type="paragraph" w:customStyle="1" w:styleId="NO">
    <w:name w:val="NO"/>
    <w:basedOn w:val="Normal"/>
    <w:link w:val="NOChar"/>
    <w:rsid w:val="00221B6F"/>
    <w:pPr>
      <w:keepLines/>
      <w:ind w:left="1135" w:hanging="851"/>
    </w:pPr>
  </w:style>
  <w:style w:type="character" w:customStyle="1" w:styleId="NOChar">
    <w:name w:val="NO Char"/>
    <w:link w:val="NO"/>
    <w:qFormat/>
    <w:rsid w:val="00BA60D7"/>
  </w:style>
  <w:style w:type="paragraph" w:customStyle="1" w:styleId="PL">
    <w:name w:val="PL"/>
    <w:link w:val="PLChar"/>
    <w:rsid w:val="00221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221B6F"/>
    <w:pPr>
      <w:jc w:val="right"/>
    </w:pPr>
  </w:style>
  <w:style w:type="paragraph" w:customStyle="1" w:styleId="TAL">
    <w:name w:val="TAL"/>
    <w:basedOn w:val="Normal"/>
    <w:link w:val="TALChar"/>
    <w:rsid w:val="00221B6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221B6F"/>
    <w:rPr>
      <w:b/>
    </w:rPr>
  </w:style>
  <w:style w:type="paragraph" w:customStyle="1" w:styleId="TAC">
    <w:name w:val="TAC"/>
    <w:basedOn w:val="TAL"/>
    <w:link w:val="TACCar"/>
    <w:rsid w:val="00221B6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221B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21B6F"/>
    <w:pPr>
      <w:keepLines/>
      <w:ind w:left="1702" w:hanging="1418"/>
    </w:pPr>
  </w:style>
  <w:style w:type="character" w:customStyle="1" w:styleId="EXCar">
    <w:name w:val="EX Car"/>
    <w:link w:val="EX"/>
    <w:locked/>
    <w:rsid w:val="00E85B16"/>
  </w:style>
  <w:style w:type="paragraph" w:customStyle="1" w:styleId="FP">
    <w:name w:val="FP"/>
    <w:basedOn w:val="Normal"/>
    <w:rsid w:val="00221B6F"/>
    <w:pPr>
      <w:spacing w:after="0"/>
    </w:pPr>
  </w:style>
  <w:style w:type="paragraph" w:customStyle="1" w:styleId="NW">
    <w:name w:val="NW"/>
    <w:basedOn w:val="NO"/>
    <w:rsid w:val="00221B6F"/>
    <w:pPr>
      <w:spacing w:after="0"/>
    </w:pPr>
  </w:style>
  <w:style w:type="paragraph" w:customStyle="1" w:styleId="EW">
    <w:name w:val="EW"/>
    <w:basedOn w:val="EX"/>
    <w:rsid w:val="00221B6F"/>
    <w:pPr>
      <w:spacing w:after="0"/>
    </w:pPr>
  </w:style>
  <w:style w:type="paragraph" w:customStyle="1" w:styleId="B1">
    <w:name w:val="B1"/>
    <w:basedOn w:val="List"/>
    <w:link w:val="B1Char"/>
    <w:rsid w:val="00221B6F"/>
  </w:style>
  <w:style w:type="paragraph" w:styleId="List">
    <w:name w:val="List"/>
    <w:basedOn w:val="Normal"/>
    <w:link w:val="ListChar1"/>
    <w:rsid w:val="00221B6F"/>
    <w:pPr>
      <w:ind w:left="568" w:hanging="284"/>
    </w:pPr>
  </w:style>
  <w:style w:type="character" w:customStyle="1" w:styleId="B1Char">
    <w:name w:val="B1 Char"/>
    <w:link w:val="B1"/>
    <w:qFormat/>
    <w:locked/>
    <w:rsid w:val="004F6274"/>
  </w:style>
  <w:style w:type="paragraph" w:styleId="TOC6">
    <w:name w:val="toc 6"/>
    <w:basedOn w:val="TOC5"/>
    <w:next w:val="Normal"/>
    <w:rsid w:val="00221B6F"/>
    <w:pPr>
      <w:ind w:left="1985" w:hanging="1985"/>
    </w:pPr>
  </w:style>
  <w:style w:type="paragraph" w:styleId="TOC7">
    <w:name w:val="toc 7"/>
    <w:basedOn w:val="TOC6"/>
    <w:next w:val="Normal"/>
    <w:rsid w:val="00221B6F"/>
    <w:pPr>
      <w:ind w:left="2268" w:hanging="2268"/>
    </w:pPr>
  </w:style>
  <w:style w:type="paragraph" w:customStyle="1" w:styleId="EditorsNote">
    <w:name w:val="Editor's Note"/>
    <w:aliases w:val="EN,Editor's Noteormal"/>
    <w:basedOn w:val="NO"/>
    <w:link w:val="EditorsNoteCarCar"/>
    <w:rsid w:val="00221B6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221B6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221B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21B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21B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21B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21B6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221B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221B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21B6F"/>
  </w:style>
  <w:style w:type="paragraph" w:styleId="List2">
    <w:name w:val="List 2"/>
    <w:basedOn w:val="List"/>
    <w:link w:val="List2Char"/>
    <w:rsid w:val="00221B6F"/>
    <w:pPr>
      <w:ind w:left="851"/>
    </w:pPr>
  </w:style>
  <w:style w:type="character" w:customStyle="1" w:styleId="B2Char">
    <w:name w:val="B2 Char"/>
    <w:link w:val="B2"/>
    <w:qFormat/>
    <w:rsid w:val="001C085B"/>
  </w:style>
  <w:style w:type="paragraph" w:customStyle="1" w:styleId="B3">
    <w:name w:val="B3"/>
    <w:basedOn w:val="List3"/>
    <w:link w:val="B3Char"/>
    <w:rsid w:val="00221B6F"/>
  </w:style>
  <w:style w:type="paragraph" w:styleId="List3">
    <w:name w:val="List 3"/>
    <w:basedOn w:val="List2"/>
    <w:link w:val="List3Char"/>
    <w:rsid w:val="00221B6F"/>
    <w:pPr>
      <w:ind w:left="1135"/>
    </w:pPr>
  </w:style>
  <w:style w:type="character" w:customStyle="1" w:styleId="B3Char">
    <w:name w:val="B3 Char"/>
    <w:link w:val="B3"/>
    <w:qFormat/>
    <w:rsid w:val="001C085B"/>
  </w:style>
  <w:style w:type="paragraph" w:customStyle="1" w:styleId="B4">
    <w:name w:val="B4"/>
    <w:basedOn w:val="List4"/>
    <w:link w:val="B4Char"/>
    <w:rsid w:val="00221B6F"/>
  </w:style>
  <w:style w:type="paragraph" w:styleId="List4">
    <w:name w:val="List 4"/>
    <w:basedOn w:val="List3"/>
    <w:rsid w:val="00221B6F"/>
    <w:pPr>
      <w:ind w:left="1418"/>
    </w:pPr>
  </w:style>
  <w:style w:type="character" w:customStyle="1" w:styleId="B4Char">
    <w:name w:val="B4 Char"/>
    <w:link w:val="B4"/>
    <w:qFormat/>
    <w:rsid w:val="001C085B"/>
  </w:style>
  <w:style w:type="paragraph" w:customStyle="1" w:styleId="B5">
    <w:name w:val="B5"/>
    <w:basedOn w:val="List5"/>
    <w:link w:val="B5Char"/>
    <w:rsid w:val="00221B6F"/>
  </w:style>
  <w:style w:type="paragraph" w:styleId="List5">
    <w:name w:val="List 5"/>
    <w:basedOn w:val="List4"/>
    <w:rsid w:val="00221B6F"/>
    <w:pPr>
      <w:ind w:left="1702"/>
    </w:pPr>
  </w:style>
  <w:style w:type="character" w:customStyle="1" w:styleId="B5Char">
    <w:name w:val="B5 Char"/>
    <w:link w:val="B5"/>
    <w:qFormat/>
    <w:rsid w:val="00BA60D7"/>
  </w:style>
  <w:style w:type="paragraph" w:customStyle="1" w:styleId="ZTD">
    <w:name w:val="ZTD"/>
    <w:basedOn w:val="ZB"/>
    <w:rsid w:val="00221B6F"/>
    <w:pPr>
      <w:framePr w:hRule="auto" w:wrap="notBeside" w:y="852"/>
    </w:pPr>
    <w:rPr>
      <w:i w:val="0"/>
      <w:sz w:val="40"/>
    </w:rPr>
  </w:style>
  <w:style w:type="paragraph" w:customStyle="1" w:styleId="ZV">
    <w:name w:val="ZV"/>
    <w:basedOn w:val="ZU"/>
    <w:rsid w:val="00221B6F"/>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221B6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21B6F"/>
    <w:pPr>
      <w:ind w:left="284"/>
    </w:pPr>
  </w:style>
  <w:style w:type="paragraph" w:styleId="Index1">
    <w:name w:val="index 1"/>
    <w:basedOn w:val="Normal"/>
    <w:rsid w:val="00221B6F"/>
    <w:pPr>
      <w:keepLines/>
      <w:spacing w:after="0"/>
    </w:pPr>
  </w:style>
  <w:style w:type="paragraph" w:styleId="ListNumber2">
    <w:name w:val="List Number 2"/>
    <w:basedOn w:val="ListNumber"/>
    <w:rsid w:val="00221B6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21B6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21B6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221B6F"/>
    <w:pPr>
      <w:keepNext w:val="0"/>
      <w:spacing w:before="0" w:after="240"/>
    </w:pPr>
  </w:style>
  <w:style w:type="paragraph" w:styleId="ListBullet2">
    <w:name w:val="List Bullet 2"/>
    <w:aliases w:val="lb2"/>
    <w:basedOn w:val="ListBullet"/>
    <w:link w:val="ListBullet2Char"/>
    <w:rsid w:val="00221B6F"/>
    <w:pPr>
      <w:ind w:left="851"/>
    </w:pPr>
  </w:style>
  <w:style w:type="paragraph" w:styleId="ListBullet3">
    <w:name w:val="List Bullet 3"/>
    <w:basedOn w:val="ListBullet2"/>
    <w:link w:val="ListBullet3Char"/>
    <w:rsid w:val="00221B6F"/>
    <w:pPr>
      <w:ind w:left="1135"/>
    </w:pPr>
  </w:style>
  <w:style w:type="paragraph" w:styleId="ListNumber">
    <w:name w:val="List Number"/>
    <w:basedOn w:val="List"/>
    <w:rsid w:val="00221B6F"/>
  </w:style>
  <w:style w:type="paragraph" w:styleId="ListBullet">
    <w:name w:val="List Bullet"/>
    <w:aliases w:val="UL"/>
    <w:basedOn w:val="List"/>
    <w:link w:val="ListBulletChar"/>
    <w:rsid w:val="00221B6F"/>
  </w:style>
  <w:style w:type="paragraph" w:styleId="ListBullet4">
    <w:name w:val="List Bullet 4"/>
    <w:basedOn w:val="ListBullet3"/>
    <w:rsid w:val="00221B6F"/>
    <w:pPr>
      <w:ind w:left="1418"/>
    </w:pPr>
  </w:style>
  <w:style w:type="paragraph" w:styleId="ListBullet5">
    <w:name w:val="List Bullet 5"/>
    <w:basedOn w:val="ListBullet4"/>
    <w:rsid w:val="00221B6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744</TotalTime>
  <Pages>6</Pages>
  <Words>2134</Words>
  <Characters>12166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14272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122</cp:revision>
  <dcterms:created xsi:type="dcterms:W3CDTF">2021-12-06T21:19:00Z</dcterms:created>
  <dcterms:modified xsi:type="dcterms:W3CDTF">2023-05-12T20:13:00Z</dcterms:modified>
</cp:coreProperties>
</file>