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C5857" w14:textId="44EE32D3" w:rsidR="008E542D" w:rsidRDefault="00A619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FE1CBE">
        <w:rPr>
          <w:b/>
          <w:noProof/>
          <w:sz w:val="24"/>
        </w:rPr>
        <w:t>3GPP TSG-RAN5 Meeting #99</w:t>
      </w:r>
      <w:r w:rsidR="00000000">
        <w:rPr>
          <w:b/>
          <w:i/>
          <w:sz w:val="28"/>
        </w:rPr>
        <w:tab/>
        <w:t>R5-2</w:t>
      </w:r>
      <w:r w:rsidR="00873D65">
        <w:rPr>
          <w:b/>
          <w:i/>
          <w:sz w:val="28"/>
        </w:rPr>
        <w:t>3</w:t>
      </w:r>
      <w:r w:rsidR="00A52817">
        <w:rPr>
          <w:b/>
          <w:i/>
          <w:sz w:val="28"/>
        </w:rPr>
        <w:t>2882</w:t>
      </w:r>
    </w:p>
    <w:p w14:paraId="5F65F60B" w14:textId="6A22839A" w:rsidR="008E542D" w:rsidRPr="00F0494E" w:rsidRDefault="00FE61BC" w:rsidP="00F0494E">
      <w:pPr>
        <w:pStyle w:val="CRCoverPage"/>
        <w:outlineLvl w:val="0"/>
        <w:rPr>
          <w:b/>
          <w:noProof/>
          <w:sz w:val="24"/>
        </w:rPr>
      </w:pPr>
      <w:r w:rsidRPr="00FE1CBE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E542D" w14:paraId="4F83DA9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CE82C" w14:textId="77777777" w:rsidR="008E542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 w:rsidR="008E542D" w14:paraId="0611FCC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CCD0" w14:textId="77777777" w:rsidR="008E542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E542D" w14:paraId="2DC0277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B1A9D54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7128D36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529BEFC6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B6A159" w14:textId="77777777" w:rsidR="008E54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8B81C" w14:textId="280EAB69" w:rsidR="008E542D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F0494E">
              <w:t>CA_n5A</w:t>
            </w:r>
            <w:r w:rsidR="00281064">
              <w:t>-n66A</w:t>
            </w:r>
            <w:r w:rsidR="00FC161D">
              <w:t xml:space="preserve"> BCS0</w:t>
            </w:r>
            <w:r w:rsidR="00553CC1">
              <w:t>, no UL</w:t>
            </w:r>
            <w:r w:rsidR="00BE2BCE">
              <w:t xml:space="preserve"> CA</w:t>
            </w:r>
            <w:r w:rsidR="00553CC1">
              <w:t>,</w:t>
            </w:r>
            <w:r w:rsidR="00370E17">
              <w:t xml:space="preserve"> PC3</w:t>
            </w:r>
            <w:r w:rsidR="0025582D">
              <w:t>.</w:t>
            </w:r>
          </w:p>
        </w:tc>
      </w:tr>
      <w:tr w:rsidR="008E542D" w14:paraId="55A1377E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4A6475" w14:textId="77777777" w:rsidR="008E542D" w:rsidRDefault="008E54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17FCBB11" w14:textId="77777777" w:rsidR="008E542D" w:rsidRDefault="008E54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42D" w14:paraId="6758AC8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ABF15" w14:textId="77777777" w:rsidR="008E542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76E14817" w14:textId="5CC1995E" w:rsidR="008E542D" w:rsidRDefault="00D00FF1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B9794CA" w14:textId="77777777" w:rsidR="008E542D" w:rsidRDefault="008E54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33DBBB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1604F" w14:textId="664D6317" w:rsidR="008E542D" w:rsidRDefault="00CA65A8">
            <w:pPr>
              <w:pStyle w:val="CRCoverPage"/>
              <w:spacing w:after="0"/>
              <w:ind w:left="100"/>
            </w:pPr>
            <w:r>
              <w:t>2023-0</w:t>
            </w:r>
            <w:r w:rsidR="004646F1">
              <w:t>5</w:t>
            </w:r>
            <w:r>
              <w:t>-2</w:t>
            </w:r>
            <w:r w:rsidR="00764173">
              <w:t>3</w:t>
            </w:r>
          </w:p>
        </w:tc>
      </w:tr>
    </w:tbl>
    <w:p w14:paraId="4FE0DF83" w14:textId="77777777" w:rsidR="008E542D" w:rsidRDefault="008E542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84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 w:rsidR="008E542D" w14:paraId="780F6F8B" w14:textId="77777777">
        <w:trPr>
          <w:gridAfter w:val="2"/>
          <w:wAfter w:w="245" w:type="dxa"/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EB7E3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5557405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0C99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2851BE9B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0E9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DF496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19AC49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</w:tcPr>
          <w:p w14:paraId="03372F1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717630B" w14:textId="77777777" w:rsidR="008E542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3F9256" w14:textId="3250EA10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CDDC908" w14:textId="77777777" w:rsidR="008E542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75FEF1" w14:textId="7BBD902C" w:rsidR="008E542D" w:rsidRDefault="00FE221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21E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AB91E9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DF32971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898685" w14:textId="77777777" w:rsidR="008E542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FA497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10B58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7D1E8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09597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4E6116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AD66457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DD411E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C2E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6A40429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06B3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5EF4E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0FEE1AE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93704F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EC77D49" w14:textId="77777777" w:rsidR="008E542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E1A6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7ED29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20E84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3C8E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E344CFF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C8C0955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4ED8CB" w14:textId="77777777" w:rsidR="008E542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DFD88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83C69B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670E4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BE886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1F40C524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7AB7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D5835F" w14:textId="77777777" w:rsidR="008E542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1D9B11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2C6EC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262D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A17CE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29326DF2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2D7C428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A8CF058" w14:textId="77777777" w:rsidR="008E542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D5A8E" w14:textId="295E14F7" w:rsidR="008E542D" w:rsidRDefault="00234F9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7B35B" w14:textId="77777777" w:rsidR="008E542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8859F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DAFD4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298AB11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B0B3C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BECE0F6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EFBC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78E0D4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F8280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55E6D6D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E5264BC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E7750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B8277AC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35D64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6B397E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9515E" w14:textId="08ECDEB4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035EA3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F8E7717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9EF72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1F99901" w14:textId="77777777" w:rsidR="008E542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6F865E" w14:textId="5EDC999F" w:rsidR="008E542D" w:rsidRDefault="00C85B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2972B" w14:textId="77777777" w:rsidR="008E542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EE305B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1BD78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368DA08B" w14:textId="77777777">
        <w:trPr>
          <w:gridAfter w:val="2"/>
          <w:wAfter w:w="245" w:type="dxa"/>
        </w:trPr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7B922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AA207F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518012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4F1AD2E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810C7C0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254BE5F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8184676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653F1C4" w14:textId="77777777" w:rsidR="008E542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6E97F6" w14:textId="22252232" w:rsidR="008E542D" w:rsidRDefault="009F5CC3">
            <w:pPr>
              <w:pStyle w:val="CRCoverPage"/>
              <w:spacing w:after="0"/>
              <w:rPr>
                <w:b/>
                <w:caps/>
              </w:rPr>
            </w:pPr>
            <w:r>
              <w:t>CA_n5A-n66A</w:t>
            </w:r>
            <w:r w:rsidR="00FA2BDD">
              <w:t xml:space="preserve">, </w:t>
            </w:r>
            <w:r w:rsidR="005E5572">
              <w:t>BCS0</w:t>
            </w:r>
            <w:r w:rsidR="00282E44">
              <w:t xml:space="preserve">, </w:t>
            </w:r>
            <w:r w:rsidR="00FA2BDD">
              <w:t>no UL CA</w:t>
            </w:r>
            <w:r w:rsidR="00327AF5">
              <w:t>,</w:t>
            </w:r>
            <w:r w:rsidR="00BA0D27">
              <w:t xml:space="preserve"> </w:t>
            </w:r>
            <w:r w:rsidR="00327AF5">
              <w:t>PC3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C89535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1F758BA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16CC051E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BED06BF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28A5BA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56AB05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B659A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4F37CC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7C57AB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6C3C2392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2D79F8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D0885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22C9F99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E542D" w14:paraId="516EB0AE" w14:textId="77777777"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C06FA72" w14:textId="77777777" w:rsidR="008E542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52C2AF92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1D64ACF" w14:textId="77777777" w:rsidR="008E542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A7B6" w14:textId="0FA3D9C8" w:rsidR="008E542D" w:rsidRDefault="00CB48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2EDA04" w14:textId="77777777" w:rsidR="008E542D" w:rsidRDefault="008E542D">
            <w:pPr>
              <w:pStyle w:val="CRCoverPage"/>
              <w:spacing w:after="0"/>
            </w:pPr>
          </w:p>
        </w:tc>
      </w:tr>
      <w:tr w:rsidR="008E542D" w14:paraId="3E37340C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7CEC43" w14:textId="77777777" w:rsidR="008E542D" w:rsidRDefault="008E542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9809324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99ACE3" w14:textId="77777777" w:rsidR="008E542D" w:rsidRDefault="008E542D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A4E03" w14:textId="77777777" w:rsidR="008E542D" w:rsidRDefault="008E542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FC937" w14:textId="77777777" w:rsidR="008E542D" w:rsidRDefault="008E54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6D48DDE" w14:textId="77777777" w:rsidR="008E542D" w:rsidRDefault="008E542D">
      <w:pPr>
        <w:pStyle w:val="CRCoverPage"/>
        <w:rPr>
          <w:lang w:val="en-US"/>
        </w:rPr>
      </w:pPr>
    </w:p>
    <w:bookmarkEnd w:id="0"/>
    <w:p w14:paraId="02D2A33C" w14:textId="50C4A419" w:rsidR="008E542D" w:rsidRDefault="008E542D" w:rsidP="00BE1991">
      <w:pPr>
        <w:pStyle w:val="CRCoverPage"/>
        <w:rPr>
          <w:i/>
          <w:iCs/>
          <w:color w:val="FF0000"/>
          <w:lang w:val="en-US"/>
        </w:rPr>
      </w:pPr>
    </w:p>
    <w:sectPr w:rsidR="008E542D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1FC9" w14:textId="77777777" w:rsidR="006141AA" w:rsidRDefault="006141AA">
      <w:pPr>
        <w:spacing w:after="0"/>
      </w:pPr>
      <w:r>
        <w:separator/>
      </w:r>
    </w:p>
  </w:endnote>
  <w:endnote w:type="continuationSeparator" w:id="0">
    <w:p w14:paraId="6D2C2F7C" w14:textId="77777777" w:rsidR="006141AA" w:rsidRDefault="006141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0B1B" w14:textId="77777777" w:rsidR="008E542D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01E3F" w14:textId="77777777" w:rsidR="006141AA" w:rsidRDefault="006141AA">
      <w:pPr>
        <w:spacing w:after="0"/>
      </w:pPr>
      <w:r>
        <w:separator/>
      </w:r>
    </w:p>
  </w:footnote>
  <w:footnote w:type="continuationSeparator" w:id="0">
    <w:p w14:paraId="733D381D" w14:textId="77777777" w:rsidR="006141AA" w:rsidRDefault="006141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4E87F" w14:textId="77777777" w:rsidR="008E542D" w:rsidRDefault="008E542D">
    <w:pPr>
      <w:pStyle w:val="Header"/>
    </w:pPr>
  </w:p>
  <w:p w14:paraId="7FE809E7" w14:textId="77777777" w:rsidR="008E542D" w:rsidRDefault="008E54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477184414">
    <w:abstractNumId w:val="3"/>
  </w:num>
  <w:num w:numId="2" w16cid:durableId="1443181990">
    <w:abstractNumId w:val="5"/>
  </w:num>
  <w:num w:numId="3" w16cid:durableId="957838377">
    <w:abstractNumId w:val="1"/>
  </w:num>
  <w:num w:numId="4" w16cid:durableId="960961160">
    <w:abstractNumId w:val="4"/>
  </w:num>
  <w:num w:numId="5" w16cid:durableId="1067731658">
    <w:abstractNumId w:val="14"/>
  </w:num>
  <w:num w:numId="6" w16cid:durableId="193200443">
    <w:abstractNumId w:val="2"/>
  </w:num>
  <w:num w:numId="7" w16cid:durableId="1573931340">
    <w:abstractNumId w:val="10"/>
  </w:num>
  <w:num w:numId="8" w16cid:durableId="503863831">
    <w:abstractNumId w:val="7"/>
  </w:num>
  <w:num w:numId="9" w16cid:durableId="1793673126">
    <w:abstractNumId w:val="13"/>
  </w:num>
  <w:num w:numId="10" w16cid:durableId="882211393">
    <w:abstractNumId w:val="15"/>
  </w:num>
  <w:num w:numId="11" w16cid:durableId="1615013641">
    <w:abstractNumId w:val="16"/>
  </w:num>
  <w:num w:numId="12" w16cid:durableId="195626650">
    <w:abstractNumId w:val="8"/>
  </w:num>
  <w:num w:numId="13" w16cid:durableId="1511292854">
    <w:abstractNumId w:val="9"/>
  </w:num>
  <w:num w:numId="14" w16cid:durableId="1666277734">
    <w:abstractNumId w:val="6"/>
  </w:num>
  <w:num w:numId="15" w16cid:durableId="860977466">
    <w:abstractNumId w:val="12"/>
  </w:num>
  <w:num w:numId="16" w16cid:durableId="849956064">
    <w:abstractNumId w:val="0"/>
  </w:num>
  <w:num w:numId="17" w16cid:durableId="1975443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3E65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00E7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34F92"/>
    <w:rsid w:val="00243E1C"/>
    <w:rsid w:val="0024670C"/>
    <w:rsid w:val="00246B77"/>
    <w:rsid w:val="00251602"/>
    <w:rsid w:val="0025582D"/>
    <w:rsid w:val="002567DD"/>
    <w:rsid w:val="002576FD"/>
    <w:rsid w:val="002639E9"/>
    <w:rsid w:val="002667B5"/>
    <w:rsid w:val="0027477D"/>
    <w:rsid w:val="00281064"/>
    <w:rsid w:val="00282E44"/>
    <w:rsid w:val="002864B7"/>
    <w:rsid w:val="00286A1F"/>
    <w:rsid w:val="002929E0"/>
    <w:rsid w:val="00294E94"/>
    <w:rsid w:val="00296416"/>
    <w:rsid w:val="00296681"/>
    <w:rsid w:val="00297F79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2DD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7AF5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0E17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D23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46F1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3CC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6D27"/>
    <w:rsid w:val="005C7963"/>
    <w:rsid w:val="005D0C9B"/>
    <w:rsid w:val="005D2E01"/>
    <w:rsid w:val="005D60C0"/>
    <w:rsid w:val="005E3AF3"/>
    <w:rsid w:val="005E5572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1AA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4A64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0757C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73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3D65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E542D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5AF5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9F5CC3"/>
    <w:rsid w:val="00A00841"/>
    <w:rsid w:val="00A00CC3"/>
    <w:rsid w:val="00A0661A"/>
    <w:rsid w:val="00A10F02"/>
    <w:rsid w:val="00A1194B"/>
    <w:rsid w:val="00A164B4"/>
    <w:rsid w:val="00A1651B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2817"/>
    <w:rsid w:val="00A535CC"/>
    <w:rsid w:val="00A53724"/>
    <w:rsid w:val="00A562F9"/>
    <w:rsid w:val="00A6196B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05F22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0D27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02FB"/>
    <w:rsid w:val="00BD13AE"/>
    <w:rsid w:val="00BD153C"/>
    <w:rsid w:val="00BE1991"/>
    <w:rsid w:val="00BE1E62"/>
    <w:rsid w:val="00BE2BCE"/>
    <w:rsid w:val="00BF2FAD"/>
    <w:rsid w:val="00C00E9B"/>
    <w:rsid w:val="00C05FF9"/>
    <w:rsid w:val="00C062D0"/>
    <w:rsid w:val="00C1096E"/>
    <w:rsid w:val="00C1271E"/>
    <w:rsid w:val="00C1570B"/>
    <w:rsid w:val="00C17BE3"/>
    <w:rsid w:val="00C21BEB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85BC2"/>
    <w:rsid w:val="00C903F3"/>
    <w:rsid w:val="00C90D18"/>
    <w:rsid w:val="00C93F40"/>
    <w:rsid w:val="00C943C2"/>
    <w:rsid w:val="00C94B24"/>
    <w:rsid w:val="00CA2661"/>
    <w:rsid w:val="00CA3D0C"/>
    <w:rsid w:val="00CA64F9"/>
    <w:rsid w:val="00CA65A8"/>
    <w:rsid w:val="00CB1F4C"/>
    <w:rsid w:val="00CB4893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0FF1"/>
    <w:rsid w:val="00D01B10"/>
    <w:rsid w:val="00D06254"/>
    <w:rsid w:val="00D114E6"/>
    <w:rsid w:val="00D128CB"/>
    <w:rsid w:val="00D15DBB"/>
    <w:rsid w:val="00D16F4F"/>
    <w:rsid w:val="00D21A8C"/>
    <w:rsid w:val="00D22EC8"/>
    <w:rsid w:val="00D234C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3A91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494E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1829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2BDD"/>
    <w:rsid w:val="00FA4FA2"/>
    <w:rsid w:val="00FA6502"/>
    <w:rsid w:val="00FA749C"/>
    <w:rsid w:val="00FB1D62"/>
    <w:rsid w:val="00FB2696"/>
    <w:rsid w:val="00FB3DC3"/>
    <w:rsid w:val="00FC1192"/>
    <w:rsid w:val="00FC161D"/>
    <w:rsid w:val="00FC2164"/>
    <w:rsid w:val="00FC3AD0"/>
    <w:rsid w:val="00FC3D1B"/>
    <w:rsid w:val="00FC4013"/>
    <w:rsid w:val="00FD0C02"/>
    <w:rsid w:val="00FD6745"/>
    <w:rsid w:val="00FE2210"/>
    <w:rsid w:val="00FE35B5"/>
    <w:rsid w:val="00FE581B"/>
    <w:rsid w:val="00FE5BD0"/>
    <w:rsid w:val="00FE61BC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998212"/>
  <w15:docId w15:val="{C85A558F-0BA6-48EC-BAB2-81836C0FC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234C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102</Words>
  <Characters>584</Characters>
  <Application>Microsoft Office Word</Application>
  <DocSecurity>0</DocSecurity>
  <Lines>4</Lines>
  <Paragraphs>1</Paragraphs>
  <ScaleCrop>false</ScaleCrop>
  <Company>ETSI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Niclas Weiler</cp:lastModifiedBy>
  <cp:revision>21</cp:revision>
  <cp:lastPrinted>2020-02-05T15:54:00Z</cp:lastPrinted>
  <dcterms:created xsi:type="dcterms:W3CDTF">2023-04-26T15:00:00Z</dcterms:created>
  <dcterms:modified xsi:type="dcterms:W3CDTF">2023-05-23T08:43:00Z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